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158C34DE"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17.0.</w:t>
            </w:r>
            <w:bookmarkEnd w:id="3"/>
            <w:r w:rsidRPr="00843830">
              <w:t xml:space="preserve">0 </w:t>
            </w:r>
            <w:r w:rsidRPr="00843830">
              <w:rPr>
                <w:sz w:val="32"/>
              </w:rPr>
              <w:t>(</w:t>
            </w:r>
            <w:bookmarkStart w:id="4" w:name="issueDate"/>
            <w:r w:rsidRPr="00843830">
              <w:rPr>
                <w:sz w:val="32"/>
              </w:rPr>
              <w:t>2022-</w:t>
            </w:r>
            <w:bookmarkEnd w:id="4"/>
            <w:r w:rsidRPr="00843830">
              <w:rPr>
                <w:sz w:val="32"/>
              </w:rPr>
              <w:t>0</w:t>
            </w:r>
            <w:r w:rsidR="00652AE4">
              <w:rPr>
                <w:sz w:val="32"/>
              </w:rPr>
              <w:t>3</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77777777" w:rsidR="00721BCB" w:rsidRPr="00843830" w:rsidRDefault="00721BCB" w:rsidP="00636000">
            <w:pPr>
              <w:pStyle w:val="ZT"/>
              <w:framePr w:wrap="auto" w:hAnchor="text" w:yAlign="inline"/>
              <w:rPr>
                <w:i/>
                <w:sz w:val="28"/>
              </w:rPr>
            </w:pPr>
            <w:r w:rsidRPr="00843830">
              <w:t>(</w:t>
            </w:r>
            <w:r w:rsidRPr="00843830">
              <w:rPr>
                <w:rStyle w:val="ZGSM"/>
              </w:rPr>
              <w:t xml:space="preserve">Release </w:t>
            </w:r>
            <w:bookmarkStart w:id="7" w:name="specRelease"/>
            <w:r w:rsidRPr="00843830">
              <w:rPr>
                <w:rStyle w:val="ZGSM"/>
              </w:rPr>
              <w:t>17</w:t>
            </w:r>
            <w:bookmarkEnd w:id="7"/>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tr w:rsidR="00721BCB" w14:paraId="10EBD874" w14:textId="77777777" w:rsidTr="00636000">
        <w:trPr>
          <w:trHeight w:hRule="exact" w:val="1531"/>
        </w:trPr>
        <w:tc>
          <w:tcPr>
            <w:tcW w:w="4883" w:type="dxa"/>
            <w:shd w:val="clear" w:color="auto" w:fill="auto"/>
          </w:tcPr>
          <w:p w14:paraId="22F17F91" w14:textId="77777777" w:rsidR="00721BCB" w:rsidRDefault="00721BCB" w:rsidP="00636000">
            <w:r>
              <w:rPr>
                <w:i/>
                <w:noProof/>
              </w:rPr>
              <w:drawing>
                <wp:inline distT="0" distB="0" distL="0" distR="0" wp14:anchorId="3FC3FCEA" wp14:editId="5CCA80A9">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5B7A2C3" w14:textId="77777777" w:rsidR="00721BCB" w:rsidRDefault="00721BCB" w:rsidP="00636000">
            <w:pPr>
              <w:jc w:val="right"/>
            </w:pPr>
            <w:bookmarkStart w:id="8"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0"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1"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1"/>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77777777" w:rsidR="00721BCB" w:rsidRPr="00133525" w:rsidRDefault="00721BCB" w:rsidP="00636000">
            <w:pPr>
              <w:pStyle w:val="FP"/>
              <w:jc w:val="center"/>
              <w:rPr>
                <w:noProof/>
                <w:sz w:val="18"/>
              </w:rPr>
            </w:pPr>
            <w:r w:rsidRPr="002C05B2">
              <w:rPr>
                <w:noProof/>
                <w:sz w:val="18"/>
              </w:rPr>
              <w:t xml:space="preserve">© </w:t>
            </w:r>
            <w:bookmarkStart w:id="13" w:name="copyrightDate"/>
            <w:r w:rsidRPr="002C05B2">
              <w:rPr>
                <w:noProof/>
                <w:sz w:val="18"/>
              </w:rPr>
              <w:t>202</w:t>
            </w:r>
            <w:bookmarkEnd w:id="13"/>
            <w:r w:rsidRPr="002C05B2">
              <w:rPr>
                <w:noProof/>
                <w:sz w:val="18"/>
              </w:rPr>
              <w:t>2, 3GP</w:t>
            </w:r>
            <w:r w:rsidRPr="00133525">
              <w:rPr>
                <w:noProof/>
                <w:sz w:val="18"/>
              </w:rPr>
              <w:t>P Organizational Partners (ARIB, ATIS, CCSA, ETSI, TSDSI, TTA, TTC).</w:t>
            </w:r>
            <w:bookmarkStart w:id="14" w:name="copyrightaddon"/>
            <w:bookmarkEnd w:id="14"/>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2"/>
          </w:p>
          <w:p w14:paraId="33B136D2" w14:textId="77777777" w:rsidR="00721BCB" w:rsidRDefault="00721BCB" w:rsidP="00636000"/>
        </w:tc>
      </w:tr>
      <w:bookmarkEnd w:id="10"/>
    </w:tbl>
    <w:p w14:paraId="508D8CC7" w14:textId="0ADDF363" w:rsidR="00C57672" w:rsidRPr="00D20716" w:rsidRDefault="00C57672" w:rsidP="00C57672">
      <w:pPr>
        <w:pStyle w:val="TT"/>
      </w:pPr>
      <w:r w:rsidRPr="00D20716">
        <w:br w:type="page"/>
      </w:r>
      <w:bookmarkStart w:id="15" w:name="tableOfContents"/>
      <w:bookmarkEnd w:id="15"/>
      <w:r w:rsidRPr="00D20716">
        <w:lastRenderedPageBreak/>
        <w:t>Contents</w:t>
      </w:r>
    </w:p>
    <w:p w14:paraId="1F8A423A" w14:textId="3510662C" w:rsidR="00881E6D" w:rsidRDefault="00881E6D">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_Toc89784725 \h </w:instrText>
      </w:r>
      <w:r>
        <w:fldChar w:fldCharType="separate"/>
      </w:r>
      <w:r>
        <w:t>16</w:t>
      </w:r>
      <w:r>
        <w:fldChar w:fldCharType="end"/>
      </w:r>
    </w:p>
    <w:p w14:paraId="161B74BA" w14:textId="26F494A9" w:rsidR="00881E6D" w:rsidRDefault="00881E6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_Toc89784726 \h </w:instrText>
      </w:r>
      <w:r>
        <w:fldChar w:fldCharType="separate"/>
      </w:r>
      <w:r>
        <w:t>18</w:t>
      </w:r>
      <w:r>
        <w:fldChar w:fldCharType="end"/>
      </w:r>
    </w:p>
    <w:p w14:paraId="3659CC40" w14:textId="1C572890" w:rsidR="00881E6D" w:rsidRDefault="00881E6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_Toc89784727 \h </w:instrText>
      </w:r>
      <w:r>
        <w:fldChar w:fldCharType="separate"/>
      </w:r>
      <w:r>
        <w:t>19</w:t>
      </w:r>
      <w:r>
        <w:fldChar w:fldCharType="end"/>
      </w:r>
    </w:p>
    <w:p w14:paraId="2DFD946F" w14:textId="01770554" w:rsidR="00881E6D" w:rsidRDefault="00881E6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_Toc89784728 \h </w:instrText>
      </w:r>
      <w:r>
        <w:fldChar w:fldCharType="separate"/>
      </w:r>
      <w:r>
        <w:t>20</w:t>
      </w:r>
      <w:r>
        <w:fldChar w:fldCharType="end"/>
      </w:r>
    </w:p>
    <w:p w14:paraId="7434305A" w14:textId="6224C8D3" w:rsidR="00881E6D" w:rsidRDefault="00881E6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_Toc89784729 \h </w:instrText>
      </w:r>
      <w:r>
        <w:fldChar w:fldCharType="separate"/>
      </w:r>
      <w:r>
        <w:t>20</w:t>
      </w:r>
      <w:r>
        <w:fldChar w:fldCharType="end"/>
      </w:r>
    </w:p>
    <w:p w14:paraId="112FD838" w14:textId="7747778D" w:rsidR="00881E6D" w:rsidRDefault="00881E6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_Toc89784730 \h </w:instrText>
      </w:r>
      <w:r>
        <w:fldChar w:fldCharType="separate"/>
      </w:r>
      <w:r>
        <w:t>22</w:t>
      </w:r>
      <w:r>
        <w:fldChar w:fldCharType="end"/>
      </w:r>
    </w:p>
    <w:p w14:paraId="7386A8FE" w14:textId="6ED0BB51" w:rsidR="00881E6D" w:rsidRDefault="00881E6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_Toc89784731 \h </w:instrText>
      </w:r>
      <w:r>
        <w:fldChar w:fldCharType="separate"/>
      </w:r>
      <w:r>
        <w:t>23</w:t>
      </w:r>
      <w:r>
        <w:fldChar w:fldCharType="end"/>
      </w:r>
    </w:p>
    <w:p w14:paraId="100E1183" w14:textId="7EE8246B" w:rsidR="00881E6D" w:rsidRDefault="00881E6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r>
      <w:r>
        <w:instrText xml:space="preserve"> PAGEREF _Toc89784732 \h </w:instrText>
      </w:r>
      <w:r>
        <w:fldChar w:fldCharType="separate"/>
      </w:r>
      <w:r>
        <w:t>24</w:t>
      </w:r>
      <w:r>
        <w:fldChar w:fldCharType="end"/>
      </w:r>
    </w:p>
    <w:p w14:paraId="06C27E2C" w14:textId="1E60AE0B" w:rsidR="00881E6D" w:rsidRDefault="00881E6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r>
      <w:r>
        <w:instrText xml:space="preserve"> PAGEREF _Toc89784733 \h </w:instrText>
      </w:r>
      <w:r>
        <w:fldChar w:fldCharType="separate"/>
      </w:r>
      <w:r>
        <w:t>28</w:t>
      </w:r>
      <w:r>
        <w:fldChar w:fldCharType="end"/>
      </w:r>
    </w:p>
    <w:p w14:paraId="6E6F1E92" w14:textId="6784AABA" w:rsidR="00881E6D" w:rsidRDefault="00881E6D">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Conformance testing framework</w:t>
      </w:r>
      <w:r>
        <w:tab/>
      </w:r>
      <w:r>
        <w:fldChar w:fldCharType="begin"/>
      </w:r>
      <w:r>
        <w:instrText xml:space="preserve"> PAGEREF _Toc89784734 \h </w:instrText>
      </w:r>
      <w:r>
        <w:fldChar w:fldCharType="separate"/>
      </w:r>
      <w:r>
        <w:t>28</w:t>
      </w:r>
      <w:r>
        <w:fldChar w:fldCharType="end"/>
      </w:r>
    </w:p>
    <w:p w14:paraId="37F4B6E8" w14:textId="7348C081" w:rsidR="00881E6D" w:rsidRDefault="00881E6D">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Uncertainty budget calculation principles</w:t>
      </w:r>
      <w:r>
        <w:tab/>
      </w:r>
      <w:r>
        <w:fldChar w:fldCharType="begin"/>
      </w:r>
      <w:r>
        <w:instrText xml:space="preserve"> PAGEREF _Toc89784735 \h </w:instrText>
      </w:r>
      <w:r>
        <w:fldChar w:fldCharType="separate"/>
      </w:r>
      <w:r>
        <w:t>29</w:t>
      </w:r>
      <w:r>
        <w:fldChar w:fldCharType="end"/>
      </w:r>
    </w:p>
    <w:p w14:paraId="4219C377" w14:textId="699E6CE4" w:rsidR="00881E6D" w:rsidRDefault="00881E6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r>
      <w:r>
        <w:instrText xml:space="preserve"> PAGEREF _Toc89784736 \h </w:instrText>
      </w:r>
      <w:r>
        <w:fldChar w:fldCharType="separate"/>
      </w:r>
      <w:r>
        <w:t>31</w:t>
      </w:r>
      <w:r>
        <w:fldChar w:fldCharType="end"/>
      </w:r>
    </w:p>
    <w:p w14:paraId="716C7642" w14:textId="2836612E" w:rsidR="00881E6D" w:rsidRDefault="00881E6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_Toc89784737 \h </w:instrText>
      </w:r>
      <w:r>
        <w:fldChar w:fldCharType="separate"/>
      </w:r>
      <w:r>
        <w:t>31</w:t>
      </w:r>
      <w:r>
        <w:fldChar w:fldCharType="end"/>
      </w:r>
    </w:p>
    <w:p w14:paraId="6901AD7F" w14:textId="500E2795" w:rsidR="00881E6D" w:rsidRDefault="00881E6D">
      <w:pPr>
        <w:pStyle w:val="TOC2"/>
        <w:rPr>
          <w:rFonts w:asciiTheme="minorHAnsi" w:eastAsiaTheme="minorEastAsia" w:hAnsiTheme="minorHAnsi" w:cstheme="minorBidi"/>
          <w:sz w:val="22"/>
          <w:szCs w:val="22"/>
          <w:lang w:eastAsia="en-GB"/>
        </w:rPr>
      </w:pPr>
      <w:r>
        <w:rPr>
          <w:lang w:eastAsia="en-GB"/>
        </w:rPr>
        <w:t>6.2</w:t>
      </w:r>
      <w:r>
        <w:rPr>
          <w:rFonts w:asciiTheme="minorHAnsi" w:eastAsiaTheme="minorEastAsia" w:hAnsiTheme="minorHAnsi" w:cstheme="minorBidi"/>
          <w:sz w:val="22"/>
          <w:szCs w:val="22"/>
          <w:lang w:eastAsia="en-GB"/>
        </w:rPr>
        <w:tab/>
      </w:r>
      <w:r>
        <w:rPr>
          <w:lang w:eastAsia="en-GB"/>
        </w:rPr>
        <w:t>Directional measurements</w:t>
      </w:r>
      <w:r>
        <w:tab/>
      </w:r>
      <w:r>
        <w:fldChar w:fldCharType="begin"/>
      </w:r>
      <w:r>
        <w:instrText xml:space="preserve"> PAGEREF _Toc89784738 \h </w:instrText>
      </w:r>
      <w:r>
        <w:fldChar w:fldCharType="separate"/>
      </w:r>
      <w:r>
        <w:t>31</w:t>
      </w:r>
      <w:r>
        <w:fldChar w:fldCharType="end"/>
      </w:r>
    </w:p>
    <w:p w14:paraId="0069D428" w14:textId="2ECECC6F" w:rsidR="00881E6D" w:rsidRDefault="00881E6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_Toc89784739 \h </w:instrText>
      </w:r>
      <w:r>
        <w:fldChar w:fldCharType="separate"/>
      </w:r>
      <w:r>
        <w:t>31</w:t>
      </w:r>
      <w:r>
        <w:fldChar w:fldCharType="end"/>
      </w:r>
    </w:p>
    <w:p w14:paraId="76FCAF09" w14:textId="0FCD3303" w:rsidR="00881E6D" w:rsidRDefault="00881E6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r>
      <w:r>
        <w:instrText xml:space="preserve"> PAGEREF _Toc89784740 \h </w:instrText>
      </w:r>
      <w:r>
        <w:fldChar w:fldCharType="separate"/>
      </w:r>
      <w:r>
        <w:t>31</w:t>
      </w:r>
      <w:r>
        <w:fldChar w:fldCharType="end"/>
      </w:r>
    </w:p>
    <w:p w14:paraId="56D3E86D" w14:textId="745ABB86" w:rsidR="00881E6D" w:rsidRDefault="00881E6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r>
      <w:r>
        <w:instrText xml:space="preserve"> PAGEREF _Toc89784741 \h </w:instrText>
      </w:r>
      <w:r>
        <w:fldChar w:fldCharType="separate"/>
      </w:r>
      <w:r>
        <w:t>33</w:t>
      </w:r>
      <w:r>
        <w:fldChar w:fldCharType="end"/>
      </w:r>
    </w:p>
    <w:p w14:paraId="1A888514" w14:textId="372E2C56" w:rsidR="00881E6D" w:rsidRDefault="00881E6D">
      <w:pPr>
        <w:pStyle w:val="TOC2"/>
        <w:rPr>
          <w:rFonts w:asciiTheme="minorHAnsi" w:eastAsiaTheme="minorEastAsia" w:hAnsiTheme="minorHAnsi" w:cstheme="minorBidi"/>
          <w:sz w:val="22"/>
          <w:szCs w:val="22"/>
          <w:lang w:eastAsia="en-GB"/>
        </w:rPr>
      </w:pPr>
      <w:r>
        <w:rPr>
          <w:lang w:eastAsia="en-GB"/>
        </w:rPr>
        <w:t>6.3</w:t>
      </w:r>
      <w:r>
        <w:rPr>
          <w:rFonts w:asciiTheme="minorHAnsi" w:eastAsiaTheme="minorEastAsia" w:hAnsiTheme="minorHAnsi" w:cstheme="minorBidi"/>
          <w:sz w:val="22"/>
          <w:szCs w:val="22"/>
          <w:lang w:eastAsia="en-GB"/>
        </w:rPr>
        <w:tab/>
      </w:r>
      <w:r>
        <w:rPr>
          <w:lang w:eastAsia="en-GB"/>
        </w:rPr>
        <w:t>TRP measurement</w:t>
      </w:r>
      <w:r>
        <w:tab/>
      </w:r>
      <w:r>
        <w:fldChar w:fldCharType="begin"/>
      </w:r>
      <w:r>
        <w:instrText xml:space="preserve"> PAGEREF _Toc89784742 \h </w:instrText>
      </w:r>
      <w:r>
        <w:fldChar w:fldCharType="separate"/>
      </w:r>
      <w:r>
        <w:t>34</w:t>
      </w:r>
      <w:r>
        <w:fldChar w:fldCharType="end"/>
      </w:r>
    </w:p>
    <w:p w14:paraId="0265FDD3" w14:textId="2152DF64" w:rsidR="00881E6D" w:rsidRDefault="00881E6D">
      <w:pPr>
        <w:pStyle w:val="TOC3"/>
        <w:rPr>
          <w:rFonts w:asciiTheme="minorHAnsi" w:eastAsiaTheme="minorEastAsia" w:hAnsiTheme="minorHAnsi" w:cstheme="minorBidi"/>
          <w:sz w:val="22"/>
          <w:szCs w:val="22"/>
          <w:lang w:eastAsia="en-GB"/>
        </w:rPr>
      </w:pPr>
      <w:r>
        <w:rPr>
          <w:lang w:eastAsia="en-GB"/>
        </w:rPr>
        <w:t>6.3.1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_Toc89784743 \h </w:instrText>
      </w:r>
      <w:r>
        <w:fldChar w:fldCharType="separate"/>
      </w:r>
      <w:r>
        <w:t>34</w:t>
      </w:r>
      <w:r>
        <w:fldChar w:fldCharType="end"/>
      </w:r>
    </w:p>
    <w:p w14:paraId="1DC74BEA" w14:textId="7768FFA8" w:rsidR="00881E6D" w:rsidRDefault="00881E6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r>
      <w:r>
        <w:instrText xml:space="preserve"> PAGEREF _Toc89784744 \h </w:instrText>
      </w:r>
      <w:r>
        <w:fldChar w:fldCharType="separate"/>
      </w:r>
      <w:r>
        <w:t>36</w:t>
      </w:r>
      <w:r>
        <w:fldChar w:fldCharType="end"/>
      </w:r>
    </w:p>
    <w:p w14:paraId="01B815B3" w14:textId="3D9483F5" w:rsidR="00881E6D" w:rsidRDefault="00881E6D">
      <w:pPr>
        <w:pStyle w:val="TOC4"/>
        <w:rPr>
          <w:rFonts w:asciiTheme="minorHAnsi" w:eastAsiaTheme="minorEastAsia" w:hAnsiTheme="minorHAnsi" w:cstheme="minorBidi"/>
          <w:sz w:val="22"/>
          <w:szCs w:val="22"/>
          <w:lang w:eastAsia="en-GB"/>
        </w:rPr>
      </w:pPr>
      <w:r>
        <w:rPr>
          <w:lang w:eastAsia="en-GB"/>
        </w:rPr>
        <w:t>6.3.2.1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_Toc89784745 \h </w:instrText>
      </w:r>
      <w:r>
        <w:fldChar w:fldCharType="separate"/>
      </w:r>
      <w:r>
        <w:t>36</w:t>
      </w:r>
      <w:r>
        <w:fldChar w:fldCharType="end"/>
      </w:r>
    </w:p>
    <w:p w14:paraId="0E25154D" w14:textId="65A1959F" w:rsidR="00881E6D" w:rsidRDefault="00881E6D">
      <w:pPr>
        <w:pStyle w:val="TOC4"/>
        <w:rPr>
          <w:rFonts w:asciiTheme="minorHAnsi" w:eastAsiaTheme="minorEastAsia" w:hAnsiTheme="minorHAnsi" w:cstheme="minorBidi"/>
          <w:sz w:val="22"/>
          <w:szCs w:val="22"/>
          <w:lang w:eastAsia="en-GB"/>
        </w:rPr>
      </w:pPr>
      <w:r>
        <w:rPr>
          <w:lang w:eastAsia="en-GB"/>
        </w:rPr>
        <w:t>6.3.2.2</w:t>
      </w:r>
      <w:r>
        <w:rPr>
          <w:rFonts w:asciiTheme="minorHAnsi" w:eastAsiaTheme="minorEastAsia" w:hAnsiTheme="minorHAnsi" w:cstheme="minorBidi"/>
          <w:sz w:val="22"/>
          <w:szCs w:val="22"/>
          <w:lang w:eastAsia="en-GB"/>
        </w:rPr>
        <w:tab/>
      </w:r>
      <w:r>
        <w:rPr>
          <w:lang w:eastAsia="en-GB"/>
        </w:rPr>
        <w:t>Procedures for BS output power</w:t>
      </w:r>
      <w:r>
        <w:tab/>
      </w:r>
      <w:r>
        <w:fldChar w:fldCharType="begin"/>
      </w:r>
      <w:r>
        <w:instrText xml:space="preserve"> PAGEREF _Toc89784746 \h </w:instrText>
      </w:r>
      <w:r>
        <w:fldChar w:fldCharType="separate"/>
      </w:r>
      <w:r>
        <w:t>37</w:t>
      </w:r>
      <w:r>
        <w:fldChar w:fldCharType="end"/>
      </w:r>
    </w:p>
    <w:p w14:paraId="3FAED0F7" w14:textId="39308988" w:rsidR="00881E6D" w:rsidRDefault="00881E6D">
      <w:pPr>
        <w:pStyle w:val="TOC5"/>
        <w:rPr>
          <w:rFonts w:asciiTheme="minorHAnsi" w:eastAsiaTheme="minorEastAsia" w:hAnsiTheme="minorHAnsi" w:cstheme="minorBidi"/>
          <w:sz w:val="22"/>
          <w:szCs w:val="22"/>
          <w:lang w:eastAsia="en-GB"/>
        </w:rPr>
      </w:pPr>
      <w:r>
        <w:rPr>
          <w:lang w:eastAsia="en-GB"/>
        </w:rPr>
        <w:t>6.3.2.2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_Toc89784747 \h </w:instrText>
      </w:r>
      <w:r>
        <w:fldChar w:fldCharType="separate"/>
      </w:r>
      <w:r>
        <w:t>37</w:t>
      </w:r>
      <w:r>
        <w:fldChar w:fldCharType="end"/>
      </w:r>
    </w:p>
    <w:p w14:paraId="309361BB" w14:textId="1E77F363" w:rsidR="00881E6D" w:rsidRDefault="00881E6D">
      <w:pPr>
        <w:pStyle w:val="TOC5"/>
        <w:rPr>
          <w:rFonts w:asciiTheme="minorHAnsi" w:eastAsiaTheme="minorEastAsia" w:hAnsiTheme="minorHAnsi" w:cstheme="minorBidi"/>
          <w:sz w:val="22"/>
          <w:szCs w:val="22"/>
          <w:lang w:eastAsia="en-GB"/>
        </w:rPr>
      </w:pPr>
      <w:r>
        <w:rPr>
          <w:lang w:eastAsia="en-GB"/>
        </w:rPr>
        <w:t>6.3.2.2</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_Toc89784748 \h </w:instrText>
      </w:r>
      <w:r>
        <w:fldChar w:fldCharType="separate"/>
      </w:r>
      <w:r>
        <w:t>37</w:t>
      </w:r>
      <w:r>
        <w:fldChar w:fldCharType="end"/>
      </w:r>
    </w:p>
    <w:p w14:paraId="21192026" w14:textId="61B9C7F0" w:rsidR="00881E6D" w:rsidRDefault="00881E6D">
      <w:pPr>
        <w:pStyle w:val="TOC5"/>
        <w:rPr>
          <w:rFonts w:asciiTheme="minorHAnsi" w:eastAsiaTheme="minorEastAsia" w:hAnsiTheme="minorHAnsi" w:cstheme="minorBidi"/>
          <w:sz w:val="22"/>
          <w:szCs w:val="22"/>
          <w:lang w:eastAsia="en-GB"/>
        </w:rPr>
      </w:pPr>
      <w:r>
        <w:rPr>
          <w:lang w:eastAsia="en-GB"/>
        </w:rPr>
        <w:t>6.3.2.2</w:t>
      </w:r>
      <w:r>
        <w:t>.3</w:t>
      </w:r>
      <w:r>
        <w:rPr>
          <w:rFonts w:asciiTheme="minorHAnsi" w:eastAsiaTheme="minorEastAsia" w:hAnsiTheme="minorHAnsi" w:cstheme="minorBidi"/>
          <w:sz w:val="22"/>
          <w:szCs w:val="22"/>
          <w:lang w:eastAsia="en-GB"/>
        </w:rPr>
        <w:tab/>
      </w:r>
      <w:r>
        <w:t>Full sphere</w:t>
      </w:r>
      <w:r>
        <w:tab/>
      </w:r>
      <w:r>
        <w:fldChar w:fldCharType="begin"/>
      </w:r>
      <w:r>
        <w:instrText xml:space="preserve"> PAGEREF _Toc89784749 \h </w:instrText>
      </w:r>
      <w:r>
        <w:fldChar w:fldCharType="separate"/>
      </w:r>
      <w:r>
        <w:t>37</w:t>
      </w:r>
      <w:r>
        <w:fldChar w:fldCharType="end"/>
      </w:r>
    </w:p>
    <w:p w14:paraId="5BF303C8" w14:textId="240B7DEF" w:rsidR="00881E6D" w:rsidRDefault="00881E6D">
      <w:pPr>
        <w:pStyle w:val="TOC5"/>
        <w:rPr>
          <w:rFonts w:asciiTheme="minorHAnsi" w:eastAsiaTheme="minorEastAsia" w:hAnsiTheme="minorHAnsi" w:cstheme="minorBidi"/>
          <w:sz w:val="22"/>
          <w:szCs w:val="22"/>
          <w:lang w:eastAsia="en-GB"/>
        </w:rPr>
      </w:pPr>
      <w:r>
        <w:rPr>
          <w:lang w:eastAsia="en-GB"/>
        </w:rPr>
        <w:t>6.3.2.2</w:t>
      </w:r>
      <w:r>
        <w:t>.4</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_Toc89784750 \h </w:instrText>
      </w:r>
      <w:r>
        <w:fldChar w:fldCharType="separate"/>
      </w:r>
      <w:r>
        <w:t>37</w:t>
      </w:r>
      <w:r>
        <w:fldChar w:fldCharType="end"/>
      </w:r>
    </w:p>
    <w:p w14:paraId="14E4EF6B" w14:textId="4C0A1907" w:rsidR="00881E6D" w:rsidRDefault="00881E6D">
      <w:pPr>
        <w:pStyle w:val="TOC4"/>
        <w:rPr>
          <w:rFonts w:asciiTheme="minorHAnsi" w:eastAsiaTheme="minorEastAsia" w:hAnsiTheme="minorHAnsi" w:cstheme="minorBidi"/>
          <w:sz w:val="22"/>
          <w:szCs w:val="22"/>
          <w:lang w:eastAsia="en-GB"/>
        </w:rPr>
      </w:pPr>
      <w:r>
        <w:rPr>
          <w:lang w:eastAsia="en-GB"/>
        </w:rPr>
        <w:t>6.3.2.3</w:t>
      </w:r>
      <w:r>
        <w:rPr>
          <w:rFonts w:asciiTheme="minorHAnsi" w:eastAsiaTheme="minorEastAsia" w:hAnsiTheme="minorHAnsi" w:cstheme="minorBidi"/>
          <w:sz w:val="22"/>
          <w:szCs w:val="22"/>
          <w:lang w:eastAsia="en-GB"/>
        </w:rPr>
        <w:tab/>
      </w:r>
      <w:r>
        <w:rPr>
          <w:lang w:eastAsia="en-GB"/>
        </w:rPr>
        <w:t>Procedures for SEM and OB</w:t>
      </w:r>
      <w:r>
        <w:t>UE</w:t>
      </w:r>
      <w:r>
        <w:tab/>
      </w:r>
      <w:r>
        <w:fldChar w:fldCharType="begin"/>
      </w:r>
      <w:r>
        <w:instrText xml:space="preserve"> PAGEREF _Toc89784751 \h </w:instrText>
      </w:r>
      <w:r>
        <w:fldChar w:fldCharType="separate"/>
      </w:r>
      <w:r>
        <w:t>37</w:t>
      </w:r>
      <w:r>
        <w:fldChar w:fldCharType="end"/>
      </w:r>
    </w:p>
    <w:p w14:paraId="2DC19498" w14:textId="20F18235" w:rsidR="00881E6D" w:rsidRDefault="00881E6D">
      <w:pPr>
        <w:pStyle w:val="TOC5"/>
        <w:rPr>
          <w:rFonts w:asciiTheme="minorHAnsi" w:eastAsiaTheme="minorEastAsia" w:hAnsiTheme="minorHAnsi" w:cstheme="minorBidi"/>
          <w:sz w:val="22"/>
          <w:szCs w:val="22"/>
          <w:lang w:eastAsia="en-GB"/>
        </w:rPr>
      </w:pPr>
      <w:r>
        <w:rPr>
          <w:lang w:eastAsia="en-GB"/>
        </w:rPr>
        <w:t>6.3.2.3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_Toc89784752 \h </w:instrText>
      </w:r>
      <w:r>
        <w:fldChar w:fldCharType="separate"/>
      </w:r>
      <w:r>
        <w:t>37</w:t>
      </w:r>
      <w:r>
        <w:fldChar w:fldCharType="end"/>
      </w:r>
    </w:p>
    <w:p w14:paraId="766E51F3" w14:textId="3DCF189C" w:rsidR="00881E6D" w:rsidRDefault="00881E6D">
      <w:pPr>
        <w:pStyle w:val="TOC5"/>
        <w:rPr>
          <w:rFonts w:asciiTheme="minorHAnsi" w:eastAsiaTheme="minorEastAsia" w:hAnsiTheme="minorHAnsi" w:cstheme="minorBidi"/>
          <w:sz w:val="22"/>
          <w:szCs w:val="22"/>
          <w:lang w:eastAsia="en-GB"/>
        </w:rPr>
      </w:pPr>
      <w:r>
        <w:rPr>
          <w:lang w:eastAsia="en-GB"/>
        </w:rPr>
        <w:t>6.3.2.3</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_Toc89784753 \h </w:instrText>
      </w:r>
      <w:r>
        <w:fldChar w:fldCharType="separate"/>
      </w:r>
      <w:r>
        <w:t>38</w:t>
      </w:r>
      <w:r>
        <w:fldChar w:fldCharType="end"/>
      </w:r>
    </w:p>
    <w:p w14:paraId="014AC31A" w14:textId="7350D333" w:rsidR="00881E6D" w:rsidRDefault="00881E6D">
      <w:pPr>
        <w:pStyle w:val="TOC5"/>
        <w:rPr>
          <w:rFonts w:asciiTheme="minorHAnsi" w:eastAsiaTheme="minorEastAsia" w:hAnsiTheme="minorHAnsi" w:cstheme="minorBidi"/>
          <w:sz w:val="22"/>
          <w:szCs w:val="22"/>
          <w:lang w:eastAsia="en-GB"/>
        </w:rPr>
      </w:pPr>
      <w:r>
        <w:rPr>
          <w:lang w:eastAsia="en-GB"/>
        </w:rPr>
        <w:t>6.3.2.3</w:t>
      </w:r>
      <w:r>
        <w:t>.3</w:t>
      </w:r>
      <w:r>
        <w:rPr>
          <w:rFonts w:asciiTheme="minorHAnsi" w:eastAsiaTheme="minorEastAsia" w:hAnsiTheme="minorHAnsi" w:cstheme="minorBidi"/>
          <w:sz w:val="22"/>
          <w:szCs w:val="22"/>
          <w:lang w:eastAsia="en-GB"/>
        </w:rPr>
        <w:tab/>
      </w:r>
      <w:r>
        <w:t>Two or three cuts</w:t>
      </w:r>
      <w:r>
        <w:tab/>
      </w:r>
      <w:r>
        <w:fldChar w:fldCharType="begin"/>
      </w:r>
      <w:r>
        <w:instrText xml:space="preserve"> PAGEREF _Toc89784754 \h </w:instrText>
      </w:r>
      <w:r>
        <w:fldChar w:fldCharType="separate"/>
      </w:r>
      <w:r>
        <w:t>38</w:t>
      </w:r>
      <w:r>
        <w:fldChar w:fldCharType="end"/>
      </w:r>
    </w:p>
    <w:p w14:paraId="2C2B7E9C" w14:textId="6700ED03" w:rsidR="00881E6D" w:rsidRDefault="00881E6D">
      <w:pPr>
        <w:pStyle w:val="TOC5"/>
        <w:rPr>
          <w:rFonts w:asciiTheme="minorHAnsi" w:eastAsiaTheme="minorEastAsia" w:hAnsiTheme="minorHAnsi" w:cstheme="minorBidi"/>
          <w:sz w:val="22"/>
          <w:szCs w:val="22"/>
          <w:lang w:eastAsia="en-GB"/>
        </w:rPr>
      </w:pPr>
      <w:r>
        <w:rPr>
          <w:lang w:eastAsia="en-GB"/>
        </w:rPr>
        <w:t>6.3.2.3</w:t>
      </w:r>
      <w:r>
        <w:t>.4</w:t>
      </w:r>
      <w:r>
        <w:rPr>
          <w:rFonts w:asciiTheme="minorHAnsi" w:eastAsiaTheme="minorEastAsia" w:hAnsiTheme="minorHAnsi" w:cstheme="minorBidi"/>
          <w:sz w:val="22"/>
          <w:szCs w:val="22"/>
          <w:lang w:eastAsia="en-GB"/>
        </w:rPr>
        <w:tab/>
      </w:r>
      <w:r>
        <w:t>Full sphere</w:t>
      </w:r>
      <w:r>
        <w:tab/>
      </w:r>
      <w:r>
        <w:fldChar w:fldCharType="begin"/>
      </w:r>
      <w:r>
        <w:instrText xml:space="preserve"> PAGEREF _Toc89784755 \h </w:instrText>
      </w:r>
      <w:r>
        <w:fldChar w:fldCharType="separate"/>
      </w:r>
      <w:r>
        <w:t>38</w:t>
      </w:r>
      <w:r>
        <w:fldChar w:fldCharType="end"/>
      </w:r>
    </w:p>
    <w:p w14:paraId="1BA4E910" w14:textId="38425E6E" w:rsidR="00881E6D" w:rsidRDefault="00881E6D">
      <w:pPr>
        <w:pStyle w:val="TOC5"/>
        <w:rPr>
          <w:rFonts w:asciiTheme="minorHAnsi" w:eastAsiaTheme="minorEastAsia" w:hAnsiTheme="minorHAnsi" w:cstheme="minorBidi"/>
          <w:sz w:val="22"/>
          <w:szCs w:val="22"/>
          <w:lang w:eastAsia="en-GB"/>
        </w:rPr>
      </w:pPr>
      <w:r>
        <w:rPr>
          <w:lang w:eastAsia="en-GB"/>
        </w:rPr>
        <w:t>6.3.2.3</w:t>
      </w:r>
      <w:r>
        <w:t>.5</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_Toc89784756 \h </w:instrText>
      </w:r>
      <w:r>
        <w:fldChar w:fldCharType="separate"/>
      </w:r>
      <w:r>
        <w:t>38</w:t>
      </w:r>
      <w:r>
        <w:fldChar w:fldCharType="end"/>
      </w:r>
    </w:p>
    <w:p w14:paraId="208DC73F" w14:textId="482D3F22" w:rsidR="00881E6D" w:rsidRDefault="00881E6D">
      <w:pPr>
        <w:pStyle w:val="TOC4"/>
        <w:rPr>
          <w:rFonts w:asciiTheme="minorHAnsi" w:eastAsiaTheme="minorEastAsia" w:hAnsiTheme="minorHAnsi" w:cstheme="minorBidi"/>
          <w:sz w:val="22"/>
          <w:szCs w:val="22"/>
          <w:lang w:eastAsia="en-GB"/>
        </w:rPr>
      </w:pPr>
      <w:r>
        <w:rPr>
          <w:lang w:eastAsia="en-GB"/>
        </w:rPr>
        <w:t>6.3.2.4</w:t>
      </w:r>
      <w:r>
        <w:rPr>
          <w:rFonts w:asciiTheme="minorHAnsi" w:eastAsiaTheme="minorEastAsia" w:hAnsiTheme="minorHAnsi" w:cstheme="minorBidi"/>
          <w:sz w:val="22"/>
          <w:szCs w:val="22"/>
          <w:lang w:eastAsia="en-GB"/>
        </w:rPr>
        <w:tab/>
      </w:r>
      <w:r>
        <w:rPr>
          <w:lang w:eastAsia="en-GB"/>
        </w:rPr>
        <w:t>Procedures for A</w:t>
      </w:r>
      <w:r>
        <w:t>CLR</w:t>
      </w:r>
      <w:r>
        <w:tab/>
      </w:r>
      <w:r>
        <w:fldChar w:fldCharType="begin"/>
      </w:r>
      <w:r>
        <w:instrText xml:space="preserve"> PAGEREF _Toc89784757 \h </w:instrText>
      </w:r>
      <w:r>
        <w:fldChar w:fldCharType="separate"/>
      </w:r>
      <w:r>
        <w:t>38</w:t>
      </w:r>
      <w:r>
        <w:fldChar w:fldCharType="end"/>
      </w:r>
    </w:p>
    <w:p w14:paraId="7A216F19" w14:textId="56AA12DD" w:rsidR="00881E6D" w:rsidRDefault="00881E6D">
      <w:pPr>
        <w:pStyle w:val="TOC5"/>
        <w:rPr>
          <w:rFonts w:asciiTheme="minorHAnsi" w:eastAsiaTheme="minorEastAsia" w:hAnsiTheme="minorHAnsi" w:cstheme="minorBidi"/>
          <w:sz w:val="22"/>
          <w:szCs w:val="22"/>
          <w:lang w:eastAsia="en-GB"/>
        </w:rPr>
      </w:pPr>
      <w:r>
        <w:rPr>
          <w:lang w:eastAsia="en-GB"/>
        </w:rPr>
        <w:t>6.3.2.4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_Toc89784758 \h </w:instrText>
      </w:r>
      <w:r>
        <w:fldChar w:fldCharType="separate"/>
      </w:r>
      <w:r>
        <w:t>38</w:t>
      </w:r>
      <w:r>
        <w:fldChar w:fldCharType="end"/>
      </w:r>
    </w:p>
    <w:p w14:paraId="6FB004E8" w14:textId="4C1F0688" w:rsidR="00881E6D" w:rsidRDefault="00881E6D">
      <w:pPr>
        <w:pStyle w:val="TOC5"/>
        <w:rPr>
          <w:rFonts w:asciiTheme="minorHAnsi" w:eastAsiaTheme="minorEastAsia" w:hAnsiTheme="minorHAnsi" w:cstheme="minorBidi"/>
          <w:sz w:val="22"/>
          <w:szCs w:val="22"/>
          <w:lang w:eastAsia="en-GB"/>
        </w:rPr>
      </w:pPr>
      <w:r>
        <w:rPr>
          <w:lang w:eastAsia="en-GB"/>
        </w:rPr>
        <w:t>6.3.2.4</w:t>
      </w:r>
      <w:r>
        <w:t>.2</w:t>
      </w:r>
      <w:r>
        <w:rPr>
          <w:rFonts w:asciiTheme="minorHAnsi" w:eastAsiaTheme="minorEastAsia" w:hAnsiTheme="minorHAnsi" w:cstheme="minorBidi"/>
          <w:sz w:val="22"/>
          <w:szCs w:val="22"/>
          <w:lang w:eastAsia="en-GB"/>
        </w:rPr>
        <w:tab/>
      </w:r>
      <w:r>
        <w:t>TRP fraction method</w:t>
      </w:r>
      <w:r>
        <w:tab/>
      </w:r>
      <w:r>
        <w:fldChar w:fldCharType="begin"/>
      </w:r>
      <w:r>
        <w:instrText xml:space="preserve"> PAGEREF _Toc89784759 \h </w:instrText>
      </w:r>
      <w:r>
        <w:fldChar w:fldCharType="separate"/>
      </w:r>
      <w:r>
        <w:t>38</w:t>
      </w:r>
      <w:r>
        <w:fldChar w:fldCharType="end"/>
      </w:r>
    </w:p>
    <w:p w14:paraId="4EB93363" w14:textId="3216FDF4" w:rsidR="00881E6D" w:rsidRDefault="00881E6D">
      <w:pPr>
        <w:pStyle w:val="TOC4"/>
        <w:rPr>
          <w:rFonts w:asciiTheme="minorHAnsi" w:eastAsiaTheme="minorEastAsia" w:hAnsiTheme="minorHAnsi" w:cstheme="minorBidi"/>
          <w:sz w:val="22"/>
          <w:szCs w:val="22"/>
          <w:lang w:eastAsia="en-GB"/>
        </w:rPr>
      </w:pPr>
      <w:r>
        <w:rPr>
          <w:lang w:eastAsia="en-GB"/>
        </w:rPr>
        <w:t>6.3.2.5</w:t>
      </w:r>
      <w:r>
        <w:rPr>
          <w:rFonts w:asciiTheme="minorHAnsi" w:eastAsiaTheme="minorEastAsia" w:hAnsiTheme="minorHAnsi" w:cstheme="minorBidi"/>
          <w:sz w:val="22"/>
          <w:szCs w:val="22"/>
          <w:lang w:eastAsia="en-GB"/>
        </w:rPr>
        <w:tab/>
      </w:r>
      <w:r>
        <w:rPr>
          <w:lang w:eastAsia="en-GB"/>
        </w:rPr>
        <w:t>Procedures for transmitter spurious emissions and EMC emissio</w:t>
      </w:r>
      <w:r>
        <w:t>ns</w:t>
      </w:r>
      <w:r>
        <w:tab/>
      </w:r>
      <w:r>
        <w:fldChar w:fldCharType="begin"/>
      </w:r>
      <w:r>
        <w:instrText xml:space="preserve"> PAGEREF _Toc89784760 \h </w:instrText>
      </w:r>
      <w:r>
        <w:fldChar w:fldCharType="separate"/>
      </w:r>
      <w:r>
        <w:t>39</w:t>
      </w:r>
      <w:r>
        <w:fldChar w:fldCharType="end"/>
      </w:r>
    </w:p>
    <w:p w14:paraId="31F54797" w14:textId="464E7C71" w:rsidR="00881E6D" w:rsidRDefault="00881E6D">
      <w:pPr>
        <w:pStyle w:val="TOC5"/>
        <w:rPr>
          <w:rFonts w:asciiTheme="minorHAnsi" w:eastAsiaTheme="minorEastAsia" w:hAnsiTheme="minorHAnsi" w:cstheme="minorBidi"/>
          <w:sz w:val="22"/>
          <w:szCs w:val="22"/>
          <w:lang w:eastAsia="en-GB"/>
        </w:rPr>
      </w:pPr>
      <w:r>
        <w:rPr>
          <w:lang w:eastAsia="en-GB"/>
        </w:rPr>
        <w:t>6.3.2.5</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_Toc89784761 \h </w:instrText>
      </w:r>
      <w:r>
        <w:fldChar w:fldCharType="separate"/>
      </w:r>
      <w:r>
        <w:t>39</w:t>
      </w:r>
      <w:r>
        <w:fldChar w:fldCharType="end"/>
      </w:r>
    </w:p>
    <w:p w14:paraId="29C8318A" w14:textId="250463D7" w:rsidR="00881E6D" w:rsidRDefault="00881E6D">
      <w:pPr>
        <w:pStyle w:val="TOC5"/>
        <w:rPr>
          <w:rFonts w:asciiTheme="minorHAnsi" w:eastAsiaTheme="minorEastAsia" w:hAnsiTheme="minorHAnsi" w:cstheme="minorBidi"/>
          <w:sz w:val="22"/>
          <w:szCs w:val="22"/>
          <w:lang w:eastAsia="en-GB"/>
        </w:rPr>
      </w:pPr>
      <w:r>
        <w:rPr>
          <w:lang w:eastAsia="en-GB"/>
        </w:rPr>
        <w:t>6.3.2.5</w:t>
      </w:r>
      <w:r>
        <w:t>.2</w:t>
      </w:r>
      <w:r>
        <w:rPr>
          <w:rFonts w:asciiTheme="minorHAnsi" w:eastAsiaTheme="minorEastAsia" w:hAnsiTheme="minorHAnsi" w:cstheme="minorBidi"/>
          <w:sz w:val="22"/>
          <w:szCs w:val="22"/>
          <w:lang w:eastAsia="en-GB"/>
        </w:rPr>
        <w:tab/>
      </w:r>
      <w:r>
        <w:t>Pre-scan</w:t>
      </w:r>
      <w:r>
        <w:tab/>
      </w:r>
      <w:r>
        <w:fldChar w:fldCharType="begin"/>
      </w:r>
      <w:r>
        <w:instrText xml:space="preserve"> PAGEREF _Toc89784762 \h </w:instrText>
      </w:r>
      <w:r>
        <w:fldChar w:fldCharType="separate"/>
      </w:r>
      <w:r>
        <w:t>39</w:t>
      </w:r>
      <w:r>
        <w:fldChar w:fldCharType="end"/>
      </w:r>
    </w:p>
    <w:p w14:paraId="00215221" w14:textId="187EB399" w:rsidR="00881E6D" w:rsidRDefault="00881E6D">
      <w:pPr>
        <w:pStyle w:val="TOC5"/>
        <w:rPr>
          <w:rFonts w:asciiTheme="minorHAnsi" w:eastAsiaTheme="minorEastAsia" w:hAnsiTheme="minorHAnsi" w:cstheme="minorBidi"/>
          <w:sz w:val="22"/>
          <w:szCs w:val="22"/>
          <w:lang w:eastAsia="en-GB"/>
        </w:rPr>
      </w:pPr>
      <w:r>
        <w:rPr>
          <w:lang w:eastAsia="en-GB"/>
        </w:rPr>
        <w:t>6.3.2.5</w:t>
      </w:r>
      <w:r>
        <w:t>.3</w:t>
      </w:r>
      <w:r>
        <w:rPr>
          <w:rFonts w:asciiTheme="minorHAnsi" w:eastAsiaTheme="minorEastAsia" w:hAnsiTheme="minorHAnsi" w:cstheme="minorBidi"/>
          <w:sz w:val="22"/>
          <w:szCs w:val="22"/>
          <w:lang w:eastAsia="en-GB"/>
        </w:rPr>
        <w:tab/>
      </w:r>
      <w:r>
        <w:t>Peak method</w:t>
      </w:r>
      <w:r>
        <w:tab/>
      </w:r>
      <w:r>
        <w:fldChar w:fldCharType="begin"/>
      </w:r>
      <w:r>
        <w:instrText xml:space="preserve"> PAGEREF _Toc89784763 \h </w:instrText>
      </w:r>
      <w:r>
        <w:fldChar w:fldCharType="separate"/>
      </w:r>
      <w:r>
        <w:t>39</w:t>
      </w:r>
      <w:r>
        <w:fldChar w:fldCharType="end"/>
      </w:r>
    </w:p>
    <w:p w14:paraId="19586B0C" w14:textId="29775837" w:rsidR="00881E6D" w:rsidRDefault="00881E6D">
      <w:pPr>
        <w:pStyle w:val="TOC5"/>
        <w:rPr>
          <w:rFonts w:asciiTheme="minorHAnsi" w:eastAsiaTheme="minorEastAsia" w:hAnsiTheme="minorHAnsi" w:cstheme="minorBidi"/>
          <w:sz w:val="22"/>
          <w:szCs w:val="22"/>
          <w:lang w:eastAsia="en-GB"/>
        </w:rPr>
      </w:pPr>
      <w:r>
        <w:rPr>
          <w:lang w:eastAsia="en-GB"/>
        </w:rPr>
        <w:t>6.3.2.5</w:t>
      </w:r>
      <w:r>
        <w:t>.4</w:t>
      </w:r>
      <w:r>
        <w:rPr>
          <w:rFonts w:asciiTheme="minorHAnsi" w:eastAsiaTheme="minorEastAsia" w:hAnsiTheme="minorHAnsi" w:cstheme="minorBidi"/>
          <w:sz w:val="22"/>
          <w:szCs w:val="22"/>
          <w:lang w:eastAsia="en-GB"/>
        </w:rPr>
        <w:tab/>
      </w:r>
      <w:r>
        <w:t>Equal sector with peak average method</w:t>
      </w:r>
      <w:r>
        <w:tab/>
      </w:r>
      <w:r>
        <w:fldChar w:fldCharType="begin"/>
      </w:r>
      <w:r>
        <w:instrText xml:space="preserve"> PAGEREF _Toc89784764 \h </w:instrText>
      </w:r>
      <w:r>
        <w:fldChar w:fldCharType="separate"/>
      </w:r>
      <w:r>
        <w:t>40</w:t>
      </w:r>
      <w:r>
        <w:fldChar w:fldCharType="end"/>
      </w:r>
    </w:p>
    <w:p w14:paraId="700F6188" w14:textId="73059C6E" w:rsidR="00881E6D" w:rsidRDefault="00881E6D">
      <w:pPr>
        <w:pStyle w:val="TOC5"/>
        <w:rPr>
          <w:rFonts w:asciiTheme="minorHAnsi" w:eastAsiaTheme="minorEastAsia" w:hAnsiTheme="minorHAnsi" w:cstheme="minorBidi"/>
          <w:sz w:val="22"/>
          <w:szCs w:val="22"/>
          <w:lang w:eastAsia="en-GB"/>
        </w:rPr>
      </w:pPr>
      <w:r>
        <w:rPr>
          <w:lang w:eastAsia="en-GB"/>
        </w:rPr>
        <w:t>6.3.2.5</w:t>
      </w:r>
      <w:r>
        <w:t>.5</w:t>
      </w:r>
      <w:r>
        <w:rPr>
          <w:rFonts w:asciiTheme="minorHAnsi" w:eastAsiaTheme="minorEastAsia" w:hAnsiTheme="minorHAnsi" w:cstheme="minorBidi"/>
          <w:sz w:val="22"/>
          <w:szCs w:val="22"/>
          <w:lang w:eastAsia="en-GB"/>
        </w:rPr>
        <w:tab/>
      </w:r>
      <w:r>
        <w:t>Two or three cuts with dense sampling</w:t>
      </w:r>
      <w:r>
        <w:tab/>
      </w:r>
      <w:r>
        <w:fldChar w:fldCharType="begin"/>
      </w:r>
      <w:r>
        <w:instrText xml:space="preserve"> PAGEREF _Toc89784765 \h </w:instrText>
      </w:r>
      <w:r>
        <w:fldChar w:fldCharType="separate"/>
      </w:r>
      <w:r>
        <w:t>40</w:t>
      </w:r>
      <w:r>
        <w:fldChar w:fldCharType="end"/>
      </w:r>
    </w:p>
    <w:p w14:paraId="191D9321" w14:textId="113C533D" w:rsidR="00881E6D" w:rsidRDefault="00881E6D">
      <w:pPr>
        <w:pStyle w:val="TOC5"/>
        <w:rPr>
          <w:rFonts w:asciiTheme="minorHAnsi" w:eastAsiaTheme="minorEastAsia" w:hAnsiTheme="minorHAnsi" w:cstheme="minorBidi"/>
          <w:sz w:val="22"/>
          <w:szCs w:val="22"/>
          <w:lang w:eastAsia="en-GB"/>
        </w:rPr>
      </w:pPr>
      <w:r>
        <w:rPr>
          <w:lang w:eastAsia="en-GB"/>
        </w:rPr>
        <w:t>6.3.2.5</w:t>
      </w:r>
      <w:r>
        <w:t>.6</w:t>
      </w:r>
      <w:r>
        <w:rPr>
          <w:rFonts w:asciiTheme="minorHAnsi" w:eastAsiaTheme="minorEastAsia" w:hAnsiTheme="minorHAnsi" w:cstheme="minorBidi"/>
          <w:sz w:val="22"/>
          <w:szCs w:val="22"/>
          <w:lang w:eastAsia="en-GB"/>
        </w:rPr>
        <w:tab/>
      </w:r>
      <w:r>
        <w:t>Full sphere with sparse sampling</w:t>
      </w:r>
      <w:r>
        <w:tab/>
      </w:r>
      <w:r>
        <w:fldChar w:fldCharType="begin"/>
      </w:r>
      <w:r>
        <w:instrText xml:space="preserve"> PAGEREF _Toc89784766 \h </w:instrText>
      </w:r>
      <w:r>
        <w:fldChar w:fldCharType="separate"/>
      </w:r>
      <w:r>
        <w:t>40</w:t>
      </w:r>
      <w:r>
        <w:fldChar w:fldCharType="end"/>
      </w:r>
    </w:p>
    <w:p w14:paraId="1EA21442" w14:textId="0C2B6DC4" w:rsidR="00881E6D" w:rsidRDefault="00881E6D">
      <w:pPr>
        <w:pStyle w:val="TOC5"/>
        <w:rPr>
          <w:rFonts w:asciiTheme="minorHAnsi" w:eastAsiaTheme="minorEastAsia" w:hAnsiTheme="minorHAnsi" w:cstheme="minorBidi"/>
          <w:sz w:val="22"/>
          <w:szCs w:val="22"/>
          <w:lang w:eastAsia="en-GB"/>
        </w:rPr>
      </w:pPr>
      <w:r>
        <w:rPr>
          <w:lang w:eastAsia="en-GB"/>
        </w:rPr>
        <w:t>6.3.2.5</w:t>
      </w:r>
      <w:r>
        <w:t>.7</w:t>
      </w:r>
      <w:r>
        <w:rPr>
          <w:rFonts w:asciiTheme="minorHAnsi" w:eastAsiaTheme="minorEastAsia" w:hAnsiTheme="minorHAnsi" w:cstheme="minorBidi"/>
          <w:sz w:val="22"/>
          <w:szCs w:val="22"/>
          <w:lang w:eastAsia="en-GB"/>
        </w:rPr>
        <w:tab/>
      </w:r>
      <w:r>
        <w:t>Full sphere</w:t>
      </w:r>
      <w:r>
        <w:tab/>
      </w:r>
      <w:r>
        <w:fldChar w:fldCharType="begin"/>
      </w:r>
      <w:r>
        <w:instrText xml:space="preserve"> PAGEREF _Toc89784767 \h </w:instrText>
      </w:r>
      <w:r>
        <w:fldChar w:fldCharType="separate"/>
      </w:r>
      <w:r>
        <w:t>41</w:t>
      </w:r>
      <w:r>
        <w:fldChar w:fldCharType="end"/>
      </w:r>
    </w:p>
    <w:p w14:paraId="4AEFF574" w14:textId="2D9DBD0F" w:rsidR="00881E6D" w:rsidRDefault="00881E6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r>
      <w:r>
        <w:instrText xml:space="preserve"> PAGEREF _Toc89784768 \h </w:instrText>
      </w:r>
      <w:r>
        <w:fldChar w:fldCharType="separate"/>
      </w:r>
      <w:r>
        <w:t>41</w:t>
      </w:r>
      <w:r>
        <w:fldChar w:fldCharType="end"/>
      </w:r>
    </w:p>
    <w:p w14:paraId="72A835EF" w14:textId="34472E2E" w:rsidR="00881E6D" w:rsidRDefault="00881E6D">
      <w:pPr>
        <w:pStyle w:val="TOC3"/>
        <w:rPr>
          <w:rFonts w:asciiTheme="minorHAnsi" w:eastAsiaTheme="minorEastAsia" w:hAnsiTheme="minorHAnsi" w:cstheme="minorBidi"/>
          <w:sz w:val="22"/>
          <w:szCs w:val="22"/>
          <w:lang w:eastAsia="en-GB"/>
        </w:rPr>
      </w:pPr>
      <w:r>
        <w:rPr>
          <w:lang w:eastAsia="en-GB"/>
        </w:rPr>
        <w:t>6.3.4</w:t>
      </w:r>
      <w:r>
        <w:rPr>
          <w:rFonts w:asciiTheme="minorHAnsi" w:eastAsiaTheme="minorEastAsia" w:hAnsiTheme="minorHAnsi" w:cstheme="minorBidi"/>
          <w:sz w:val="22"/>
          <w:szCs w:val="22"/>
          <w:lang w:eastAsia="en-GB"/>
        </w:rPr>
        <w:tab/>
      </w:r>
      <w:r>
        <w:rPr>
          <w:lang w:eastAsia="en-GB"/>
        </w:rPr>
        <w:t>TRP measurement grids</w:t>
      </w:r>
      <w:r>
        <w:tab/>
      </w:r>
      <w:r>
        <w:fldChar w:fldCharType="begin"/>
      </w:r>
      <w:r>
        <w:instrText xml:space="preserve"> PAGEREF _Toc89784769 \h </w:instrText>
      </w:r>
      <w:r>
        <w:fldChar w:fldCharType="separate"/>
      </w:r>
      <w:r>
        <w:t>43</w:t>
      </w:r>
      <w:r>
        <w:fldChar w:fldCharType="end"/>
      </w:r>
    </w:p>
    <w:p w14:paraId="3A2A0703" w14:textId="0A541F54" w:rsidR="00881E6D" w:rsidRDefault="00881E6D">
      <w:pPr>
        <w:pStyle w:val="TOC4"/>
        <w:rPr>
          <w:rFonts w:asciiTheme="minorHAnsi" w:eastAsiaTheme="minorEastAsia" w:hAnsiTheme="minorHAnsi" w:cstheme="minorBidi"/>
          <w:sz w:val="22"/>
          <w:szCs w:val="22"/>
          <w:lang w:eastAsia="en-GB"/>
        </w:rPr>
      </w:pPr>
      <w:r>
        <w:rPr>
          <w:lang w:eastAsia="en-GB"/>
        </w:rPr>
        <w:t>6.3.4.1</w:t>
      </w:r>
      <w:r>
        <w:rPr>
          <w:rFonts w:asciiTheme="minorHAnsi" w:eastAsiaTheme="minorEastAsia" w:hAnsiTheme="minorHAnsi" w:cstheme="minorBidi"/>
          <w:sz w:val="22"/>
          <w:szCs w:val="22"/>
          <w:lang w:eastAsia="en-GB"/>
        </w:rPr>
        <w:tab/>
      </w:r>
      <w:r>
        <w:rPr>
          <w:lang w:eastAsia="en-GB"/>
        </w:rPr>
        <w:t>Spherical equal angle grid</w:t>
      </w:r>
      <w:r>
        <w:tab/>
      </w:r>
      <w:r>
        <w:fldChar w:fldCharType="begin"/>
      </w:r>
      <w:r>
        <w:instrText xml:space="preserve"> PAGEREF _Toc89784770 \h </w:instrText>
      </w:r>
      <w:r>
        <w:fldChar w:fldCharType="separate"/>
      </w:r>
      <w:r>
        <w:t>43</w:t>
      </w:r>
      <w:r>
        <w:fldChar w:fldCharType="end"/>
      </w:r>
    </w:p>
    <w:p w14:paraId="795BDB39" w14:textId="42A60B00" w:rsidR="00881E6D" w:rsidRDefault="00881E6D">
      <w:pPr>
        <w:pStyle w:val="TOC4"/>
        <w:rPr>
          <w:rFonts w:asciiTheme="minorHAnsi" w:eastAsiaTheme="minorEastAsia" w:hAnsiTheme="minorHAnsi" w:cstheme="minorBidi"/>
          <w:sz w:val="22"/>
          <w:szCs w:val="22"/>
          <w:lang w:eastAsia="en-GB"/>
        </w:rPr>
      </w:pPr>
      <w:r>
        <w:rPr>
          <w:lang w:eastAsia="en-GB"/>
        </w:rPr>
        <w:t>6.3.4.2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_Toc89784771 \h </w:instrText>
      </w:r>
      <w:r>
        <w:fldChar w:fldCharType="separate"/>
      </w:r>
      <w:r>
        <w:t>44</w:t>
      </w:r>
      <w:r>
        <w:fldChar w:fldCharType="end"/>
      </w:r>
    </w:p>
    <w:p w14:paraId="53F61171" w14:textId="68D85326" w:rsidR="00881E6D" w:rsidRDefault="00881E6D">
      <w:pPr>
        <w:pStyle w:val="TOC4"/>
        <w:rPr>
          <w:rFonts w:asciiTheme="minorHAnsi" w:eastAsiaTheme="minorEastAsia" w:hAnsiTheme="minorHAnsi" w:cstheme="minorBidi"/>
          <w:sz w:val="22"/>
          <w:szCs w:val="22"/>
          <w:lang w:eastAsia="en-GB"/>
        </w:rPr>
      </w:pPr>
      <w:r>
        <w:rPr>
          <w:lang w:eastAsia="en-GB"/>
        </w:rPr>
        <w:t>6.3.4.3</w:t>
      </w:r>
      <w:r>
        <w:rPr>
          <w:rFonts w:asciiTheme="minorHAnsi" w:eastAsiaTheme="minorEastAsia" w:hAnsiTheme="minorHAnsi" w:cstheme="minorBidi"/>
          <w:sz w:val="22"/>
          <w:szCs w:val="22"/>
          <w:lang w:eastAsia="en-GB"/>
        </w:rPr>
        <w:tab/>
      </w:r>
      <w:r>
        <w:rPr>
          <w:lang w:eastAsia="en-GB"/>
        </w:rPr>
        <w:t>Spherical equal area grids</w:t>
      </w:r>
      <w:r>
        <w:tab/>
      </w:r>
      <w:r>
        <w:fldChar w:fldCharType="begin"/>
      </w:r>
      <w:r>
        <w:instrText xml:space="preserve"> PAGEREF _Toc89784772 \h </w:instrText>
      </w:r>
      <w:r>
        <w:fldChar w:fldCharType="separate"/>
      </w:r>
      <w:r>
        <w:t>48</w:t>
      </w:r>
      <w:r>
        <w:fldChar w:fldCharType="end"/>
      </w:r>
    </w:p>
    <w:p w14:paraId="22080015" w14:textId="0562AAA2" w:rsidR="00881E6D" w:rsidRDefault="00881E6D">
      <w:pPr>
        <w:pStyle w:val="TOC4"/>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Spherical Fibonacci grids</w:t>
      </w:r>
      <w:r>
        <w:tab/>
      </w:r>
      <w:r>
        <w:fldChar w:fldCharType="begin"/>
      </w:r>
      <w:r>
        <w:instrText xml:space="preserve"> PAGEREF _Toc89784773 \h </w:instrText>
      </w:r>
      <w:r>
        <w:fldChar w:fldCharType="separate"/>
      </w:r>
      <w:r>
        <w:t>49</w:t>
      </w:r>
      <w:r>
        <w:fldChar w:fldCharType="end"/>
      </w:r>
    </w:p>
    <w:p w14:paraId="27F7EBEA" w14:textId="05C25FB8" w:rsidR="00881E6D" w:rsidRDefault="00881E6D">
      <w:pPr>
        <w:pStyle w:val="TOC4"/>
        <w:rPr>
          <w:rFonts w:asciiTheme="minorHAnsi" w:eastAsiaTheme="minorEastAsia" w:hAnsiTheme="minorHAnsi" w:cstheme="minorBidi"/>
          <w:sz w:val="22"/>
          <w:szCs w:val="22"/>
          <w:lang w:eastAsia="en-GB"/>
        </w:rPr>
      </w:pPr>
      <w:r>
        <w:rPr>
          <w:lang w:eastAsia="en-GB"/>
        </w:rPr>
        <w:t>6.3.4.5</w:t>
      </w:r>
      <w:r>
        <w:rPr>
          <w:rFonts w:asciiTheme="minorHAnsi" w:eastAsiaTheme="minorEastAsia" w:hAnsiTheme="minorHAnsi" w:cstheme="minorBidi"/>
          <w:sz w:val="22"/>
          <w:szCs w:val="22"/>
          <w:lang w:eastAsia="en-GB"/>
        </w:rPr>
        <w:tab/>
      </w:r>
      <w:r>
        <w:rPr>
          <w:lang w:eastAsia="en-GB"/>
        </w:rPr>
        <w:t>Orthogonal cuts grids</w:t>
      </w:r>
      <w:r>
        <w:tab/>
      </w:r>
      <w:r>
        <w:fldChar w:fldCharType="begin"/>
      </w:r>
      <w:r>
        <w:instrText xml:space="preserve"> PAGEREF _Toc89784774 \h </w:instrText>
      </w:r>
      <w:r>
        <w:fldChar w:fldCharType="separate"/>
      </w:r>
      <w:r>
        <w:t>50</w:t>
      </w:r>
      <w:r>
        <w:fldChar w:fldCharType="end"/>
      </w:r>
    </w:p>
    <w:p w14:paraId="6D223204" w14:textId="511D87AA" w:rsidR="00881E6D" w:rsidRDefault="00881E6D">
      <w:pPr>
        <w:pStyle w:val="TOC4"/>
        <w:rPr>
          <w:rFonts w:asciiTheme="minorHAnsi" w:eastAsiaTheme="minorEastAsia" w:hAnsiTheme="minorHAnsi" w:cstheme="minorBidi"/>
          <w:sz w:val="22"/>
          <w:szCs w:val="22"/>
          <w:lang w:eastAsia="en-GB"/>
        </w:rPr>
      </w:pPr>
      <w:r>
        <w:rPr>
          <w:lang w:eastAsia="en-GB"/>
        </w:rPr>
        <w:t>6.3.4.6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r>
      <w:r>
        <w:instrText xml:space="preserve"> PAGEREF _Toc89784775 \h </w:instrText>
      </w:r>
      <w:r>
        <w:fldChar w:fldCharType="separate"/>
      </w:r>
      <w:r>
        <w:t>52</w:t>
      </w:r>
      <w:r>
        <w:fldChar w:fldCharType="end"/>
      </w:r>
    </w:p>
    <w:p w14:paraId="53E5C4A1" w14:textId="6BF78810" w:rsidR="00881E6D" w:rsidRDefault="00881E6D">
      <w:pPr>
        <w:pStyle w:val="TOC3"/>
        <w:rPr>
          <w:rFonts w:asciiTheme="minorHAnsi" w:eastAsiaTheme="minorEastAsia" w:hAnsiTheme="minorHAnsi" w:cstheme="minorBidi"/>
          <w:sz w:val="22"/>
          <w:szCs w:val="22"/>
          <w:lang w:eastAsia="en-GB"/>
        </w:rPr>
      </w:pPr>
      <w:r>
        <w:rPr>
          <w:lang w:eastAsia="en-GB"/>
        </w:rPr>
        <w:t>6.3.5</w:t>
      </w:r>
      <w:r>
        <w:rPr>
          <w:rFonts w:asciiTheme="minorHAnsi" w:eastAsiaTheme="minorEastAsia" w:hAnsiTheme="minorHAnsi" w:cstheme="minorBidi"/>
          <w:sz w:val="22"/>
          <w:szCs w:val="22"/>
          <w:lang w:eastAsia="en-GB"/>
        </w:rPr>
        <w:tab/>
      </w:r>
      <w:r>
        <w:t>Aspects related to measurement of OTA unwanted emission</w:t>
      </w:r>
      <w:r>
        <w:tab/>
      </w:r>
      <w:r>
        <w:fldChar w:fldCharType="begin"/>
      </w:r>
      <w:r>
        <w:instrText xml:space="preserve"> PAGEREF _Toc89784776 \h </w:instrText>
      </w:r>
      <w:r>
        <w:fldChar w:fldCharType="separate"/>
      </w:r>
      <w:r>
        <w:t>55</w:t>
      </w:r>
      <w:r>
        <w:fldChar w:fldCharType="end"/>
      </w:r>
    </w:p>
    <w:p w14:paraId="30B53406" w14:textId="6E1094B4" w:rsidR="00881E6D" w:rsidRDefault="00881E6D">
      <w:pPr>
        <w:pStyle w:val="TOC4"/>
        <w:rPr>
          <w:rFonts w:asciiTheme="minorHAnsi" w:eastAsiaTheme="minorEastAsia" w:hAnsiTheme="minorHAnsi" w:cstheme="minorBidi"/>
          <w:sz w:val="22"/>
          <w:szCs w:val="22"/>
          <w:lang w:eastAsia="en-GB"/>
        </w:rPr>
      </w:pPr>
      <w:r>
        <w:rPr>
          <w:lang w:eastAsia="en-GB"/>
        </w:rPr>
        <w:t>6.3.5.1</w:t>
      </w:r>
      <w:r>
        <w:rPr>
          <w:rFonts w:asciiTheme="minorHAnsi" w:eastAsiaTheme="minorEastAsia" w:hAnsiTheme="minorHAnsi" w:cstheme="minorBidi"/>
          <w:sz w:val="22"/>
          <w:szCs w:val="22"/>
          <w:lang w:eastAsia="en-GB"/>
        </w:rPr>
        <w:tab/>
      </w:r>
      <w:r>
        <w:t>Test range</w:t>
      </w:r>
      <w:r>
        <w:tab/>
      </w:r>
      <w:r>
        <w:fldChar w:fldCharType="begin"/>
      </w:r>
      <w:r>
        <w:instrText xml:space="preserve"> PAGEREF _Toc89784777 \h </w:instrText>
      </w:r>
      <w:r>
        <w:fldChar w:fldCharType="separate"/>
      </w:r>
      <w:r>
        <w:t>55</w:t>
      </w:r>
      <w:r>
        <w:fldChar w:fldCharType="end"/>
      </w:r>
    </w:p>
    <w:p w14:paraId="3299945C" w14:textId="567F598D" w:rsidR="00881E6D" w:rsidRDefault="00881E6D">
      <w:pPr>
        <w:pStyle w:val="TOC4"/>
        <w:rPr>
          <w:rFonts w:asciiTheme="minorHAnsi" w:eastAsiaTheme="minorEastAsia" w:hAnsiTheme="minorHAnsi" w:cstheme="minorBidi"/>
          <w:sz w:val="22"/>
          <w:szCs w:val="22"/>
          <w:lang w:eastAsia="en-GB"/>
        </w:rPr>
      </w:pPr>
      <w:r>
        <w:rPr>
          <w:lang w:eastAsia="en-GB"/>
        </w:rPr>
        <w:t>6.3.5.2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_Toc89784778 \h </w:instrText>
      </w:r>
      <w:r>
        <w:fldChar w:fldCharType="separate"/>
      </w:r>
      <w:r>
        <w:t>56</w:t>
      </w:r>
      <w:r>
        <w:fldChar w:fldCharType="end"/>
      </w:r>
    </w:p>
    <w:p w14:paraId="48DD6084" w14:textId="7EEF26E8" w:rsidR="00881E6D" w:rsidRDefault="00881E6D">
      <w:pPr>
        <w:pStyle w:val="TOC4"/>
        <w:rPr>
          <w:rFonts w:asciiTheme="minorHAnsi" w:eastAsiaTheme="minorEastAsia" w:hAnsiTheme="minorHAnsi" w:cstheme="minorBidi"/>
          <w:sz w:val="22"/>
          <w:szCs w:val="22"/>
          <w:lang w:eastAsia="en-GB"/>
        </w:rPr>
      </w:pPr>
      <w:r>
        <w:rPr>
          <w:lang w:eastAsia="en-GB"/>
        </w:rPr>
        <w:lastRenderedPageBreak/>
        <w:t>6.3.5.3</w:t>
      </w:r>
      <w:r>
        <w:rPr>
          <w:rFonts w:asciiTheme="minorHAnsi" w:eastAsiaTheme="minorEastAsia" w:hAnsiTheme="minorHAnsi" w:cstheme="minorBidi"/>
          <w:sz w:val="22"/>
          <w:szCs w:val="22"/>
          <w:lang w:eastAsia="en-GB"/>
        </w:rPr>
        <w:tab/>
      </w:r>
      <w:r>
        <w:t>Sampling grid selection</w:t>
      </w:r>
      <w:r>
        <w:tab/>
      </w:r>
      <w:r>
        <w:fldChar w:fldCharType="begin"/>
      </w:r>
      <w:r>
        <w:instrText xml:space="preserve"> PAGEREF _Toc89784779 \h </w:instrText>
      </w:r>
      <w:r>
        <w:fldChar w:fldCharType="separate"/>
      </w:r>
      <w:r>
        <w:t>56</w:t>
      </w:r>
      <w:r>
        <w:fldChar w:fldCharType="end"/>
      </w:r>
    </w:p>
    <w:p w14:paraId="6FCC92A6" w14:textId="54E6F922" w:rsidR="00881E6D" w:rsidRDefault="00881E6D">
      <w:pPr>
        <w:pStyle w:val="TOC3"/>
        <w:rPr>
          <w:rFonts w:asciiTheme="minorHAnsi" w:eastAsiaTheme="minorEastAsia" w:hAnsiTheme="minorHAnsi" w:cstheme="minorBidi"/>
          <w:sz w:val="22"/>
          <w:szCs w:val="22"/>
          <w:lang w:eastAsia="en-GB"/>
        </w:rPr>
      </w:pPr>
      <w:r>
        <w:rPr>
          <w:lang w:eastAsia="en-GB"/>
        </w:rPr>
        <w:t>6.3.6</w:t>
      </w:r>
      <w:r>
        <w:rPr>
          <w:rFonts w:asciiTheme="minorHAnsi" w:eastAsiaTheme="minorEastAsia" w:hAnsiTheme="minorHAnsi" w:cstheme="minorBidi"/>
          <w:sz w:val="22"/>
          <w:szCs w:val="22"/>
          <w:lang w:eastAsia="en-GB"/>
        </w:rPr>
        <w:tab/>
      </w:r>
      <w:r>
        <w:rPr>
          <w:lang w:eastAsia="en-GB"/>
        </w:rPr>
        <w:t>TRP summation error</w:t>
      </w:r>
      <w:r>
        <w:tab/>
      </w:r>
      <w:r>
        <w:fldChar w:fldCharType="begin"/>
      </w:r>
      <w:r>
        <w:instrText xml:space="preserve"> PAGEREF _Toc89784780 \h </w:instrText>
      </w:r>
      <w:r>
        <w:fldChar w:fldCharType="separate"/>
      </w:r>
      <w:r>
        <w:t>56</w:t>
      </w:r>
      <w:r>
        <w:fldChar w:fldCharType="end"/>
      </w:r>
    </w:p>
    <w:p w14:paraId="1622DD53" w14:textId="0ACBD435" w:rsidR="00881E6D" w:rsidRDefault="00881E6D">
      <w:pPr>
        <w:pStyle w:val="TOC2"/>
        <w:rPr>
          <w:rFonts w:asciiTheme="minorHAnsi" w:eastAsiaTheme="minorEastAsia" w:hAnsiTheme="minorHAnsi" w:cstheme="minorBidi"/>
          <w:sz w:val="22"/>
          <w:szCs w:val="22"/>
          <w:lang w:eastAsia="en-GB"/>
        </w:rPr>
      </w:pPr>
      <w:r>
        <w:rPr>
          <w:lang w:eastAsia="en-GB"/>
        </w:rPr>
        <w:t>6.4</w:t>
      </w:r>
      <w:r>
        <w:rPr>
          <w:rFonts w:asciiTheme="minorHAnsi" w:eastAsiaTheme="minorEastAsia" w:hAnsiTheme="minorHAnsi" w:cstheme="minorBidi"/>
          <w:sz w:val="22"/>
          <w:szCs w:val="22"/>
          <w:lang w:eastAsia="en-GB"/>
        </w:rPr>
        <w:tab/>
      </w:r>
      <w:r>
        <w:rPr>
          <w:lang w:eastAsia="en-GB"/>
        </w:rPr>
        <w:t>Co-location measurements</w:t>
      </w:r>
      <w:r>
        <w:tab/>
      </w:r>
      <w:r>
        <w:fldChar w:fldCharType="begin"/>
      </w:r>
      <w:r>
        <w:instrText xml:space="preserve"> PAGEREF _Toc89784781 \h </w:instrText>
      </w:r>
      <w:r>
        <w:fldChar w:fldCharType="separate"/>
      </w:r>
      <w:r>
        <w:t>57</w:t>
      </w:r>
      <w:r>
        <w:fldChar w:fldCharType="end"/>
      </w:r>
    </w:p>
    <w:p w14:paraId="529165BC" w14:textId="3A0309E0" w:rsidR="00881E6D" w:rsidRDefault="00881E6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_Toc89784782 \h </w:instrText>
      </w:r>
      <w:r>
        <w:fldChar w:fldCharType="separate"/>
      </w:r>
      <w:r>
        <w:t>57</w:t>
      </w:r>
      <w:r>
        <w:fldChar w:fldCharType="end"/>
      </w:r>
    </w:p>
    <w:p w14:paraId="2EF8BA0F" w14:textId="583F5DDD" w:rsidR="00881E6D" w:rsidRDefault="00881E6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r>
      <w:r>
        <w:instrText xml:space="preserve"> PAGEREF _Toc89784783 \h </w:instrText>
      </w:r>
      <w:r>
        <w:fldChar w:fldCharType="separate"/>
      </w:r>
      <w:r>
        <w:t>58</w:t>
      </w:r>
      <w:r>
        <w:fldChar w:fldCharType="end"/>
      </w:r>
    </w:p>
    <w:p w14:paraId="1706A659" w14:textId="1E5A8804" w:rsidR="00881E6D" w:rsidRDefault="00881E6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r>
      <w:r>
        <w:instrText xml:space="preserve"> PAGEREF _Toc89784784 \h </w:instrText>
      </w:r>
      <w:r>
        <w:fldChar w:fldCharType="separate"/>
      </w:r>
      <w:r>
        <w:t>58</w:t>
      </w:r>
      <w:r>
        <w:fldChar w:fldCharType="end"/>
      </w:r>
    </w:p>
    <w:p w14:paraId="75285016" w14:textId="053A99CB" w:rsidR="00881E6D" w:rsidRDefault="00881E6D">
      <w:pPr>
        <w:pStyle w:val="TOC2"/>
        <w:rPr>
          <w:rFonts w:asciiTheme="minorHAnsi" w:eastAsiaTheme="minorEastAsia" w:hAnsiTheme="minorHAnsi" w:cstheme="minorBidi"/>
          <w:sz w:val="22"/>
          <w:szCs w:val="22"/>
          <w:lang w:eastAsia="en-GB"/>
        </w:rPr>
      </w:pPr>
      <w:r>
        <w:rPr>
          <w:lang w:eastAsia="en-GB"/>
        </w:rPr>
        <w:t>6.5</w:t>
      </w:r>
      <w:r>
        <w:rPr>
          <w:rFonts w:asciiTheme="minorHAnsi" w:eastAsiaTheme="minorEastAsia" w:hAnsiTheme="minorHAnsi" w:cstheme="minorBidi"/>
          <w:sz w:val="22"/>
          <w:szCs w:val="22"/>
          <w:lang w:eastAsia="en-GB"/>
        </w:rPr>
        <w:tab/>
      </w:r>
      <w:r>
        <w:rPr>
          <w:lang w:eastAsia="en-GB"/>
        </w:rPr>
        <w:t>Requirements classification</w:t>
      </w:r>
      <w:r>
        <w:tab/>
      </w:r>
      <w:r>
        <w:fldChar w:fldCharType="begin"/>
      </w:r>
      <w:r>
        <w:instrText xml:space="preserve"> PAGEREF _Toc89784785 \h </w:instrText>
      </w:r>
      <w:r>
        <w:fldChar w:fldCharType="separate"/>
      </w:r>
      <w:r>
        <w:t>58</w:t>
      </w:r>
      <w:r>
        <w:fldChar w:fldCharType="end"/>
      </w:r>
    </w:p>
    <w:p w14:paraId="26955F32" w14:textId="42DB4DBB" w:rsidR="00881E6D" w:rsidRDefault="00881E6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r>
      <w:r>
        <w:instrText xml:space="preserve"> PAGEREF _Toc89784786 \h </w:instrText>
      </w:r>
      <w:r>
        <w:fldChar w:fldCharType="separate"/>
      </w:r>
      <w:r>
        <w:t>60</w:t>
      </w:r>
      <w:r>
        <w:fldChar w:fldCharType="end"/>
      </w:r>
    </w:p>
    <w:p w14:paraId="4B71B6BD" w14:textId="67E438FB" w:rsidR="00881E6D" w:rsidRDefault="00881E6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_Toc89784787 \h </w:instrText>
      </w:r>
      <w:r>
        <w:fldChar w:fldCharType="separate"/>
      </w:r>
      <w:r>
        <w:t>60</w:t>
      </w:r>
      <w:r>
        <w:fldChar w:fldCharType="end"/>
      </w:r>
    </w:p>
    <w:p w14:paraId="647C45A0" w14:textId="7C5695B1" w:rsidR="00881E6D" w:rsidRDefault="00881E6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_Toc89784788 \h </w:instrText>
      </w:r>
      <w:r>
        <w:fldChar w:fldCharType="separate"/>
      </w:r>
      <w:r>
        <w:t>60</w:t>
      </w:r>
      <w:r>
        <w:fldChar w:fldCharType="end"/>
      </w:r>
    </w:p>
    <w:p w14:paraId="0E880A95" w14:textId="02875C8A" w:rsidR="00881E6D" w:rsidRDefault="00881E6D">
      <w:pPr>
        <w:pStyle w:val="TOC3"/>
        <w:rPr>
          <w:rFonts w:asciiTheme="minorHAnsi" w:eastAsiaTheme="minorEastAsia" w:hAnsiTheme="minorHAnsi" w:cstheme="minorBidi"/>
          <w:sz w:val="22"/>
          <w:szCs w:val="22"/>
          <w:lang w:eastAsia="en-GB"/>
        </w:rPr>
      </w:pPr>
      <w:r>
        <w:rPr>
          <w:lang w:eastAsia="sv-SE"/>
        </w:rPr>
        <w:t>7.2.1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_Toc89784789 \h </w:instrText>
      </w:r>
      <w:r>
        <w:fldChar w:fldCharType="separate"/>
      </w:r>
      <w:r>
        <w:t>60</w:t>
      </w:r>
      <w:r>
        <w:fldChar w:fldCharType="end"/>
      </w:r>
    </w:p>
    <w:p w14:paraId="140AA87C" w14:textId="617782D5" w:rsidR="00881E6D" w:rsidRDefault="00881E6D">
      <w:pPr>
        <w:pStyle w:val="TOC3"/>
        <w:rPr>
          <w:rFonts w:asciiTheme="minorHAnsi" w:eastAsiaTheme="minorEastAsia" w:hAnsiTheme="minorHAnsi" w:cstheme="minorBidi"/>
          <w:sz w:val="22"/>
          <w:szCs w:val="22"/>
          <w:lang w:eastAsia="en-GB"/>
        </w:rPr>
      </w:pPr>
      <w:r>
        <w:rPr>
          <w:lang w:eastAsia="sv-SE"/>
        </w:rPr>
        <w:t>7.2.2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_Toc89784790 \h </w:instrText>
      </w:r>
      <w:r>
        <w:fldChar w:fldCharType="separate"/>
      </w:r>
      <w:r>
        <w:t>64</w:t>
      </w:r>
      <w:r>
        <w:fldChar w:fldCharType="end"/>
      </w:r>
    </w:p>
    <w:p w14:paraId="77EE52EB" w14:textId="592B4329" w:rsidR="00881E6D" w:rsidRDefault="00881E6D">
      <w:pPr>
        <w:pStyle w:val="TOC3"/>
        <w:rPr>
          <w:rFonts w:asciiTheme="minorHAnsi" w:eastAsiaTheme="minorEastAsia" w:hAnsiTheme="minorHAnsi" w:cstheme="minorBidi"/>
          <w:sz w:val="22"/>
          <w:szCs w:val="22"/>
          <w:lang w:eastAsia="en-GB"/>
        </w:rPr>
      </w:pPr>
      <w:r>
        <w:rPr>
          <w:lang w:eastAsia="sv-SE"/>
        </w:rPr>
        <w:t>7.2.3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_Toc89784791 \h </w:instrText>
      </w:r>
      <w:r>
        <w:fldChar w:fldCharType="separate"/>
      </w:r>
      <w:r>
        <w:t>64</w:t>
      </w:r>
      <w:r>
        <w:fldChar w:fldCharType="end"/>
      </w:r>
    </w:p>
    <w:p w14:paraId="0CEFF237" w14:textId="2155AD13" w:rsidR="00881E6D" w:rsidRDefault="00881E6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_Toc89784792 \h </w:instrText>
      </w:r>
      <w:r>
        <w:fldChar w:fldCharType="separate"/>
      </w:r>
      <w:r>
        <w:t>64</w:t>
      </w:r>
      <w:r>
        <w:fldChar w:fldCharType="end"/>
      </w:r>
    </w:p>
    <w:p w14:paraId="6C2BF0BC" w14:textId="5400F778" w:rsidR="00881E6D" w:rsidRDefault="00881E6D">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_Toc89784793 \h </w:instrText>
      </w:r>
      <w:r>
        <w:fldChar w:fldCharType="separate"/>
      </w:r>
      <w:r>
        <w:t>64</w:t>
      </w:r>
      <w:r>
        <w:fldChar w:fldCharType="end"/>
      </w:r>
    </w:p>
    <w:p w14:paraId="6CBF4472" w14:textId="60FE479A" w:rsidR="00881E6D" w:rsidRDefault="00881E6D">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_Toc89784794 \h </w:instrText>
      </w:r>
      <w:r>
        <w:fldChar w:fldCharType="separate"/>
      </w:r>
      <w:r>
        <w:t>67</w:t>
      </w:r>
      <w:r>
        <w:fldChar w:fldCharType="end"/>
      </w:r>
    </w:p>
    <w:p w14:paraId="00B1B5D7" w14:textId="379D6955" w:rsidR="00881E6D" w:rsidRDefault="00881E6D">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_Toc89784795 \h </w:instrText>
      </w:r>
      <w:r>
        <w:fldChar w:fldCharType="separate"/>
      </w:r>
      <w:r>
        <w:t>68</w:t>
      </w:r>
      <w:r>
        <w:fldChar w:fldCharType="end"/>
      </w:r>
    </w:p>
    <w:p w14:paraId="3C99A64A" w14:textId="66C0736A" w:rsidR="00881E6D" w:rsidRDefault="00881E6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_Toc89784796 \h </w:instrText>
      </w:r>
      <w:r>
        <w:fldChar w:fldCharType="separate"/>
      </w:r>
      <w:r>
        <w:t>68</w:t>
      </w:r>
      <w:r>
        <w:fldChar w:fldCharType="end"/>
      </w:r>
    </w:p>
    <w:p w14:paraId="6D8D2CAA" w14:textId="2BE000E6" w:rsidR="00881E6D" w:rsidRDefault="00881E6D">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_Toc89784797 \h </w:instrText>
      </w:r>
      <w:r>
        <w:fldChar w:fldCharType="separate"/>
      </w:r>
      <w:r>
        <w:t>68</w:t>
      </w:r>
      <w:r>
        <w:fldChar w:fldCharType="end"/>
      </w:r>
    </w:p>
    <w:p w14:paraId="5BF75B82" w14:textId="30375FD7" w:rsidR="00881E6D" w:rsidRDefault="00881E6D">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_Toc89784798 \h </w:instrText>
      </w:r>
      <w:r>
        <w:fldChar w:fldCharType="separate"/>
      </w:r>
      <w:r>
        <w:t>69</w:t>
      </w:r>
      <w:r>
        <w:fldChar w:fldCharType="end"/>
      </w:r>
    </w:p>
    <w:p w14:paraId="3B7E7DD7" w14:textId="7B665C2D" w:rsidR="00881E6D" w:rsidRDefault="00881E6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_Toc89784799 \h </w:instrText>
      </w:r>
      <w:r>
        <w:fldChar w:fldCharType="separate"/>
      </w:r>
      <w:r>
        <w:t>70</w:t>
      </w:r>
      <w:r>
        <w:fldChar w:fldCharType="end"/>
      </w:r>
    </w:p>
    <w:p w14:paraId="7EAE855B" w14:textId="53281218" w:rsidR="00881E6D" w:rsidRDefault="00881E6D">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_Toc89784800 \h </w:instrText>
      </w:r>
      <w:r>
        <w:fldChar w:fldCharType="separate"/>
      </w:r>
      <w:r>
        <w:t>70</w:t>
      </w:r>
      <w:r>
        <w:fldChar w:fldCharType="end"/>
      </w:r>
    </w:p>
    <w:p w14:paraId="083EF59D" w14:textId="04F3FC77" w:rsidR="00881E6D" w:rsidRDefault="00881E6D">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_Toc89784801 \h </w:instrText>
      </w:r>
      <w:r>
        <w:fldChar w:fldCharType="separate"/>
      </w:r>
      <w:r>
        <w:t>70</w:t>
      </w:r>
      <w:r>
        <w:fldChar w:fldCharType="end"/>
      </w:r>
    </w:p>
    <w:p w14:paraId="72613DC2" w14:textId="3516EC81" w:rsidR="00881E6D" w:rsidRDefault="00881E6D">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 xml:space="preserve">OTA </w:t>
      </w:r>
      <w:r>
        <w:t>EVM measurement</w:t>
      </w:r>
      <w:r>
        <w:tab/>
      </w:r>
      <w:r>
        <w:fldChar w:fldCharType="begin"/>
      </w:r>
      <w:r>
        <w:instrText xml:space="preserve"> PAGEREF _Toc89784802 \h </w:instrText>
      </w:r>
      <w:r>
        <w:fldChar w:fldCharType="separate"/>
      </w:r>
      <w:r>
        <w:t>70</w:t>
      </w:r>
      <w:r>
        <w:fldChar w:fldCharType="end"/>
      </w:r>
    </w:p>
    <w:p w14:paraId="178B1E62" w14:textId="686F09B9" w:rsidR="00881E6D" w:rsidRDefault="00881E6D">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r>
      <w:r>
        <w:instrText xml:space="preserve"> PAGEREF _Toc89784803 \h </w:instrText>
      </w:r>
      <w:r>
        <w:fldChar w:fldCharType="separate"/>
      </w:r>
      <w:r>
        <w:t>70</w:t>
      </w:r>
      <w:r>
        <w:fldChar w:fldCharType="end"/>
      </w:r>
    </w:p>
    <w:p w14:paraId="4F196673" w14:textId="1DEDDCE9" w:rsidR="00881E6D" w:rsidRDefault="00881E6D">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r>
      <w:r>
        <w:instrText xml:space="preserve"> PAGEREF _Toc89784804 \h </w:instrText>
      </w:r>
      <w:r>
        <w:fldChar w:fldCharType="separate"/>
      </w:r>
      <w:r>
        <w:t>70</w:t>
      </w:r>
      <w:r>
        <w:fldChar w:fldCharType="end"/>
      </w:r>
    </w:p>
    <w:p w14:paraId="1C7C233F" w14:textId="279AE237" w:rsidR="00881E6D" w:rsidRDefault="00881E6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_Toc89784805 \h </w:instrText>
      </w:r>
      <w:r>
        <w:fldChar w:fldCharType="separate"/>
      </w:r>
      <w:r>
        <w:t>71</w:t>
      </w:r>
      <w:r>
        <w:fldChar w:fldCharType="end"/>
      </w:r>
    </w:p>
    <w:p w14:paraId="6160D6B7" w14:textId="539C97C7" w:rsidR="00881E6D" w:rsidRDefault="00881E6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r>
      <w:r>
        <w:instrText xml:space="preserve"> PAGEREF _Toc89784806 \h </w:instrText>
      </w:r>
      <w:r>
        <w:fldChar w:fldCharType="separate"/>
      </w:r>
      <w:r>
        <w:t>71</w:t>
      </w:r>
      <w:r>
        <w:fldChar w:fldCharType="end"/>
      </w:r>
    </w:p>
    <w:p w14:paraId="5B1A1879" w14:textId="3D3F1A20" w:rsidR="00881E6D" w:rsidRDefault="00881E6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_Toc89784807 \h </w:instrText>
      </w:r>
      <w:r>
        <w:fldChar w:fldCharType="separate"/>
      </w:r>
      <w:r>
        <w:t>73</w:t>
      </w:r>
      <w:r>
        <w:fldChar w:fldCharType="end"/>
      </w:r>
    </w:p>
    <w:p w14:paraId="1329CCAD" w14:textId="360FE6FD" w:rsidR="00881E6D" w:rsidRDefault="00881E6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_Toc89784808 \h </w:instrText>
      </w:r>
      <w:r>
        <w:fldChar w:fldCharType="separate"/>
      </w:r>
      <w:r>
        <w:t>73</w:t>
      </w:r>
      <w:r>
        <w:fldChar w:fldCharType="end"/>
      </w:r>
    </w:p>
    <w:p w14:paraId="459DBFD8" w14:textId="50E94D00" w:rsidR="00881E6D" w:rsidRDefault="00881E6D">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_Toc89784809 \h </w:instrText>
      </w:r>
      <w:r>
        <w:fldChar w:fldCharType="separate"/>
      </w:r>
      <w:r>
        <w:t>73</w:t>
      </w:r>
      <w:r>
        <w:fldChar w:fldCharType="end"/>
      </w:r>
    </w:p>
    <w:p w14:paraId="4FD5A7BF" w14:textId="0BD3E799" w:rsidR="00881E6D" w:rsidRDefault="00881E6D">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_Toc89784810 \h </w:instrText>
      </w:r>
      <w:r>
        <w:fldChar w:fldCharType="separate"/>
      </w:r>
      <w:r>
        <w:t>75</w:t>
      </w:r>
      <w:r>
        <w:fldChar w:fldCharType="end"/>
      </w:r>
    </w:p>
    <w:p w14:paraId="529121E7" w14:textId="7CD61B22" w:rsidR="00881E6D" w:rsidRDefault="00881E6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_Toc89784811 \h </w:instrText>
      </w:r>
      <w:r>
        <w:fldChar w:fldCharType="separate"/>
      </w:r>
      <w:r>
        <w:t>75</w:t>
      </w:r>
      <w:r>
        <w:fldChar w:fldCharType="end"/>
      </w:r>
    </w:p>
    <w:p w14:paraId="24CE7AC1" w14:textId="4665859C" w:rsidR="00881E6D" w:rsidRDefault="00881E6D">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_Toc89784812 \h </w:instrText>
      </w:r>
      <w:r>
        <w:fldChar w:fldCharType="separate"/>
      </w:r>
      <w:r>
        <w:t>75</w:t>
      </w:r>
      <w:r>
        <w:fldChar w:fldCharType="end"/>
      </w:r>
    </w:p>
    <w:p w14:paraId="2047FDCE" w14:textId="5A27FE93" w:rsidR="00881E6D" w:rsidRDefault="00881E6D">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_Toc89784813 \h </w:instrText>
      </w:r>
      <w:r>
        <w:fldChar w:fldCharType="separate"/>
      </w:r>
      <w:r>
        <w:t>77</w:t>
      </w:r>
      <w:r>
        <w:fldChar w:fldCharType="end"/>
      </w:r>
    </w:p>
    <w:p w14:paraId="04E08A73" w14:textId="6EA0F9BD" w:rsidR="00881E6D" w:rsidRDefault="00881E6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r>
      <w:r>
        <w:instrText xml:space="preserve"> PAGEREF _Toc89784814 \h </w:instrText>
      </w:r>
      <w:r>
        <w:fldChar w:fldCharType="separate"/>
      </w:r>
      <w:r>
        <w:t>77</w:t>
      </w:r>
      <w:r>
        <w:fldChar w:fldCharType="end"/>
      </w:r>
    </w:p>
    <w:p w14:paraId="352C239D" w14:textId="184D7910" w:rsidR="00881E6D" w:rsidRDefault="00881E6D">
      <w:pPr>
        <w:pStyle w:val="TOC2"/>
        <w:rPr>
          <w:rFonts w:asciiTheme="minorHAnsi" w:eastAsiaTheme="minorEastAsia" w:hAnsiTheme="minorHAnsi" w:cstheme="minorBidi"/>
          <w:sz w:val="22"/>
          <w:szCs w:val="22"/>
          <w:lang w:eastAsia="en-GB"/>
        </w:rPr>
      </w:pPr>
      <w:r>
        <w:rPr>
          <w:lang w:eastAsia="sv-SE"/>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_Toc89784815 \h </w:instrText>
      </w:r>
      <w:r>
        <w:fldChar w:fldCharType="separate"/>
      </w:r>
      <w:r>
        <w:t>77</w:t>
      </w:r>
      <w:r>
        <w:fldChar w:fldCharType="end"/>
      </w:r>
    </w:p>
    <w:p w14:paraId="795EFC99" w14:textId="3B5F4404" w:rsidR="00881E6D" w:rsidRDefault="00881E6D">
      <w:pPr>
        <w:pStyle w:val="TOC2"/>
        <w:rPr>
          <w:rFonts w:asciiTheme="minorHAnsi" w:eastAsiaTheme="minorEastAsia" w:hAnsiTheme="minorHAnsi" w:cstheme="minorBidi"/>
          <w:sz w:val="22"/>
          <w:szCs w:val="22"/>
          <w:lang w:eastAsia="en-GB"/>
        </w:rPr>
      </w:pPr>
      <w:r>
        <w:rPr>
          <w:lang w:eastAsia="sv-SE"/>
        </w:rPr>
        <w:t>8.2</w:t>
      </w:r>
      <w:r>
        <w:rPr>
          <w:rFonts w:asciiTheme="minorHAnsi" w:eastAsiaTheme="minorEastAsia" w:hAnsiTheme="minorHAnsi" w:cstheme="minorBidi"/>
          <w:sz w:val="22"/>
          <w:szCs w:val="22"/>
          <w:lang w:eastAsia="en-GB"/>
        </w:rPr>
        <w:tab/>
      </w:r>
      <w:r>
        <w:t>Indoor Anechoic Chamber calibration</w:t>
      </w:r>
      <w:r>
        <w:tab/>
      </w:r>
      <w:r>
        <w:fldChar w:fldCharType="begin"/>
      </w:r>
      <w:r>
        <w:instrText xml:space="preserve"> PAGEREF _Toc89784816 \h </w:instrText>
      </w:r>
      <w:r>
        <w:fldChar w:fldCharType="separate"/>
      </w:r>
      <w:r>
        <w:t>77</w:t>
      </w:r>
      <w:r>
        <w:fldChar w:fldCharType="end"/>
      </w:r>
    </w:p>
    <w:p w14:paraId="4C0D6D1F" w14:textId="0DF869DE" w:rsidR="00881E6D" w:rsidRDefault="00881E6D">
      <w:pPr>
        <w:pStyle w:val="TOC2"/>
        <w:rPr>
          <w:rFonts w:asciiTheme="minorHAnsi" w:eastAsiaTheme="minorEastAsia" w:hAnsiTheme="minorHAnsi" w:cstheme="minorBidi"/>
          <w:sz w:val="22"/>
          <w:szCs w:val="22"/>
          <w:lang w:eastAsia="en-GB"/>
        </w:rPr>
      </w:pPr>
      <w:r>
        <w:rPr>
          <w:lang w:eastAsia="sv-SE"/>
        </w:rPr>
        <w:t>8.3</w:t>
      </w:r>
      <w:r>
        <w:rPr>
          <w:rFonts w:asciiTheme="minorHAnsi" w:eastAsiaTheme="minorEastAsia" w:hAnsiTheme="minorHAnsi" w:cstheme="minorBidi"/>
          <w:sz w:val="22"/>
          <w:szCs w:val="22"/>
          <w:lang w:eastAsia="en-GB"/>
        </w:rPr>
        <w:tab/>
      </w:r>
      <w:r>
        <w:t>Compact Antenna Test Range calibration</w:t>
      </w:r>
      <w:r>
        <w:tab/>
      </w:r>
      <w:r>
        <w:fldChar w:fldCharType="begin"/>
      </w:r>
      <w:r>
        <w:instrText xml:space="preserve"> PAGEREF _Toc89784817 \h </w:instrText>
      </w:r>
      <w:r>
        <w:fldChar w:fldCharType="separate"/>
      </w:r>
      <w:r>
        <w:t>79</w:t>
      </w:r>
      <w:r>
        <w:fldChar w:fldCharType="end"/>
      </w:r>
    </w:p>
    <w:p w14:paraId="3A201BB3" w14:textId="3D7AB282" w:rsidR="00881E6D" w:rsidRDefault="00881E6D">
      <w:pPr>
        <w:pStyle w:val="TOC2"/>
        <w:rPr>
          <w:rFonts w:asciiTheme="minorHAnsi" w:eastAsiaTheme="minorEastAsia" w:hAnsiTheme="minorHAnsi" w:cstheme="minorBidi"/>
          <w:sz w:val="22"/>
          <w:szCs w:val="22"/>
          <w:lang w:eastAsia="en-GB"/>
        </w:rPr>
      </w:pPr>
      <w:r>
        <w:rPr>
          <w:lang w:eastAsia="sv-SE"/>
        </w:rPr>
        <w:t>8.4</w:t>
      </w:r>
      <w:r>
        <w:rPr>
          <w:rFonts w:asciiTheme="minorHAnsi" w:eastAsiaTheme="minorEastAsia" w:hAnsiTheme="minorHAnsi" w:cstheme="minorBidi"/>
          <w:sz w:val="22"/>
          <w:szCs w:val="22"/>
          <w:lang w:eastAsia="en-GB"/>
        </w:rPr>
        <w:tab/>
      </w:r>
      <w:r>
        <w:t>One Dimensional Test Range calibration</w:t>
      </w:r>
      <w:r>
        <w:tab/>
      </w:r>
      <w:r>
        <w:fldChar w:fldCharType="begin"/>
      </w:r>
      <w:r>
        <w:instrText xml:space="preserve"> PAGEREF _Toc89784818 \h </w:instrText>
      </w:r>
      <w:r>
        <w:fldChar w:fldCharType="separate"/>
      </w:r>
      <w:r>
        <w:t>82</w:t>
      </w:r>
      <w:r>
        <w:fldChar w:fldCharType="end"/>
      </w:r>
    </w:p>
    <w:p w14:paraId="7CD368E8" w14:textId="27EEF6AD" w:rsidR="00881E6D" w:rsidRDefault="00881E6D">
      <w:pPr>
        <w:pStyle w:val="TOC2"/>
        <w:rPr>
          <w:rFonts w:asciiTheme="minorHAnsi" w:eastAsiaTheme="minorEastAsia" w:hAnsiTheme="minorHAnsi" w:cstheme="minorBidi"/>
          <w:sz w:val="22"/>
          <w:szCs w:val="22"/>
          <w:lang w:eastAsia="en-GB"/>
        </w:rPr>
      </w:pPr>
      <w:r>
        <w:rPr>
          <w:lang w:eastAsia="sv-SE"/>
        </w:rPr>
        <w:t>8.5</w:t>
      </w:r>
      <w:r>
        <w:rPr>
          <w:rFonts w:asciiTheme="minorHAnsi" w:eastAsiaTheme="minorEastAsia" w:hAnsiTheme="minorHAnsi" w:cstheme="minorBidi"/>
          <w:sz w:val="22"/>
          <w:szCs w:val="22"/>
          <w:lang w:eastAsia="en-GB"/>
        </w:rPr>
        <w:tab/>
      </w:r>
      <w:r>
        <w:t>Near Field Test Range calibration</w:t>
      </w:r>
      <w:r>
        <w:tab/>
      </w:r>
      <w:r>
        <w:fldChar w:fldCharType="begin"/>
      </w:r>
      <w:r>
        <w:instrText xml:space="preserve"> PAGEREF _Toc89784819 \h </w:instrText>
      </w:r>
      <w:r>
        <w:fldChar w:fldCharType="separate"/>
      </w:r>
      <w:r>
        <w:t>82</w:t>
      </w:r>
      <w:r>
        <w:fldChar w:fldCharType="end"/>
      </w:r>
    </w:p>
    <w:p w14:paraId="556C860A" w14:textId="575B2843" w:rsidR="00881E6D" w:rsidRDefault="00881E6D">
      <w:pPr>
        <w:pStyle w:val="TOC2"/>
        <w:rPr>
          <w:rFonts w:asciiTheme="minorHAnsi" w:eastAsiaTheme="minorEastAsia" w:hAnsiTheme="minorHAnsi" w:cstheme="minorBidi"/>
          <w:sz w:val="22"/>
          <w:szCs w:val="22"/>
          <w:lang w:eastAsia="en-GB"/>
        </w:rPr>
      </w:pPr>
      <w:r>
        <w:rPr>
          <w:lang w:eastAsia="sv-SE"/>
        </w:rPr>
        <w:t>8.6</w:t>
      </w:r>
      <w:r>
        <w:rPr>
          <w:rFonts w:asciiTheme="minorHAnsi" w:eastAsiaTheme="minorEastAsia" w:hAnsiTheme="minorHAnsi" w:cstheme="minorBidi"/>
          <w:sz w:val="22"/>
          <w:szCs w:val="22"/>
          <w:lang w:eastAsia="en-GB"/>
        </w:rPr>
        <w:tab/>
      </w:r>
      <w:r>
        <w:t>Plane Wave Synthesizer calibration</w:t>
      </w:r>
      <w:r>
        <w:tab/>
      </w:r>
      <w:r>
        <w:fldChar w:fldCharType="begin"/>
      </w:r>
      <w:r>
        <w:instrText xml:space="preserve"> PAGEREF _Toc89784820 \h </w:instrText>
      </w:r>
      <w:r>
        <w:fldChar w:fldCharType="separate"/>
      </w:r>
      <w:r>
        <w:t>82</w:t>
      </w:r>
      <w:r>
        <w:fldChar w:fldCharType="end"/>
      </w:r>
    </w:p>
    <w:p w14:paraId="3F5F0DEB" w14:textId="4E3F900B" w:rsidR="00881E6D" w:rsidRDefault="00881E6D">
      <w:pPr>
        <w:pStyle w:val="TOC2"/>
        <w:rPr>
          <w:rFonts w:asciiTheme="minorHAnsi" w:eastAsiaTheme="minorEastAsia" w:hAnsiTheme="minorHAnsi" w:cstheme="minorBidi"/>
          <w:sz w:val="22"/>
          <w:szCs w:val="22"/>
          <w:lang w:eastAsia="en-GB"/>
        </w:rPr>
      </w:pPr>
      <w:r>
        <w:rPr>
          <w:lang w:eastAsia="sv-SE"/>
        </w:rPr>
        <w:t>8.7</w:t>
      </w:r>
      <w:r>
        <w:rPr>
          <w:rFonts w:asciiTheme="minorHAnsi" w:eastAsiaTheme="minorEastAsia" w:hAnsiTheme="minorHAnsi" w:cstheme="minorBidi"/>
          <w:sz w:val="22"/>
          <w:szCs w:val="22"/>
          <w:lang w:eastAsia="en-GB"/>
        </w:rPr>
        <w:tab/>
      </w:r>
      <w:r>
        <w:t>General chamber calibration</w:t>
      </w:r>
      <w:r>
        <w:tab/>
      </w:r>
      <w:r>
        <w:fldChar w:fldCharType="begin"/>
      </w:r>
      <w:r>
        <w:instrText xml:space="preserve"> PAGEREF _Toc89784821 \h </w:instrText>
      </w:r>
      <w:r>
        <w:fldChar w:fldCharType="separate"/>
      </w:r>
      <w:r>
        <w:t>83</w:t>
      </w:r>
      <w:r>
        <w:fldChar w:fldCharType="end"/>
      </w:r>
    </w:p>
    <w:p w14:paraId="3CA5B382" w14:textId="3CB4663D" w:rsidR="00881E6D" w:rsidRDefault="00881E6D">
      <w:pPr>
        <w:pStyle w:val="TOC2"/>
        <w:rPr>
          <w:rFonts w:asciiTheme="minorHAnsi" w:eastAsiaTheme="minorEastAsia" w:hAnsiTheme="minorHAnsi" w:cstheme="minorBidi"/>
          <w:sz w:val="22"/>
          <w:szCs w:val="22"/>
          <w:lang w:eastAsia="en-GB"/>
        </w:rPr>
      </w:pPr>
      <w:r>
        <w:rPr>
          <w:lang w:eastAsia="sv-SE"/>
        </w:rPr>
        <w:t>8.8</w:t>
      </w:r>
      <w:r>
        <w:rPr>
          <w:rFonts w:asciiTheme="minorHAnsi" w:eastAsiaTheme="minorEastAsia" w:hAnsiTheme="minorHAnsi" w:cstheme="minorBidi"/>
          <w:sz w:val="22"/>
          <w:szCs w:val="22"/>
          <w:lang w:eastAsia="en-GB"/>
        </w:rPr>
        <w:tab/>
      </w:r>
      <w:r>
        <w:t>Reverberation chamber calibration</w:t>
      </w:r>
      <w:r>
        <w:tab/>
      </w:r>
      <w:r>
        <w:fldChar w:fldCharType="begin"/>
      </w:r>
      <w:r>
        <w:instrText xml:space="preserve"> PAGEREF _Toc89784822 \h </w:instrText>
      </w:r>
      <w:r>
        <w:fldChar w:fldCharType="separate"/>
      </w:r>
      <w:r>
        <w:t>85</w:t>
      </w:r>
      <w:r>
        <w:fldChar w:fldCharType="end"/>
      </w:r>
    </w:p>
    <w:p w14:paraId="3BE4527A" w14:textId="740F607F" w:rsidR="00881E6D" w:rsidRDefault="00881E6D">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r>
      <w:r>
        <w:instrText xml:space="preserve"> PAGEREF _Toc89784823 \h </w:instrText>
      </w:r>
      <w:r>
        <w:fldChar w:fldCharType="separate"/>
      </w:r>
      <w:r>
        <w:t>86</w:t>
      </w:r>
      <w:r>
        <w:fldChar w:fldCharType="end"/>
      </w:r>
    </w:p>
    <w:p w14:paraId="413CDA67" w14:textId="6C9BCCAF" w:rsidR="00881E6D" w:rsidRDefault="00881E6D">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_Toc89784824 \h </w:instrText>
      </w:r>
      <w:r>
        <w:fldChar w:fldCharType="separate"/>
      </w:r>
      <w:r>
        <w:t>86</w:t>
      </w:r>
      <w:r>
        <w:fldChar w:fldCharType="end"/>
      </w:r>
    </w:p>
    <w:p w14:paraId="56937137" w14:textId="0E55E686" w:rsidR="00881E6D" w:rsidRDefault="00881E6D">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r>
      <w:r>
        <w:instrText xml:space="preserve"> PAGEREF _Toc89784825 \h </w:instrText>
      </w:r>
      <w:r>
        <w:fldChar w:fldCharType="separate"/>
      </w:r>
      <w:r>
        <w:t>87</w:t>
      </w:r>
      <w:r>
        <w:fldChar w:fldCharType="end"/>
      </w:r>
    </w:p>
    <w:p w14:paraId="716B35FA" w14:textId="595CB0EA" w:rsidR="00881E6D" w:rsidRDefault="00881E6D">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_Toc89784826 \h </w:instrText>
      </w:r>
      <w:r>
        <w:fldChar w:fldCharType="separate"/>
      </w:r>
      <w:r>
        <w:t>87</w:t>
      </w:r>
      <w:r>
        <w:fldChar w:fldCharType="end"/>
      </w:r>
    </w:p>
    <w:p w14:paraId="3902A059" w14:textId="0CD2BA55" w:rsidR="00881E6D" w:rsidRDefault="00881E6D">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_Toc89784827 \h </w:instrText>
      </w:r>
      <w:r>
        <w:fldChar w:fldCharType="separate"/>
      </w:r>
      <w:r>
        <w:t>87</w:t>
      </w:r>
      <w:r>
        <w:fldChar w:fldCharType="end"/>
      </w:r>
    </w:p>
    <w:p w14:paraId="34CE38CB" w14:textId="67B0C875" w:rsidR="00881E6D" w:rsidRDefault="00881E6D">
      <w:pPr>
        <w:pStyle w:val="TOC4"/>
        <w:rPr>
          <w:rFonts w:asciiTheme="minorHAnsi" w:eastAsiaTheme="minorEastAsia" w:hAnsiTheme="minorHAnsi" w:cstheme="minorBidi"/>
          <w:sz w:val="22"/>
          <w:szCs w:val="22"/>
          <w:lang w:eastAsia="en-GB"/>
        </w:rPr>
      </w:pPr>
      <w:r>
        <w:rPr>
          <w:lang w:eastAsia="sv-SE"/>
        </w:rPr>
        <w:t>9.2.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_Toc89784828 \h </w:instrText>
      </w:r>
      <w:r>
        <w:fldChar w:fldCharType="separate"/>
      </w:r>
      <w:r>
        <w:t>87</w:t>
      </w:r>
      <w:r>
        <w:fldChar w:fldCharType="end"/>
      </w:r>
    </w:p>
    <w:p w14:paraId="6665A201" w14:textId="5E6EF68D" w:rsidR="00881E6D" w:rsidRDefault="00881E6D">
      <w:pPr>
        <w:pStyle w:val="TOC4"/>
        <w:rPr>
          <w:rFonts w:asciiTheme="minorHAnsi" w:eastAsiaTheme="minorEastAsia" w:hAnsiTheme="minorHAnsi" w:cstheme="minorBidi"/>
          <w:sz w:val="22"/>
          <w:szCs w:val="22"/>
          <w:lang w:eastAsia="en-GB"/>
        </w:rPr>
      </w:pPr>
      <w:r>
        <w:rPr>
          <w:lang w:eastAsia="sv-SE"/>
        </w:rPr>
        <w:t>9.2.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_Toc89784829 \h </w:instrText>
      </w:r>
      <w:r>
        <w:fldChar w:fldCharType="separate"/>
      </w:r>
      <w:r>
        <w:t>87</w:t>
      </w:r>
      <w:r>
        <w:fldChar w:fldCharType="end"/>
      </w:r>
    </w:p>
    <w:p w14:paraId="6404ED88" w14:textId="039C0249" w:rsidR="00881E6D" w:rsidRDefault="00881E6D">
      <w:pPr>
        <w:pStyle w:val="TOC5"/>
        <w:rPr>
          <w:rFonts w:asciiTheme="minorHAnsi" w:eastAsiaTheme="minorEastAsia" w:hAnsiTheme="minorHAnsi" w:cstheme="minorBidi"/>
          <w:sz w:val="22"/>
          <w:szCs w:val="22"/>
          <w:lang w:eastAsia="en-GB"/>
        </w:rPr>
      </w:pPr>
      <w:r>
        <w:rPr>
          <w:lang w:eastAsia="sv-SE"/>
        </w:rPr>
        <w:t>9.2.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_Toc89784830 \h </w:instrText>
      </w:r>
      <w:r>
        <w:fldChar w:fldCharType="separate"/>
      </w:r>
      <w:r>
        <w:t>87</w:t>
      </w:r>
      <w:r>
        <w:fldChar w:fldCharType="end"/>
      </w:r>
    </w:p>
    <w:p w14:paraId="2C196D33" w14:textId="12F51744" w:rsidR="00881E6D" w:rsidRDefault="00881E6D">
      <w:pPr>
        <w:pStyle w:val="TOC5"/>
        <w:rPr>
          <w:rFonts w:asciiTheme="minorHAnsi" w:eastAsiaTheme="minorEastAsia" w:hAnsiTheme="minorHAnsi" w:cstheme="minorBidi"/>
          <w:sz w:val="22"/>
          <w:szCs w:val="22"/>
          <w:lang w:eastAsia="en-GB"/>
        </w:rPr>
      </w:pPr>
      <w:r>
        <w:rPr>
          <w:lang w:eastAsia="sv-SE"/>
        </w:rPr>
        <w:t>9.2.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_Toc89784831 \h </w:instrText>
      </w:r>
      <w:r>
        <w:fldChar w:fldCharType="separate"/>
      </w:r>
      <w:r>
        <w:t>87</w:t>
      </w:r>
      <w:r>
        <w:fldChar w:fldCharType="end"/>
      </w:r>
    </w:p>
    <w:p w14:paraId="667EFB7E" w14:textId="10D763CF" w:rsidR="00881E6D" w:rsidRDefault="00881E6D">
      <w:pPr>
        <w:pStyle w:val="TOC4"/>
        <w:rPr>
          <w:rFonts w:asciiTheme="minorHAnsi" w:eastAsiaTheme="minorEastAsia" w:hAnsiTheme="minorHAnsi" w:cstheme="minorBidi"/>
          <w:sz w:val="22"/>
          <w:szCs w:val="22"/>
          <w:lang w:eastAsia="en-GB"/>
        </w:rPr>
      </w:pPr>
      <w:r>
        <w:rPr>
          <w:lang w:eastAsia="sv-SE"/>
        </w:rPr>
        <w:t>9.2.2.3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_Toc89784832 \h </w:instrText>
      </w:r>
      <w:r>
        <w:fldChar w:fldCharType="separate"/>
      </w:r>
      <w:r>
        <w:t>87</w:t>
      </w:r>
      <w:r>
        <w:fldChar w:fldCharType="end"/>
      </w:r>
    </w:p>
    <w:p w14:paraId="3082F2EE" w14:textId="1DFF74B9" w:rsidR="00881E6D" w:rsidRDefault="00881E6D">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_Toc89784833 \h </w:instrText>
      </w:r>
      <w:r>
        <w:fldChar w:fldCharType="separate"/>
      </w:r>
      <w:r>
        <w:t>91</w:t>
      </w:r>
      <w:r>
        <w:fldChar w:fldCharType="end"/>
      </w:r>
    </w:p>
    <w:p w14:paraId="2AAE6C5A" w14:textId="198B4450" w:rsidR="00881E6D" w:rsidRDefault="00881E6D">
      <w:pPr>
        <w:pStyle w:val="TOC4"/>
        <w:rPr>
          <w:rFonts w:asciiTheme="minorHAnsi" w:eastAsiaTheme="minorEastAsia" w:hAnsiTheme="minorHAnsi" w:cstheme="minorBidi"/>
          <w:sz w:val="22"/>
          <w:szCs w:val="22"/>
          <w:lang w:eastAsia="en-GB"/>
        </w:rPr>
      </w:pPr>
      <w:r>
        <w:rPr>
          <w:lang w:eastAsia="sv-SE"/>
        </w:rPr>
        <w:t>9.2.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_Toc89784834 \h </w:instrText>
      </w:r>
      <w:r>
        <w:fldChar w:fldCharType="separate"/>
      </w:r>
      <w:r>
        <w:t>91</w:t>
      </w:r>
      <w:r>
        <w:fldChar w:fldCharType="end"/>
      </w:r>
    </w:p>
    <w:p w14:paraId="007F9503" w14:textId="707ED958" w:rsidR="00881E6D" w:rsidRDefault="00881E6D">
      <w:pPr>
        <w:pStyle w:val="TOC4"/>
        <w:rPr>
          <w:rFonts w:asciiTheme="minorHAnsi" w:eastAsiaTheme="minorEastAsia" w:hAnsiTheme="minorHAnsi" w:cstheme="minorBidi"/>
          <w:sz w:val="22"/>
          <w:szCs w:val="22"/>
          <w:lang w:eastAsia="en-GB"/>
        </w:rPr>
      </w:pPr>
      <w:r>
        <w:rPr>
          <w:lang w:eastAsia="sv-SE"/>
        </w:rPr>
        <w:t>9.2.3.2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_Toc89784835 \h </w:instrText>
      </w:r>
      <w:r>
        <w:fldChar w:fldCharType="separate"/>
      </w:r>
      <w:r>
        <w:t>91</w:t>
      </w:r>
      <w:r>
        <w:fldChar w:fldCharType="end"/>
      </w:r>
    </w:p>
    <w:p w14:paraId="39843F2D" w14:textId="3461E5C7" w:rsidR="00881E6D" w:rsidRDefault="00881E6D">
      <w:pPr>
        <w:pStyle w:val="TOC5"/>
        <w:rPr>
          <w:rFonts w:asciiTheme="minorHAnsi" w:eastAsiaTheme="minorEastAsia" w:hAnsiTheme="minorHAnsi" w:cstheme="minorBidi"/>
          <w:sz w:val="22"/>
          <w:szCs w:val="22"/>
          <w:lang w:eastAsia="en-GB"/>
        </w:rPr>
      </w:pPr>
      <w:r>
        <w:rPr>
          <w:lang w:eastAsia="sv-SE"/>
        </w:rPr>
        <w:t>9.2.3.2.1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_Toc89784836 \h </w:instrText>
      </w:r>
      <w:r>
        <w:fldChar w:fldCharType="separate"/>
      </w:r>
      <w:r>
        <w:t>91</w:t>
      </w:r>
      <w:r>
        <w:fldChar w:fldCharType="end"/>
      </w:r>
    </w:p>
    <w:p w14:paraId="217865D6" w14:textId="440A2D07" w:rsidR="00881E6D" w:rsidRDefault="00881E6D">
      <w:pPr>
        <w:pStyle w:val="TOC5"/>
        <w:rPr>
          <w:rFonts w:asciiTheme="minorHAnsi" w:eastAsiaTheme="minorEastAsia" w:hAnsiTheme="minorHAnsi" w:cstheme="minorBidi"/>
          <w:sz w:val="22"/>
          <w:szCs w:val="22"/>
          <w:lang w:eastAsia="en-GB"/>
        </w:rPr>
      </w:pPr>
      <w:r>
        <w:rPr>
          <w:lang w:eastAsia="sv-SE"/>
        </w:rPr>
        <w:t>9.2.3.2.2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_Toc89784837 \h </w:instrText>
      </w:r>
      <w:r>
        <w:fldChar w:fldCharType="separate"/>
      </w:r>
      <w:r>
        <w:t>91</w:t>
      </w:r>
      <w:r>
        <w:fldChar w:fldCharType="end"/>
      </w:r>
    </w:p>
    <w:p w14:paraId="22E7826F" w14:textId="2B566620" w:rsidR="00881E6D" w:rsidRDefault="00881E6D">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_Toc89784838 \h </w:instrText>
      </w:r>
      <w:r>
        <w:fldChar w:fldCharType="separate"/>
      </w:r>
      <w:r>
        <w:t>91</w:t>
      </w:r>
      <w:r>
        <w:fldChar w:fldCharType="end"/>
      </w:r>
    </w:p>
    <w:p w14:paraId="26839EF0" w14:textId="3DE34BBC" w:rsidR="00881E6D" w:rsidRDefault="00881E6D">
      <w:pPr>
        <w:pStyle w:val="TOC4"/>
        <w:rPr>
          <w:rFonts w:asciiTheme="minorHAnsi" w:eastAsiaTheme="minorEastAsia" w:hAnsiTheme="minorHAnsi" w:cstheme="minorBidi"/>
          <w:sz w:val="22"/>
          <w:szCs w:val="22"/>
          <w:lang w:eastAsia="en-GB"/>
        </w:rPr>
      </w:pPr>
      <w:r>
        <w:lastRenderedPageBreak/>
        <w:t>9.2.3.4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_Toc89784839 \h </w:instrText>
      </w:r>
      <w:r>
        <w:fldChar w:fldCharType="separate"/>
      </w:r>
      <w:r>
        <w:t>92</w:t>
      </w:r>
      <w:r>
        <w:fldChar w:fldCharType="end"/>
      </w:r>
    </w:p>
    <w:p w14:paraId="22752306" w14:textId="49413A60" w:rsidR="00881E6D" w:rsidRDefault="00881E6D">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_Toc89784840 \h </w:instrText>
      </w:r>
      <w:r>
        <w:fldChar w:fldCharType="separate"/>
      </w:r>
      <w:r>
        <w:t>94</w:t>
      </w:r>
      <w:r>
        <w:fldChar w:fldCharType="end"/>
      </w:r>
    </w:p>
    <w:p w14:paraId="02CD5BC0" w14:textId="11B276AD" w:rsidR="00881E6D" w:rsidRDefault="00881E6D">
      <w:pPr>
        <w:pStyle w:val="TOC4"/>
        <w:rPr>
          <w:rFonts w:asciiTheme="minorHAnsi" w:eastAsiaTheme="minorEastAsia" w:hAnsiTheme="minorHAnsi" w:cstheme="minorBidi"/>
          <w:sz w:val="22"/>
          <w:szCs w:val="22"/>
          <w:lang w:eastAsia="en-GB"/>
        </w:rPr>
      </w:pPr>
      <w:r>
        <w:rPr>
          <w:lang w:eastAsia="sv-SE"/>
        </w:rPr>
        <w:t>9.2.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_Toc89784841 \h </w:instrText>
      </w:r>
      <w:r>
        <w:fldChar w:fldCharType="separate"/>
      </w:r>
      <w:r>
        <w:t>94</w:t>
      </w:r>
      <w:r>
        <w:fldChar w:fldCharType="end"/>
      </w:r>
    </w:p>
    <w:p w14:paraId="1B457B91" w14:textId="7E56238D" w:rsidR="00881E6D" w:rsidRDefault="00881E6D">
      <w:pPr>
        <w:pStyle w:val="TOC4"/>
        <w:rPr>
          <w:rFonts w:asciiTheme="minorHAnsi" w:eastAsiaTheme="minorEastAsia" w:hAnsiTheme="minorHAnsi" w:cstheme="minorBidi"/>
          <w:sz w:val="22"/>
          <w:szCs w:val="22"/>
          <w:lang w:eastAsia="en-GB"/>
        </w:rPr>
      </w:pPr>
      <w:r>
        <w:rPr>
          <w:lang w:eastAsia="sv-SE"/>
        </w:rPr>
        <w:t>9.2.4.2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_Toc89784842 \h </w:instrText>
      </w:r>
      <w:r>
        <w:fldChar w:fldCharType="separate"/>
      </w:r>
      <w:r>
        <w:t>94</w:t>
      </w:r>
      <w:r>
        <w:fldChar w:fldCharType="end"/>
      </w:r>
    </w:p>
    <w:p w14:paraId="53A2209A" w14:textId="649E20E6" w:rsidR="00881E6D" w:rsidRDefault="00881E6D">
      <w:pPr>
        <w:pStyle w:val="TOC5"/>
        <w:rPr>
          <w:rFonts w:asciiTheme="minorHAnsi" w:eastAsiaTheme="minorEastAsia" w:hAnsiTheme="minorHAnsi" w:cstheme="minorBidi"/>
          <w:sz w:val="22"/>
          <w:szCs w:val="22"/>
          <w:lang w:eastAsia="en-GB"/>
        </w:rPr>
      </w:pPr>
      <w:r>
        <w:rPr>
          <w:lang w:eastAsia="sv-SE"/>
        </w:rPr>
        <w:t>9.2.4.2.1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_Toc89784843 \h </w:instrText>
      </w:r>
      <w:r>
        <w:fldChar w:fldCharType="separate"/>
      </w:r>
      <w:r>
        <w:t>94</w:t>
      </w:r>
      <w:r>
        <w:fldChar w:fldCharType="end"/>
      </w:r>
    </w:p>
    <w:p w14:paraId="0DC983E6" w14:textId="53B9982E" w:rsidR="00881E6D" w:rsidRDefault="00881E6D">
      <w:pPr>
        <w:pStyle w:val="TOC5"/>
        <w:rPr>
          <w:rFonts w:asciiTheme="minorHAnsi" w:eastAsiaTheme="minorEastAsia" w:hAnsiTheme="minorHAnsi" w:cstheme="minorBidi"/>
          <w:sz w:val="22"/>
          <w:szCs w:val="22"/>
          <w:lang w:eastAsia="en-GB"/>
        </w:rPr>
      </w:pPr>
      <w:r>
        <w:rPr>
          <w:lang w:eastAsia="sv-SE"/>
        </w:rPr>
        <w:t>9.2.4.2.2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_Toc89784844 \h </w:instrText>
      </w:r>
      <w:r>
        <w:fldChar w:fldCharType="separate"/>
      </w:r>
      <w:r>
        <w:t>95</w:t>
      </w:r>
      <w:r>
        <w:fldChar w:fldCharType="end"/>
      </w:r>
    </w:p>
    <w:p w14:paraId="06D5BAC4" w14:textId="60290F88" w:rsidR="00881E6D" w:rsidRDefault="00881E6D">
      <w:pPr>
        <w:pStyle w:val="TOC4"/>
        <w:rPr>
          <w:rFonts w:asciiTheme="minorHAnsi" w:eastAsiaTheme="minorEastAsia" w:hAnsiTheme="minorHAnsi" w:cstheme="minorBidi"/>
          <w:sz w:val="22"/>
          <w:szCs w:val="22"/>
          <w:lang w:eastAsia="en-GB"/>
        </w:rPr>
      </w:pPr>
      <w:r>
        <w:rPr>
          <w:lang w:eastAsia="sv-SE"/>
        </w:rPr>
        <w:t>9.2.4.3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_Toc89784845 \h </w:instrText>
      </w:r>
      <w:r>
        <w:fldChar w:fldCharType="separate"/>
      </w:r>
      <w:r>
        <w:t>95</w:t>
      </w:r>
      <w:r>
        <w:fldChar w:fldCharType="end"/>
      </w:r>
    </w:p>
    <w:p w14:paraId="506AAB1F" w14:textId="0D3FB312" w:rsidR="00881E6D" w:rsidRDefault="00881E6D">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_Toc89784846 \h </w:instrText>
      </w:r>
      <w:r>
        <w:fldChar w:fldCharType="separate"/>
      </w:r>
      <w:r>
        <w:t>98</w:t>
      </w:r>
      <w:r>
        <w:fldChar w:fldCharType="end"/>
      </w:r>
    </w:p>
    <w:p w14:paraId="2733ADC3" w14:textId="7A548E8E" w:rsidR="00881E6D" w:rsidRDefault="00881E6D">
      <w:pPr>
        <w:pStyle w:val="TOC4"/>
        <w:rPr>
          <w:rFonts w:asciiTheme="minorHAnsi" w:eastAsiaTheme="minorEastAsia" w:hAnsiTheme="minorHAnsi" w:cstheme="minorBidi"/>
          <w:sz w:val="22"/>
          <w:szCs w:val="22"/>
          <w:lang w:eastAsia="en-GB"/>
        </w:rPr>
      </w:pPr>
      <w:r>
        <w:rPr>
          <w:lang w:eastAsia="sv-SE"/>
        </w:rPr>
        <w:t>9.2.5.1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_Toc89784847 \h </w:instrText>
      </w:r>
      <w:r>
        <w:fldChar w:fldCharType="separate"/>
      </w:r>
      <w:r>
        <w:t>98</w:t>
      </w:r>
      <w:r>
        <w:fldChar w:fldCharType="end"/>
      </w:r>
    </w:p>
    <w:p w14:paraId="049DE218" w14:textId="1C5BA909" w:rsidR="00881E6D" w:rsidRDefault="00881E6D">
      <w:pPr>
        <w:pStyle w:val="TOC4"/>
        <w:rPr>
          <w:rFonts w:asciiTheme="minorHAnsi" w:eastAsiaTheme="minorEastAsia" w:hAnsiTheme="minorHAnsi" w:cstheme="minorBidi"/>
          <w:sz w:val="22"/>
          <w:szCs w:val="22"/>
          <w:lang w:eastAsia="en-GB"/>
        </w:rPr>
      </w:pPr>
      <w:r>
        <w:rPr>
          <w:lang w:eastAsia="sv-SE"/>
        </w:rPr>
        <w:t>9.2.5.2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_Toc89784848 \h </w:instrText>
      </w:r>
      <w:r>
        <w:fldChar w:fldCharType="separate"/>
      </w:r>
      <w:r>
        <w:t>98</w:t>
      </w:r>
      <w:r>
        <w:fldChar w:fldCharType="end"/>
      </w:r>
    </w:p>
    <w:p w14:paraId="37F75470" w14:textId="71B76F0A" w:rsidR="00881E6D" w:rsidRDefault="00881E6D">
      <w:pPr>
        <w:pStyle w:val="TOC5"/>
        <w:rPr>
          <w:rFonts w:asciiTheme="minorHAnsi" w:eastAsiaTheme="minorEastAsia" w:hAnsiTheme="minorHAnsi" w:cstheme="minorBidi"/>
          <w:sz w:val="22"/>
          <w:szCs w:val="22"/>
          <w:lang w:eastAsia="en-GB"/>
        </w:rPr>
      </w:pPr>
      <w:r>
        <w:rPr>
          <w:lang w:eastAsia="sv-SE"/>
        </w:rPr>
        <w:t>9.2.5.2.1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_Toc89784849 \h </w:instrText>
      </w:r>
      <w:r>
        <w:fldChar w:fldCharType="separate"/>
      </w:r>
      <w:r>
        <w:t>98</w:t>
      </w:r>
      <w:r>
        <w:fldChar w:fldCharType="end"/>
      </w:r>
    </w:p>
    <w:p w14:paraId="266F1C7D" w14:textId="6036A8C6" w:rsidR="00881E6D" w:rsidRDefault="00881E6D">
      <w:pPr>
        <w:pStyle w:val="TOC5"/>
        <w:rPr>
          <w:rFonts w:asciiTheme="minorHAnsi" w:eastAsiaTheme="minorEastAsia" w:hAnsiTheme="minorHAnsi" w:cstheme="minorBidi"/>
          <w:sz w:val="22"/>
          <w:szCs w:val="22"/>
          <w:lang w:eastAsia="en-GB"/>
        </w:rPr>
      </w:pPr>
      <w:r>
        <w:rPr>
          <w:lang w:eastAsia="sv-SE"/>
        </w:rPr>
        <w:t>9.2.5.2.2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_Toc89784850 \h </w:instrText>
      </w:r>
      <w:r>
        <w:fldChar w:fldCharType="separate"/>
      </w:r>
      <w:r>
        <w:t>98</w:t>
      </w:r>
      <w:r>
        <w:fldChar w:fldCharType="end"/>
      </w:r>
    </w:p>
    <w:p w14:paraId="0FA4AC0C" w14:textId="483933F4" w:rsidR="00881E6D" w:rsidRDefault="00881E6D">
      <w:pPr>
        <w:pStyle w:val="TOC4"/>
        <w:rPr>
          <w:rFonts w:asciiTheme="minorHAnsi" w:eastAsiaTheme="minorEastAsia" w:hAnsiTheme="minorHAnsi" w:cstheme="minorBidi"/>
          <w:sz w:val="22"/>
          <w:szCs w:val="22"/>
          <w:lang w:eastAsia="en-GB"/>
        </w:rPr>
      </w:pPr>
      <w:r>
        <w:rPr>
          <w:lang w:eastAsia="sv-SE"/>
        </w:rPr>
        <w:t>9.2.5.3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_Toc89784851 \h </w:instrText>
      </w:r>
      <w:r>
        <w:fldChar w:fldCharType="separate"/>
      </w:r>
      <w:r>
        <w:t>98</w:t>
      </w:r>
      <w:r>
        <w:fldChar w:fldCharType="end"/>
      </w:r>
    </w:p>
    <w:p w14:paraId="3B690A86" w14:textId="0BE92072" w:rsidR="00881E6D" w:rsidRDefault="00881E6D">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_Toc89784852 \h </w:instrText>
      </w:r>
      <w:r>
        <w:fldChar w:fldCharType="separate"/>
      </w:r>
      <w:r>
        <w:t>100</w:t>
      </w:r>
      <w:r>
        <w:fldChar w:fldCharType="end"/>
      </w:r>
    </w:p>
    <w:p w14:paraId="47C57911" w14:textId="4F9865C4" w:rsidR="00881E6D" w:rsidRDefault="00881E6D">
      <w:pPr>
        <w:pStyle w:val="TOC4"/>
        <w:rPr>
          <w:rFonts w:asciiTheme="minorHAnsi" w:eastAsiaTheme="minorEastAsia" w:hAnsiTheme="minorHAnsi" w:cstheme="minorBidi"/>
          <w:sz w:val="22"/>
          <w:szCs w:val="22"/>
          <w:lang w:eastAsia="en-GB"/>
        </w:rPr>
      </w:pPr>
      <w:r>
        <w:rPr>
          <w:lang w:eastAsia="sv-SE"/>
        </w:rPr>
        <w:t>9.2.6.1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_Toc89784853 \h </w:instrText>
      </w:r>
      <w:r>
        <w:fldChar w:fldCharType="separate"/>
      </w:r>
      <w:r>
        <w:t>100</w:t>
      </w:r>
      <w:r>
        <w:fldChar w:fldCharType="end"/>
      </w:r>
    </w:p>
    <w:p w14:paraId="7DC25877" w14:textId="509122D8" w:rsidR="00881E6D" w:rsidRDefault="00881E6D">
      <w:pPr>
        <w:pStyle w:val="TOC4"/>
        <w:rPr>
          <w:rFonts w:asciiTheme="minorHAnsi" w:eastAsiaTheme="minorEastAsia" w:hAnsiTheme="minorHAnsi" w:cstheme="minorBidi"/>
          <w:sz w:val="22"/>
          <w:szCs w:val="22"/>
          <w:lang w:eastAsia="en-GB"/>
        </w:rPr>
      </w:pPr>
      <w:r>
        <w:rPr>
          <w:lang w:eastAsia="sv-SE"/>
        </w:rPr>
        <w:t>9.2.6.2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_Toc89784854 \h </w:instrText>
      </w:r>
      <w:r>
        <w:fldChar w:fldCharType="separate"/>
      </w:r>
      <w:r>
        <w:t>101</w:t>
      </w:r>
      <w:r>
        <w:fldChar w:fldCharType="end"/>
      </w:r>
    </w:p>
    <w:p w14:paraId="23C8BE86" w14:textId="00B1607F" w:rsidR="00881E6D" w:rsidRDefault="00881E6D">
      <w:pPr>
        <w:pStyle w:val="TOC5"/>
        <w:rPr>
          <w:rFonts w:asciiTheme="minorHAnsi" w:eastAsiaTheme="minorEastAsia" w:hAnsiTheme="minorHAnsi" w:cstheme="minorBidi"/>
          <w:sz w:val="22"/>
          <w:szCs w:val="22"/>
          <w:lang w:eastAsia="en-GB"/>
        </w:rPr>
      </w:pPr>
      <w:r>
        <w:rPr>
          <w:lang w:eastAsia="sv-SE"/>
        </w:rPr>
        <w:t>9.2.6.2.1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_Toc89784855 \h </w:instrText>
      </w:r>
      <w:r>
        <w:fldChar w:fldCharType="separate"/>
      </w:r>
      <w:r>
        <w:t>101</w:t>
      </w:r>
      <w:r>
        <w:fldChar w:fldCharType="end"/>
      </w:r>
    </w:p>
    <w:p w14:paraId="6741E6BB" w14:textId="1190E777" w:rsidR="00881E6D" w:rsidRDefault="00881E6D">
      <w:pPr>
        <w:pStyle w:val="TOC5"/>
        <w:rPr>
          <w:rFonts w:asciiTheme="minorHAnsi" w:eastAsiaTheme="minorEastAsia" w:hAnsiTheme="minorHAnsi" w:cstheme="minorBidi"/>
          <w:sz w:val="22"/>
          <w:szCs w:val="22"/>
          <w:lang w:eastAsia="en-GB"/>
        </w:rPr>
      </w:pPr>
      <w:r>
        <w:rPr>
          <w:lang w:eastAsia="sv-SE"/>
        </w:rPr>
        <w:t>9.2.6.2.2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_Toc89784856 \h </w:instrText>
      </w:r>
      <w:r>
        <w:fldChar w:fldCharType="separate"/>
      </w:r>
      <w:r>
        <w:t>101</w:t>
      </w:r>
      <w:r>
        <w:fldChar w:fldCharType="end"/>
      </w:r>
    </w:p>
    <w:p w14:paraId="663D7BC8" w14:textId="05104BA8" w:rsidR="00881E6D" w:rsidRDefault="00881E6D">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_Toc89784857 \h </w:instrText>
      </w:r>
      <w:r>
        <w:fldChar w:fldCharType="separate"/>
      </w:r>
      <w:r>
        <w:t>101</w:t>
      </w:r>
      <w:r>
        <w:fldChar w:fldCharType="end"/>
      </w:r>
    </w:p>
    <w:p w14:paraId="5FC29E6A" w14:textId="51A29D9B" w:rsidR="00881E6D" w:rsidRDefault="00881E6D">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_Toc89784858 \h </w:instrText>
      </w:r>
      <w:r>
        <w:fldChar w:fldCharType="separate"/>
      </w:r>
      <w:r>
        <w:t>102</w:t>
      </w:r>
      <w:r>
        <w:fldChar w:fldCharType="end"/>
      </w:r>
    </w:p>
    <w:p w14:paraId="484444E3" w14:textId="101F7908" w:rsidR="00881E6D" w:rsidRDefault="00881E6D">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r>
      <w:r>
        <w:instrText xml:space="preserve"> PAGEREF _Toc89784859 \h </w:instrText>
      </w:r>
      <w:r>
        <w:fldChar w:fldCharType="separate"/>
      </w:r>
      <w:r>
        <w:t>103</w:t>
      </w:r>
      <w:r>
        <w:fldChar w:fldCharType="end"/>
      </w:r>
    </w:p>
    <w:p w14:paraId="7E13A662" w14:textId="4C2A2A55" w:rsidR="00881E6D" w:rsidRDefault="00881E6D">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r>
      <w:r>
        <w:instrText xml:space="preserve"> PAGEREF _Toc89784860 \h </w:instrText>
      </w:r>
      <w:r>
        <w:fldChar w:fldCharType="separate"/>
      </w:r>
      <w:r>
        <w:t>104</w:t>
      </w:r>
      <w:r>
        <w:fldChar w:fldCharType="end"/>
      </w:r>
    </w:p>
    <w:p w14:paraId="52E2E959" w14:textId="7EA849DE" w:rsidR="00881E6D" w:rsidRDefault="00881E6D">
      <w:pPr>
        <w:pStyle w:val="TOC3"/>
        <w:rPr>
          <w:rFonts w:asciiTheme="minorHAnsi" w:eastAsiaTheme="minorEastAsia" w:hAnsiTheme="minorHAnsi" w:cstheme="minorBidi"/>
          <w:sz w:val="22"/>
          <w:szCs w:val="22"/>
          <w:lang w:eastAsia="en-GB"/>
        </w:rPr>
      </w:pPr>
      <w:r>
        <w:rPr>
          <w:lang w:eastAsia="en-CA"/>
        </w:rPr>
        <w:t>9</w:t>
      </w:r>
      <w:r>
        <w:t>.3.1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_Toc89784861 \h </w:instrText>
      </w:r>
      <w:r>
        <w:fldChar w:fldCharType="separate"/>
      </w:r>
      <w:r>
        <w:t>104</w:t>
      </w:r>
      <w:r>
        <w:fldChar w:fldCharType="end"/>
      </w:r>
    </w:p>
    <w:p w14:paraId="661EDCF6" w14:textId="6056ACD0" w:rsidR="00881E6D" w:rsidRDefault="00881E6D">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_Toc89784862 \h </w:instrText>
      </w:r>
      <w:r>
        <w:fldChar w:fldCharType="separate"/>
      </w:r>
      <w:r>
        <w:t>104</w:t>
      </w:r>
      <w:r>
        <w:fldChar w:fldCharType="end"/>
      </w:r>
    </w:p>
    <w:p w14:paraId="490FBD35" w14:textId="530169B6" w:rsidR="00881E6D" w:rsidRDefault="00881E6D">
      <w:pPr>
        <w:pStyle w:val="TOC4"/>
        <w:rPr>
          <w:rFonts w:asciiTheme="minorHAnsi" w:eastAsiaTheme="minorEastAsia" w:hAnsiTheme="minorHAnsi" w:cstheme="minorBidi"/>
          <w:sz w:val="22"/>
          <w:szCs w:val="22"/>
          <w:lang w:eastAsia="en-GB"/>
        </w:rPr>
      </w:pPr>
      <w:r>
        <w:rPr>
          <w:lang w:eastAsia="sv-SE"/>
        </w:rPr>
        <w:t>9.3.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_Toc89784863 \h </w:instrText>
      </w:r>
      <w:r>
        <w:fldChar w:fldCharType="separate"/>
      </w:r>
      <w:r>
        <w:t>104</w:t>
      </w:r>
      <w:r>
        <w:fldChar w:fldCharType="end"/>
      </w:r>
    </w:p>
    <w:p w14:paraId="7BDA6D0C" w14:textId="2C4B1DF6" w:rsidR="00881E6D" w:rsidRDefault="00881E6D">
      <w:pPr>
        <w:pStyle w:val="TOC4"/>
        <w:rPr>
          <w:rFonts w:asciiTheme="minorHAnsi" w:eastAsiaTheme="minorEastAsia" w:hAnsiTheme="minorHAnsi" w:cstheme="minorBidi"/>
          <w:sz w:val="22"/>
          <w:szCs w:val="22"/>
          <w:lang w:eastAsia="en-GB"/>
        </w:rPr>
      </w:pPr>
      <w:r>
        <w:rPr>
          <w:lang w:eastAsia="sv-SE"/>
        </w:rPr>
        <w:t>9.3.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_Toc89784864 \h </w:instrText>
      </w:r>
      <w:r>
        <w:fldChar w:fldCharType="separate"/>
      </w:r>
      <w:r>
        <w:t>104</w:t>
      </w:r>
      <w:r>
        <w:fldChar w:fldCharType="end"/>
      </w:r>
    </w:p>
    <w:p w14:paraId="05965A8D" w14:textId="30ADB5CB" w:rsidR="00881E6D" w:rsidRDefault="00881E6D">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_Toc89784865 \h </w:instrText>
      </w:r>
      <w:r>
        <w:fldChar w:fldCharType="separate"/>
      </w:r>
      <w:r>
        <w:t>104</w:t>
      </w:r>
      <w:r>
        <w:fldChar w:fldCharType="end"/>
      </w:r>
    </w:p>
    <w:p w14:paraId="741C89FE" w14:textId="425C0128" w:rsidR="00881E6D" w:rsidRDefault="00881E6D">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_Toc89784866 \h </w:instrText>
      </w:r>
      <w:r>
        <w:fldChar w:fldCharType="separate"/>
      </w:r>
      <w:r>
        <w:t>104</w:t>
      </w:r>
      <w:r>
        <w:fldChar w:fldCharType="end"/>
      </w:r>
    </w:p>
    <w:p w14:paraId="05E6CD03" w14:textId="662EBEFF" w:rsidR="00881E6D" w:rsidRDefault="00881E6D">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r>
      <w:r>
        <w:instrText xml:space="preserve"> PAGEREF _Toc89784867 \h </w:instrText>
      </w:r>
      <w:r>
        <w:fldChar w:fldCharType="separate"/>
      </w:r>
      <w:r>
        <w:t>105</w:t>
      </w:r>
      <w:r>
        <w:fldChar w:fldCharType="end"/>
      </w:r>
    </w:p>
    <w:p w14:paraId="0253A9C3" w14:textId="729BED49" w:rsidR="00881E6D" w:rsidRDefault="00881E6D">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r>
      <w:r>
        <w:instrText xml:space="preserve"> PAGEREF _Toc89784868 \h </w:instrText>
      </w:r>
      <w:r>
        <w:fldChar w:fldCharType="separate"/>
      </w:r>
      <w:r>
        <w:t>107</w:t>
      </w:r>
      <w:r>
        <w:fldChar w:fldCharType="end"/>
      </w:r>
    </w:p>
    <w:p w14:paraId="5EA43DC2" w14:textId="4161B1FE" w:rsidR="00881E6D" w:rsidRDefault="00881E6D">
      <w:pPr>
        <w:pStyle w:val="TOC4"/>
        <w:rPr>
          <w:rFonts w:asciiTheme="minorHAnsi" w:eastAsiaTheme="minorEastAsia" w:hAnsiTheme="minorHAnsi" w:cstheme="minorBidi"/>
          <w:sz w:val="22"/>
          <w:szCs w:val="22"/>
          <w:lang w:eastAsia="en-GB"/>
        </w:rPr>
      </w:pPr>
      <w:r>
        <w:rPr>
          <w:lang w:eastAsia="sv-SE"/>
        </w:rPr>
        <w:t>9.3.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_Toc89784869 \h </w:instrText>
      </w:r>
      <w:r>
        <w:fldChar w:fldCharType="separate"/>
      </w:r>
      <w:r>
        <w:t>107</w:t>
      </w:r>
      <w:r>
        <w:fldChar w:fldCharType="end"/>
      </w:r>
    </w:p>
    <w:p w14:paraId="5DE223DA" w14:textId="50E20866" w:rsidR="00881E6D" w:rsidRDefault="00881E6D">
      <w:pPr>
        <w:pStyle w:val="TOC4"/>
        <w:rPr>
          <w:rFonts w:asciiTheme="minorHAnsi" w:eastAsiaTheme="minorEastAsia" w:hAnsiTheme="minorHAnsi" w:cstheme="minorBidi"/>
          <w:sz w:val="22"/>
          <w:szCs w:val="22"/>
          <w:lang w:eastAsia="en-GB"/>
        </w:rPr>
      </w:pPr>
      <w:r>
        <w:rPr>
          <w:lang w:eastAsia="sv-SE"/>
        </w:rPr>
        <w:t>9.3.3.2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_Toc89784870 \h </w:instrText>
      </w:r>
      <w:r>
        <w:fldChar w:fldCharType="separate"/>
      </w:r>
      <w:r>
        <w:t>107</w:t>
      </w:r>
      <w:r>
        <w:fldChar w:fldCharType="end"/>
      </w:r>
    </w:p>
    <w:p w14:paraId="47865403" w14:textId="69CA4662" w:rsidR="00881E6D" w:rsidRDefault="00881E6D">
      <w:pPr>
        <w:pStyle w:val="TOC5"/>
        <w:rPr>
          <w:rFonts w:asciiTheme="minorHAnsi" w:eastAsiaTheme="minorEastAsia" w:hAnsiTheme="minorHAnsi" w:cstheme="minorBidi"/>
          <w:sz w:val="22"/>
          <w:szCs w:val="22"/>
          <w:lang w:eastAsia="en-GB"/>
        </w:rPr>
      </w:pPr>
      <w:r>
        <w:rPr>
          <w:lang w:eastAsia="sv-SE"/>
        </w:rPr>
        <w:t>9.3.3.2.1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_Toc89784871 \h </w:instrText>
      </w:r>
      <w:r>
        <w:fldChar w:fldCharType="separate"/>
      </w:r>
      <w:r>
        <w:t>107</w:t>
      </w:r>
      <w:r>
        <w:fldChar w:fldCharType="end"/>
      </w:r>
    </w:p>
    <w:p w14:paraId="0751CD90" w14:textId="4AE3B5DD" w:rsidR="00881E6D" w:rsidRDefault="00881E6D">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_Toc89784872 \h </w:instrText>
      </w:r>
      <w:r>
        <w:fldChar w:fldCharType="separate"/>
      </w:r>
      <w:r>
        <w:t>107</w:t>
      </w:r>
      <w:r>
        <w:fldChar w:fldCharType="end"/>
      </w:r>
    </w:p>
    <w:p w14:paraId="6847B1F3" w14:textId="76008F31" w:rsidR="00881E6D" w:rsidRDefault="00881E6D">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_Toc89784873 \h </w:instrText>
      </w:r>
      <w:r>
        <w:fldChar w:fldCharType="separate"/>
      </w:r>
      <w:r>
        <w:t>108</w:t>
      </w:r>
      <w:r>
        <w:fldChar w:fldCharType="end"/>
      </w:r>
    </w:p>
    <w:p w14:paraId="2182B0AA" w14:textId="021AA97F" w:rsidR="00881E6D" w:rsidRDefault="00881E6D">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_Toc89784874 \h </w:instrText>
      </w:r>
      <w:r>
        <w:fldChar w:fldCharType="separate"/>
      </w:r>
      <w:r>
        <w:t>109</w:t>
      </w:r>
      <w:r>
        <w:fldChar w:fldCharType="end"/>
      </w:r>
    </w:p>
    <w:p w14:paraId="2DC02720" w14:textId="730CE6F6" w:rsidR="00881E6D" w:rsidRDefault="00881E6D">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_Toc89784875 \h </w:instrText>
      </w:r>
      <w:r>
        <w:fldChar w:fldCharType="separate"/>
      </w:r>
      <w:r>
        <w:t>109</w:t>
      </w:r>
      <w:r>
        <w:fldChar w:fldCharType="end"/>
      </w:r>
    </w:p>
    <w:p w14:paraId="3FA9C766" w14:textId="0A39749E" w:rsidR="00881E6D" w:rsidRDefault="00881E6D">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r>
      <w:r>
        <w:instrText xml:space="preserve"> PAGEREF _Toc89784876 \h </w:instrText>
      </w:r>
      <w:r>
        <w:fldChar w:fldCharType="separate"/>
      </w:r>
      <w:r>
        <w:t>110</w:t>
      </w:r>
      <w:r>
        <w:fldChar w:fldCharType="end"/>
      </w:r>
    </w:p>
    <w:p w14:paraId="6F53668C" w14:textId="7D3C6CF7" w:rsidR="00881E6D" w:rsidRDefault="00881E6D">
      <w:pPr>
        <w:pStyle w:val="TOC2"/>
        <w:rPr>
          <w:rFonts w:asciiTheme="minorHAnsi" w:eastAsiaTheme="minorEastAsia" w:hAnsiTheme="minorHAnsi" w:cstheme="minorBidi"/>
          <w:sz w:val="22"/>
          <w:szCs w:val="22"/>
          <w:lang w:eastAsia="en-GB"/>
        </w:rPr>
      </w:pPr>
      <w:r w:rsidRPr="00B92150">
        <w:rPr>
          <w:lang w:val="sv-FI"/>
        </w:rPr>
        <w:t>9.4</w:t>
      </w:r>
      <w:r>
        <w:rPr>
          <w:rFonts w:asciiTheme="minorHAnsi" w:eastAsiaTheme="minorEastAsia" w:hAnsiTheme="minorHAnsi" w:cstheme="minorBidi"/>
          <w:sz w:val="22"/>
          <w:szCs w:val="22"/>
          <w:lang w:eastAsia="en-GB"/>
        </w:rPr>
        <w:tab/>
      </w:r>
      <w:r w:rsidRPr="00B92150">
        <w:rPr>
          <w:lang w:val="sv-FI"/>
        </w:rPr>
        <w:t>OTA E-UTRA DL RS power</w:t>
      </w:r>
      <w:r>
        <w:tab/>
      </w:r>
      <w:r>
        <w:fldChar w:fldCharType="begin"/>
      </w:r>
      <w:r>
        <w:instrText xml:space="preserve"> PAGEREF _Toc89784877 \h </w:instrText>
      </w:r>
      <w:r>
        <w:fldChar w:fldCharType="separate"/>
      </w:r>
      <w:r>
        <w:t>111</w:t>
      </w:r>
      <w:r>
        <w:fldChar w:fldCharType="end"/>
      </w:r>
    </w:p>
    <w:p w14:paraId="6D920889" w14:textId="4E83B24F" w:rsidR="00881E6D" w:rsidRDefault="00881E6D">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_Toc89784878 \h </w:instrText>
      </w:r>
      <w:r>
        <w:fldChar w:fldCharType="separate"/>
      </w:r>
      <w:r>
        <w:t>111</w:t>
      </w:r>
      <w:r>
        <w:fldChar w:fldCharType="end"/>
      </w:r>
    </w:p>
    <w:p w14:paraId="165E5D64" w14:textId="4F8B0C39" w:rsidR="00881E6D" w:rsidRDefault="00881E6D">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_Toc89784879 \h </w:instrText>
      </w:r>
      <w:r>
        <w:fldChar w:fldCharType="separate"/>
      </w:r>
      <w:r>
        <w:t>111</w:t>
      </w:r>
      <w:r>
        <w:fldChar w:fldCharType="end"/>
      </w:r>
    </w:p>
    <w:p w14:paraId="3D319547" w14:textId="289464C1" w:rsidR="00881E6D" w:rsidRDefault="00881E6D">
      <w:pPr>
        <w:pStyle w:val="TOC4"/>
        <w:rPr>
          <w:rFonts w:asciiTheme="minorHAnsi" w:eastAsiaTheme="minorEastAsia" w:hAnsiTheme="minorHAnsi" w:cstheme="minorBidi"/>
          <w:sz w:val="22"/>
          <w:szCs w:val="22"/>
          <w:lang w:eastAsia="en-GB"/>
        </w:rPr>
      </w:pPr>
      <w:r>
        <w:rPr>
          <w:lang w:eastAsia="sv-SE"/>
        </w:rPr>
        <w:t>9.4.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_Toc89784880 \h </w:instrText>
      </w:r>
      <w:r>
        <w:fldChar w:fldCharType="separate"/>
      </w:r>
      <w:r>
        <w:t>111</w:t>
      </w:r>
      <w:r>
        <w:fldChar w:fldCharType="end"/>
      </w:r>
    </w:p>
    <w:p w14:paraId="3238975D" w14:textId="7A44B226" w:rsidR="00881E6D" w:rsidRDefault="00881E6D">
      <w:pPr>
        <w:pStyle w:val="TOC4"/>
        <w:rPr>
          <w:rFonts w:asciiTheme="minorHAnsi" w:eastAsiaTheme="minorEastAsia" w:hAnsiTheme="minorHAnsi" w:cstheme="minorBidi"/>
          <w:sz w:val="22"/>
          <w:szCs w:val="22"/>
          <w:lang w:eastAsia="en-GB"/>
        </w:rPr>
      </w:pPr>
      <w:r>
        <w:rPr>
          <w:lang w:eastAsia="sv-SE"/>
        </w:rPr>
        <w:t>9.4.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_Toc89784881 \h </w:instrText>
      </w:r>
      <w:r>
        <w:fldChar w:fldCharType="separate"/>
      </w:r>
      <w:r>
        <w:t>111</w:t>
      </w:r>
      <w:r>
        <w:fldChar w:fldCharType="end"/>
      </w:r>
    </w:p>
    <w:p w14:paraId="4013AB11" w14:textId="5B78F2BB" w:rsidR="00881E6D" w:rsidRDefault="00881E6D">
      <w:pPr>
        <w:pStyle w:val="TOC5"/>
        <w:rPr>
          <w:rFonts w:asciiTheme="minorHAnsi" w:eastAsiaTheme="minorEastAsia" w:hAnsiTheme="minorHAnsi" w:cstheme="minorBidi"/>
          <w:sz w:val="22"/>
          <w:szCs w:val="22"/>
          <w:lang w:eastAsia="en-GB"/>
        </w:rPr>
      </w:pPr>
      <w:r>
        <w:rPr>
          <w:lang w:eastAsia="sv-SE"/>
        </w:rPr>
        <w:t>9.4.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_Toc89784882 \h </w:instrText>
      </w:r>
      <w:r>
        <w:fldChar w:fldCharType="separate"/>
      </w:r>
      <w:r>
        <w:t>111</w:t>
      </w:r>
      <w:r>
        <w:fldChar w:fldCharType="end"/>
      </w:r>
    </w:p>
    <w:p w14:paraId="4D9694AD" w14:textId="0657FB11" w:rsidR="00881E6D" w:rsidRDefault="00881E6D">
      <w:pPr>
        <w:pStyle w:val="TOC5"/>
        <w:rPr>
          <w:rFonts w:asciiTheme="minorHAnsi" w:eastAsiaTheme="minorEastAsia" w:hAnsiTheme="minorHAnsi" w:cstheme="minorBidi"/>
          <w:sz w:val="22"/>
          <w:szCs w:val="22"/>
          <w:lang w:eastAsia="en-GB"/>
        </w:rPr>
      </w:pPr>
      <w:r>
        <w:rPr>
          <w:lang w:eastAsia="sv-SE"/>
        </w:rPr>
        <w:t>9.4.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_Toc89784883 \h </w:instrText>
      </w:r>
      <w:r>
        <w:fldChar w:fldCharType="separate"/>
      </w:r>
      <w:r>
        <w:t>111</w:t>
      </w:r>
      <w:r>
        <w:fldChar w:fldCharType="end"/>
      </w:r>
    </w:p>
    <w:p w14:paraId="24D28119" w14:textId="1B3A2E9E" w:rsidR="00881E6D" w:rsidRDefault="00881E6D">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_Toc89784884 \h </w:instrText>
      </w:r>
      <w:r>
        <w:fldChar w:fldCharType="separate"/>
      </w:r>
      <w:r>
        <w:t>112</w:t>
      </w:r>
      <w:r>
        <w:fldChar w:fldCharType="end"/>
      </w:r>
    </w:p>
    <w:p w14:paraId="3AAF642A" w14:textId="48FE5145" w:rsidR="00881E6D" w:rsidRDefault="00881E6D">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_Toc89784885 \h </w:instrText>
      </w:r>
      <w:r>
        <w:fldChar w:fldCharType="separate"/>
      </w:r>
      <w:r>
        <w:t>115</w:t>
      </w:r>
      <w:r>
        <w:fldChar w:fldCharType="end"/>
      </w:r>
    </w:p>
    <w:p w14:paraId="75A26F0E" w14:textId="736E138E" w:rsidR="00881E6D" w:rsidRDefault="00881E6D">
      <w:pPr>
        <w:pStyle w:val="TOC4"/>
        <w:rPr>
          <w:rFonts w:asciiTheme="minorHAnsi" w:eastAsiaTheme="minorEastAsia" w:hAnsiTheme="minorHAnsi" w:cstheme="minorBidi"/>
          <w:sz w:val="22"/>
          <w:szCs w:val="22"/>
          <w:lang w:eastAsia="en-GB"/>
        </w:rPr>
      </w:pPr>
      <w:r>
        <w:rPr>
          <w:lang w:eastAsia="sv-SE"/>
        </w:rPr>
        <w:t>9.4.3.1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_Toc89784886 \h </w:instrText>
      </w:r>
      <w:r>
        <w:fldChar w:fldCharType="separate"/>
      </w:r>
      <w:r>
        <w:t>115</w:t>
      </w:r>
      <w:r>
        <w:fldChar w:fldCharType="end"/>
      </w:r>
    </w:p>
    <w:p w14:paraId="738B5715" w14:textId="4E6127D0" w:rsidR="00881E6D" w:rsidRDefault="00881E6D">
      <w:pPr>
        <w:pStyle w:val="TOC4"/>
        <w:rPr>
          <w:rFonts w:asciiTheme="minorHAnsi" w:eastAsiaTheme="minorEastAsia" w:hAnsiTheme="minorHAnsi" w:cstheme="minorBidi"/>
          <w:sz w:val="22"/>
          <w:szCs w:val="22"/>
          <w:lang w:eastAsia="en-GB"/>
        </w:rPr>
      </w:pPr>
      <w:r>
        <w:rPr>
          <w:lang w:eastAsia="sv-SE"/>
        </w:rPr>
        <w:t>9.4.3.2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_Toc89784887 \h </w:instrText>
      </w:r>
      <w:r>
        <w:fldChar w:fldCharType="separate"/>
      </w:r>
      <w:r>
        <w:t>115</w:t>
      </w:r>
      <w:r>
        <w:fldChar w:fldCharType="end"/>
      </w:r>
    </w:p>
    <w:p w14:paraId="4398A927" w14:textId="0A8C0AC8" w:rsidR="00881E6D" w:rsidRDefault="00881E6D">
      <w:pPr>
        <w:pStyle w:val="TOC5"/>
        <w:rPr>
          <w:rFonts w:asciiTheme="minorHAnsi" w:eastAsiaTheme="minorEastAsia" w:hAnsiTheme="minorHAnsi" w:cstheme="minorBidi"/>
          <w:sz w:val="22"/>
          <w:szCs w:val="22"/>
          <w:lang w:eastAsia="en-GB"/>
        </w:rPr>
      </w:pPr>
      <w:r>
        <w:rPr>
          <w:lang w:eastAsia="sv-SE"/>
        </w:rPr>
        <w:t>9.4.3.2.1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_Toc89784888 \h </w:instrText>
      </w:r>
      <w:r>
        <w:fldChar w:fldCharType="separate"/>
      </w:r>
      <w:r>
        <w:t>115</w:t>
      </w:r>
      <w:r>
        <w:fldChar w:fldCharType="end"/>
      </w:r>
    </w:p>
    <w:p w14:paraId="529E25FE" w14:textId="524387AF" w:rsidR="00881E6D" w:rsidRDefault="00881E6D">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_Toc89784889 \h </w:instrText>
      </w:r>
      <w:r>
        <w:fldChar w:fldCharType="separate"/>
      </w:r>
      <w:r>
        <w:t>115</w:t>
      </w:r>
      <w:r>
        <w:fldChar w:fldCharType="end"/>
      </w:r>
    </w:p>
    <w:p w14:paraId="18245F89" w14:textId="67EA7399" w:rsidR="00881E6D" w:rsidRDefault="00881E6D">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_Toc89784890 \h </w:instrText>
      </w:r>
      <w:r>
        <w:fldChar w:fldCharType="separate"/>
      </w:r>
      <w:r>
        <w:t>115</w:t>
      </w:r>
      <w:r>
        <w:fldChar w:fldCharType="end"/>
      </w:r>
    </w:p>
    <w:p w14:paraId="4671D194" w14:textId="399D0206" w:rsidR="00881E6D" w:rsidRDefault="00881E6D">
      <w:pPr>
        <w:pStyle w:val="TOC3"/>
        <w:rPr>
          <w:rFonts w:asciiTheme="minorHAnsi" w:eastAsiaTheme="minorEastAsia" w:hAnsiTheme="minorHAnsi" w:cstheme="minorBidi"/>
          <w:sz w:val="22"/>
          <w:szCs w:val="22"/>
          <w:lang w:eastAsia="en-GB"/>
        </w:rPr>
      </w:pPr>
      <w:r>
        <w:rPr>
          <w:lang w:eastAsia="en-CA"/>
        </w:rPr>
        <w:t>9.4.4</w:t>
      </w:r>
      <w:r>
        <w:rPr>
          <w:rFonts w:asciiTheme="minorHAnsi" w:eastAsiaTheme="minorEastAsia" w:hAnsiTheme="minorHAnsi" w:cstheme="minorBidi"/>
          <w:sz w:val="22"/>
          <w:szCs w:val="22"/>
          <w:lang w:eastAsia="en-GB"/>
        </w:rPr>
        <w:tab/>
      </w:r>
      <w:r>
        <w:rPr>
          <w:lang w:eastAsia="en-CA"/>
        </w:rPr>
        <w:t>Near Field</w:t>
      </w:r>
      <w:r>
        <w:rPr>
          <w:lang w:eastAsia="sv-SE"/>
        </w:rPr>
        <w:t xml:space="preserve"> Test Range</w:t>
      </w:r>
      <w:r>
        <w:tab/>
      </w:r>
      <w:r>
        <w:fldChar w:fldCharType="begin"/>
      </w:r>
      <w:r>
        <w:instrText xml:space="preserve"> PAGEREF _Toc89784891 \h </w:instrText>
      </w:r>
      <w:r>
        <w:fldChar w:fldCharType="separate"/>
      </w:r>
      <w:r>
        <w:t>116</w:t>
      </w:r>
      <w:r>
        <w:fldChar w:fldCharType="end"/>
      </w:r>
    </w:p>
    <w:p w14:paraId="1781E732" w14:textId="1CC3DE77" w:rsidR="00881E6D" w:rsidRDefault="00881E6D">
      <w:pPr>
        <w:pStyle w:val="TOC4"/>
        <w:rPr>
          <w:rFonts w:asciiTheme="minorHAnsi" w:eastAsiaTheme="minorEastAsia" w:hAnsiTheme="minorHAnsi" w:cstheme="minorBidi"/>
          <w:sz w:val="22"/>
          <w:szCs w:val="22"/>
          <w:lang w:eastAsia="en-GB"/>
        </w:rPr>
      </w:pPr>
      <w:r>
        <w:rPr>
          <w:lang w:eastAsia="sv-SE"/>
        </w:rPr>
        <w:t>9.4.4.1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_Toc89784892 \h </w:instrText>
      </w:r>
      <w:r>
        <w:fldChar w:fldCharType="separate"/>
      </w:r>
      <w:r>
        <w:t>116</w:t>
      </w:r>
      <w:r>
        <w:fldChar w:fldCharType="end"/>
      </w:r>
    </w:p>
    <w:p w14:paraId="6D8F2721" w14:textId="12F63252" w:rsidR="00881E6D" w:rsidRDefault="00881E6D">
      <w:pPr>
        <w:pStyle w:val="TOC4"/>
        <w:rPr>
          <w:rFonts w:asciiTheme="minorHAnsi" w:eastAsiaTheme="minorEastAsia" w:hAnsiTheme="minorHAnsi" w:cstheme="minorBidi"/>
          <w:sz w:val="22"/>
          <w:szCs w:val="22"/>
          <w:lang w:eastAsia="en-GB"/>
        </w:rPr>
      </w:pPr>
      <w:r>
        <w:rPr>
          <w:lang w:eastAsia="sv-SE"/>
        </w:rPr>
        <w:t>9.4.4.2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_Toc89784893 \h </w:instrText>
      </w:r>
      <w:r>
        <w:fldChar w:fldCharType="separate"/>
      </w:r>
      <w:r>
        <w:t>117</w:t>
      </w:r>
      <w:r>
        <w:fldChar w:fldCharType="end"/>
      </w:r>
    </w:p>
    <w:p w14:paraId="27DCFF25" w14:textId="5CB611C7" w:rsidR="00881E6D" w:rsidRDefault="00881E6D">
      <w:pPr>
        <w:pStyle w:val="TOC5"/>
        <w:rPr>
          <w:rFonts w:asciiTheme="minorHAnsi" w:eastAsiaTheme="minorEastAsia" w:hAnsiTheme="minorHAnsi" w:cstheme="minorBidi"/>
          <w:sz w:val="22"/>
          <w:szCs w:val="22"/>
          <w:lang w:eastAsia="en-GB"/>
        </w:rPr>
      </w:pPr>
      <w:r>
        <w:rPr>
          <w:lang w:eastAsia="sv-SE"/>
        </w:rPr>
        <w:t>9.4.4.2.1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_Toc89784894 \h </w:instrText>
      </w:r>
      <w:r>
        <w:fldChar w:fldCharType="separate"/>
      </w:r>
      <w:r>
        <w:t>117</w:t>
      </w:r>
      <w:r>
        <w:fldChar w:fldCharType="end"/>
      </w:r>
    </w:p>
    <w:p w14:paraId="6435067B" w14:textId="112F3C1D" w:rsidR="00881E6D" w:rsidRDefault="00881E6D">
      <w:pPr>
        <w:pStyle w:val="TOC5"/>
        <w:rPr>
          <w:rFonts w:asciiTheme="minorHAnsi" w:eastAsiaTheme="minorEastAsia" w:hAnsiTheme="minorHAnsi" w:cstheme="minorBidi"/>
          <w:sz w:val="22"/>
          <w:szCs w:val="22"/>
          <w:lang w:eastAsia="en-GB"/>
        </w:rPr>
      </w:pPr>
      <w:r>
        <w:rPr>
          <w:lang w:eastAsia="sv-SE"/>
        </w:rPr>
        <w:t>9.4.4.2.2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_Toc89784895 \h </w:instrText>
      </w:r>
      <w:r>
        <w:fldChar w:fldCharType="separate"/>
      </w:r>
      <w:r>
        <w:t>117</w:t>
      </w:r>
      <w:r>
        <w:fldChar w:fldCharType="end"/>
      </w:r>
    </w:p>
    <w:p w14:paraId="614686EE" w14:textId="3CA530D7" w:rsidR="00881E6D" w:rsidRDefault="00881E6D">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_Toc89784896 \h </w:instrText>
      </w:r>
      <w:r>
        <w:fldChar w:fldCharType="separate"/>
      </w:r>
      <w:r>
        <w:t>118</w:t>
      </w:r>
      <w:r>
        <w:fldChar w:fldCharType="end"/>
      </w:r>
    </w:p>
    <w:p w14:paraId="69B34807" w14:textId="5CBF3DE1" w:rsidR="00881E6D" w:rsidRDefault="00881E6D">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_Toc89784897 \h </w:instrText>
      </w:r>
      <w:r>
        <w:fldChar w:fldCharType="separate"/>
      </w:r>
      <w:r>
        <w:t>119</w:t>
      </w:r>
      <w:r>
        <w:fldChar w:fldCharType="end"/>
      </w:r>
    </w:p>
    <w:p w14:paraId="1DDF2024" w14:textId="56E0FA0B" w:rsidR="00881E6D" w:rsidRDefault="00881E6D">
      <w:pPr>
        <w:pStyle w:val="TOC4"/>
        <w:rPr>
          <w:rFonts w:asciiTheme="minorHAnsi" w:eastAsiaTheme="minorEastAsia" w:hAnsiTheme="minorHAnsi" w:cstheme="minorBidi"/>
          <w:sz w:val="22"/>
          <w:szCs w:val="22"/>
          <w:lang w:eastAsia="en-GB"/>
        </w:rPr>
      </w:pPr>
      <w:r>
        <w:rPr>
          <w:lang w:eastAsia="sv-SE"/>
        </w:rPr>
        <w:t>9.4.5.1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_Toc89784898 \h </w:instrText>
      </w:r>
      <w:r>
        <w:fldChar w:fldCharType="separate"/>
      </w:r>
      <w:r>
        <w:t>119</w:t>
      </w:r>
      <w:r>
        <w:fldChar w:fldCharType="end"/>
      </w:r>
    </w:p>
    <w:p w14:paraId="13E0D8A0" w14:textId="355E8167" w:rsidR="00881E6D" w:rsidRDefault="00881E6D">
      <w:pPr>
        <w:pStyle w:val="TOC4"/>
        <w:rPr>
          <w:rFonts w:asciiTheme="minorHAnsi" w:eastAsiaTheme="minorEastAsia" w:hAnsiTheme="minorHAnsi" w:cstheme="minorBidi"/>
          <w:sz w:val="22"/>
          <w:szCs w:val="22"/>
          <w:lang w:eastAsia="en-GB"/>
        </w:rPr>
      </w:pPr>
      <w:r>
        <w:rPr>
          <w:lang w:eastAsia="sv-SE"/>
        </w:rPr>
        <w:t>9.4.5.2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_Toc89784899 \h </w:instrText>
      </w:r>
      <w:r>
        <w:fldChar w:fldCharType="separate"/>
      </w:r>
      <w:r>
        <w:t>119</w:t>
      </w:r>
      <w:r>
        <w:fldChar w:fldCharType="end"/>
      </w:r>
    </w:p>
    <w:p w14:paraId="33E339E8" w14:textId="06D56109" w:rsidR="00881E6D" w:rsidRDefault="00881E6D">
      <w:pPr>
        <w:pStyle w:val="TOC5"/>
        <w:rPr>
          <w:rFonts w:asciiTheme="minorHAnsi" w:eastAsiaTheme="minorEastAsia" w:hAnsiTheme="minorHAnsi" w:cstheme="minorBidi"/>
          <w:sz w:val="22"/>
          <w:szCs w:val="22"/>
          <w:lang w:eastAsia="en-GB"/>
        </w:rPr>
      </w:pPr>
      <w:r>
        <w:rPr>
          <w:lang w:eastAsia="sv-SE"/>
        </w:rPr>
        <w:t>9.4.5.2.1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_Toc89784900 \h </w:instrText>
      </w:r>
      <w:r>
        <w:fldChar w:fldCharType="separate"/>
      </w:r>
      <w:r>
        <w:t>119</w:t>
      </w:r>
      <w:r>
        <w:fldChar w:fldCharType="end"/>
      </w:r>
    </w:p>
    <w:p w14:paraId="2F315392" w14:textId="32F23B82" w:rsidR="00881E6D" w:rsidRDefault="00881E6D">
      <w:pPr>
        <w:pStyle w:val="TOC5"/>
        <w:rPr>
          <w:rFonts w:asciiTheme="minorHAnsi" w:eastAsiaTheme="minorEastAsia" w:hAnsiTheme="minorHAnsi" w:cstheme="minorBidi"/>
          <w:sz w:val="22"/>
          <w:szCs w:val="22"/>
          <w:lang w:eastAsia="en-GB"/>
        </w:rPr>
      </w:pPr>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_Toc89784901 \h </w:instrText>
      </w:r>
      <w:r>
        <w:fldChar w:fldCharType="separate"/>
      </w:r>
      <w:r>
        <w:t>119</w:t>
      </w:r>
      <w:r>
        <w:fldChar w:fldCharType="end"/>
      </w:r>
    </w:p>
    <w:p w14:paraId="125FDD29" w14:textId="11D48D8A" w:rsidR="00881E6D" w:rsidRDefault="00881E6D">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_Toc89784902 \h </w:instrText>
      </w:r>
      <w:r>
        <w:fldChar w:fldCharType="separate"/>
      </w:r>
      <w:r>
        <w:t>119</w:t>
      </w:r>
      <w:r>
        <w:fldChar w:fldCharType="end"/>
      </w:r>
    </w:p>
    <w:p w14:paraId="02B42E90" w14:textId="00AE8BE2" w:rsidR="00881E6D" w:rsidRDefault="00881E6D">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_Toc89784903 \h </w:instrText>
      </w:r>
      <w:r>
        <w:fldChar w:fldCharType="separate"/>
      </w:r>
      <w:r>
        <w:t>122</w:t>
      </w:r>
      <w:r>
        <w:fldChar w:fldCharType="end"/>
      </w:r>
    </w:p>
    <w:p w14:paraId="556AF46C" w14:textId="563D2411" w:rsidR="00881E6D" w:rsidRDefault="00881E6D">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r>
      <w:r>
        <w:instrText xml:space="preserve"> PAGEREF _Toc89784904 \h </w:instrText>
      </w:r>
      <w:r>
        <w:fldChar w:fldCharType="separate"/>
      </w:r>
      <w:r>
        <w:t>122</w:t>
      </w:r>
      <w:r>
        <w:fldChar w:fldCharType="end"/>
      </w:r>
    </w:p>
    <w:p w14:paraId="032FB03A" w14:textId="29D7D055" w:rsidR="00881E6D" w:rsidRDefault="00881E6D">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_Toc89784905 \h </w:instrText>
      </w:r>
      <w:r>
        <w:fldChar w:fldCharType="separate"/>
      </w:r>
      <w:r>
        <w:t>122</w:t>
      </w:r>
      <w:r>
        <w:fldChar w:fldCharType="end"/>
      </w:r>
    </w:p>
    <w:p w14:paraId="57885525" w14:textId="54AF6E46" w:rsidR="00881E6D" w:rsidRDefault="00881E6D">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_Toc89784906 \h </w:instrText>
      </w:r>
      <w:r>
        <w:fldChar w:fldCharType="separate"/>
      </w:r>
      <w:r>
        <w:t>122</w:t>
      </w:r>
      <w:r>
        <w:fldChar w:fldCharType="end"/>
      </w:r>
    </w:p>
    <w:p w14:paraId="24374F80" w14:textId="1EECCAB5" w:rsidR="00881E6D" w:rsidRDefault="00881E6D">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_Toc89784907 \h </w:instrText>
      </w:r>
      <w:r>
        <w:fldChar w:fldCharType="separate"/>
      </w:r>
      <w:r>
        <w:t>123</w:t>
      </w:r>
      <w:r>
        <w:fldChar w:fldCharType="end"/>
      </w:r>
    </w:p>
    <w:p w14:paraId="78F1B0EC" w14:textId="3D95D68C" w:rsidR="00881E6D" w:rsidRDefault="00881E6D">
      <w:pPr>
        <w:pStyle w:val="TOC4"/>
        <w:rPr>
          <w:rFonts w:asciiTheme="minorHAnsi" w:eastAsiaTheme="minorEastAsia" w:hAnsiTheme="minorHAnsi" w:cstheme="minorBidi"/>
          <w:sz w:val="22"/>
          <w:szCs w:val="22"/>
          <w:lang w:eastAsia="en-GB"/>
        </w:rPr>
      </w:pPr>
      <w:r>
        <w:rPr>
          <w:lang w:eastAsia="sv-SE"/>
        </w:rPr>
        <w:t>9.5.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_Toc89784908 \h </w:instrText>
      </w:r>
      <w:r>
        <w:fldChar w:fldCharType="separate"/>
      </w:r>
      <w:r>
        <w:t>123</w:t>
      </w:r>
      <w:r>
        <w:fldChar w:fldCharType="end"/>
      </w:r>
    </w:p>
    <w:p w14:paraId="6B1D3C40" w14:textId="714F1B75" w:rsidR="00881E6D" w:rsidRDefault="00881E6D">
      <w:pPr>
        <w:pStyle w:val="TOC4"/>
        <w:rPr>
          <w:rFonts w:asciiTheme="minorHAnsi" w:eastAsiaTheme="minorEastAsia" w:hAnsiTheme="minorHAnsi" w:cstheme="minorBidi"/>
          <w:sz w:val="22"/>
          <w:szCs w:val="22"/>
          <w:lang w:eastAsia="en-GB"/>
        </w:rPr>
      </w:pPr>
      <w:r>
        <w:rPr>
          <w:lang w:eastAsia="sv-SE"/>
        </w:rPr>
        <w:t>9.5.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_Toc89784909 \h </w:instrText>
      </w:r>
      <w:r>
        <w:fldChar w:fldCharType="separate"/>
      </w:r>
      <w:r>
        <w:t>123</w:t>
      </w:r>
      <w:r>
        <w:fldChar w:fldCharType="end"/>
      </w:r>
    </w:p>
    <w:p w14:paraId="5B9D6074" w14:textId="37B7B30B" w:rsidR="00881E6D" w:rsidRDefault="00881E6D">
      <w:pPr>
        <w:pStyle w:val="TOC5"/>
        <w:rPr>
          <w:rFonts w:asciiTheme="minorHAnsi" w:eastAsiaTheme="minorEastAsia" w:hAnsiTheme="minorHAnsi" w:cstheme="minorBidi"/>
          <w:sz w:val="22"/>
          <w:szCs w:val="22"/>
          <w:lang w:eastAsia="en-GB"/>
        </w:rPr>
      </w:pPr>
      <w:r>
        <w:rPr>
          <w:lang w:eastAsia="sv-SE"/>
        </w:rPr>
        <w:t>9.5.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_Toc89784910 \h </w:instrText>
      </w:r>
      <w:r>
        <w:fldChar w:fldCharType="separate"/>
      </w:r>
      <w:r>
        <w:t>123</w:t>
      </w:r>
      <w:r>
        <w:fldChar w:fldCharType="end"/>
      </w:r>
    </w:p>
    <w:p w14:paraId="3F8A3010" w14:textId="7AEEA31C" w:rsidR="00881E6D" w:rsidRDefault="00881E6D">
      <w:pPr>
        <w:pStyle w:val="TOC5"/>
        <w:rPr>
          <w:rFonts w:asciiTheme="minorHAnsi" w:eastAsiaTheme="minorEastAsia" w:hAnsiTheme="minorHAnsi" w:cstheme="minorBidi"/>
          <w:sz w:val="22"/>
          <w:szCs w:val="22"/>
          <w:lang w:eastAsia="en-GB"/>
        </w:rPr>
      </w:pPr>
      <w:r>
        <w:rPr>
          <w:lang w:eastAsia="sv-SE"/>
        </w:rPr>
        <w:t>9.5.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_Toc89784911 \h </w:instrText>
      </w:r>
      <w:r>
        <w:fldChar w:fldCharType="separate"/>
      </w:r>
      <w:r>
        <w:t>123</w:t>
      </w:r>
      <w:r>
        <w:fldChar w:fldCharType="end"/>
      </w:r>
    </w:p>
    <w:p w14:paraId="33629B32" w14:textId="38B7DE74" w:rsidR="00881E6D" w:rsidRDefault="00881E6D">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_Toc89784912 \h </w:instrText>
      </w:r>
      <w:r>
        <w:fldChar w:fldCharType="separate"/>
      </w:r>
      <w:r>
        <w:t>123</w:t>
      </w:r>
      <w:r>
        <w:fldChar w:fldCharType="end"/>
      </w:r>
    </w:p>
    <w:p w14:paraId="68E8AEA5" w14:textId="5ADAF624" w:rsidR="00881E6D" w:rsidRDefault="00881E6D">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_Toc89784913 \h </w:instrText>
      </w:r>
      <w:r>
        <w:fldChar w:fldCharType="separate"/>
      </w:r>
      <w:r>
        <w:t>124</w:t>
      </w:r>
      <w:r>
        <w:fldChar w:fldCharType="end"/>
      </w:r>
    </w:p>
    <w:p w14:paraId="4180D5D8" w14:textId="638E018A" w:rsidR="00881E6D" w:rsidRDefault="00881E6D">
      <w:pPr>
        <w:pStyle w:val="TOC4"/>
        <w:rPr>
          <w:rFonts w:asciiTheme="minorHAnsi" w:eastAsiaTheme="minorEastAsia" w:hAnsiTheme="minorHAnsi" w:cstheme="minorBidi"/>
          <w:sz w:val="22"/>
          <w:szCs w:val="22"/>
          <w:lang w:eastAsia="en-GB"/>
        </w:rPr>
      </w:pPr>
      <w:r>
        <w:rPr>
          <w:lang w:eastAsia="sv-SE"/>
        </w:rPr>
        <w:t>9.5.3.1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_Toc89784914 \h </w:instrText>
      </w:r>
      <w:r>
        <w:fldChar w:fldCharType="separate"/>
      </w:r>
      <w:r>
        <w:t>124</w:t>
      </w:r>
      <w:r>
        <w:fldChar w:fldCharType="end"/>
      </w:r>
    </w:p>
    <w:p w14:paraId="06989A83" w14:textId="31D39A22" w:rsidR="00881E6D" w:rsidRDefault="00881E6D">
      <w:pPr>
        <w:pStyle w:val="TOC4"/>
        <w:rPr>
          <w:rFonts w:asciiTheme="minorHAnsi" w:eastAsiaTheme="minorEastAsia" w:hAnsiTheme="minorHAnsi" w:cstheme="minorBidi"/>
          <w:sz w:val="22"/>
          <w:szCs w:val="22"/>
          <w:lang w:eastAsia="en-GB"/>
        </w:rPr>
      </w:pPr>
      <w:r>
        <w:rPr>
          <w:lang w:eastAsia="sv-SE"/>
        </w:rPr>
        <w:t>9.5.3.2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_Toc89784915 \h </w:instrText>
      </w:r>
      <w:r>
        <w:fldChar w:fldCharType="separate"/>
      </w:r>
      <w:r>
        <w:t>124</w:t>
      </w:r>
      <w:r>
        <w:fldChar w:fldCharType="end"/>
      </w:r>
    </w:p>
    <w:p w14:paraId="276C3B4E" w14:textId="18B712F7" w:rsidR="00881E6D" w:rsidRDefault="00881E6D">
      <w:pPr>
        <w:pStyle w:val="TOC5"/>
        <w:rPr>
          <w:rFonts w:asciiTheme="minorHAnsi" w:eastAsiaTheme="minorEastAsia" w:hAnsiTheme="minorHAnsi" w:cstheme="minorBidi"/>
          <w:sz w:val="22"/>
          <w:szCs w:val="22"/>
          <w:lang w:eastAsia="en-GB"/>
        </w:rPr>
      </w:pPr>
      <w:r>
        <w:rPr>
          <w:lang w:eastAsia="sv-SE"/>
        </w:rPr>
        <w:t>9.5.3.2.1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_Toc89784916 \h </w:instrText>
      </w:r>
      <w:r>
        <w:fldChar w:fldCharType="separate"/>
      </w:r>
      <w:r>
        <w:t>124</w:t>
      </w:r>
      <w:r>
        <w:fldChar w:fldCharType="end"/>
      </w:r>
    </w:p>
    <w:p w14:paraId="7E2BDD26" w14:textId="46140491" w:rsidR="00881E6D" w:rsidRDefault="00881E6D">
      <w:pPr>
        <w:pStyle w:val="TOC5"/>
        <w:rPr>
          <w:rFonts w:asciiTheme="minorHAnsi" w:eastAsiaTheme="minorEastAsia" w:hAnsiTheme="minorHAnsi" w:cstheme="minorBidi"/>
          <w:sz w:val="22"/>
          <w:szCs w:val="22"/>
          <w:lang w:eastAsia="en-GB"/>
        </w:rPr>
      </w:pPr>
      <w:r>
        <w:rPr>
          <w:lang w:eastAsia="sv-SE"/>
        </w:rPr>
        <w:t>9.5.3.2.2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_Toc89784917 \h </w:instrText>
      </w:r>
      <w:r>
        <w:fldChar w:fldCharType="separate"/>
      </w:r>
      <w:r>
        <w:t>124</w:t>
      </w:r>
      <w:r>
        <w:fldChar w:fldCharType="end"/>
      </w:r>
    </w:p>
    <w:p w14:paraId="73CFF562" w14:textId="2ADD47DA" w:rsidR="00881E6D" w:rsidRDefault="00881E6D">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_Toc89784918 \h </w:instrText>
      </w:r>
      <w:r>
        <w:fldChar w:fldCharType="separate"/>
      </w:r>
      <w:r>
        <w:t>125</w:t>
      </w:r>
      <w:r>
        <w:fldChar w:fldCharType="end"/>
      </w:r>
    </w:p>
    <w:p w14:paraId="0C05B71A" w14:textId="527F7099" w:rsidR="00881E6D" w:rsidRDefault="00881E6D">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_Toc89784919 \h </w:instrText>
      </w:r>
      <w:r>
        <w:fldChar w:fldCharType="separate"/>
      </w:r>
      <w:r>
        <w:t>126</w:t>
      </w:r>
      <w:r>
        <w:fldChar w:fldCharType="end"/>
      </w:r>
    </w:p>
    <w:p w14:paraId="524E15B8" w14:textId="456B1622" w:rsidR="00881E6D" w:rsidRDefault="00881E6D">
      <w:pPr>
        <w:pStyle w:val="TOC4"/>
        <w:rPr>
          <w:rFonts w:asciiTheme="minorHAnsi" w:eastAsiaTheme="minorEastAsia" w:hAnsiTheme="minorHAnsi" w:cstheme="minorBidi"/>
          <w:sz w:val="22"/>
          <w:szCs w:val="22"/>
          <w:lang w:eastAsia="en-GB"/>
        </w:rPr>
      </w:pPr>
      <w:r>
        <w:rPr>
          <w:lang w:eastAsia="sv-SE"/>
        </w:rPr>
        <w:t>9.5.</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_Toc89784920 \h </w:instrText>
      </w:r>
      <w:r>
        <w:fldChar w:fldCharType="separate"/>
      </w:r>
      <w:r>
        <w:t>126</w:t>
      </w:r>
      <w:r>
        <w:fldChar w:fldCharType="end"/>
      </w:r>
    </w:p>
    <w:p w14:paraId="18A4134E" w14:textId="26965185" w:rsidR="00881E6D" w:rsidRDefault="00881E6D">
      <w:pPr>
        <w:pStyle w:val="TOC4"/>
        <w:rPr>
          <w:rFonts w:asciiTheme="minorHAnsi" w:eastAsiaTheme="minorEastAsia" w:hAnsiTheme="minorHAnsi" w:cstheme="minorBidi"/>
          <w:sz w:val="22"/>
          <w:szCs w:val="22"/>
          <w:lang w:eastAsia="en-GB"/>
        </w:rPr>
      </w:pPr>
      <w:r>
        <w:rPr>
          <w:lang w:eastAsia="sv-SE"/>
        </w:rPr>
        <w:t>9.5.</w:t>
      </w:r>
      <w:r>
        <w:t>4</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_Toc89784921 \h </w:instrText>
      </w:r>
      <w:r>
        <w:fldChar w:fldCharType="separate"/>
      </w:r>
      <w:r>
        <w:t>126</w:t>
      </w:r>
      <w:r>
        <w:fldChar w:fldCharType="end"/>
      </w:r>
    </w:p>
    <w:p w14:paraId="69855A8B" w14:textId="2CE2BA3C" w:rsidR="00881E6D" w:rsidRDefault="00881E6D">
      <w:pPr>
        <w:pStyle w:val="TOC5"/>
        <w:rPr>
          <w:rFonts w:asciiTheme="minorHAnsi" w:eastAsiaTheme="minorEastAsia" w:hAnsiTheme="minorHAnsi" w:cstheme="minorBidi"/>
          <w:sz w:val="22"/>
          <w:szCs w:val="22"/>
          <w:lang w:eastAsia="en-GB"/>
        </w:rPr>
      </w:pPr>
      <w:r>
        <w:rPr>
          <w:lang w:eastAsia="sv-SE"/>
        </w:rPr>
        <w:t>9.5.</w:t>
      </w:r>
      <w:r>
        <w:t>4</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_Toc89784922 \h </w:instrText>
      </w:r>
      <w:r>
        <w:fldChar w:fldCharType="separate"/>
      </w:r>
      <w:r>
        <w:t>126</w:t>
      </w:r>
      <w:r>
        <w:fldChar w:fldCharType="end"/>
      </w:r>
    </w:p>
    <w:p w14:paraId="3BEF8414" w14:textId="6B22C382" w:rsidR="00881E6D" w:rsidRDefault="00881E6D">
      <w:pPr>
        <w:pStyle w:val="TOC5"/>
        <w:rPr>
          <w:rFonts w:asciiTheme="minorHAnsi" w:eastAsiaTheme="minorEastAsia" w:hAnsiTheme="minorHAnsi" w:cstheme="minorBidi"/>
          <w:sz w:val="22"/>
          <w:szCs w:val="22"/>
          <w:lang w:eastAsia="en-GB"/>
        </w:rPr>
      </w:pPr>
      <w:r>
        <w:rPr>
          <w:lang w:eastAsia="sv-SE"/>
        </w:rPr>
        <w:t>9.5.</w:t>
      </w:r>
      <w:r>
        <w:t>4</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_Toc89784923 \h </w:instrText>
      </w:r>
      <w:r>
        <w:fldChar w:fldCharType="separate"/>
      </w:r>
      <w:r>
        <w:t>126</w:t>
      </w:r>
      <w:r>
        <w:fldChar w:fldCharType="end"/>
      </w:r>
    </w:p>
    <w:p w14:paraId="6EAAB739" w14:textId="503F0769" w:rsidR="00881E6D" w:rsidRDefault="00881E6D">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_Toc89784924 \h </w:instrText>
      </w:r>
      <w:r>
        <w:fldChar w:fldCharType="separate"/>
      </w:r>
      <w:r>
        <w:t>126</w:t>
      </w:r>
      <w:r>
        <w:fldChar w:fldCharType="end"/>
      </w:r>
    </w:p>
    <w:p w14:paraId="2643FC3F" w14:textId="4DAE1F45" w:rsidR="00881E6D" w:rsidRDefault="00881E6D">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_Toc89784925 \h </w:instrText>
      </w:r>
      <w:r>
        <w:fldChar w:fldCharType="separate"/>
      </w:r>
      <w:r>
        <w:t>126</w:t>
      </w:r>
      <w:r>
        <w:fldChar w:fldCharType="end"/>
      </w:r>
    </w:p>
    <w:p w14:paraId="1930BE27" w14:textId="56787D8A" w:rsidR="00881E6D" w:rsidRDefault="00881E6D">
      <w:pPr>
        <w:pStyle w:val="TOC4"/>
        <w:rPr>
          <w:rFonts w:asciiTheme="minorHAnsi" w:eastAsiaTheme="minorEastAsia" w:hAnsiTheme="minorHAnsi" w:cstheme="minorBidi"/>
          <w:sz w:val="22"/>
          <w:szCs w:val="22"/>
          <w:lang w:eastAsia="en-GB"/>
        </w:rPr>
      </w:pPr>
      <w:r>
        <w:rPr>
          <w:lang w:eastAsia="sv-SE"/>
        </w:rPr>
        <w:t>9.5.5.1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_Toc89784926 \h </w:instrText>
      </w:r>
      <w:r>
        <w:fldChar w:fldCharType="separate"/>
      </w:r>
      <w:r>
        <w:t>126</w:t>
      </w:r>
      <w:r>
        <w:fldChar w:fldCharType="end"/>
      </w:r>
    </w:p>
    <w:p w14:paraId="7DFB99A8" w14:textId="231A2DD5" w:rsidR="00881E6D" w:rsidRDefault="00881E6D">
      <w:pPr>
        <w:pStyle w:val="TOC4"/>
        <w:rPr>
          <w:rFonts w:asciiTheme="minorHAnsi" w:eastAsiaTheme="minorEastAsia" w:hAnsiTheme="minorHAnsi" w:cstheme="minorBidi"/>
          <w:sz w:val="22"/>
          <w:szCs w:val="22"/>
          <w:lang w:eastAsia="en-GB"/>
        </w:rPr>
      </w:pPr>
      <w:r>
        <w:rPr>
          <w:lang w:eastAsia="sv-SE"/>
        </w:rPr>
        <w:t>9.5.5.2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_Toc89784927 \h </w:instrText>
      </w:r>
      <w:r>
        <w:fldChar w:fldCharType="separate"/>
      </w:r>
      <w:r>
        <w:t>126</w:t>
      </w:r>
      <w:r>
        <w:fldChar w:fldCharType="end"/>
      </w:r>
    </w:p>
    <w:p w14:paraId="3842CAC7" w14:textId="58427C0B" w:rsidR="00881E6D" w:rsidRDefault="00881E6D">
      <w:pPr>
        <w:pStyle w:val="TOC5"/>
        <w:rPr>
          <w:rFonts w:asciiTheme="minorHAnsi" w:eastAsiaTheme="minorEastAsia" w:hAnsiTheme="minorHAnsi" w:cstheme="minorBidi"/>
          <w:sz w:val="22"/>
          <w:szCs w:val="22"/>
          <w:lang w:eastAsia="en-GB"/>
        </w:rPr>
      </w:pPr>
      <w:r>
        <w:rPr>
          <w:lang w:eastAsia="sv-SE"/>
        </w:rPr>
        <w:t>9.5.5.2.1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_Toc89784928 \h </w:instrText>
      </w:r>
      <w:r>
        <w:fldChar w:fldCharType="separate"/>
      </w:r>
      <w:r>
        <w:t>126</w:t>
      </w:r>
      <w:r>
        <w:fldChar w:fldCharType="end"/>
      </w:r>
    </w:p>
    <w:p w14:paraId="7569FACC" w14:textId="7A1072F2" w:rsidR="00881E6D" w:rsidRDefault="00881E6D">
      <w:pPr>
        <w:pStyle w:val="TOC5"/>
        <w:rPr>
          <w:rFonts w:asciiTheme="minorHAnsi" w:eastAsiaTheme="minorEastAsia" w:hAnsiTheme="minorHAnsi" w:cstheme="minorBidi"/>
          <w:sz w:val="22"/>
          <w:szCs w:val="22"/>
          <w:lang w:eastAsia="en-GB"/>
        </w:rPr>
      </w:pPr>
      <w:r>
        <w:rPr>
          <w:lang w:eastAsia="sv-SE"/>
        </w:rPr>
        <w:t>9.5.5.2.2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_Toc89784929 \h </w:instrText>
      </w:r>
      <w:r>
        <w:fldChar w:fldCharType="separate"/>
      </w:r>
      <w:r>
        <w:t>127</w:t>
      </w:r>
      <w:r>
        <w:fldChar w:fldCharType="end"/>
      </w:r>
    </w:p>
    <w:p w14:paraId="7DC76163" w14:textId="2E48F47E" w:rsidR="00881E6D" w:rsidRDefault="00881E6D">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_Toc89784930 \h </w:instrText>
      </w:r>
      <w:r>
        <w:fldChar w:fldCharType="separate"/>
      </w:r>
      <w:r>
        <w:t>127</w:t>
      </w:r>
      <w:r>
        <w:fldChar w:fldCharType="end"/>
      </w:r>
    </w:p>
    <w:p w14:paraId="64F007C7" w14:textId="3662400B" w:rsidR="00881E6D" w:rsidRDefault="00881E6D">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_Toc89784931 \h </w:instrText>
      </w:r>
      <w:r>
        <w:fldChar w:fldCharType="separate"/>
      </w:r>
      <w:r>
        <w:t>127</w:t>
      </w:r>
      <w:r>
        <w:fldChar w:fldCharType="end"/>
      </w:r>
    </w:p>
    <w:p w14:paraId="67673E06" w14:textId="3FE63475" w:rsidR="00881E6D" w:rsidRDefault="00881E6D">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r>
      <w:r>
        <w:instrText xml:space="preserve"> PAGEREF _Toc89784932 \h </w:instrText>
      </w:r>
      <w:r>
        <w:fldChar w:fldCharType="separate"/>
      </w:r>
      <w:r>
        <w:t>129</w:t>
      </w:r>
      <w:r>
        <w:fldChar w:fldCharType="end"/>
      </w:r>
    </w:p>
    <w:p w14:paraId="7EC3591F" w14:textId="17A14F3D" w:rsidR="00881E6D" w:rsidRDefault="00881E6D">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r>
      <w:r>
        <w:instrText xml:space="preserve"> PAGEREF _Toc89784933 \h </w:instrText>
      </w:r>
      <w:r>
        <w:fldChar w:fldCharType="separate"/>
      </w:r>
      <w:r>
        <w:t>130</w:t>
      </w:r>
      <w:r>
        <w:fldChar w:fldCharType="end"/>
      </w:r>
    </w:p>
    <w:p w14:paraId="273EFE83" w14:textId="44E53CA8" w:rsidR="00881E6D" w:rsidRDefault="00881E6D">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_Toc89784934 \h </w:instrText>
      </w:r>
      <w:r>
        <w:fldChar w:fldCharType="separate"/>
      </w:r>
      <w:r>
        <w:t>130</w:t>
      </w:r>
      <w:r>
        <w:fldChar w:fldCharType="end"/>
      </w:r>
    </w:p>
    <w:p w14:paraId="36B6B1FF" w14:textId="283155E7" w:rsidR="00881E6D" w:rsidRDefault="00881E6D">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_Toc89784935 \h </w:instrText>
      </w:r>
      <w:r>
        <w:fldChar w:fldCharType="separate"/>
      </w:r>
      <w:r>
        <w:t>130</w:t>
      </w:r>
      <w:r>
        <w:fldChar w:fldCharType="end"/>
      </w:r>
    </w:p>
    <w:p w14:paraId="19D74547" w14:textId="498042D5" w:rsidR="00881E6D" w:rsidRDefault="00881E6D">
      <w:pPr>
        <w:pStyle w:val="TOC4"/>
        <w:rPr>
          <w:rFonts w:asciiTheme="minorHAnsi" w:eastAsiaTheme="minorEastAsia" w:hAnsiTheme="minorHAnsi" w:cstheme="minorBidi"/>
          <w:sz w:val="22"/>
          <w:szCs w:val="22"/>
          <w:lang w:eastAsia="en-GB"/>
        </w:rPr>
      </w:pPr>
      <w:r>
        <w:rPr>
          <w:lang w:eastAsia="sv-SE"/>
        </w:rPr>
        <w:t>9.6.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_Toc89784936 \h </w:instrText>
      </w:r>
      <w:r>
        <w:fldChar w:fldCharType="separate"/>
      </w:r>
      <w:r>
        <w:t>130</w:t>
      </w:r>
      <w:r>
        <w:fldChar w:fldCharType="end"/>
      </w:r>
    </w:p>
    <w:p w14:paraId="72896CC3" w14:textId="558C80CA" w:rsidR="00881E6D" w:rsidRDefault="00881E6D">
      <w:pPr>
        <w:pStyle w:val="TOC4"/>
        <w:rPr>
          <w:rFonts w:asciiTheme="minorHAnsi" w:eastAsiaTheme="minorEastAsia" w:hAnsiTheme="minorHAnsi" w:cstheme="minorBidi"/>
          <w:sz w:val="22"/>
          <w:szCs w:val="22"/>
          <w:lang w:eastAsia="en-GB"/>
        </w:rPr>
      </w:pPr>
      <w:r>
        <w:rPr>
          <w:lang w:eastAsia="sv-SE"/>
        </w:rPr>
        <w:t>9.6.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_Toc89784937 \h </w:instrText>
      </w:r>
      <w:r>
        <w:fldChar w:fldCharType="separate"/>
      </w:r>
      <w:r>
        <w:t>130</w:t>
      </w:r>
      <w:r>
        <w:fldChar w:fldCharType="end"/>
      </w:r>
    </w:p>
    <w:p w14:paraId="1D1E68FB" w14:textId="294C5547" w:rsidR="00881E6D" w:rsidRDefault="00881E6D">
      <w:pPr>
        <w:pStyle w:val="TOC5"/>
        <w:rPr>
          <w:rFonts w:asciiTheme="minorHAnsi" w:eastAsiaTheme="minorEastAsia" w:hAnsiTheme="minorHAnsi" w:cstheme="minorBidi"/>
          <w:sz w:val="22"/>
          <w:szCs w:val="22"/>
          <w:lang w:eastAsia="en-GB"/>
        </w:rPr>
      </w:pPr>
      <w:r>
        <w:rPr>
          <w:lang w:eastAsia="sv-SE"/>
        </w:rPr>
        <w:t>9.6.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_Toc89784938 \h </w:instrText>
      </w:r>
      <w:r>
        <w:fldChar w:fldCharType="separate"/>
      </w:r>
      <w:r>
        <w:t>130</w:t>
      </w:r>
      <w:r>
        <w:fldChar w:fldCharType="end"/>
      </w:r>
    </w:p>
    <w:p w14:paraId="32AE2DA4" w14:textId="0BF1353B" w:rsidR="00881E6D" w:rsidRDefault="00881E6D">
      <w:pPr>
        <w:pStyle w:val="TOC5"/>
        <w:rPr>
          <w:rFonts w:asciiTheme="minorHAnsi" w:eastAsiaTheme="minorEastAsia" w:hAnsiTheme="minorHAnsi" w:cstheme="minorBidi"/>
          <w:sz w:val="22"/>
          <w:szCs w:val="22"/>
          <w:lang w:eastAsia="en-GB"/>
        </w:rPr>
      </w:pPr>
      <w:r>
        <w:rPr>
          <w:lang w:eastAsia="sv-SE"/>
        </w:rPr>
        <w:t>9.6.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_Toc89784939 \h </w:instrText>
      </w:r>
      <w:r>
        <w:fldChar w:fldCharType="separate"/>
      </w:r>
      <w:r>
        <w:t>130</w:t>
      </w:r>
      <w:r>
        <w:fldChar w:fldCharType="end"/>
      </w:r>
    </w:p>
    <w:p w14:paraId="5F19B8DB" w14:textId="4961548C" w:rsidR="00881E6D" w:rsidRDefault="00881E6D">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r>
      <w:r>
        <w:instrText xml:space="preserve"> PAGEREF _Toc89784940 \h </w:instrText>
      </w:r>
      <w:r>
        <w:fldChar w:fldCharType="separate"/>
      </w:r>
      <w:r>
        <w:t>131</w:t>
      </w:r>
      <w:r>
        <w:fldChar w:fldCharType="end"/>
      </w:r>
    </w:p>
    <w:p w14:paraId="78D57FF3" w14:textId="72504F0C" w:rsidR="00881E6D" w:rsidRDefault="00881E6D">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_Toc89784941 \h </w:instrText>
      </w:r>
      <w:r>
        <w:fldChar w:fldCharType="separate"/>
      </w:r>
      <w:r>
        <w:t>131</w:t>
      </w:r>
      <w:r>
        <w:fldChar w:fldCharType="end"/>
      </w:r>
    </w:p>
    <w:p w14:paraId="319A77AD" w14:textId="57F92903" w:rsidR="00881E6D" w:rsidRDefault="00881E6D">
      <w:pPr>
        <w:pStyle w:val="TOC4"/>
        <w:rPr>
          <w:rFonts w:asciiTheme="minorHAnsi" w:eastAsiaTheme="minorEastAsia" w:hAnsiTheme="minorHAnsi" w:cstheme="minorBidi"/>
          <w:sz w:val="22"/>
          <w:szCs w:val="22"/>
          <w:lang w:eastAsia="en-GB"/>
        </w:rPr>
      </w:pPr>
      <w:r>
        <w:rPr>
          <w:lang w:eastAsia="sv-SE"/>
        </w:rPr>
        <w:t>9.6.3.1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_Toc89784942 \h </w:instrText>
      </w:r>
      <w:r>
        <w:fldChar w:fldCharType="separate"/>
      </w:r>
      <w:r>
        <w:t>131</w:t>
      </w:r>
      <w:r>
        <w:fldChar w:fldCharType="end"/>
      </w:r>
    </w:p>
    <w:p w14:paraId="0DEDFEFE" w14:textId="7799D617" w:rsidR="00881E6D" w:rsidRDefault="00881E6D">
      <w:pPr>
        <w:pStyle w:val="TOC4"/>
        <w:rPr>
          <w:rFonts w:asciiTheme="minorHAnsi" w:eastAsiaTheme="minorEastAsia" w:hAnsiTheme="minorHAnsi" w:cstheme="minorBidi"/>
          <w:sz w:val="22"/>
          <w:szCs w:val="22"/>
          <w:lang w:eastAsia="en-GB"/>
        </w:rPr>
      </w:pPr>
      <w:r>
        <w:rPr>
          <w:lang w:eastAsia="sv-SE"/>
        </w:rPr>
        <w:t>9.6.3.2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_Toc89784943 \h </w:instrText>
      </w:r>
      <w:r>
        <w:fldChar w:fldCharType="separate"/>
      </w:r>
      <w:r>
        <w:t>131</w:t>
      </w:r>
      <w:r>
        <w:fldChar w:fldCharType="end"/>
      </w:r>
    </w:p>
    <w:p w14:paraId="7E5C1343" w14:textId="53422F92" w:rsidR="00881E6D" w:rsidRDefault="00881E6D">
      <w:pPr>
        <w:pStyle w:val="TOC5"/>
        <w:rPr>
          <w:rFonts w:asciiTheme="minorHAnsi" w:eastAsiaTheme="minorEastAsia" w:hAnsiTheme="minorHAnsi" w:cstheme="minorBidi"/>
          <w:sz w:val="22"/>
          <w:szCs w:val="22"/>
          <w:lang w:eastAsia="en-GB"/>
        </w:rPr>
      </w:pPr>
      <w:r>
        <w:rPr>
          <w:lang w:eastAsia="sv-SE"/>
        </w:rPr>
        <w:t>9.6.3.2.1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_Toc89784944 \h </w:instrText>
      </w:r>
      <w:r>
        <w:fldChar w:fldCharType="separate"/>
      </w:r>
      <w:r>
        <w:t>131</w:t>
      </w:r>
      <w:r>
        <w:fldChar w:fldCharType="end"/>
      </w:r>
    </w:p>
    <w:p w14:paraId="2D5BEC00" w14:textId="1F64D8E0" w:rsidR="00881E6D" w:rsidRDefault="00881E6D">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_Toc89784945 \h </w:instrText>
      </w:r>
      <w:r>
        <w:fldChar w:fldCharType="separate"/>
      </w:r>
      <w:r>
        <w:t>131</w:t>
      </w:r>
      <w:r>
        <w:fldChar w:fldCharType="end"/>
      </w:r>
    </w:p>
    <w:p w14:paraId="3A797CD0" w14:textId="7598E7CB" w:rsidR="00881E6D" w:rsidRDefault="00881E6D">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_Toc89784946 \h </w:instrText>
      </w:r>
      <w:r>
        <w:fldChar w:fldCharType="separate"/>
      </w:r>
      <w:r>
        <w:t>131</w:t>
      </w:r>
      <w:r>
        <w:fldChar w:fldCharType="end"/>
      </w:r>
    </w:p>
    <w:p w14:paraId="61B615F8" w14:textId="2308E3CC" w:rsidR="00881E6D" w:rsidRDefault="00881E6D">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_Toc89784947 \h </w:instrText>
      </w:r>
      <w:r>
        <w:fldChar w:fldCharType="separate"/>
      </w:r>
      <w:r>
        <w:t>131</w:t>
      </w:r>
      <w:r>
        <w:fldChar w:fldCharType="end"/>
      </w:r>
    </w:p>
    <w:p w14:paraId="2175C634" w14:textId="60218B19" w:rsidR="00881E6D" w:rsidRDefault="00881E6D">
      <w:pPr>
        <w:pStyle w:val="TOC4"/>
        <w:rPr>
          <w:rFonts w:asciiTheme="minorHAnsi" w:eastAsiaTheme="minorEastAsia" w:hAnsiTheme="minorHAnsi" w:cstheme="minorBidi"/>
          <w:sz w:val="22"/>
          <w:szCs w:val="22"/>
          <w:lang w:eastAsia="en-GB"/>
        </w:rPr>
      </w:pPr>
      <w:r>
        <w:rPr>
          <w:lang w:eastAsia="sv-SE"/>
        </w:rPr>
        <w:t>9.6.4.1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_Toc89784948 \h </w:instrText>
      </w:r>
      <w:r>
        <w:fldChar w:fldCharType="separate"/>
      </w:r>
      <w:r>
        <w:t>131</w:t>
      </w:r>
      <w:r>
        <w:fldChar w:fldCharType="end"/>
      </w:r>
    </w:p>
    <w:p w14:paraId="3E417D13" w14:textId="38930453" w:rsidR="00881E6D" w:rsidRDefault="00881E6D">
      <w:pPr>
        <w:pStyle w:val="TOC4"/>
        <w:rPr>
          <w:rFonts w:asciiTheme="minorHAnsi" w:eastAsiaTheme="minorEastAsia" w:hAnsiTheme="minorHAnsi" w:cstheme="minorBidi"/>
          <w:sz w:val="22"/>
          <w:szCs w:val="22"/>
          <w:lang w:eastAsia="en-GB"/>
        </w:rPr>
      </w:pPr>
      <w:r>
        <w:rPr>
          <w:lang w:eastAsia="sv-SE"/>
        </w:rPr>
        <w:t>9.6.4.2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_Toc89784949 \h </w:instrText>
      </w:r>
      <w:r>
        <w:fldChar w:fldCharType="separate"/>
      </w:r>
      <w:r>
        <w:t>132</w:t>
      </w:r>
      <w:r>
        <w:fldChar w:fldCharType="end"/>
      </w:r>
    </w:p>
    <w:p w14:paraId="716826FA" w14:textId="2D930672" w:rsidR="00881E6D" w:rsidRDefault="00881E6D">
      <w:pPr>
        <w:pStyle w:val="TOC5"/>
        <w:rPr>
          <w:rFonts w:asciiTheme="minorHAnsi" w:eastAsiaTheme="minorEastAsia" w:hAnsiTheme="minorHAnsi" w:cstheme="minorBidi"/>
          <w:sz w:val="22"/>
          <w:szCs w:val="22"/>
          <w:lang w:eastAsia="en-GB"/>
        </w:rPr>
      </w:pPr>
      <w:r>
        <w:rPr>
          <w:lang w:eastAsia="sv-SE"/>
        </w:rPr>
        <w:t>9.6.4.2.1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_Toc89784950 \h </w:instrText>
      </w:r>
      <w:r>
        <w:fldChar w:fldCharType="separate"/>
      </w:r>
      <w:r>
        <w:t>132</w:t>
      </w:r>
      <w:r>
        <w:fldChar w:fldCharType="end"/>
      </w:r>
    </w:p>
    <w:p w14:paraId="43AC464C" w14:textId="003D1827" w:rsidR="00881E6D" w:rsidRDefault="00881E6D">
      <w:pPr>
        <w:pStyle w:val="TOC5"/>
        <w:rPr>
          <w:rFonts w:asciiTheme="minorHAnsi" w:eastAsiaTheme="minorEastAsia" w:hAnsiTheme="minorHAnsi" w:cstheme="minorBidi"/>
          <w:sz w:val="22"/>
          <w:szCs w:val="22"/>
          <w:lang w:eastAsia="en-GB"/>
        </w:rPr>
      </w:pPr>
      <w:r>
        <w:rPr>
          <w:lang w:eastAsia="sv-SE"/>
        </w:rPr>
        <w:t>9.6.4.2.2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_Toc89784951 \h </w:instrText>
      </w:r>
      <w:r>
        <w:fldChar w:fldCharType="separate"/>
      </w:r>
      <w:r>
        <w:t>132</w:t>
      </w:r>
      <w:r>
        <w:fldChar w:fldCharType="end"/>
      </w:r>
    </w:p>
    <w:p w14:paraId="4311A6A7" w14:textId="1C346273" w:rsidR="00881E6D" w:rsidRDefault="00881E6D">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_Toc89784952 \h </w:instrText>
      </w:r>
      <w:r>
        <w:fldChar w:fldCharType="separate"/>
      </w:r>
      <w:r>
        <w:t>132</w:t>
      </w:r>
      <w:r>
        <w:fldChar w:fldCharType="end"/>
      </w:r>
    </w:p>
    <w:p w14:paraId="173334BB" w14:textId="04CE8813" w:rsidR="00881E6D" w:rsidRDefault="00881E6D">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_Toc89784953 \h </w:instrText>
      </w:r>
      <w:r>
        <w:fldChar w:fldCharType="separate"/>
      </w:r>
      <w:r>
        <w:t>132</w:t>
      </w:r>
      <w:r>
        <w:fldChar w:fldCharType="end"/>
      </w:r>
    </w:p>
    <w:p w14:paraId="227A982B" w14:textId="41A547C3" w:rsidR="00881E6D" w:rsidRDefault="00881E6D">
      <w:pPr>
        <w:pStyle w:val="TOC4"/>
        <w:rPr>
          <w:rFonts w:asciiTheme="minorHAnsi" w:eastAsiaTheme="minorEastAsia" w:hAnsiTheme="minorHAnsi" w:cstheme="minorBidi"/>
          <w:sz w:val="22"/>
          <w:szCs w:val="22"/>
          <w:lang w:eastAsia="en-GB"/>
        </w:rPr>
      </w:pPr>
      <w:r>
        <w:rPr>
          <w:lang w:eastAsia="sv-SE"/>
        </w:rPr>
        <w:t>9.6.5.1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_Toc89784954 \h </w:instrText>
      </w:r>
      <w:r>
        <w:fldChar w:fldCharType="separate"/>
      </w:r>
      <w:r>
        <w:t>132</w:t>
      </w:r>
      <w:r>
        <w:fldChar w:fldCharType="end"/>
      </w:r>
    </w:p>
    <w:p w14:paraId="542C5FDE" w14:textId="1D7A1E96" w:rsidR="00881E6D" w:rsidRDefault="00881E6D">
      <w:pPr>
        <w:pStyle w:val="TOC4"/>
        <w:rPr>
          <w:rFonts w:asciiTheme="minorHAnsi" w:eastAsiaTheme="minorEastAsia" w:hAnsiTheme="minorHAnsi" w:cstheme="minorBidi"/>
          <w:sz w:val="22"/>
          <w:szCs w:val="22"/>
          <w:lang w:eastAsia="en-GB"/>
        </w:rPr>
      </w:pPr>
      <w:r>
        <w:rPr>
          <w:lang w:eastAsia="sv-SE"/>
        </w:rPr>
        <w:t>9.6.5.2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_Toc89784955 \h </w:instrText>
      </w:r>
      <w:r>
        <w:fldChar w:fldCharType="separate"/>
      </w:r>
      <w:r>
        <w:t>132</w:t>
      </w:r>
      <w:r>
        <w:fldChar w:fldCharType="end"/>
      </w:r>
    </w:p>
    <w:p w14:paraId="4566B4F8" w14:textId="6A77A2F6" w:rsidR="00881E6D" w:rsidRDefault="00881E6D">
      <w:pPr>
        <w:pStyle w:val="TOC5"/>
        <w:rPr>
          <w:rFonts w:asciiTheme="minorHAnsi" w:eastAsiaTheme="minorEastAsia" w:hAnsiTheme="minorHAnsi" w:cstheme="minorBidi"/>
          <w:sz w:val="22"/>
          <w:szCs w:val="22"/>
          <w:lang w:eastAsia="en-GB"/>
        </w:rPr>
      </w:pPr>
      <w:r>
        <w:rPr>
          <w:lang w:eastAsia="sv-SE"/>
        </w:rPr>
        <w:t>9.6.5.2.1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_Toc89784956 \h </w:instrText>
      </w:r>
      <w:r>
        <w:fldChar w:fldCharType="separate"/>
      </w:r>
      <w:r>
        <w:t>132</w:t>
      </w:r>
      <w:r>
        <w:fldChar w:fldCharType="end"/>
      </w:r>
    </w:p>
    <w:p w14:paraId="10396876" w14:textId="4B7564C4" w:rsidR="00881E6D" w:rsidRDefault="00881E6D">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_Toc89784957 \h </w:instrText>
      </w:r>
      <w:r>
        <w:fldChar w:fldCharType="separate"/>
      </w:r>
      <w:r>
        <w:t>132</w:t>
      </w:r>
      <w:r>
        <w:fldChar w:fldCharType="end"/>
      </w:r>
    </w:p>
    <w:p w14:paraId="05692C98" w14:textId="5D1279CB" w:rsidR="00881E6D" w:rsidRDefault="00881E6D">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_Toc89784958 \h </w:instrText>
      </w:r>
      <w:r>
        <w:fldChar w:fldCharType="separate"/>
      </w:r>
      <w:r>
        <w:t>133</w:t>
      </w:r>
      <w:r>
        <w:fldChar w:fldCharType="end"/>
      </w:r>
    </w:p>
    <w:p w14:paraId="2EE07FC3" w14:textId="671C7F01" w:rsidR="00881E6D" w:rsidRDefault="00881E6D">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_Toc89784959 \h </w:instrText>
      </w:r>
      <w:r>
        <w:fldChar w:fldCharType="separate"/>
      </w:r>
      <w:r>
        <w:t>133</w:t>
      </w:r>
      <w:r>
        <w:fldChar w:fldCharType="end"/>
      </w:r>
    </w:p>
    <w:p w14:paraId="75922CAF" w14:textId="61954577" w:rsidR="00881E6D" w:rsidRDefault="00881E6D">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r>
      <w:r>
        <w:instrText xml:space="preserve"> PAGEREF _Toc89784960 \h </w:instrText>
      </w:r>
      <w:r>
        <w:fldChar w:fldCharType="separate"/>
      </w:r>
      <w:r>
        <w:t>133</w:t>
      </w:r>
      <w:r>
        <w:fldChar w:fldCharType="end"/>
      </w:r>
    </w:p>
    <w:p w14:paraId="03C93568" w14:textId="2C6CA3BB" w:rsidR="00881E6D" w:rsidRDefault="00881E6D">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r>
      <w:r>
        <w:instrText xml:space="preserve"> PAGEREF _Toc89784961 \h </w:instrText>
      </w:r>
      <w:r>
        <w:fldChar w:fldCharType="separate"/>
      </w:r>
      <w:r>
        <w:t>134</w:t>
      </w:r>
      <w:r>
        <w:fldChar w:fldCharType="end"/>
      </w:r>
    </w:p>
    <w:p w14:paraId="591285C3" w14:textId="5D8D90CA" w:rsidR="00881E6D" w:rsidRDefault="00881E6D">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_Toc89784962 \h </w:instrText>
      </w:r>
      <w:r>
        <w:fldChar w:fldCharType="separate"/>
      </w:r>
      <w:r>
        <w:t>134</w:t>
      </w:r>
      <w:r>
        <w:fldChar w:fldCharType="end"/>
      </w:r>
    </w:p>
    <w:p w14:paraId="36A25F69" w14:textId="0B5BBEEE" w:rsidR="00881E6D" w:rsidRDefault="00881E6D">
      <w:pPr>
        <w:pStyle w:val="TOC3"/>
        <w:rPr>
          <w:rFonts w:asciiTheme="minorHAnsi" w:eastAsiaTheme="minorEastAsia" w:hAnsiTheme="minorHAnsi" w:cstheme="minorBidi"/>
          <w:sz w:val="22"/>
          <w:szCs w:val="22"/>
          <w:lang w:eastAsia="en-GB"/>
        </w:rPr>
      </w:pPr>
      <w:r>
        <w:lastRenderedPageBreak/>
        <w:t>9.7.2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_Toc89784963 \h </w:instrText>
      </w:r>
      <w:r>
        <w:fldChar w:fldCharType="separate"/>
      </w:r>
      <w:r>
        <w:t>134</w:t>
      </w:r>
      <w:r>
        <w:fldChar w:fldCharType="end"/>
      </w:r>
    </w:p>
    <w:p w14:paraId="0E330342" w14:textId="01F405C1" w:rsidR="00881E6D" w:rsidRDefault="00881E6D">
      <w:pPr>
        <w:pStyle w:val="TOC4"/>
        <w:rPr>
          <w:rFonts w:asciiTheme="minorHAnsi" w:eastAsiaTheme="minorEastAsia" w:hAnsiTheme="minorHAnsi" w:cstheme="minorBidi"/>
          <w:sz w:val="22"/>
          <w:szCs w:val="22"/>
          <w:lang w:eastAsia="en-GB"/>
        </w:rPr>
      </w:pPr>
      <w:r>
        <w:rPr>
          <w:lang w:eastAsia="sv-SE"/>
        </w:rPr>
        <w:t>9.7.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_Toc89784964 \h </w:instrText>
      </w:r>
      <w:r>
        <w:fldChar w:fldCharType="separate"/>
      </w:r>
      <w:r>
        <w:t>134</w:t>
      </w:r>
      <w:r>
        <w:fldChar w:fldCharType="end"/>
      </w:r>
    </w:p>
    <w:p w14:paraId="5610B2B9" w14:textId="2B8C7F93" w:rsidR="00881E6D" w:rsidRDefault="00881E6D">
      <w:pPr>
        <w:pStyle w:val="TOC4"/>
        <w:rPr>
          <w:rFonts w:asciiTheme="minorHAnsi" w:eastAsiaTheme="minorEastAsia" w:hAnsiTheme="minorHAnsi" w:cstheme="minorBidi"/>
          <w:sz w:val="22"/>
          <w:szCs w:val="22"/>
          <w:lang w:eastAsia="en-GB"/>
        </w:rPr>
      </w:pPr>
      <w:r>
        <w:rPr>
          <w:lang w:eastAsia="sv-SE"/>
        </w:rPr>
        <w:t>9.7.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_Toc89784965 \h </w:instrText>
      </w:r>
      <w:r>
        <w:fldChar w:fldCharType="separate"/>
      </w:r>
      <w:r>
        <w:t>134</w:t>
      </w:r>
      <w:r>
        <w:fldChar w:fldCharType="end"/>
      </w:r>
    </w:p>
    <w:p w14:paraId="59A54271" w14:textId="256D6BA8" w:rsidR="00881E6D" w:rsidRDefault="00881E6D">
      <w:pPr>
        <w:pStyle w:val="TOC5"/>
        <w:rPr>
          <w:rFonts w:asciiTheme="minorHAnsi" w:eastAsiaTheme="minorEastAsia" w:hAnsiTheme="minorHAnsi" w:cstheme="minorBidi"/>
          <w:sz w:val="22"/>
          <w:szCs w:val="22"/>
          <w:lang w:eastAsia="en-GB"/>
        </w:rPr>
      </w:pPr>
      <w:r>
        <w:rPr>
          <w:lang w:eastAsia="sv-SE"/>
        </w:rPr>
        <w:t>9.7.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_Toc89784966 \h </w:instrText>
      </w:r>
      <w:r>
        <w:fldChar w:fldCharType="separate"/>
      </w:r>
      <w:r>
        <w:t>134</w:t>
      </w:r>
      <w:r>
        <w:fldChar w:fldCharType="end"/>
      </w:r>
    </w:p>
    <w:p w14:paraId="33F2BDB9" w14:textId="33019BBD" w:rsidR="00881E6D" w:rsidRDefault="00881E6D">
      <w:pPr>
        <w:pStyle w:val="TOC5"/>
        <w:rPr>
          <w:rFonts w:asciiTheme="minorHAnsi" w:eastAsiaTheme="minorEastAsia" w:hAnsiTheme="minorHAnsi" w:cstheme="minorBidi"/>
          <w:sz w:val="22"/>
          <w:szCs w:val="22"/>
          <w:lang w:eastAsia="en-GB"/>
        </w:rPr>
      </w:pPr>
      <w:r>
        <w:rPr>
          <w:lang w:eastAsia="sv-SE"/>
        </w:rPr>
        <w:t>9.7.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_Toc89784967 \h </w:instrText>
      </w:r>
      <w:r>
        <w:fldChar w:fldCharType="separate"/>
      </w:r>
      <w:r>
        <w:t>134</w:t>
      </w:r>
      <w:r>
        <w:fldChar w:fldCharType="end"/>
      </w:r>
    </w:p>
    <w:p w14:paraId="02651F6D" w14:textId="07572639" w:rsidR="00881E6D" w:rsidRDefault="00881E6D">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_Toc89784968 \h </w:instrText>
      </w:r>
      <w:r>
        <w:fldChar w:fldCharType="separate"/>
      </w:r>
      <w:r>
        <w:t>135</w:t>
      </w:r>
      <w:r>
        <w:fldChar w:fldCharType="end"/>
      </w:r>
    </w:p>
    <w:p w14:paraId="7C735B6E" w14:textId="66117D05" w:rsidR="00881E6D" w:rsidRDefault="00881E6D">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_Toc89784969 \h </w:instrText>
      </w:r>
      <w:r>
        <w:fldChar w:fldCharType="separate"/>
      </w:r>
      <w:r>
        <w:t>136</w:t>
      </w:r>
      <w:r>
        <w:fldChar w:fldCharType="end"/>
      </w:r>
    </w:p>
    <w:p w14:paraId="70878C10" w14:textId="54487AFE" w:rsidR="00881E6D" w:rsidRDefault="00881E6D">
      <w:pPr>
        <w:pStyle w:val="TOC4"/>
        <w:rPr>
          <w:rFonts w:asciiTheme="minorHAnsi" w:eastAsiaTheme="minorEastAsia" w:hAnsiTheme="minorHAnsi" w:cstheme="minorBidi"/>
          <w:sz w:val="22"/>
          <w:szCs w:val="22"/>
          <w:lang w:eastAsia="en-GB"/>
        </w:rPr>
      </w:pPr>
      <w:r>
        <w:rPr>
          <w:lang w:eastAsia="sv-SE"/>
        </w:rPr>
        <w:t>9.7.3.1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_Toc89784970 \h </w:instrText>
      </w:r>
      <w:r>
        <w:fldChar w:fldCharType="separate"/>
      </w:r>
      <w:r>
        <w:t>136</w:t>
      </w:r>
      <w:r>
        <w:fldChar w:fldCharType="end"/>
      </w:r>
    </w:p>
    <w:p w14:paraId="1B153162" w14:textId="7FAE8C9F" w:rsidR="00881E6D" w:rsidRDefault="00881E6D">
      <w:pPr>
        <w:pStyle w:val="TOC4"/>
        <w:rPr>
          <w:rFonts w:asciiTheme="minorHAnsi" w:eastAsiaTheme="minorEastAsia" w:hAnsiTheme="minorHAnsi" w:cstheme="minorBidi"/>
          <w:sz w:val="22"/>
          <w:szCs w:val="22"/>
          <w:lang w:eastAsia="en-GB"/>
        </w:rPr>
      </w:pPr>
      <w:r>
        <w:rPr>
          <w:lang w:eastAsia="sv-SE"/>
        </w:rPr>
        <w:t>9.7.3.2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_Toc89784971 \h </w:instrText>
      </w:r>
      <w:r>
        <w:fldChar w:fldCharType="separate"/>
      </w:r>
      <w:r>
        <w:t>136</w:t>
      </w:r>
      <w:r>
        <w:fldChar w:fldCharType="end"/>
      </w:r>
    </w:p>
    <w:p w14:paraId="171441EA" w14:textId="6E8F4F59" w:rsidR="00881E6D" w:rsidRDefault="00881E6D">
      <w:pPr>
        <w:pStyle w:val="TOC5"/>
        <w:rPr>
          <w:rFonts w:asciiTheme="minorHAnsi" w:eastAsiaTheme="minorEastAsia" w:hAnsiTheme="minorHAnsi" w:cstheme="minorBidi"/>
          <w:sz w:val="22"/>
          <w:szCs w:val="22"/>
          <w:lang w:eastAsia="en-GB"/>
        </w:rPr>
      </w:pPr>
      <w:r>
        <w:rPr>
          <w:lang w:eastAsia="sv-SE"/>
        </w:rPr>
        <w:t>9.7.3.2.1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_Toc89784972 \h </w:instrText>
      </w:r>
      <w:r>
        <w:fldChar w:fldCharType="separate"/>
      </w:r>
      <w:r>
        <w:t>136</w:t>
      </w:r>
      <w:r>
        <w:fldChar w:fldCharType="end"/>
      </w:r>
    </w:p>
    <w:p w14:paraId="7F316228" w14:textId="3905BBB4" w:rsidR="00881E6D" w:rsidRDefault="00881E6D">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_Toc89784973 \h </w:instrText>
      </w:r>
      <w:r>
        <w:fldChar w:fldCharType="separate"/>
      </w:r>
      <w:r>
        <w:t>136</w:t>
      </w:r>
      <w:r>
        <w:fldChar w:fldCharType="end"/>
      </w:r>
    </w:p>
    <w:p w14:paraId="248F828F" w14:textId="6FB83CCA" w:rsidR="00881E6D" w:rsidRDefault="00881E6D">
      <w:pPr>
        <w:pStyle w:val="TOC4"/>
        <w:rPr>
          <w:rFonts w:asciiTheme="minorHAnsi" w:eastAsiaTheme="minorEastAsia" w:hAnsiTheme="minorHAnsi" w:cstheme="minorBidi"/>
          <w:sz w:val="22"/>
          <w:szCs w:val="22"/>
          <w:lang w:eastAsia="en-GB"/>
        </w:rPr>
      </w:pPr>
      <w:r>
        <w:rPr>
          <w:lang w:eastAsia="sv-SE"/>
        </w:rPr>
        <w:t>9.7.3.3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_Toc89784974 \h </w:instrText>
      </w:r>
      <w:r>
        <w:fldChar w:fldCharType="separate"/>
      </w:r>
      <w:r>
        <w:t>136</w:t>
      </w:r>
      <w:r>
        <w:fldChar w:fldCharType="end"/>
      </w:r>
    </w:p>
    <w:p w14:paraId="30905C53" w14:textId="4D31DF4C" w:rsidR="00881E6D" w:rsidRDefault="00881E6D">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_Toc89784975 \h </w:instrText>
      </w:r>
      <w:r>
        <w:fldChar w:fldCharType="separate"/>
      </w:r>
      <w:r>
        <w:t>137</w:t>
      </w:r>
      <w:r>
        <w:fldChar w:fldCharType="end"/>
      </w:r>
    </w:p>
    <w:p w14:paraId="2D32B4B8" w14:textId="46ABAEC2" w:rsidR="00881E6D" w:rsidRDefault="00881E6D">
      <w:pPr>
        <w:pStyle w:val="TOC4"/>
        <w:rPr>
          <w:rFonts w:asciiTheme="minorHAnsi" w:eastAsiaTheme="minorEastAsia" w:hAnsiTheme="minorHAnsi" w:cstheme="minorBidi"/>
          <w:sz w:val="22"/>
          <w:szCs w:val="22"/>
          <w:lang w:eastAsia="en-GB"/>
        </w:rPr>
      </w:pPr>
      <w:r>
        <w:rPr>
          <w:lang w:eastAsia="sv-SE"/>
        </w:rPr>
        <w:t>9.7.4.1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_Toc89784976 \h </w:instrText>
      </w:r>
      <w:r>
        <w:fldChar w:fldCharType="separate"/>
      </w:r>
      <w:r>
        <w:t>137</w:t>
      </w:r>
      <w:r>
        <w:fldChar w:fldCharType="end"/>
      </w:r>
    </w:p>
    <w:p w14:paraId="0D4BC526" w14:textId="405F1966" w:rsidR="00881E6D" w:rsidRDefault="00881E6D">
      <w:pPr>
        <w:pStyle w:val="TOC4"/>
        <w:rPr>
          <w:rFonts w:asciiTheme="minorHAnsi" w:eastAsiaTheme="minorEastAsia" w:hAnsiTheme="minorHAnsi" w:cstheme="minorBidi"/>
          <w:sz w:val="22"/>
          <w:szCs w:val="22"/>
          <w:lang w:eastAsia="en-GB"/>
        </w:rPr>
      </w:pPr>
      <w:r>
        <w:rPr>
          <w:lang w:eastAsia="sv-SE"/>
        </w:rPr>
        <w:t>9.7.4.2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_Toc89784977 \h </w:instrText>
      </w:r>
      <w:r>
        <w:fldChar w:fldCharType="separate"/>
      </w:r>
      <w:r>
        <w:t>137</w:t>
      </w:r>
      <w:r>
        <w:fldChar w:fldCharType="end"/>
      </w:r>
    </w:p>
    <w:p w14:paraId="2ED6EF2A" w14:textId="59A1A13D" w:rsidR="00881E6D" w:rsidRDefault="00881E6D">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_Toc89784978 \h </w:instrText>
      </w:r>
      <w:r>
        <w:fldChar w:fldCharType="separate"/>
      </w:r>
      <w:r>
        <w:t>137</w:t>
      </w:r>
      <w:r>
        <w:fldChar w:fldCharType="end"/>
      </w:r>
    </w:p>
    <w:p w14:paraId="06A1E61E" w14:textId="4271A5A6" w:rsidR="00881E6D" w:rsidRDefault="00881E6D">
      <w:pPr>
        <w:pStyle w:val="TOC5"/>
        <w:rPr>
          <w:rFonts w:asciiTheme="minorHAnsi" w:eastAsiaTheme="minorEastAsia" w:hAnsiTheme="minorHAnsi" w:cstheme="minorBidi"/>
          <w:sz w:val="22"/>
          <w:szCs w:val="22"/>
          <w:lang w:eastAsia="en-GB"/>
        </w:rPr>
      </w:pPr>
      <w:r>
        <w:rPr>
          <w:lang w:eastAsia="sv-SE"/>
        </w:rPr>
        <w:t>9.7.4.2.2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_Toc89784979 \h </w:instrText>
      </w:r>
      <w:r>
        <w:fldChar w:fldCharType="separate"/>
      </w:r>
      <w:r>
        <w:t>137</w:t>
      </w:r>
      <w:r>
        <w:fldChar w:fldCharType="end"/>
      </w:r>
    </w:p>
    <w:p w14:paraId="0C05C7CC" w14:textId="45BF2DB2" w:rsidR="00881E6D" w:rsidRDefault="00881E6D">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_Toc89784980 \h </w:instrText>
      </w:r>
      <w:r>
        <w:fldChar w:fldCharType="separate"/>
      </w:r>
      <w:r>
        <w:t>138</w:t>
      </w:r>
      <w:r>
        <w:fldChar w:fldCharType="end"/>
      </w:r>
    </w:p>
    <w:p w14:paraId="54CE87BE" w14:textId="54D53006" w:rsidR="00881E6D" w:rsidRDefault="00881E6D">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_Toc89784981 \h </w:instrText>
      </w:r>
      <w:r>
        <w:fldChar w:fldCharType="separate"/>
      </w:r>
      <w:r>
        <w:t>138</w:t>
      </w:r>
      <w:r>
        <w:fldChar w:fldCharType="end"/>
      </w:r>
    </w:p>
    <w:p w14:paraId="123A6B6D" w14:textId="1DFA9E0C" w:rsidR="00881E6D" w:rsidRDefault="00881E6D">
      <w:pPr>
        <w:pStyle w:val="TOC4"/>
        <w:rPr>
          <w:rFonts w:asciiTheme="minorHAnsi" w:eastAsiaTheme="minorEastAsia" w:hAnsiTheme="minorHAnsi" w:cstheme="minorBidi"/>
          <w:sz w:val="22"/>
          <w:szCs w:val="22"/>
          <w:lang w:eastAsia="en-GB"/>
        </w:rPr>
      </w:pPr>
      <w:r>
        <w:rPr>
          <w:lang w:eastAsia="sv-SE"/>
        </w:rPr>
        <w:t>9.7.5.1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_Toc89784982 \h </w:instrText>
      </w:r>
      <w:r>
        <w:fldChar w:fldCharType="separate"/>
      </w:r>
      <w:r>
        <w:t>138</w:t>
      </w:r>
      <w:r>
        <w:fldChar w:fldCharType="end"/>
      </w:r>
    </w:p>
    <w:p w14:paraId="6638018C" w14:textId="0D94D01E" w:rsidR="00881E6D" w:rsidRDefault="00881E6D">
      <w:pPr>
        <w:pStyle w:val="TOC4"/>
        <w:rPr>
          <w:rFonts w:asciiTheme="minorHAnsi" w:eastAsiaTheme="minorEastAsia" w:hAnsiTheme="minorHAnsi" w:cstheme="minorBidi"/>
          <w:sz w:val="22"/>
          <w:szCs w:val="22"/>
          <w:lang w:eastAsia="en-GB"/>
        </w:rPr>
      </w:pPr>
      <w:r>
        <w:rPr>
          <w:lang w:eastAsia="sv-SE"/>
        </w:rPr>
        <w:t>9.7.5.2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_Toc89784983 \h </w:instrText>
      </w:r>
      <w:r>
        <w:fldChar w:fldCharType="separate"/>
      </w:r>
      <w:r>
        <w:t>138</w:t>
      </w:r>
      <w:r>
        <w:fldChar w:fldCharType="end"/>
      </w:r>
    </w:p>
    <w:p w14:paraId="0DA0469B" w14:textId="5065A636" w:rsidR="00881E6D" w:rsidRDefault="00881E6D">
      <w:pPr>
        <w:pStyle w:val="TOC5"/>
        <w:rPr>
          <w:rFonts w:asciiTheme="minorHAnsi" w:eastAsiaTheme="minorEastAsia" w:hAnsiTheme="minorHAnsi" w:cstheme="minorBidi"/>
          <w:sz w:val="22"/>
          <w:szCs w:val="22"/>
          <w:lang w:eastAsia="en-GB"/>
        </w:rPr>
      </w:pPr>
      <w:r>
        <w:rPr>
          <w:lang w:eastAsia="sv-SE"/>
        </w:rPr>
        <w:t>9.7.5.2.1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_Toc89784984 \h </w:instrText>
      </w:r>
      <w:r>
        <w:fldChar w:fldCharType="separate"/>
      </w:r>
      <w:r>
        <w:t>138</w:t>
      </w:r>
      <w:r>
        <w:fldChar w:fldCharType="end"/>
      </w:r>
    </w:p>
    <w:p w14:paraId="58C16D9E" w14:textId="2CBC3F8A" w:rsidR="00881E6D" w:rsidRDefault="00881E6D">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_Toc89784985 \h </w:instrText>
      </w:r>
      <w:r>
        <w:fldChar w:fldCharType="separate"/>
      </w:r>
      <w:r>
        <w:t>139</w:t>
      </w:r>
      <w:r>
        <w:fldChar w:fldCharType="end"/>
      </w:r>
    </w:p>
    <w:p w14:paraId="0F9720EA" w14:textId="21EAF452" w:rsidR="00881E6D" w:rsidRDefault="00881E6D">
      <w:pPr>
        <w:pStyle w:val="TOC4"/>
        <w:rPr>
          <w:rFonts w:asciiTheme="minorHAnsi" w:eastAsiaTheme="minorEastAsia" w:hAnsiTheme="minorHAnsi" w:cstheme="minorBidi"/>
          <w:sz w:val="22"/>
          <w:szCs w:val="22"/>
          <w:lang w:eastAsia="en-GB"/>
        </w:rPr>
      </w:pPr>
      <w:r>
        <w:rPr>
          <w:lang w:eastAsia="sv-SE"/>
        </w:rPr>
        <w:t>9.7.5.3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_Toc89784986 \h </w:instrText>
      </w:r>
      <w:r>
        <w:fldChar w:fldCharType="separate"/>
      </w:r>
      <w:r>
        <w:t>139</w:t>
      </w:r>
      <w:r>
        <w:fldChar w:fldCharType="end"/>
      </w:r>
    </w:p>
    <w:p w14:paraId="33D674AB" w14:textId="37412AE8" w:rsidR="00881E6D" w:rsidRDefault="00881E6D">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_Toc89784987 \h </w:instrText>
      </w:r>
      <w:r>
        <w:fldChar w:fldCharType="separate"/>
      </w:r>
      <w:r>
        <w:t>140</w:t>
      </w:r>
      <w:r>
        <w:fldChar w:fldCharType="end"/>
      </w:r>
    </w:p>
    <w:p w14:paraId="45469EC9" w14:textId="71E8455C" w:rsidR="00881E6D" w:rsidRDefault="00881E6D">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r>
      <w:r>
        <w:instrText xml:space="preserve"> PAGEREF _Toc89784988 \h </w:instrText>
      </w:r>
      <w:r>
        <w:fldChar w:fldCharType="separate"/>
      </w:r>
      <w:r>
        <w:t>140</w:t>
      </w:r>
      <w:r>
        <w:fldChar w:fldCharType="end"/>
      </w:r>
    </w:p>
    <w:p w14:paraId="4146569E" w14:textId="7644D909" w:rsidR="00881E6D" w:rsidRDefault="00881E6D">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r>
      <w:r>
        <w:instrText xml:space="preserve"> PAGEREF _Toc89784989 \h </w:instrText>
      </w:r>
      <w:r>
        <w:fldChar w:fldCharType="separate"/>
      </w:r>
      <w:r>
        <w:t>141</w:t>
      </w:r>
      <w:r>
        <w:fldChar w:fldCharType="end"/>
      </w:r>
    </w:p>
    <w:p w14:paraId="4275BDD2" w14:textId="150D291B" w:rsidR="00881E6D" w:rsidRDefault="00881E6D">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_Toc89784990 \h </w:instrText>
      </w:r>
      <w:r>
        <w:fldChar w:fldCharType="separate"/>
      </w:r>
      <w:r>
        <w:t>141</w:t>
      </w:r>
      <w:r>
        <w:fldChar w:fldCharType="end"/>
      </w:r>
    </w:p>
    <w:p w14:paraId="39FFF3A3" w14:textId="2B81CE9A" w:rsidR="00881E6D" w:rsidRDefault="00881E6D">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_Toc89784991 \h </w:instrText>
      </w:r>
      <w:r>
        <w:fldChar w:fldCharType="separate"/>
      </w:r>
      <w:r>
        <w:t>141</w:t>
      </w:r>
      <w:r>
        <w:fldChar w:fldCharType="end"/>
      </w:r>
    </w:p>
    <w:p w14:paraId="2B327F98" w14:textId="3254A2A9" w:rsidR="00881E6D" w:rsidRDefault="00881E6D">
      <w:pPr>
        <w:pStyle w:val="TOC4"/>
        <w:rPr>
          <w:rFonts w:asciiTheme="minorHAnsi" w:eastAsiaTheme="minorEastAsia" w:hAnsiTheme="minorHAnsi" w:cstheme="minorBidi"/>
          <w:sz w:val="22"/>
          <w:szCs w:val="22"/>
          <w:lang w:eastAsia="en-GB"/>
        </w:rPr>
      </w:pPr>
      <w:r>
        <w:rPr>
          <w:lang w:eastAsia="sv-SE"/>
        </w:rPr>
        <w:t>9.8.</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_Toc89784992 \h </w:instrText>
      </w:r>
      <w:r>
        <w:fldChar w:fldCharType="separate"/>
      </w:r>
      <w:r>
        <w:t>141</w:t>
      </w:r>
      <w:r>
        <w:fldChar w:fldCharType="end"/>
      </w:r>
    </w:p>
    <w:p w14:paraId="4B55B9B8" w14:textId="065C61FF" w:rsidR="00881E6D" w:rsidRDefault="00881E6D">
      <w:pPr>
        <w:pStyle w:val="TOC4"/>
        <w:rPr>
          <w:rFonts w:asciiTheme="minorHAnsi" w:eastAsiaTheme="minorEastAsia" w:hAnsiTheme="minorHAnsi" w:cstheme="minorBidi"/>
          <w:sz w:val="22"/>
          <w:szCs w:val="22"/>
          <w:lang w:eastAsia="en-GB"/>
        </w:rPr>
      </w:pPr>
      <w:r>
        <w:rPr>
          <w:lang w:eastAsia="sv-SE"/>
        </w:rPr>
        <w:t>9.8.</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_Toc89784993 \h </w:instrText>
      </w:r>
      <w:r>
        <w:fldChar w:fldCharType="separate"/>
      </w:r>
      <w:r>
        <w:t>142</w:t>
      </w:r>
      <w:r>
        <w:fldChar w:fldCharType="end"/>
      </w:r>
    </w:p>
    <w:p w14:paraId="32C296F8" w14:textId="73E04E85" w:rsidR="00881E6D" w:rsidRDefault="00881E6D">
      <w:pPr>
        <w:pStyle w:val="TOC5"/>
        <w:rPr>
          <w:rFonts w:asciiTheme="minorHAnsi" w:eastAsiaTheme="minorEastAsia" w:hAnsiTheme="minorHAnsi" w:cstheme="minorBidi"/>
          <w:sz w:val="22"/>
          <w:szCs w:val="22"/>
          <w:lang w:eastAsia="en-GB"/>
        </w:rPr>
      </w:pPr>
      <w:r>
        <w:rPr>
          <w:lang w:eastAsia="sv-SE"/>
        </w:rPr>
        <w:t>9.8.</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_Toc89784994 \h </w:instrText>
      </w:r>
      <w:r>
        <w:fldChar w:fldCharType="separate"/>
      </w:r>
      <w:r>
        <w:t>142</w:t>
      </w:r>
      <w:r>
        <w:fldChar w:fldCharType="end"/>
      </w:r>
    </w:p>
    <w:p w14:paraId="6E267ABD" w14:textId="6EE6D3B3" w:rsidR="00881E6D" w:rsidRDefault="00881E6D">
      <w:pPr>
        <w:pStyle w:val="TOC5"/>
        <w:rPr>
          <w:rFonts w:asciiTheme="minorHAnsi" w:eastAsiaTheme="minorEastAsia" w:hAnsiTheme="minorHAnsi" w:cstheme="minorBidi"/>
          <w:sz w:val="22"/>
          <w:szCs w:val="22"/>
          <w:lang w:eastAsia="en-GB"/>
        </w:rPr>
      </w:pPr>
      <w:r>
        <w:rPr>
          <w:lang w:eastAsia="sv-SE"/>
        </w:rPr>
        <w:t>9.8.</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_Toc89784995 \h </w:instrText>
      </w:r>
      <w:r>
        <w:fldChar w:fldCharType="separate"/>
      </w:r>
      <w:r>
        <w:t>142</w:t>
      </w:r>
      <w:r>
        <w:fldChar w:fldCharType="end"/>
      </w:r>
    </w:p>
    <w:p w14:paraId="553F8BE9" w14:textId="343E9D59" w:rsidR="00881E6D" w:rsidRDefault="00881E6D">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_Toc89784996 \h </w:instrText>
      </w:r>
      <w:r>
        <w:fldChar w:fldCharType="separate"/>
      </w:r>
      <w:r>
        <w:t>142</w:t>
      </w:r>
      <w:r>
        <w:fldChar w:fldCharType="end"/>
      </w:r>
    </w:p>
    <w:p w14:paraId="01E74F2D" w14:textId="131A5E83" w:rsidR="00881E6D" w:rsidRDefault="00881E6D">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_Toc89784997 \h </w:instrText>
      </w:r>
      <w:r>
        <w:fldChar w:fldCharType="separate"/>
      </w:r>
      <w:r>
        <w:t>142</w:t>
      </w:r>
      <w:r>
        <w:fldChar w:fldCharType="end"/>
      </w:r>
    </w:p>
    <w:p w14:paraId="21D5298C" w14:textId="03DF67B8" w:rsidR="00881E6D" w:rsidRDefault="00881E6D">
      <w:pPr>
        <w:pStyle w:val="TOC4"/>
        <w:rPr>
          <w:rFonts w:asciiTheme="minorHAnsi" w:eastAsiaTheme="minorEastAsia" w:hAnsiTheme="minorHAnsi" w:cstheme="minorBidi"/>
          <w:sz w:val="22"/>
          <w:szCs w:val="22"/>
          <w:lang w:eastAsia="en-GB"/>
        </w:rPr>
      </w:pPr>
      <w:r>
        <w:rPr>
          <w:lang w:eastAsia="sv-SE"/>
        </w:rPr>
        <w:t>9.8.3.1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_Toc89784998 \h </w:instrText>
      </w:r>
      <w:r>
        <w:fldChar w:fldCharType="separate"/>
      </w:r>
      <w:r>
        <w:t>142</w:t>
      </w:r>
      <w:r>
        <w:fldChar w:fldCharType="end"/>
      </w:r>
    </w:p>
    <w:p w14:paraId="09A79C2F" w14:textId="1E3DD624" w:rsidR="00881E6D" w:rsidRDefault="00881E6D">
      <w:pPr>
        <w:pStyle w:val="TOC4"/>
        <w:rPr>
          <w:rFonts w:asciiTheme="minorHAnsi" w:eastAsiaTheme="minorEastAsia" w:hAnsiTheme="minorHAnsi" w:cstheme="minorBidi"/>
          <w:sz w:val="22"/>
          <w:szCs w:val="22"/>
          <w:lang w:eastAsia="en-GB"/>
        </w:rPr>
      </w:pPr>
      <w:r>
        <w:rPr>
          <w:lang w:eastAsia="sv-SE"/>
        </w:rPr>
        <w:t>9.8.3.2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_Toc89784999 \h </w:instrText>
      </w:r>
      <w:r>
        <w:fldChar w:fldCharType="separate"/>
      </w:r>
      <w:r>
        <w:t>142</w:t>
      </w:r>
      <w:r>
        <w:fldChar w:fldCharType="end"/>
      </w:r>
    </w:p>
    <w:p w14:paraId="7E1F63A7" w14:textId="7CA9B0C6" w:rsidR="00881E6D" w:rsidRDefault="00881E6D">
      <w:pPr>
        <w:pStyle w:val="TOC5"/>
        <w:rPr>
          <w:rFonts w:asciiTheme="minorHAnsi" w:eastAsiaTheme="minorEastAsia" w:hAnsiTheme="minorHAnsi" w:cstheme="minorBidi"/>
          <w:sz w:val="22"/>
          <w:szCs w:val="22"/>
          <w:lang w:eastAsia="en-GB"/>
        </w:rPr>
      </w:pPr>
      <w:r>
        <w:rPr>
          <w:lang w:eastAsia="sv-SE"/>
        </w:rPr>
        <w:t>9.8.3.2.1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_Toc89785000 \h </w:instrText>
      </w:r>
      <w:r>
        <w:fldChar w:fldCharType="separate"/>
      </w:r>
      <w:r>
        <w:t>142</w:t>
      </w:r>
      <w:r>
        <w:fldChar w:fldCharType="end"/>
      </w:r>
    </w:p>
    <w:p w14:paraId="153F00CC" w14:textId="4FF0524A" w:rsidR="00881E6D" w:rsidRDefault="00881E6D">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_Toc89785001 \h </w:instrText>
      </w:r>
      <w:r>
        <w:fldChar w:fldCharType="separate"/>
      </w:r>
      <w:r>
        <w:t>142</w:t>
      </w:r>
      <w:r>
        <w:fldChar w:fldCharType="end"/>
      </w:r>
    </w:p>
    <w:p w14:paraId="2D0E40CB" w14:textId="457C5909" w:rsidR="00881E6D" w:rsidRDefault="00881E6D">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_Toc89785002 \h </w:instrText>
      </w:r>
      <w:r>
        <w:fldChar w:fldCharType="separate"/>
      </w:r>
      <w:r>
        <w:t>143</w:t>
      </w:r>
      <w:r>
        <w:fldChar w:fldCharType="end"/>
      </w:r>
    </w:p>
    <w:p w14:paraId="16D86572" w14:textId="36B3055A" w:rsidR="00881E6D" w:rsidRDefault="00881E6D">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_Toc89785003 \h </w:instrText>
      </w:r>
      <w:r>
        <w:fldChar w:fldCharType="separate"/>
      </w:r>
      <w:r>
        <w:t>143</w:t>
      </w:r>
      <w:r>
        <w:fldChar w:fldCharType="end"/>
      </w:r>
    </w:p>
    <w:p w14:paraId="06B874A6" w14:textId="0C68B7D1" w:rsidR="00881E6D" w:rsidRDefault="00881E6D">
      <w:pPr>
        <w:pStyle w:val="TOC4"/>
        <w:rPr>
          <w:rFonts w:asciiTheme="minorHAnsi" w:eastAsiaTheme="minorEastAsia" w:hAnsiTheme="minorHAnsi" w:cstheme="minorBidi"/>
          <w:sz w:val="22"/>
          <w:szCs w:val="22"/>
          <w:lang w:eastAsia="en-GB"/>
        </w:rPr>
      </w:pPr>
      <w:r>
        <w:rPr>
          <w:lang w:eastAsia="sv-SE"/>
        </w:rPr>
        <w:t>9.8.4.1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_Toc89785004 \h </w:instrText>
      </w:r>
      <w:r>
        <w:fldChar w:fldCharType="separate"/>
      </w:r>
      <w:r>
        <w:t>143</w:t>
      </w:r>
      <w:r>
        <w:fldChar w:fldCharType="end"/>
      </w:r>
    </w:p>
    <w:p w14:paraId="6D5FBA8D" w14:textId="6168FC91" w:rsidR="00881E6D" w:rsidRDefault="00881E6D">
      <w:pPr>
        <w:pStyle w:val="TOC4"/>
        <w:rPr>
          <w:rFonts w:asciiTheme="minorHAnsi" w:eastAsiaTheme="minorEastAsia" w:hAnsiTheme="minorHAnsi" w:cstheme="minorBidi"/>
          <w:sz w:val="22"/>
          <w:szCs w:val="22"/>
          <w:lang w:eastAsia="en-GB"/>
        </w:rPr>
      </w:pPr>
      <w:r>
        <w:rPr>
          <w:lang w:eastAsia="sv-SE"/>
        </w:rPr>
        <w:t>9.8.4.2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_Toc89785005 \h </w:instrText>
      </w:r>
      <w:r>
        <w:fldChar w:fldCharType="separate"/>
      </w:r>
      <w:r>
        <w:t>143</w:t>
      </w:r>
      <w:r>
        <w:fldChar w:fldCharType="end"/>
      </w:r>
    </w:p>
    <w:p w14:paraId="0C84A08C" w14:textId="70E3DE9C" w:rsidR="00881E6D" w:rsidRDefault="00881E6D">
      <w:pPr>
        <w:pStyle w:val="TOC5"/>
        <w:rPr>
          <w:rFonts w:asciiTheme="minorHAnsi" w:eastAsiaTheme="minorEastAsia" w:hAnsiTheme="minorHAnsi" w:cstheme="minorBidi"/>
          <w:sz w:val="22"/>
          <w:szCs w:val="22"/>
          <w:lang w:eastAsia="en-GB"/>
        </w:rPr>
      </w:pPr>
      <w:r>
        <w:rPr>
          <w:lang w:eastAsia="sv-SE"/>
        </w:rPr>
        <w:t>9.8.4.2.1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_Toc89785006 \h </w:instrText>
      </w:r>
      <w:r>
        <w:fldChar w:fldCharType="separate"/>
      </w:r>
      <w:r>
        <w:t>143</w:t>
      </w:r>
      <w:r>
        <w:fldChar w:fldCharType="end"/>
      </w:r>
    </w:p>
    <w:p w14:paraId="570FCEEF" w14:textId="58C0DBF8" w:rsidR="00881E6D" w:rsidRDefault="00881E6D">
      <w:pPr>
        <w:pStyle w:val="TOC5"/>
        <w:rPr>
          <w:rFonts w:asciiTheme="minorHAnsi" w:eastAsiaTheme="minorEastAsia" w:hAnsiTheme="minorHAnsi" w:cstheme="minorBidi"/>
          <w:sz w:val="22"/>
          <w:szCs w:val="22"/>
          <w:lang w:eastAsia="en-GB"/>
        </w:rPr>
      </w:pPr>
      <w:r>
        <w:rPr>
          <w:lang w:eastAsia="sv-SE"/>
        </w:rPr>
        <w:t>9.8.4.2.2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_Toc89785007 \h </w:instrText>
      </w:r>
      <w:r>
        <w:fldChar w:fldCharType="separate"/>
      </w:r>
      <w:r>
        <w:t>143</w:t>
      </w:r>
      <w:r>
        <w:fldChar w:fldCharType="end"/>
      </w:r>
    </w:p>
    <w:p w14:paraId="148289E2" w14:textId="38070F8A" w:rsidR="00881E6D" w:rsidRDefault="00881E6D">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_Toc89785008 \h </w:instrText>
      </w:r>
      <w:r>
        <w:fldChar w:fldCharType="separate"/>
      </w:r>
      <w:r>
        <w:t>143</w:t>
      </w:r>
      <w:r>
        <w:fldChar w:fldCharType="end"/>
      </w:r>
    </w:p>
    <w:p w14:paraId="6EF05B85" w14:textId="410C23C4" w:rsidR="00881E6D" w:rsidRDefault="00881E6D">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_Toc89785009 \h </w:instrText>
      </w:r>
      <w:r>
        <w:fldChar w:fldCharType="separate"/>
      </w:r>
      <w:r>
        <w:t>143</w:t>
      </w:r>
      <w:r>
        <w:fldChar w:fldCharType="end"/>
      </w:r>
    </w:p>
    <w:p w14:paraId="15F3F4E8" w14:textId="1FDE51D9" w:rsidR="00881E6D" w:rsidRDefault="00881E6D">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_Toc89785010 \h </w:instrText>
      </w:r>
      <w:r>
        <w:fldChar w:fldCharType="separate"/>
      </w:r>
      <w:r>
        <w:t>143</w:t>
      </w:r>
      <w:r>
        <w:fldChar w:fldCharType="end"/>
      </w:r>
    </w:p>
    <w:p w14:paraId="4B0717DC" w14:textId="6EEFA881" w:rsidR="00881E6D" w:rsidRDefault="00881E6D">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_Toc89785011 \h </w:instrText>
      </w:r>
      <w:r>
        <w:fldChar w:fldCharType="separate"/>
      </w:r>
      <w:r>
        <w:t>144</w:t>
      </w:r>
      <w:r>
        <w:fldChar w:fldCharType="end"/>
      </w:r>
    </w:p>
    <w:p w14:paraId="6A2B39DF" w14:textId="02DD6AF4" w:rsidR="00881E6D" w:rsidRDefault="00881E6D">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_Toc89785012 \h </w:instrText>
      </w:r>
      <w:r>
        <w:fldChar w:fldCharType="separate"/>
      </w:r>
      <w:r>
        <w:t>144</w:t>
      </w:r>
      <w:r>
        <w:fldChar w:fldCharType="end"/>
      </w:r>
    </w:p>
    <w:p w14:paraId="17580FE2" w14:textId="218A04D7" w:rsidR="00881E6D" w:rsidRDefault="00881E6D">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_Toc89785013 \h </w:instrText>
      </w:r>
      <w:r>
        <w:fldChar w:fldCharType="separate"/>
      </w:r>
      <w:r>
        <w:t>144</w:t>
      </w:r>
      <w:r>
        <w:fldChar w:fldCharType="end"/>
      </w:r>
    </w:p>
    <w:p w14:paraId="28660BD9" w14:textId="33B1FE65" w:rsidR="00881E6D" w:rsidRDefault="00881E6D">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_Toc89785014 \h </w:instrText>
      </w:r>
      <w:r>
        <w:fldChar w:fldCharType="separate"/>
      </w:r>
      <w:r>
        <w:t>144</w:t>
      </w:r>
      <w:r>
        <w:fldChar w:fldCharType="end"/>
      </w:r>
    </w:p>
    <w:p w14:paraId="6DE146E4" w14:textId="1BB69376" w:rsidR="00881E6D" w:rsidRDefault="00881E6D">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_Toc89785015 \h </w:instrText>
      </w:r>
      <w:r>
        <w:fldChar w:fldCharType="separate"/>
      </w:r>
      <w:r>
        <w:t>144</w:t>
      </w:r>
      <w:r>
        <w:fldChar w:fldCharType="end"/>
      </w:r>
    </w:p>
    <w:p w14:paraId="76698878" w14:textId="12A4BEFE" w:rsidR="00881E6D" w:rsidRDefault="00881E6D">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r>
      <w:r>
        <w:instrText xml:space="preserve"> PAGEREF _Toc89785016 \h </w:instrText>
      </w:r>
      <w:r>
        <w:fldChar w:fldCharType="separate"/>
      </w:r>
      <w:r>
        <w:t>145</w:t>
      </w:r>
      <w:r>
        <w:fldChar w:fldCharType="end"/>
      </w:r>
    </w:p>
    <w:p w14:paraId="49A5564F" w14:textId="3C1483AB" w:rsidR="00881E6D" w:rsidRDefault="00881E6D">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_Toc89785017 \h </w:instrText>
      </w:r>
      <w:r>
        <w:fldChar w:fldCharType="separate"/>
      </w:r>
      <w:r>
        <w:t>145</w:t>
      </w:r>
      <w:r>
        <w:fldChar w:fldCharType="end"/>
      </w:r>
    </w:p>
    <w:p w14:paraId="66ECF222" w14:textId="19171236" w:rsidR="00881E6D" w:rsidRDefault="00881E6D">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_Toc89785018 \h </w:instrText>
      </w:r>
      <w:r>
        <w:fldChar w:fldCharType="separate"/>
      </w:r>
      <w:r>
        <w:t>145</w:t>
      </w:r>
      <w:r>
        <w:fldChar w:fldCharType="end"/>
      </w:r>
    </w:p>
    <w:p w14:paraId="2B11EF99" w14:textId="6F165E0A" w:rsidR="00881E6D" w:rsidRDefault="00881E6D">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_Toc89785019 \h </w:instrText>
      </w:r>
      <w:r>
        <w:fldChar w:fldCharType="separate"/>
      </w:r>
      <w:r>
        <w:t>146</w:t>
      </w:r>
      <w:r>
        <w:fldChar w:fldCharType="end"/>
      </w:r>
    </w:p>
    <w:p w14:paraId="6A2193FA" w14:textId="7031B95C" w:rsidR="00881E6D" w:rsidRDefault="00881E6D">
      <w:pPr>
        <w:pStyle w:val="TOC4"/>
        <w:rPr>
          <w:rFonts w:asciiTheme="minorHAnsi" w:eastAsiaTheme="minorEastAsia" w:hAnsiTheme="minorHAnsi" w:cstheme="minorBidi"/>
          <w:sz w:val="22"/>
          <w:szCs w:val="22"/>
          <w:lang w:eastAsia="en-GB"/>
        </w:rPr>
      </w:pPr>
      <w:r>
        <w:rPr>
          <w:lang w:eastAsia="sv-SE"/>
        </w:rPr>
        <w:t>9.9.</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_Toc89785020 \h </w:instrText>
      </w:r>
      <w:r>
        <w:fldChar w:fldCharType="separate"/>
      </w:r>
      <w:r>
        <w:t>146</w:t>
      </w:r>
      <w:r>
        <w:fldChar w:fldCharType="end"/>
      </w:r>
    </w:p>
    <w:p w14:paraId="2536BE08" w14:textId="641A1B4D" w:rsidR="00881E6D" w:rsidRDefault="00881E6D">
      <w:pPr>
        <w:pStyle w:val="TOC4"/>
        <w:rPr>
          <w:rFonts w:asciiTheme="minorHAnsi" w:eastAsiaTheme="minorEastAsia" w:hAnsiTheme="minorHAnsi" w:cstheme="minorBidi"/>
          <w:sz w:val="22"/>
          <w:szCs w:val="22"/>
          <w:lang w:eastAsia="en-GB"/>
        </w:rPr>
      </w:pPr>
      <w:r>
        <w:rPr>
          <w:lang w:eastAsia="sv-SE"/>
        </w:rPr>
        <w:t>9.9.</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_Toc89785021 \h </w:instrText>
      </w:r>
      <w:r>
        <w:fldChar w:fldCharType="separate"/>
      </w:r>
      <w:r>
        <w:t>146</w:t>
      </w:r>
      <w:r>
        <w:fldChar w:fldCharType="end"/>
      </w:r>
    </w:p>
    <w:p w14:paraId="4024F513" w14:textId="02D3E3DC" w:rsidR="00881E6D" w:rsidRDefault="00881E6D">
      <w:pPr>
        <w:pStyle w:val="TOC5"/>
        <w:rPr>
          <w:rFonts w:asciiTheme="minorHAnsi" w:eastAsiaTheme="minorEastAsia" w:hAnsiTheme="minorHAnsi" w:cstheme="minorBidi"/>
          <w:sz w:val="22"/>
          <w:szCs w:val="22"/>
          <w:lang w:eastAsia="en-GB"/>
        </w:rPr>
      </w:pPr>
      <w:r>
        <w:rPr>
          <w:lang w:eastAsia="sv-SE"/>
        </w:rPr>
        <w:t>9.9.</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_Toc89785022 \h </w:instrText>
      </w:r>
      <w:r>
        <w:fldChar w:fldCharType="separate"/>
      </w:r>
      <w:r>
        <w:t>146</w:t>
      </w:r>
      <w:r>
        <w:fldChar w:fldCharType="end"/>
      </w:r>
    </w:p>
    <w:p w14:paraId="64DAAE45" w14:textId="5487E731" w:rsidR="00881E6D" w:rsidRDefault="00881E6D">
      <w:pPr>
        <w:pStyle w:val="TOC5"/>
        <w:rPr>
          <w:rFonts w:asciiTheme="minorHAnsi" w:eastAsiaTheme="minorEastAsia" w:hAnsiTheme="minorHAnsi" w:cstheme="minorBidi"/>
          <w:sz w:val="22"/>
          <w:szCs w:val="22"/>
          <w:lang w:eastAsia="en-GB"/>
        </w:rPr>
      </w:pPr>
      <w:r>
        <w:rPr>
          <w:lang w:eastAsia="sv-SE"/>
        </w:rPr>
        <w:t>9.9.</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_Toc89785023 \h </w:instrText>
      </w:r>
      <w:r>
        <w:fldChar w:fldCharType="separate"/>
      </w:r>
      <w:r>
        <w:t>146</w:t>
      </w:r>
      <w:r>
        <w:fldChar w:fldCharType="end"/>
      </w:r>
    </w:p>
    <w:p w14:paraId="345C7B23" w14:textId="10264415" w:rsidR="00881E6D" w:rsidRDefault="00881E6D">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_Toc89785024 \h </w:instrText>
      </w:r>
      <w:r>
        <w:fldChar w:fldCharType="separate"/>
      </w:r>
      <w:r>
        <w:t>146</w:t>
      </w:r>
      <w:r>
        <w:fldChar w:fldCharType="end"/>
      </w:r>
    </w:p>
    <w:p w14:paraId="5AECC109" w14:textId="37A2028C" w:rsidR="00881E6D" w:rsidRDefault="00881E6D">
      <w:pPr>
        <w:pStyle w:val="TOC3"/>
        <w:rPr>
          <w:rFonts w:asciiTheme="minorHAnsi" w:eastAsiaTheme="minorEastAsia" w:hAnsiTheme="minorHAnsi" w:cstheme="minorBidi"/>
          <w:sz w:val="22"/>
          <w:szCs w:val="22"/>
          <w:lang w:eastAsia="en-GB"/>
        </w:rPr>
      </w:pPr>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_Toc89785025 \h </w:instrText>
      </w:r>
      <w:r>
        <w:fldChar w:fldCharType="separate"/>
      </w:r>
      <w:r>
        <w:t>146</w:t>
      </w:r>
      <w:r>
        <w:fldChar w:fldCharType="end"/>
      </w:r>
    </w:p>
    <w:p w14:paraId="47B64F82" w14:textId="0FCDF19C" w:rsidR="00881E6D" w:rsidRDefault="00881E6D">
      <w:pPr>
        <w:pStyle w:val="TOC4"/>
        <w:rPr>
          <w:rFonts w:asciiTheme="minorHAnsi" w:eastAsiaTheme="minorEastAsia" w:hAnsiTheme="minorHAnsi" w:cstheme="minorBidi"/>
          <w:sz w:val="22"/>
          <w:szCs w:val="22"/>
          <w:lang w:eastAsia="en-GB"/>
        </w:rPr>
      </w:pPr>
      <w:r>
        <w:rPr>
          <w:lang w:eastAsia="sv-SE"/>
        </w:rPr>
        <w:t>9.9.3.1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_Toc89785026 \h </w:instrText>
      </w:r>
      <w:r>
        <w:fldChar w:fldCharType="separate"/>
      </w:r>
      <w:r>
        <w:t>146</w:t>
      </w:r>
      <w:r>
        <w:fldChar w:fldCharType="end"/>
      </w:r>
    </w:p>
    <w:p w14:paraId="381514E1" w14:textId="6491049A" w:rsidR="00881E6D" w:rsidRDefault="00881E6D">
      <w:pPr>
        <w:pStyle w:val="TOC4"/>
        <w:rPr>
          <w:rFonts w:asciiTheme="minorHAnsi" w:eastAsiaTheme="minorEastAsia" w:hAnsiTheme="minorHAnsi" w:cstheme="minorBidi"/>
          <w:sz w:val="22"/>
          <w:szCs w:val="22"/>
          <w:lang w:eastAsia="en-GB"/>
        </w:rPr>
      </w:pPr>
      <w:r>
        <w:rPr>
          <w:lang w:eastAsia="sv-SE"/>
        </w:rPr>
        <w:t>9.9.3.2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_Toc89785027 \h </w:instrText>
      </w:r>
      <w:r>
        <w:fldChar w:fldCharType="separate"/>
      </w:r>
      <w:r>
        <w:t>146</w:t>
      </w:r>
      <w:r>
        <w:fldChar w:fldCharType="end"/>
      </w:r>
    </w:p>
    <w:p w14:paraId="1BCECFBC" w14:textId="4A460A1A" w:rsidR="00881E6D" w:rsidRDefault="00881E6D">
      <w:pPr>
        <w:pStyle w:val="TOC5"/>
        <w:rPr>
          <w:rFonts w:asciiTheme="minorHAnsi" w:eastAsiaTheme="minorEastAsia" w:hAnsiTheme="minorHAnsi" w:cstheme="minorBidi"/>
          <w:sz w:val="22"/>
          <w:szCs w:val="22"/>
          <w:lang w:eastAsia="en-GB"/>
        </w:rPr>
      </w:pPr>
      <w:r>
        <w:rPr>
          <w:lang w:eastAsia="sv-SE"/>
        </w:rPr>
        <w:t>9.9.3.2.1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_Toc89785028 \h </w:instrText>
      </w:r>
      <w:r>
        <w:fldChar w:fldCharType="separate"/>
      </w:r>
      <w:r>
        <w:t>146</w:t>
      </w:r>
      <w:r>
        <w:fldChar w:fldCharType="end"/>
      </w:r>
    </w:p>
    <w:p w14:paraId="68042A86" w14:textId="552E8641" w:rsidR="00881E6D" w:rsidRDefault="00881E6D">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_Toc89785029 \h </w:instrText>
      </w:r>
      <w:r>
        <w:fldChar w:fldCharType="separate"/>
      </w:r>
      <w:r>
        <w:t>146</w:t>
      </w:r>
      <w:r>
        <w:fldChar w:fldCharType="end"/>
      </w:r>
    </w:p>
    <w:p w14:paraId="02E03E9C" w14:textId="52982F8F" w:rsidR="00881E6D" w:rsidRDefault="00881E6D">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_Toc89785030 \h </w:instrText>
      </w:r>
      <w:r>
        <w:fldChar w:fldCharType="separate"/>
      </w:r>
      <w:r>
        <w:t>147</w:t>
      </w:r>
      <w:r>
        <w:fldChar w:fldCharType="end"/>
      </w:r>
    </w:p>
    <w:p w14:paraId="6FCE97AC" w14:textId="625FD365" w:rsidR="00881E6D" w:rsidRDefault="00881E6D">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_Toc89785031 \h </w:instrText>
      </w:r>
      <w:r>
        <w:fldChar w:fldCharType="separate"/>
      </w:r>
      <w:r>
        <w:t>147</w:t>
      </w:r>
      <w:r>
        <w:fldChar w:fldCharType="end"/>
      </w:r>
    </w:p>
    <w:p w14:paraId="639D99BF" w14:textId="3FC0513C" w:rsidR="00881E6D" w:rsidRDefault="00881E6D">
      <w:pPr>
        <w:pStyle w:val="TOC4"/>
        <w:rPr>
          <w:rFonts w:asciiTheme="minorHAnsi" w:eastAsiaTheme="minorEastAsia" w:hAnsiTheme="minorHAnsi" w:cstheme="minorBidi"/>
          <w:sz w:val="22"/>
          <w:szCs w:val="22"/>
          <w:lang w:eastAsia="en-GB"/>
        </w:rPr>
      </w:pPr>
      <w:r>
        <w:rPr>
          <w:lang w:eastAsia="sv-SE"/>
        </w:rPr>
        <w:t>9.9.4.1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_Toc89785032 \h </w:instrText>
      </w:r>
      <w:r>
        <w:fldChar w:fldCharType="separate"/>
      </w:r>
      <w:r>
        <w:t>147</w:t>
      </w:r>
      <w:r>
        <w:fldChar w:fldCharType="end"/>
      </w:r>
    </w:p>
    <w:p w14:paraId="30201352" w14:textId="1A825BA0" w:rsidR="00881E6D" w:rsidRDefault="00881E6D">
      <w:pPr>
        <w:pStyle w:val="TOC4"/>
        <w:rPr>
          <w:rFonts w:asciiTheme="minorHAnsi" w:eastAsiaTheme="minorEastAsia" w:hAnsiTheme="minorHAnsi" w:cstheme="minorBidi"/>
          <w:sz w:val="22"/>
          <w:szCs w:val="22"/>
          <w:lang w:eastAsia="en-GB"/>
        </w:rPr>
      </w:pPr>
      <w:r>
        <w:rPr>
          <w:lang w:eastAsia="sv-SE"/>
        </w:rPr>
        <w:t>9.9.4.2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_Toc89785033 \h </w:instrText>
      </w:r>
      <w:r>
        <w:fldChar w:fldCharType="separate"/>
      </w:r>
      <w:r>
        <w:t>147</w:t>
      </w:r>
      <w:r>
        <w:fldChar w:fldCharType="end"/>
      </w:r>
    </w:p>
    <w:p w14:paraId="59920FF2" w14:textId="1E171994" w:rsidR="00881E6D" w:rsidRDefault="00881E6D">
      <w:pPr>
        <w:pStyle w:val="TOC5"/>
        <w:rPr>
          <w:rFonts w:asciiTheme="minorHAnsi" w:eastAsiaTheme="minorEastAsia" w:hAnsiTheme="minorHAnsi" w:cstheme="minorBidi"/>
          <w:sz w:val="22"/>
          <w:szCs w:val="22"/>
          <w:lang w:eastAsia="en-GB"/>
        </w:rPr>
      </w:pPr>
      <w:r>
        <w:rPr>
          <w:lang w:eastAsia="sv-SE"/>
        </w:rPr>
        <w:t>9.9.4.2.1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_Toc89785034 \h </w:instrText>
      </w:r>
      <w:r>
        <w:fldChar w:fldCharType="separate"/>
      </w:r>
      <w:r>
        <w:t>147</w:t>
      </w:r>
      <w:r>
        <w:fldChar w:fldCharType="end"/>
      </w:r>
    </w:p>
    <w:p w14:paraId="537AAAFA" w14:textId="1212A17E" w:rsidR="00881E6D" w:rsidRDefault="00881E6D">
      <w:pPr>
        <w:pStyle w:val="TOC5"/>
        <w:rPr>
          <w:rFonts w:asciiTheme="minorHAnsi" w:eastAsiaTheme="minorEastAsia" w:hAnsiTheme="minorHAnsi" w:cstheme="minorBidi"/>
          <w:sz w:val="22"/>
          <w:szCs w:val="22"/>
          <w:lang w:eastAsia="en-GB"/>
        </w:rPr>
      </w:pPr>
      <w:r>
        <w:rPr>
          <w:lang w:eastAsia="sv-SE"/>
        </w:rPr>
        <w:t>9.9.4.2.2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_Toc89785035 \h </w:instrText>
      </w:r>
      <w:r>
        <w:fldChar w:fldCharType="separate"/>
      </w:r>
      <w:r>
        <w:t>147</w:t>
      </w:r>
      <w:r>
        <w:fldChar w:fldCharType="end"/>
      </w:r>
    </w:p>
    <w:p w14:paraId="23FE2086" w14:textId="448DBD16" w:rsidR="00881E6D" w:rsidRDefault="00881E6D">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_Toc89785036 \h </w:instrText>
      </w:r>
      <w:r>
        <w:fldChar w:fldCharType="separate"/>
      </w:r>
      <w:r>
        <w:t>147</w:t>
      </w:r>
      <w:r>
        <w:fldChar w:fldCharType="end"/>
      </w:r>
    </w:p>
    <w:p w14:paraId="67327724" w14:textId="1E03B1EB" w:rsidR="00881E6D" w:rsidRDefault="00881E6D">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_Toc89785037 \h </w:instrText>
      </w:r>
      <w:r>
        <w:fldChar w:fldCharType="separate"/>
      </w:r>
      <w:r>
        <w:t>147</w:t>
      </w:r>
      <w:r>
        <w:fldChar w:fldCharType="end"/>
      </w:r>
    </w:p>
    <w:p w14:paraId="16117E57" w14:textId="6ECB3030" w:rsidR="00881E6D" w:rsidRDefault="00881E6D">
      <w:pPr>
        <w:pStyle w:val="TOC4"/>
        <w:rPr>
          <w:rFonts w:asciiTheme="minorHAnsi" w:eastAsiaTheme="minorEastAsia" w:hAnsiTheme="minorHAnsi" w:cstheme="minorBidi"/>
          <w:sz w:val="22"/>
          <w:szCs w:val="22"/>
          <w:lang w:eastAsia="en-GB"/>
        </w:rPr>
      </w:pPr>
      <w:r>
        <w:rPr>
          <w:lang w:eastAsia="sv-SE"/>
        </w:rPr>
        <w:t>9.9.5.1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_Toc89785038 \h </w:instrText>
      </w:r>
      <w:r>
        <w:fldChar w:fldCharType="separate"/>
      </w:r>
      <w:r>
        <w:t>147</w:t>
      </w:r>
      <w:r>
        <w:fldChar w:fldCharType="end"/>
      </w:r>
    </w:p>
    <w:p w14:paraId="3828966A" w14:textId="2E52A00B" w:rsidR="00881E6D" w:rsidRDefault="00881E6D">
      <w:pPr>
        <w:pStyle w:val="TOC4"/>
        <w:rPr>
          <w:rFonts w:asciiTheme="minorHAnsi" w:eastAsiaTheme="minorEastAsia" w:hAnsiTheme="minorHAnsi" w:cstheme="minorBidi"/>
          <w:sz w:val="22"/>
          <w:szCs w:val="22"/>
          <w:lang w:eastAsia="en-GB"/>
        </w:rPr>
      </w:pPr>
      <w:r>
        <w:rPr>
          <w:lang w:eastAsia="sv-SE"/>
        </w:rPr>
        <w:t>9.9.5.2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_Toc89785039 \h </w:instrText>
      </w:r>
      <w:r>
        <w:fldChar w:fldCharType="separate"/>
      </w:r>
      <w:r>
        <w:t>147</w:t>
      </w:r>
      <w:r>
        <w:fldChar w:fldCharType="end"/>
      </w:r>
    </w:p>
    <w:p w14:paraId="081F2CF0" w14:textId="0EDB3884" w:rsidR="00881E6D" w:rsidRDefault="00881E6D">
      <w:pPr>
        <w:pStyle w:val="TOC5"/>
        <w:rPr>
          <w:rFonts w:asciiTheme="minorHAnsi" w:eastAsiaTheme="minorEastAsia" w:hAnsiTheme="minorHAnsi" w:cstheme="minorBidi"/>
          <w:sz w:val="22"/>
          <w:szCs w:val="22"/>
          <w:lang w:eastAsia="en-GB"/>
        </w:rPr>
      </w:pPr>
      <w:r>
        <w:rPr>
          <w:lang w:eastAsia="sv-SE"/>
        </w:rPr>
        <w:t>9.9.5.2.1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_Toc89785040 \h </w:instrText>
      </w:r>
      <w:r>
        <w:fldChar w:fldCharType="separate"/>
      </w:r>
      <w:r>
        <w:t>147</w:t>
      </w:r>
      <w:r>
        <w:fldChar w:fldCharType="end"/>
      </w:r>
    </w:p>
    <w:p w14:paraId="2F0BB128" w14:textId="6155E851" w:rsidR="00881E6D" w:rsidRDefault="00881E6D">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_Toc89785041 \h </w:instrText>
      </w:r>
      <w:r>
        <w:fldChar w:fldCharType="separate"/>
      </w:r>
      <w:r>
        <w:t>148</w:t>
      </w:r>
      <w:r>
        <w:fldChar w:fldCharType="end"/>
      </w:r>
    </w:p>
    <w:p w14:paraId="6E980752" w14:textId="7128829E" w:rsidR="00881E6D" w:rsidRDefault="00881E6D">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_Toc89785042 \h </w:instrText>
      </w:r>
      <w:r>
        <w:fldChar w:fldCharType="separate"/>
      </w:r>
      <w:r>
        <w:t>148</w:t>
      </w:r>
      <w:r>
        <w:fldChar w:fldCharType="end"/>
      </w:r>
    </w:p>
    <w:p w14:paraId="595DD30B" w14:textId="24463E30" w:rsidR="00881E6D" w:rsidRDefault="00881E6D">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_Toc89785043 \h </w:instrText>
      </w:r>
      <w:r>
        <w:fldChar w:fldCharType="separate"/>
      </w:r>
      <w:r>
        <w:t>148</w:t>
      </w:r>
      <w:r>
        <w:fldChar w:fldCharType="end"/>
      </w:r>
    </w:p>
    <w:p w14:paraId="7F762961" w14:textId="541E91F5" w:rsidR="00881E6D" w:rsidRDefault="00881E6D">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r>
      <w:r>
        <w:instrText xml:space="preserve"> PAGEREF _Toc89785044 \h </w:instrText>
      </w:r>
      <w:r>
        <w:fldChar w:fldCharType="separate"/>
      </w:r>
      <w:r>
        <w:t>148</w:t>
      </w:r>
      <w:r>
        <w:fldChar w:fldCharType="end"/>
      </w:r>
    </w:p>
    <w:p w14:paraId="731E6D04" w14:textId="2E672D73" w:rsidR="00881E6D" w:rsidRDefault="00881E6D">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r>
      <w:r>
        <w:instrText xml:space="preserve"> PAGEREF _Toc89785045 \h </w:instrText>
      </w:r>
      <w:r>
        <w:fldChar w:fldCharType="separate"/>
      </w:r>
      <w:r>
        <w:t>149</w:t>
      </w:r>
      <w:r>
        <w:fldChar w:fldCharType="end"/>
      </w:r>
    </w:p>
    <w:p w14:paraId="7149192D" w14:textId="4F91CD06" w:rsidR="00881E6D" w:rsidRDefault="00881E6D">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_Toc89785046 \h </w:instrText>
      </w:r>
      <w:r>
        <w:fldChar w:fldCharType="separate"/>
      </w:r>
      <w:r>
        <w:t>149</w:t>
      </w:r>
      <w:r>
        <w:fldChar w:fldCharType="end"/>
      </w:r>
    </w:p>
    <w:p w14:paraId="1C57D4C0" w14:textId="3B52C64D" w:rsidR="00881E6D" w:rsidRDefault="00881E6D">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_Toc89785047 \h </w:instrText>
      </w:r>
      <w:r>
        <w:fldChar w:fldCharType="separate"/>
      </w:r>
      <w:r>
        <w:t>149</w:t>
      </w:r>
      <w:r>
        <w:fldChar w:fldCharType="end"/>
      </w:r>
    </w:p>
    <w:p w14:paraId="708997E6" w14:textId="7A850DB3" w:rsidR="00881E6D" w:rsidRDefault="00881E6D">
      <w:pPr>
        <w:pStyle w:val="TOC4"/>
        <w:rPr>
          <w:rFonts w:asciiTheme="minorHAnsi" w:eastAsiaTheme="minorEastAsia" w:hAnsiTheme="minorHAnsi" w:cstheme="minorBidi"/>
          <w:sz w:val="22"/>
          <w:szCs w:val="22"/>
          <w:lang w:eastAsia="en-GB"/>
        </w:rPr>
      </w:pPr>
      <w:r>
        <w:rPr>
          <w:lang w:eastAsia="sv-SE"/>
        </w:rPr>
        <w:t>9.10.2.1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_Toc89785048 \h </w:instrText>
      </w:r>
      <w:r>
        <w:fldChar w:fldCharType="separate"/>
      </w:r>
      <w:r>
        <w:t>149</w:t>
      </w:r>
      <w:r>
        <w:fldChar w:fldCharType="end"/>
      </w:r>
    </w:p>
    <w:p w14:paraId="69953DB3" w14:textId="4953B901" w:rsidR="00881E6D" w:rsidRDefault="00881E6D">
      <w:pPr>
        <w:pStyle w:val="TOC4"/>
        <w:rPr>
          <w:rFonts w:asciiTheme="minorHAnsi" w:eastAsiaTheme="minorEastAsia" w:hAnsiTheme="minorHAnsi" w:cstheme="minorBidi"/>
          <w:sz w:val="22"/>
          <w:szCs w:val="22"/>
          <w:lang w:eastAsia="en-GB"/>
        </w:rPr>
      </w:pPr>
      <w:r>
        <w:rPr>
          <w:lang w:eastAsia="sv-SE"/>
        </w:rPr>
        <w:t>9.10.2.2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_Toc89785049 \h </w:instrText>
      </w:r>
      <w:r>
        <w:fldChar w:fldCharType="separate"/>
      </w:r>
      <w:r>
        <w:t>149</w:t>
      </w:r>
      <w:r>
        <w:fldChar w:fldCharType="end"/>
      </w:r>
    </w:p>
    <w:p w14:paraId="1D6CF2A4" w14:textId="60689C90" w:rsidR="00881E6D" w:rsidRDefault="00881E6D">
      <w:pPr>
        <w:pStyle w:val="TOC5"/>
        <w:rPr>
          <w:rFonts w:asciiTheme="minorHAnsi" w:eastAsiaTheme="minorEastAsia" w:hAnsiTheme="minorHAnsi" w:cstheme="minorBidi"/>
          <w:sz w:val="22"/>
          <w:szCs w:val="22"/>
          <w:lang w:eastAsia="en-GB"/>
        </w:rPr>
      </w:pPr>
      <w:r>
        <w:rPr>
          <w:lang w:eastAsia="sv-SE"/>
        </w:rPr>
        <w:t>9.10.2.2.1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_Toc89785050 \h </w:instrText>
      </w:r>
      <w:r>
        <w:fldChar w:fldCharType="separate"/>
      </w:r>
      <w:r>
        <w:t>149</w:t>
      </w:r>
      <w:r>
        <w:fldChar w:fldCharType="end"/>
      </w:r>
    </w:p>
    <w:p w14:paraId="77A545A8" w14:textId="0F695E21" w:rsidR="00881E6D" w:rsidRDefault="00881E6D">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_Toc89785051 \h </w:instrText>
      </w:r>
      <w:r>
        <w:fldChar w:fldCharType="separate"/>
      </w:r>
      <w:r>
        <w:t>149</w:t>
      </w:r>
      <w:r>
        <w:fldChar w:fldCharType="end"/>
      </w:r>
    </w:p>
    <w:p w14:paraId="1A6E3432" w14:textId="02B5B765" w:rsidR="00881E6D" w:rsidRDefault="00881E6D">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_Toc89785052 \h </w:instrText>
      </w:r>
      <w:r>
        <w:fldChar w:fldCharType="separate"/>
      </w:r>
      <w:r>
        <w:t>149</w:t>
      </w:r>
      <w:r>
        <w:fldChar w:fldCharType="end"/>
      </w:r>
    </w:p>
    <w:p w14:paraId="10D526E0" w14:textId="70DD03FD" w:rsidR="00881E6D" w:rsidRDefault="00881E6D">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_Toc89785053 \h </w:instrText>
      </w:r>
      <w:r>
        <w:fldChar w:fldCharType="separate"/>
      </w:r>
      <w:r>
        <w:t>150</w:t>
      </w:r>
      <w:r>
        <w:fldChar w:fldCharType="end"/>
      </w:r>
    </w:p>
    <w:p w14:paraId="5C412881" w14:textId="52B07B68" w:rsidR="00881E6D" w:rsidRDefault="00881E6D">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r>
      <w:r>
        <w:instrText xml:space="preserve"> PAGEREF _Toc89785054 \h </w:instrText>
      </w:r>
      <w:r>
        <w:fldChar w:fldCharType="separate"/>
      </w:r>
      <w:r>
        <w:t>151</w:t>
      </w:r>
      <w:r>
        <w:fldChar w:fldCharType="end"/>
      </w:r>
    </w:p>
    <w:p w14:paraId="4ABBC17E" w14:textId="6DF31B39" w:rsidR="00881E6D" w:rsidRDefault="00881E6D">
      <w:pPr>
        <w:pStyle w:val="TOC1"/>
        <w:rPr>
          <w:rFonts w:asciiTheme="minorHAnsi" w:eastAsiaTheme="minorEastAsia" w:hAnsiTheme="minorHAnsi" w:cstheme="minorBidi"/>
          <w:szCs w:val="22"/>
          <w:lang w:eastAsia="en-GB"/>
        </w:rPr>
      </w:pPr>
      <w:r>
        <w:rPr>
          <w:lang w:eastAsia="en-CA"/>
        </w:rPr>
        <w:t>10</w:t>
      </w:r>
      <w:r>
        <w:rPr>
          <w:rFonts w:asciiTheme="minorHAnsi" w:eastAsiaTheme="minorEastAsia" w:hAnsiTheme="minorHAnsi" w:cstheme="minorBidi"/>
          <w:szCs w:val="22"/>
          <w:lang w:eastAsia="en-GB"/>
        </w:rPr>
        <w:tab/>
      </w:r>
      <w:r>
        <w:rPr>
          <w:lang w:eastAsia="en-CA"/>
        </w:rPr>
        <w:t>RX directional requirements</w:t>
      </w:r>
      <w:r>
        <w:tab/>
      </w:r>
      <w:r>
        <w:fldChar w:fldCharType="begin"/>
      </w:r>
      <w:r>
        <w:instrText xml:space="preserve"> PAGEREF _Toc89785055 \h </w:instrText>
      </w:r>
      <w:r>
        <w:fldChar w:fldCharType="separate"/>
      </w:r>
      <w:r>
        <w:t>151</w:t>
      </w:r>
      <w:r>
        <w:fldChar w:fldCharType="end"/>
      </w:r>
    </w:p>
    <w:p w14:paraId="1FFAD671" w14:textId="66F15742" w:rsidR="00881E6D" w:rsidRDefault="00881E6D">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_Toc89785056 \h </w:instrText>
      </w:r>
      <w:r>
        <w:fldChar w:fldCharType="separate"/>
      </w:r>
      <w:r>
        <w:t>151</w:t>
      </w:r>
      <w:r>
        <w:fldChar w:fldCharType="end"/>
      </w:r>
    </w:p>
    <w:p w14:paraId="75017474" w14:textId="2318B432" w:rsidR="00881E6D" w:rsidRDefault="00881E6D">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_Toc89785057 \h </w:instrText>
      </w:r>
      <w:r>
        <w:fldChar w:fldCharType="separate"/>
      </w:r>
      <w:r>
        <w:t>152</w:t>
      </w:r>
      <w:r>
        <w:fldChar w:fldCharType="end"/>
      </w:r>
    </w:p>
    <w:p w14:paraId="53DD8A50" w14:textId="337398B5" w:rsidR="00881E6D" w:rsidRDefault="00881E6D">
      <w:pPr>
        <w:pStyle w:val="TOC3"/>
        <w:rPr>
          <w:rFonts w:asciiTheme="minorHAnsi" w:eastAsiaTheme="minorEastAsia" w:hAnsiTheme="minorHAnsi" w:cstheme="minorBidi"/>
          <w:sz w:val="22"/>
          <w:szCs w:val="22"/>
          <w:lang w:eastAsia="en-GB"/>
        </w:rPr>
      </w:pPr>
      <w:r>
        <w:rPr>
          <w:lang w:eastAsia="sv-SE"/>
        </w:rPr>
        <w:t>10.2.1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_Toc89785058 \h </w:instrText>
      </w:r>
      <w:r>
        <w:fldChar w:fldCharType="separate"/>
      </w:r>
      <w:r>
        <w:t>152</w:t>
      </w:r>
      <w:r>
        <w:fldChar w:fldCharType="end"/>
      </w:r>
    </w:p>
    <w:p w14:paraId="751008C9" w14:textId="7E62128A" w:rsidR="00881E6D" w:rsidRDefault="00881E6D">
      <w:pPr>
        <w:pStyle w:val="TOC3"/>
        <w:rPr>
          <w:rFonts w:asciiTheme="minorHAnsi" w:eastAsiaTheme="minorEastAsia" w:hAnsiTheme="minorHAnsi" w:cstheme="minorBidi"/>
          <w:sz w:val="22"/>
          <w:szCs w:val="22"/>
          <w:lang w:eastAsia="en-GB"/>
        </w:rPr>
      </w:pPr>
      <w:r>
        <w:rPr>
          <w:lang w:eastAsia="sv-SE"/>
        </w:rPr>
        <w:t>10.2.2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_Toc89785059 \h </w:instrText>
      </w:r>
      <w:r>
        <w:fldChar w:fldCharType="separate"/>
      </w:r>
      <w:r>
        <w:t>152</w:t>
      </w:r>
      <w:r>
        <w:fldChar w:fldCharType="end"/>
      </w:r>
    </w:p>
    <w:p w14:paraId="032DEC2D" w14:textId="629102AE" w:rsidR="00881E6D" w:rsidRDefault="00881E6D">
      <w:pPr>
        <w:pStyle w:val="TOC4"/>
        <w:rPr>
          <w:rFonts w:asciiTheme="minorHAnsi" w:eastAsiaTheme="minorEastAsia" w:hAnsiTheme="minorHAnsi" w:cstheme="minorBidi"/>
          <w:sz w:val="22"/>
          <w:szCs w:val="22"/>
          <w:lang w:eastAsia="en-GB"/>
        </w:rPr>
      </w:pPr>
      <w:r>
        <w:rPr>
          <w:lang w:eastAsia="sv-SE"/>
        </w:rPr>
        <w:t>10.2.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_Toc89785060 \h </w:instrText>
      </w:r>
      <w:r>
        <w:fldChar w:fldCharType="separate"/>
      </w:r>
      <w:r>
        <w:t>152</w:t>
      </w:r>
      <w:r>
        <w:fldChar w:fldCharType="end"/>
      </w:r>
    </w:p>
    <w:p w14:paraId="13CA3638" w14:textId="5C5A30CD" w:rsidR="00881E6D" w:rsidRDefault="00881E6D">
      <w:pPr>
        <w:pStyle w:val="TOC4"/>
        <w:rPr>
          <w:rFonts w:asciiTheme="minorHAnsi" w:eastAsiaTheme="minorEastAsia" w:hAnsiTheme="minorHAnsi" w:cstheme="minorBidi"/>
          <w:sz w:val="22"/>
          <w:szCs w:val="22"/>
          <w:lang w:eastAsia="en-GB"/>
        </w:rPr>
      </w:pPr>
      <w:r>
        <w:rPr>
          <w:lang w:eastAsia="sv-SE"/>
        </w:rPr>
        <w:t>10.2.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_Toc89785061 \h </w:instrText>
      </w:r>
      <w:r>
        <w:fldChar w:fldCharType="separate"/>
      </w:r>
      <w:r>
        <w:t>152</w:t>
      </w:r>
      <w:r>
        <w:fldChar w:fldCharType="end"/>
      </w:r>
    </w:p>
    <w:p w14:paraId="4F8EBAD7" w14:textId="13A6B940" w:rsidR="00881E6D" w:rsidRDefault="00881E6D">
      <w:pPr>
        <w:pStyle w:val="TOC5"/>
        <w:rPr>
          <w:rFonts w:asciiTheme="minorHAnsi" w:eastAsiaTheme="minorEastAsia" w:hAnsiTheme="minorHAnsi" w:cstheme="minorBidi"/>
          <w:sz w:val="22"/>
          <w:szCs w:val="22"/>
          <w:lang w:eastAsia="en-GB"/>
        </w:rPr>
      </w:pPr>
      <w:r>
        <w:rPr>
          <w:lang w:eastAsia="sv-SE"/>
        </w:rPr>
        <w:t>10.2.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_Toc89785062 \h </w:instrText>
      </w:r>
      <w:r>
        <w:fldChar w:fldCharType="separate"/>
      </w:r>
      <w:r>
        <w:t>152</w:t>
      </w:r>
      <w:r>
        <w:fldChar w:fldCharType="end"/>
      </w:r>
    </w:p>
    <w:p w14:paraId="31A2B94D" w14:textId="18282CC0" w:rsidR="00881E6D" w:rsidRDefault="00881E6D">
      <w:pPr>
        <w:pStyle w:val="TOC5"/>
        <w:rPr>
          <w:rFonts w:asciiTheme="minorHAnsi" w:eastAsiaTheme="minorEastAsia" w:hAnsiTheme="minorHAnsi" w:cstheme="minorBidi"/>
          <w:sz w:val="22"/>
          <w:szCs w:val="22"/>
          <w:lang w:eastAsia="en-GB"/>
        </w:rPr>
      </w:pPr>
      <w:r>
        <w:rPr>
          <w:lang w:eastAsia="sv-SE"/>
        </w:rPr>
        <w:t>10.2.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_Toc89785063 \h </w:instrText>
      </w:r>
      <w:r>
        <w:fldChar w:fldCharType="separate"/>
      </w:r>
      <w:r>
        <w:t>152</w:t>
      </w:r>
      <w:r>
        <w:fldChar w:fldCharType="end"/>
      </w:r>
    </w:p>
    <w:p w14:paraId="4AAB87BA" w14:textId="0B261B76" w:rsidR="00881E6D" w:rsidRDefault="00881E6D">
      <w:pPr>
        <w:pStyle w:val="TOC4"/>
        <w:rPr>
          <w:rFonts w:asciiTheme="minorHAnsi" w:eastAsiaTheme="minorEastAsia" w:hAnsiTheme="minorHAnsi" w:cstheme="minorBidi"/>
          <w:sz w:val="22"/>
          <w:szCs w:val="22"/>
          <w:lang w:eastAsia="en-GB"/>
        </w:rPr>
      </w:pPr>
      <w:r>
        <w:rPr>
          <w:lang w:eastAsia="sv-SE"/>
        </w:rPr>
        <w:t>10.2.</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_Toc89785064 \h </w:instrText>
      </w:r>
      <w:r>
        <w:fldChar w:fldCharType="separate"/>
      </w:r>
      <w:r>
        <w:t>152</w:t>
      </w:r>
      <w:r>
        <w:fldChar w:fldCharType="end"/>
      </w:r>
    </w:p>
    <w:p w14:paraId="3182D2B9" w14:textId="7C186829" w:rsidR="00881E6D" w:rsidRDefault="00881E6D">
      <w:pPr>
        <w:pStyle w:val="TOC4"/>
        <w:rPr>
          <w:rFonts w:asciiTheme="minorHAnsi" w:eastAsiaTheme="minorEastAsia" w:hAnsiTheme="minorHAnsi" w:cstheme="minorBidi"/>
          <w:sz w:val="22"/>
          <w:szCs w:val="22"/>
          <w:lang w:eastAsia="en-GB"/>
        </w:rPr>
      </w:pPr>
      <w:r>
        <w:rPr>
          <w:lang w:eastAsia="sv-SE"/>
        </w:rPr>
        <w:t>10.2.</w:t>
      </w:r>
      <w:r>
        <w:t>2</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_Toc89785065 \h </w:instrText>
      </w:r>
      <w:r>
        <w:fldChar w:fldCharType="separate"/>
      </w:r>
      <w:r>
        <w:t>155</w:t>
      </w:r>
      <w:r>
        <w:fldChar w:fldCharType="end"/>
      </w:r>
    </w:p>
    <w:p w14:paraId="02DAC91F" w14:textId="329DE377" w:rsidR="00881E6D" w:rsidRDefault="00881E6D">
      <w:pPr>
        <w:pStyle w:val="TOC3"/>
        <w:rPr>
          <w:rFonts w:asciiTheme="minorHAnsi" w:eastAsiaTheme="minorEastAsia" w:hAnsiTheme="minorHAnsi" w:cstheme="minorBidi"/>
          <w:sz w:val="22"/>
          <w:szCs w:val="22"/>
          <w:lang w:eastAsia="en-GB"/>
        </w:rPr>
      </w:pPr>
      <w:r>
        <w:rPr>
          <w:lang w:eastAsia="sv-SE"/>
        </w:rPr>
        <w:t>10.2.3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_Toc89785066 \h </w:instrText>
      </w:r>
      <w:r>
        <w:fldChar w:fldCharType="separate"/>
      </w:r>
      <w:r>
        <w:t>158</w:t>
      </w:r>
      <w:r>
        <w:fldChar w:fldCharType="end"/>
      </w:r>
    </w:p>
    <w:p w14:paraId="1E62496F" w14:textId="4D8800F8" w:rsidR="00881E6D" w:rsidRDefault="00881E6D">
      <w:pPr>
        <w:pStyle w:val="TOC4"/>
        <w:rPr>
          <w:rFonts w:asciiTheme="minorHAnsi" w:eastAsiaTheme="minorEastAsia" w:hAnsiTheme="minorHAnsi" w:cstheme="minorBidi"/>
          <w:sz w:val="22"/>
          <w:szCs w:val="22"/>
          <w:lang w:eastAsia="en-GB"/>
        </w:rPr>
      </w:pPr>
      <w:r>
        <w:rPr>
          <w:lang w:eastAsia="sv-SE"/>
        </w:rPr>
        <w:t>10.2.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_Toc89785067 \h </w:instrText>
      </w:r>
      <w:r>
        <w:fldChar w:fldCharType="separate"/>
      </w:r>
      <w:r>
        <w:t>158</w:t>
      </w:r>
      <w:r>
        <w:fldChar w:fldCharType="end"/>
      </w:r>
    </w:p>
    <w:p w14:paraId="3BA7F062" w14:textId="69024647" w:rsidR="00881E6D" w:rsidRDefault="00881E6D">
      <w:pPr>
        <w:pStyle w:val="TOC4"/>
        <w:rPr>
          <w:rFonts w:asciiTheme="minorHAnsi" w:eastAsiaTheme="minorEastAsia" w:hAnsiTheme="minorHAnsi" w:cstheme="minorBidi"/>
          <w:sz w:val="22"/>
          <w:szCs w:val="22"/>
          <w:lang w:eastAsia="en-GB"/>
        </w:rPr>
      </w:pPr>
      <w:r>
        <w:rPr>
          <w:lang w:eastAsia="sv-SE"/>
        </w:rPr>
        <w:t>10.2.3.2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_Toc89785068 \h </w:instrText>
      </w:r>
      <w:r>
        <w:fldChar w:fldCharType="separate"/>
      </w:r>
      <w:r>
        <w:t>158</w:t>
      </w:r>
      <w:r>
        <w:fldChar w:fldCharType="end"/>
      </w:r>
    </w:p>
    <w:p w14:paraId="34BDADE7" w14:textId="42E7AA37" w:rsidR="00881E6D" w:rsidRDefault="00881E6D">
      <w:pPr>
        <w:pStyle w:val="TOC5"/>
        <w:rPr>
          <w:rFonts w:asciiTheme="minorHAnsi" w:eastAsiaTheme="minorEastAsia" w:hAnsiTheme="minorHAnsi" w:cstheme="minorBidi"/>
          <w:sz w:val="22"/>
          <w:szCs w:val="22"/>
          <w:lang w:eastAsia="en-GB"/>
        </w:rPr>
      </w:pPr>
      <w:r>
        <w:rPr>
          <w:lang w:eastAsia="sv-SE"/>
        </w:rPr>
        <w:t>10.2.3.2.1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_Toc89785069 \h </w:instrText>
      </w:r>
      <w:r>
        <w:fldChar w:fldCharType="separate"/>
      </w:r>
      <w:r>
        <w:t>158</w:t>
      </w:r>
      <w:r>
        <w:fldChar w:fldCharType="end"/>
      </w:r>
    </w:p>
    <w:p w14:paraId="6BC549A3" w14:textId="18EE3D68" w:rsidR="00881E6D" w:rsidRDefault="00881E6D">
      <w:pPr>
        <w:pStyle w:val="TOC5"/>
        <w:rPr>
          <w:rFonts w:asciiTheme="minorHAnsi" w:eastAsiaTheme="minorEastAsia" w:hAnsiTheme="minorHAnsi" w:cstheme="minorBidi"/>
          <w:sz w:val="22"/>
          <w:szCs w:val="22"/>
          <w:lang w:eastAsia="en-GB"/>
        </w:rPr>
      </w:pPr>
      <w:r>
        <w:rPr>
          <w:lang w:eastAsia="sv-SE"/>
        </w:rPr>
        <w:t>10.2.3.2.2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_Toc89785070 \h </w:instrText>
      </w:r>
      <w:r>
        <w:fldChar w:fldCharType="separate"/>
      </w:r>
      <w:r>
        <w:t>158</w:t>
      </w:r>
      <w:r>
        <w:fldChar w:fldCharType="end"/>
      </w:r>
    </w:p>
    <w:p w14:paraId="0AA6E070" w14:textId="5A7AC4D2" w:rsidR="00881E6D" w:rsidRDefault="00881E6D">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_Toc89785071 \h </w:instrText>
      </w:r>
      <w:r>
        <w:fldChar w:fldCharType="separate"/>
      </w:r>
      <w:r>
        <w:t>158</w:t>
      </w:r>
      <w:r>
        <w:fldChar w:fldCharType="end"/>
      </w:r>
    </w:p>
    <w:p w14:paraId="3EFCE3A8" w14:textId="57CB055E" w:rsidR="00881E6D" w:rsidRDefault="00881E6D">
      <w:pPr>
        <w:pStyle w:val="TOC4"/>
        <w:rPr>
          <w:rFonts w:asciiTheme="minorHAnsi" w:eastAsiaTheme="minorEastAsia" w:hAnsiTheme="minorHAnsi" w:cstheme="minorBidi"/>
          <w:sz w:val="22"/>
          <w:szCs w:val="22"/>
          <w:lang w:eastAsia="en-GB"/>
        </w:rPr>
      </w:pPr>
      <w:r>
        <w:rPr>
          <w:lang w:eastAsia="sv-SE"/>
        </w:rPr>
        <w:t>10.2.</w:t>
      </w:r>
      <w:r>
        <w:t>3</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_Toc89785072 \h </w:instrText>
      </w:r>
      <w:r>
        <w:fldChar w:fldCharType="separate"/>
      </w:r>
      <w:r>
        <w:t>159</w:t>
      </w:r>
      <w:r>
        <w:fldChar w:fldCharType="end"/>
      </w:r>
    </w:p>
    <w:p w14:paraId="06B67C00" w14:textId="04CFC529" w:rsidR="00881E6D" w:rsidRDefault="00881E6D">
      <w:pPr>
        <w:pStyle w:val="TOC3"/>
        <w:rPr>
          <w:rFonts w:asciiTheme="minorHAnsi" w:eastAsiaTheme="minorEastAsia" w:hAnsiTheme="minorHAnsi" w:cstheme="minorBidi"/>
          <w:sz w:val="22"/>
          <w:szCs w:val="22"/>
          <w:lang w:eastAsia="en-GB"/>
        </w:rPr>
      </w:pPr>
      <w:r>
        <w:rPr>
          <w:lang w:eastAsia="sv-SE"/>
        </w:rPr>
        <w:t>10.2.4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_Toc89785073 \h </w:instrText>
      </w:r>
      <w:r>
        <w:fldChar w:fldCharType="separate"/>
      </w:r>
      <w:r>
        <w:t>160</w:t>
      </w:r>
      <w:r>
        <w:fldChar w:fldCharType="end"/>
      </w:r>
    </w:p>
    <w:p w14:paraId="21BFC8EB" w14:textId="0831818D" w:rsidR="00881E6D" w:rsidRDefault="00881E6D">
      <w:pPr>
        <w:pStyle w:val="TOC4"/>
        <w:rPr>
          <w:rFonts w:asciiTheme="minorHAnsi" w:eastAsiaTheme="minorEastAsia" w:hAnsiTheme="minorHAnsi" w:cstheme="minorBidi"/>
          <w:sz w:val="22"/>
          <w:szCs w:val="22"/>
          <w:lang w:eastAsia="en-GB"/>
        </w:rPr>
      </w:pPr>
      <w:r>
        <w:rPr>
          <w:lang w:eastAsia="sv-SE"/>
        </w:rPr>
        <w:t>10.2.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_Toc89785074 \h </w:instrText>
      </w:r>
      <w:r>
        <w:fldChar w:fldCharType="separate"/>
      </w:r>
      <w:r>
        <w:t>160</w:t>
      </w:r>
      <w:r>
        <w:fldChar w:fldCharType="end"/>
      </w:r>
    </w:p>
    <w:p w14:paraId="558BACB2" w14:textId="692AC2C1" w:rsidR="00881E6D" w:rsidRDefault="00881E6D">
      <w:pPr>
        <w:pStyle w:val="TOC4"/>
        <w:rPr>
          <w:rFonts w:asciiTheme="minorHAnsi" w:eastAsiaTheme="minorEastAsia" w:hAnsiTheme="minorHAnsi" w:cstheme="minorBidi"/>
          <w:sz w:val="22"/>
          <w:szCs w:val="22"/>
          <w:lang w:eastAsia="en-GB"/>
        </w:rPr>
      </w:pPr>
      <w:r>
        <w:rPr>
          <w:lang w:eastAsia="sv-SE"/>
        </w:rPr>
        <w:t>10.2.4.2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_Toc89785075 \h </w:instrText>
      </w:r>
      <w:r>
        <w:fldChar w:fldCharType="separate"/>
      </w:r>
      <w:r>
        <w:t>160</w:t>
      </w:r>
      <w:r>
        <w:fldChar w:fldCharType="end"/>
      </w:r>
    </w:p>
    <w:p w14:paraId="6A6D13E2" w14:textId="62750922" w:rsidR="00881E6D" w:rsidRDefault="00881E6D">
      <w:pPr>
        <w:pStyle w:val="TOC5"/>
        <w:rPr>
          <w:rFonts w:asciiTheme="minorHAnsi" w:eastAsiaTheme="minorEastAsia" w:hAnsiTheme="minorHAnsi" w:cstheme="minorBidi"/>
          <w:sz w:val="22"/>
          <w:szCs w:val="22"/>
          <w:lang w:eastAsia="en-GB"/>
        </w:rPr>
      </w:pPr>
      <w:r>
        <w:rPr>
          <w:lang w:eastAsia="sv-SE"/>
        </w:rPr>
        <w:t>10.2.4.2.1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_Toc89785076 \h </w:instrText>
      </w:r>
      <w:r>
        <w:fldChar w:fldCharType="separate"/>
      </w:r>
      <w:r>
        <w:t>160</w:t>
      </w:r>
      <w:r>
        <w:fldChar w:fldCharType="end"/>
      </w:r>
    </w:p>
    <w:p w14:paraId="75A0C287" w14:textId="3C820AAA" w:rsidR="00881E6D" w:rsidRDefault="00881E6D">
      <w:pPr>
        <w:pStyle w:val="TOC5"/>
        <w:rPr>
          <w:rFonts w:asciiTheme="minorHAnsi" w:eastAsiaTheme="minorEastAsia" w:hAnsiTheme="minorHAnsi" w:cstheme="minorBidi"/>
          <w:sz w:val="22"/>
          <w:szCs w:val="22"/>
          <w:lang w:eastAsia="en-GB"/>
        </w:rPr>
      </w:pPr>
      <w:r>
        <w:rPr>
          <w:lang w:eastAsia="sv-SE"/>
        </w:rPr>
        <w:t>10.2.4.2.2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_Toc89785077 \h </w:instrText>
      </w:r>
      <w:r>
        <w:fldChar w:fldCharType="separate"/>
      </w:r>
      <w:r>
        <w:t>160</w:t>
      </w:r>
      <w:r>
        <w:fldChar w:fldCharType="end"/>
      </w:r>
    </w:p>
    <w:p w14:paraId="3353B7CB" w14:textId="59375A84" w:rsidR="00881E6D" w:rsidRDefault="00881E6D">
      <w:pPr>
        <w:pStyle w:val="TOC4"/>
        <w:rPr>
          <w:rFonts w:asciiTheme="minorHAnsi" w:eastAsiaTheme="minorEastAsia" w:hAnsiTheme="minorHAnsi" w:cstheme="minorBidi"/>
          <w:sz w:val="22"/>
          <w:szCs w:val="22"/>
          <w:lang w:eastAsia="en-GB"/>
        </w:rPr>
      </w:pPr>
      <w:r>
        <w:rPr>
          <w:lang w:eastAsia="sv-SE"/>
        </w:rPr>
        <w:t>10.2.4.3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_Toc89785078 \h </w:instrText>
      </w:r>
      <w:r>
        <w:fldChar w:fldCharType="separate"/>
      </w:r>
      <w:r>
        <w:t>161</w:t>
      </w:r>
      <w:r>
        <w:fldChar w:fldCharType="end"/>
      </w:r>
    </w:p>
    <w:p w14:paraId="2DBEBF3D" w14:textId="784BF2C9" w:rsidR="00881E6D" w:rsidRDefault="00881E6D">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_Toc89785079 \h </w:instrText>
      </w:r>
      <w:r>
        <w:fldChar w:fldCharType="separate"/>
      </w:r>
      <w:r>
        <w:t>163</w:t>
      </w:r>
      <w:r>
        <w:fldChar w:fldCharType="end"/>
      </w:r>
    </w:p>
    <w:p w14:paraId="09BB4E7F" w14:textId="56C1F8FA" w:rsidR="00881E6D" w:rsidRDefault="00881E6D">
      <w:pPr>
        <w:pStyle w:val="TOC4"/>
        <w:rPr>
          <w:rFonts w:asciiTheme="minorHAnsi" w:eastAsiaTheme="minorEastAsia" w:hAnsiTheme="minorHAnsi" w:cstheme="minorBidi"/>
          <w:sz w:val="22"/>
          <w:szCs w:val="22"/>
          <w:lang w:eastAsia="en-GB"/>
        </w:rPr>
      </w:pPr>
      <w:r>
        <w:rPr>
          <w:lang w:eastAsia="sv-SE"/>
        </w:rPr>
        <w:t>10.2.5.1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_Toc89785080 \h </w:instrText>
      </w:r>
      <w:r>
        <w:fldChar w:fldCharType="separate"/>
      </w:r>
      <w:r>
        <w:t>163</w:t>
      </w:r>
      <w:r>
        <w:fldChar w:fldCharType="end"/>
      </w:r>
    </w:p>
    <w:p w14:paraId="71BF0E9D" w14:textId="239E3D62" w:rsidR="00881E6D" w:rsidRDefault="00881E6D">
      <w:pPr>
        <w:pStyle w:val="TOC4"/>
        <w:rPr>
          <w:rFonts w:asciiTheme="minorHAnsi" w:eastAsiaTheme="minorEastAsia" w:hAnsiTheme="minorHAnsi" w:cstheme="minorBidi"/>
          <w:sz w:val="22"/>
          <w:szCs w:val="22"/>
          <w:lang w:eastAsia="en-GB"/>
        </w:rPr>
      </w:pPr>
      <w:r>
        <w:rPr>
          <w:lang w:eastAsia="sv-SE"/>
        </w:rPr>
        <w:t>10.2.5.2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_Toc89785081 \h </w:instrText>
      </w:r>
      <w:r>
        <w:fldChar w:fldCharType="separate"/>
      </w:r>
      <w:r>
        <w:t>163</w:t>
      </w:r>
      <w:r>
        <w:fldChar w:fldCharType="end"/>
      </w:r>
    </w:p>
    <w:p w14:paraId="49A08AE1" w14:textId="6609E99A" w:rsidR="00881E6D" w:rsidRDefault="00881E6D">
      <w:pPr>
        <w:pStyle w:val="TOC5"/>
        <w:rPr>
          <w:rFonts w:asciiTheme="minorHAnsi" w:eastAsiaTheme="minorEastAsia" w:hAnsiTheme="minorHAnsi" w:cstheme="minorBidi"/>
          <w:sz w:val="22"/>
          <w:szCs w:val="22"/>
          <w:lang w:eastAsia="en-GB"/>
        </w:rPr>
      </w:pPr>
      <w:r>
        <w:rPr>
          <w:lang w:eastAsia="sv-SE"/>
        </w:rPr>
        <w:t>10.2.5.2.1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_Toc89785082 \h </w:instrText>
      </w:r>
      <w:r>
        <w:fldChar w:fldCharType="separate"/>
      </w:r>
      <w:r>
        <w:t>163</w:t>
      </w:r>
      <w:r>
        <w:fldChar w:fldCharType="end"/>
      </w:r>
    </w:p>
    <w:p w14:paraId="2EFCBEAB" w14:textId="2CF095BB" w:rsidR="00881E6D" w:rsidRDefault="00881E6D">
      <w:pPr>
        <w:pStyle w:val="TOC5"/>
        <w:rPr>
          <w:rFonts w:asciiTheme="minorHAnsi" w:eastAsiaTheme="minorEastAsia" w:hAnsiTheme="minorHAnsi" w:cstheme="minorBidi"/>
          <w:sz w:val="22"/>
          <w:szCs w:val="22"/>
          <w:lang w:eastAsia="en-GB"/>
        </w:rPr>
      </w:pPr>
      <w:r>
        <w:rPr>
          <w:lang w:eastAsia="sv-SE"/>
        </w:rPr>
        <w:t>10.2.5.2.2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_Toc89785083 \h </w:instrText>
      </w:r>
      <w:r>
        <w:fldChar w:fldCharType="separate"/>
      </w:r>
      <w:r>
        <w:t>163</w:t>
      </w:r>
      <w:r>
        <w:fldChar w:fldCharType="end"/>
      </w:r>
    </w:p>
    <w:p w14:paraId="312B734C" w14:textId="63769D6D" w:rsidR="00881E6D" w:rsidRDefault="00881E6D">
      <w:pPr>
        <w:pStyle w:val="TOC4"/>
        <w:rPr>
          <w:rFonts w:asciiTheme="minorHAnsi" w:eastAsiaTheme="minorEastAsia" w:hAnsiTheme="minorHAnsi" w:cstheme="minorBidi"/>
          <w:sz w:val="22"/>
          <w:szCs w:val="22"/>
          <w:lang w:eastAsia="en-GB"/>
        </w:rPr>
      </w:pPr>
      <w:r>
        <w:rPr>
          <w:lang w:eastAsia="sv-SE"/>
        </w:rPr>
        <w:t>10.2.5.3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_Toc89785084 \h </w:instrText>
      </w:r>
      <w:r>
        <w:fldChar w:fldCharType="separate"/>
      </w:r>
      <w:r>
        <w:t>164</w:t>
      </w:r>
      <w:r>
        <w:fldChar w:fldCharType="end"/>
      </w:r>
    </w:p>
    <w:p w14:paraId="6AF307E5" w14:textId="2F4FBB52" w:rsidR="00881E6D" w:rsidRDefault="00881E6D">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_Toc89785085 \h </w:instrText>
      </w:r>
      <w:r>
        <w:fldChar w:fldCharType="separate"/>
      </w:r>
      <w:r>
        <w:t>167</w:t>
      </w:r>
      <w:r>
        <w:fldChar w:fldCharType="end"/>
      </w:r>
    </w:p>
    <w:p w14:paraId="0882BB81" w14:textId="7B6645B8" w:rsidR="00881E6D" w:rsidRDefault="00881E6D">
      <w:pPr>
        <w:pStyle w:val="TOC4"/>
        <w:rPr>
          <w:rFonts w:asciiTheme="minorHAnsi" w:eastAsiaTheme="minorEastAsia" w:hAnsiTheme="minorHAnsi" w:cstheme="minorBidi"/>
          <w:sz w:val="22"/>
          <w:szCs w:val="22"/>
          <w:lang w:eastAsia="en-GB"/>
        </w:rPr>
      </w:pPr>
      <w:r>
        <w:rPr>
          <w:lang w:eastAsia="sv-SE"/>
        </w:rPr>
        <w:lastRenderedPageBreak/>
        <w:t>10.2.6.1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_Toc89785086 \h </w:instrText>
      </w:r>
      <w:r>
        <w:fldChar w:fldCharType="separate"/>
      </w:r>
      <w:r>
        <w:t>167</w:t>
      </w:r>
      <w:r>
        <w:fldChar w:fldCharType="end"/>
      </w:r>
    </w:p>
    <w:p w14:paraId="1A5FF924" w14:textId="60914262" w:rsidR="00881E6D" w:rsidRDefault="00881E6D">
      <w:pPr>
        <w:pStyle w:val="TOC4"/>
        <w:rPr>
          <w:rFonts w:asciiTheme="minorHAnsi" w:eastAsiaTheme="minorEastAsia" w:hAnsiTheme="minorHAnsi" w:cstheme="minorBidi"/>
          <w:sz w:val="22"/>
          <w:szCs w:val="22"/>
          <w:lang w:eastAsia="en-GB"/>
        </w:rPr>
      </w:pPr>
      <w:r>
        <w:rPr>
          <w:lang w:eastAsia="sv-SE"/>
        </w:rPr>
        <w:t>10.2.6.2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_Toc89785087 \h </w:instrText>
      </w:r>
      <w:r>
        <w:fldChar w:fldCharType="separate"/>
      </w:r>
      <w:r>
        <w:t>167</w:t>
      </w:r>
      <w:r>
        <w:fldChar w:fldCharType="end"/>
      </w:r>
    </w:p>
    <w:p w14:paraId="6EE5932C" w14:textId="3FF1F5AC" w:rsidR="00881E6D" w:rsidRDefault="00881E6D">
      <w:pPr>
        <w:pStyle w:val="TOC5"/>
        <w:rPr>
          <w:rFonts w:asciiTheme="minorHAnsi" w:eastAsiaTheme="minorEastAsia" w:hAnsiTheme="minorHAnsi" w:cstheme="minorBidi"/>
          <w:sz w:val="22"/>
          <w:szCs w:val="22"/>
          <w:lang w:eastAsia="en-GB"/>
        </w:rPr>
      </w:pPr>
      <w:r>
        <w:rPr>
          <w:lang w:eastAsia="sv-SE"/>
        </w:rPr>
        <w:t>10.2.6.2.1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_Toc89785088 \h </w:instrText>
      </w:r>
      <w:r>
        <w:fldChar w:fldCharType="separate"/>
      </w:r>
      <w:r>
        <w:t>167</w:t>
      </w:r>
      <w:r>
        <w:fldChar w:fldCharType="end"/>
      </w:r>
    </w:p>
    <w:p w14:paraId="784BE88E" w14:textId="1D0AF14D" w:rsidR="00881E6D" w:rsidRDefault="00881E6D">
      <w:pPr>
        <w:pStyle w:val="TOC5"/>
        <w:rPr>
          <w:rFonts w:asciiTheme="minorHAnsi" w:eastAsiaTheme="minorEastAsia" w:hAnsiTheme="minorHAnsi" w:cstheme="minorBidi"/>
          <w:sz w:val="22"/>
          <w:szCs w:val="22"/>
          <w:lang w:eastAsia="en-GB"/>
        </w:rPr>
      </w:pPr>
      <w:r>
        <w:rPr>
          <w:lang w:eastAsia="sv-SE"/>
        </w:rPr>
        <w:t>10.2.6.2.2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_Toc89785089 \h </w:instrText>
      </w:r>
      <w:r>
        <w:fldChar w:fldCharType="separate"/>
      </w:r>
      <w:r>
        <w:t>167</w:t>
      </w:r>
      <w:r>
        <w:fldChar w:fldCharType="end"/>
      </w:r>
    </w:p>
    <w:p w14:paraId="13258D3E" w14:textId="33AFE375" w:rsidR="00881E6D" w:rsidRDefault="00881E6D">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_Toc89785090 \h </w:instrText>
      </w:r>
      <w:r>
        <w:fldChar w:fldCharType="separate"/>
      </w:r>
      <w:r>
        <w:t>167</w:t>
      </w:r>
      <w:r>
        <w:fldChar w:fldCharType="end"/>
      </w:r>
    </w:p>
    <w:p w14:paraId="22A84E87" w14:textId="103FE667" w:rsidR="00881E6D" w:rsidRDefault="00881E6D">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_Toc89785091 \h </w:instrText>
      </w:r>
      <w:r>
        <w:fldChar w:fldCharType="separate"/>
      </w:r>
      <w:r>
        <w:t>169</w:t>
      </w:r>
      <w:r>
        <w:fldChar w:fldCharType="end"/>
      </w:r>
    </w:p>
    <w:p w14:paraId="2DD96411" w14:textId="03DC4D57" w:rsidR="00881E6D" w:rsidRDefault="00881E6D">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r>
      <w:r>
        <w:instrText xml:space="preserve"> PAGEREF _Toc89785092 \h </w:instrText>
      </w:r>
      <w:r>
        <w:fldChar w:fldCharType="separate"/>
      </w:r>
      <w:r>
        <w:t>169</w:t>
      </w:r>
      <w:r>
        <w:fldChar w:fldCharType="end"/>
      </w:r>
    </w:p>
    <w:p w14:paraId="07E09D8C" w14:textId="78FBC907" w:rsidR="00881E6D" w:rsidRDefault="00881E6D">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r>
      <w:r>
        <w:instrText xml:space="preserve"> PAGEREF _Toc89785093 \h </w:instrText>
      </w:r>
      <w:r>
        <w:fldChar w:fldCharType="separate"/>
      </w:r>
      <w:r>
        <w:t>170</w:t>
      </w:r>
      <w:r>
        <w:fldChar w:fldCharType="end"/>
      </w:r>
    </w:p>
    <w:p w14:paraId="4F08AE45" w14:textId="5409E119" w:rsidR="00881E6D" w:rsidRDefault="00881E6D">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_Toc89785094 \h </w:instrText>
      </w:r>
      <w:r>
        <w:fldChar w:fldCharType="separate"/>
      </w:r>
      <w:r>
        <w:t>170</w:t>
      </w:r>
      <w:r>
        <w:fldChar w:fldCharType="end"/>
      </w:r>
    </w:p>
    <w:p w14:paraId="1B125F91" w14:textId="73256588" w:rsidR="00881E6D" w:rsidRDefault="00881E6D">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_Toc89785095 \h </w:instrText>
      </w:r>
      <w:r>
        <w:fldChar w:fldCharType="separate"/>
      </w:r>
      <w:r>
        <w:t>170</w:t>
      </w:r>
      <w:r>
        <w:fldChar w:fldCharType="end"/>
      </w:r>
    </w:p>
    <w:p w14:paraId="2AE8F0A1" w14:textId="0A58100F" w:rsidR="00881E6D" w:rsidRDefault="00881E6D">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_Toc89785096 \h </w:instrText>
      </w:r>
      <w:r>
        <w:fldChar w:fldCharType="separate"/>
      </w:r>
      <w:r>
        <w:t>170</w:t>
      </w:r>
      <w:r>
        <w:fldChar w:fldCharType="end"/>
      </w:r>
    </w:p>
    <w:p w14:paraId="456417BF" w14:textId="29CA7296" w:rsidR="00881E6D" w:rsidRDefault="00881E6D">
      <w:pPr>
        <w:pStyle w:val="TOC4"/>
        <w:rPr>
          <w:rFonts w:asciiTheme="minorHAnsi" w:eastAsiaTheme="minorEastAsia" w:hAnsiTheme="minorHAnsi" w:cstheme="minorBidi"/>
          <w:sz w:val="22"/>
          <w:szCs w:val="22"/>
          <w:lang w:eastAsia="en-GB"/>
        </w:rPr>
      </w:pPr>
      <w:r>
        <w:rPr>
          <w:lang w:eastAsia="sv-SE"/>
        </w:rPr>
        <w:t>10.4.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_Toc89785097 \h </w:instrText>
      </w:r>
      <w:r>
        <w:fldChar w:fldCharType="separate"/>
      </w:r>
      <w:r>
        <w:t>170</w:t>
      </w:r>
      <w:r>
        <w:fldChar w:fldCharType="end"/>
      </w:r>
    </w:p>
    <w:p w14:paraId="2BEFCA43" w14:textId="5AB6EC1C" w:rsidR="00881E6D" w:rsidRDefault="00881E6D">
      <w:pPr>
        <w:pStyle w:val="TOC4"/>
        <w:rPr>
          <w:rFonts w:asciiTheme="minorHAnsi" w:eastAsiaTheme="minorEastAsia" w:hAnsiTheme="minorHAnsi" w:cstheme="minorBidi"/>
          <w:sz w:val="22"/>
          <w:szCs w:val="22"/>
          <w:lang w:eastAsia="en-GB"/>
        </w:rPr>
      </w:pPr>
      <w:r>
        <w:rPr>
          <w:lang w:eastAsia="sv-SE"/>
        </w:rPr>
        <w:t>10.4.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_Toc89785098 \h </w:instrText>
      </w:r>
      <w:r>
        <w:fldChar w:fldCharType="separate"/>
      </w:r>
      <w:r>
        <w:t>170</w:t>
      </w:r>
      <w:r>
        <w:fldChar w:fldCharType="end"/>
      </w:r>
    </w:p>
    <w:p w14:paraId="292F37F2" w14:textId="6D057CC3" w:rsidR="00881E6D" w:rsidRDefault="00881E6D">
      <w:pPr>
        <w:pStyle w:val="TOC5"/>
        <w:rPr>
          <w:rFonts w:asciiTheme="minorHAnsi" w:eastAsiaTheme="minorEastAsia" w:hAnsiTheme="minorHAnsi" w:cstheme="minorBidi"/>
          <w:sz w:val="22"/>
          <w:szCs w:val="22"/>
          <w:lang w:eastAsia="en-GB"/>
        </w:rPr>
      </w:pPr>
      <w:r>
        <w:rPr>
          <w:lang w:eastAsia="sv-SE"/>
        </w:rPr>
        <w:t>10.4.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_Toc89785099 \h </w:instrText>
      </w:r>
      <w:r>
        <w:fldChar w:fldCharType="separate"/>
      </w:r>
      <w:r>
        <w:t>170</w:t>
      </w:r>
      <w:r>
        <w:fldChar w:fldCharType="end"/>
      </w:r>
    </w:p>
    <w:p w14:paraId="1381FCF5" w14:textId="199C24D9" w:rsidR="00881E6D" w:rsidRDefault="00881E6D">
      <w:pPr>
        <w:pStyle w:val="TOC5"/>
        <w:rPr>
          <w:rFonts w:asciiTheme="minorHAnsi" w:eastAsiaTheme="minorEastAsia" w:hAnsiTheme="minorHAnsi" w:cstheme="minorBidi"/>
          <w:sz w:val="22"/>
          <w:szCs w:val="22"/>
          <w:lang w:eastAsia="en-GB"/>
        </w:rPr>
      </w:pPr>
      <w:r>
        <w:rPr>
          <w:lang w:eastAsia="sv-SE"/>
        </w:rPr>
        <w:t>10.4.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_Toc89785100 \h </w:instrText>
      </w:r>
      <w:r>
        <w:fldChar w:fldCharType="separate"/>
      </w:r>
      <w:r>
        <w:t>170</w:t>
      </w:r>
      <w:r>
        <w:fldChar w:fldCharType="end"/>
      </w:r>
    </w:p>
    <w:p w14:paraId="7CD205C3" w14:textId="3AC8A6F1" w:rsidR="00881E6D" w:rsidRDefault="00881E6D">
      <w:pPr>
        <w:pStyle w:val="TOC4"/>
        <w:rPr>
          <w:rFonts w:asciiTheme="minorHAnsi" w:eastAsiaTheme="minorEastAsia" w:hAnsiTheme="minorHAnsi" w:cstheme="minorBidi"/>
          <w:sz w:val="22"/>
          <w:szCs w:val="22"/>
          <w:lang w:eastAsia="en-GB"/>
        </w:rPr>
      </w:pPr>
      <w:r>
        <w:rPr>
          <w:lang w:eastAsia="sv-SE"/>
        </w:rPr>
        <w:t>10.4.</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_Toc89785101 \h </w:instrText>
      </w:r>
      <w:r>
        <w:fldChar w:fldCharType="separate"/>
      </w:r>
      <w:r>
        <w:t>171</w:t>
      </w:r>
      <w:r>
        <w:fldChar w:fldCharType="end"/>
      </w:r>
    </w:p>
    <w:p w14:paraId="203403FA" w14:textId="73EDEA62" w:rsidR="00881E6D" w:rsidRDefault="00881E6D">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_Toc89785102 \h </w:instrText>
      </w:r>
      <w:r>
        <w:fldChar w:fldCharType="separate"/>
      </w:r>
      <w:r>
        <w:t>171</w:t>
      </w:r>
      <w:r>
        <w:fldChar w:fldCharType="end"/>
      </w:r>
    </w:p>
    <w:p w14:paraId="0689444C" w14:textId="58AD2E8F" w:rsidR="00881E6D" w:rsidRDefault="00881E6D">
      <w:pPr>
        <w:pStyle w:val="TOC4"/>
        <w:rPr>
          <w:rFonts w:asciiTheme="minorHAnsi" w:eastAsiaTheme="minorEastAsia" w:hAnsiTheme="minorHAnsi" w:cstheme="minorBidi"/>
          <w:sz w:val="22"/>
          <w:szCs w:val="22"/>
          <w:lang w:eastAsia="en-GB"/>
        </w:rPr>
      </w:pPr>
      <w:r>
        <w:rPr>
          <w:lang w:eastAsia="sv-SE"/>
        </w:rPr>
        <w:t>10.4.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_Toc89785103 \h </w:instrText>
      </w:r>
      <w:r>
        <w:fldChar w:fldCharType="separate"/>
      </w:r>
      <w:r>
        <w:t>171</w:t>
      </w:r>
      <w:r>
        <w:fldChar w:fldCharType="end"/>
      </w:r>
    </w:p>
    <w:p w14:paraId="5B0DCD1B" w14:textId="406CE231" w:rsidR="00881E6D" w:rsidRDefault="00881E6D">
      <w:pPr>
        <w:pStyle w:val="TOC4"/>
        <w:rPr>
          <w:rFonts w:asciiTheme="minorHAnsi" w:eastAsiaTheme="minorEastAsia" w:hAnsiTheme="minorHAnsi" w:cstheme="minorBidi"/>
          <w:sz w:val="22"/>
          <w:szCs w:val="22"/>
          <w:lang w:eastAsia="en-GB"/>
        </w:rPr>
      </w:pPr>
      <w:r>
        <w:rPr>
          <w:lang w:eastAsia="sv-SE"/>
        </w:rPr>
        <w:t>10.4.</w:t>
      </w:r>
      <w:r>
        <w:t>3</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_Toc89785104 \h </w:instrText>
      </w:r>
      <w:r>
        <w:fldChar w:fldCharType="separate"/>
      </w:r>
      <w:r>
        <w:t>171</w:t>
      </w:r>
      <w:r>
        <w:fldChar w:fldCharType="end"/>
      </w:r>
    </w:p>
    <w:p w14:paraId="3B82792C" w14:textId="64D15E31" w:rsidR="00881E6D" w:rsidRDefault="00881E6D">
      <w:pPr>
        <w:pStyle w:val="TOC5"/>
        <w:rPr>
          <w:rFonts w:asciiTheme="minorHAnsi" w:eastAsiaTheme="minorEastAsia" w:hAnsiTheme="minorHAnsi" w:cstheme="minorBidi"/>
          <w:sz w:val="22"/>
          <w:szCs w:val="22"/>
          <w:lang w:eastAsia="en-GB"/>
        </w:rPr>
      </w:pPr>
      <w:r>
        <w:rPr>
          <w:lang w:eastAsia="sv-SE"/>
        </w:rPr>
        <w:t>10.4.</w:t>
      </w:r>
      <w:r>
        <w:t>3</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_Toc89785105 \h </w:instrText>
      </w:r>
      <w:r>
        <w:fldChar w:fldCharType="separate"/>
      </w:r>
      <w:r>
        <w:t>171</w:t>
      </w:r>
      <w:r>
        <w:fldChar w:fldCharType="end"/>
      </w:r>
    </w:p>
    <w:p w14:paraId="176F6A33" w14:textId="33EF4B57" w:rsidR="00881E6D" w:rsidRDefault="00881E6D">
      <w:pPr>
        <w:pStyle w:val="TOC5"/>
        <w:rPr>
          <w:rFonts w:asciiTheme="minorHAnsi" w:eastAsiaTheme="minorEastAsia" w:hAnsiTheme="minorHAnsi" w:cstheme="minorBidi"/>
          <w:sz w:val="22"/>
          <w:szCs w:val="22"/>
          <w:lang w:eastAsia="en-GB"/>
        </w:rPr>
      </w:pPr>
      <w:r>
        <w:rPr>
          <w:lang w:eastAsia="sv-SE"/>
        </w:rPr>
        <w:t>10.4.</w:t>
      </w:r>
      <w:r>
        <w:t>3</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_Toc89785106 \h </w:instrText>
      </w:r>
      <w:r>
        <w:fldChar w:fldCharType="separate"/>
      </w:r>
      <w:r>
        <w:t>171</w:t>
      </w:r>
      <w:r>
        <w:fldChar w:fldCharType="end"/>
      </w:r>
    </w:p>
    <w:p w14:paraId="2849D882" w14:textId="3ADA92D6" w:rsidR="00881E6D" w:rsidRDefault="00881E6D">
      <w:pPr>
        <w:pStyle w:val="TOC4"/>
        <w:rPr>
          <w:rFonts w:asciiTheme="minorHAnsi" w:eastAsiaTheme="minorEastAsia" w:hAnsiTheme="minorHAnsi" w:cstheme="minorBidi"/>
          <w:sz w:val="22"/>
          <w:szCs w:val="22"/>
          <w:lang w:eastAsia="en-GB"/>
        </w:rPr>
      </w:pPr>
      <w:r>
        <w:rPr>
          <w:lang w:eastAsia="sv-SE"/>
        </w:rPr>
        <w:t>10.4.</w:t>
      </w:r>
      <w:r>
        <w:t>3</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_Toc89785107 \h </w:instrText>
      </w:r>
      <w:r>
        <w:fldChar w:fldCharType="separate"/>
      </w:r>
      <w:r>
        <w:t>171</w:t>
      </w:r>
      <w:r>
        <w:fldChar w:fldCharType="end"/>
      </w:r>
    </w:p>
    <w:p w14:paraId="3403AC9F" w14:textId="363C24A9" w:rsidR="00881E6D" w:rsidRDefault="00881E6D">
      <w:pPr>
        <w:pStyle w:val="TOC3"/>
        <w:rPr>
          <w:rFonts w:asciiTheme="minorHAnsi" w:eastAsiaTheme="minorEastAsia" w:hAnsiTheme="minorHAnsi" w:cstheme="minorBidi"/>
          <w:sz w:val="22"/>
          <w:szCs w:val="22"/>
          <w:lang w:eastAsia="en-GB"/>
        </w:rPr>
      </w:pPr>
      <w:r>
        <w:rPr>
          <w:lang w:eastAsia="sv-SE"/>
        </w:rPr>
        <w:t>10.4.3A</w:t>
      </w:r>
      <w:r>
        <w:rPr>
          <w:rFonts w:asciiTheme="minorHAnsi" w:eastAsiaTheme="minorEastAsia" w:hAnsiTheme="minorHAnsi" w:cstheme="minorBidi"/>
          <w:sz w:val="22"/>
          <w:szCs w:val="22"/>
          <w:lang w:eastAsia="en-GB"/>
        </w:rPr>
        <w:tab/>
      </w:r>
      <w:r>
        <w:rPr>
          <w:lang w:eastAsia="sv-SE"/>
        </w:rPr>
        <w:t xml:space="preserve"> Plane Wave Synthesizer</w:t>
      </w:r>
      <w:r>
        <w:tab/>
      </w:r>
      <w:r>
        <w:fldChar w:fldCharType="begin"/>
      </w:r>
      <w:r>
        <w:instrText xml:space="preserve"> PAGEREF _Toc89785108 \h </w:instrText>
      </w:r>
      <w:r>
        <w:fldChar w:fldCharType="separate"/>
      </w:r>
      <w:r>
        <w:t>171</w:t>
      </w:r>
      <w:r>
        <w:fldChar w:fldCharType="end"/>
      </w:r>
    </w:p>
    <w:p w14:paraId="0C022ED9" w14:textId="323E9B71" w:rsidR="00881E6D" w:rsidRDefault="00881E6D">
      <w:pPr>
        <w:pStyle w:val="TOC4"/>
        <w:rPr>
          <w:rFonts w:asciiTheme="minorHAnsi" w:eastAsiaTheme="minorEastAsia" w:hAnsiTheme="minorHAnsi" w:cstheme="minorBidi"/>
          <w:sz w:val="22"/>
          <w:szCs w:val="22"/>
          <w:lang w:eastAsia="en-GB"/>
        </w:rPr>
      </w:pPr>
      <w:r>
        <w:rPr>
          <w:lang w:eastAsia="sv-SE"/>
        </w:rPr>
        <w:t>10.4.3A.2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_Toc89785109 \h </w:instrText>
      </w:r>
      <w:r>
        <w:fldChar w:fldCharType="separate"/>
      </w:r>
      <w:r>
        <w:t>171</w:t>
      </w:r>
      <w:r>
        <w:fldChar w:fldCharType="end"/>
      </w:r>
    </w:p>
    <w:p w14:paraId="4ACC0190" w14:textId="40F045E1" w:rsidR="00881E6D" w:rsidRDefault="00881E6D">
      <w:pPr>
        <w:pStyle w:val="TOC5"/>
        <w:rPr>
          <w:rFonts w:asciiTheme="minorHAnsi" w:eastAsiaTheme="minorEastAsia" w:hAnsiTheme="minorHAnsi" w:cstheme="minorBidi"/>
          <w:sz w:val="22"/>
          <w:szCs w:val="22"/>
          <w:lang w:eastAsia="en-GB"/>
        </w:rPr>
      </w:pPr>
      <w:r>
        <w:rPr>
          <w:lang w:eastAsia="sv-SE"/>
        </w:rPr>
        <w:t>10.4.3A.2.1</w:t>
      </w:r>
      <w:r>
        <w:rPr>
          <w:rFonts w:asciiTheme="minorHAnsi" w:eastAsiaTheme="minorEastAsia" w:hAnsiTheme="minorHAnsi" w:cstheme="minorBidi"/>
          <w:sz w:val="22"/>
          <w:szCs w:val="22"/>
          <w:lang w:eastAsia="en-GB"/>
        </w:rPr>
        <w:tab/>
      </w:r>
      <w:r>
        <w:rPr>
          <w:lang w:eastAsia="sv-SE"/>
        </w:rPr>
        <w:t>Stage 1: Calibration</w:t>
      </w:r>
      <w:r>
        <w:tab/>
      </w:r>
      <w:r>
        <w:fldChar w:fldCharType="begin"/>
      </w:r>
      <w:r>
        <w:instrText xml:space="preserve"> PAGEREF _Toc89785110 \h </w:instrText>
      </w:r>
      <w:r>
        <w:fldChar w:fldCharType="separate"/>
      </w:r>
      <w:r>
        <w:t>171</w:t>
      </w:r>
      <w:r>
        <w:fldChar w:fldCharType="end"/>
      </w:r>
    </w:p>
    <w:p w14:paraId="0F64DD23" w14:textId="13A7E106" w:rsidR="00881E6D" w:rsidRDefault="00881E6D">
      <w:pPr>
        <w:pStyle w:val="TOC5"/>
        <w:rPr>
          <w:rFonts w:asciiTheme="minorHAnsi" w:eastAsiaTheme="minorEastAsia" w:hAnsiTheme="minorHAnsi" w:cstheme="minorBidi"/>
          <w:sz w:val="22"/>
          <w:szCs w:val="22"/>
          <w:lang w:eastAsia="en-GB"/>
        </w:rPr>
      </w:pPr>
      <w:r>
        <w:rPr>
          <w:lang w:eastAsia="sv-SE"/>
        </w:rPr>
        <w:t>10.4.3A.2.2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_Toc89785111 \h </w:instrText>
      </w:r>
      <w:r>
        <w:fldChar w:fldCharType="separate"/>
      </w:r>
      <w:r>
        <w:t>172</w:t>
      </w:r>
      <w:r>
        <w:fldChar w:fldCharType="end"/>
      </w:r>
    </w:p>
    <w:p w14:paraId="2B8449CE" w14:textId="3A04EB83" w:rsidR="00881E6D" w:rsidRDefault="00881E6D">
      <w:pPr>
        <w:pStyle w:val="TOC4"/>
        <w:rPr>
          <w:rFonts w:asciiTheme="minorHAnsi" w:eastAsiaTheme="minorEastAsia" w:hAnsiTheme="minorHAnsi" w:cstheme="minorBidi"/>
          <w:sz w:val="22"/>
          <w:szCs w:val="22"/>
          <w:lang w:eastAsia="en-GB"/>
        </w:rPr>
      </w:pPr>
      <w:r>
        <w:rPr>
          <w:lang w:eastAsia="sv-SE"/>
        </w:rPr>
        <w:t>10.4.3A.3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_Toc89785112 \h </w:instrText>
      </w:r>
      <w:r>
        <w:fldChar w:fldCharType="separate"/>
      </w:r>
      <w:r>
        <w:t>172</w:t>
      </w:r>
      <w:r>
        <w:fldChar w:fldCharType="end"/>
      </w:r>
    </w:p>
    <w:p w14:paraId="0D101F42" w14:textId="176E4DC8" w:rsidR="00881E6D" w:rsidRDefault="00881E6D">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_Toc89785113 \h </w:instrText>
      </w:r>
      <w:r>
        <w:fldChar w:fldCharType="separate"/>
      </w:r>
      <w:r>
        <w:t>172</w:t>
      </w:r>
      <w:r>
        <w:fldChar w:fldCharType="end"/>
      </w:r>
    </w:p>
    <w:p w14:paraId="3E8BDC07" w14:textId="17FFBE6A" w:rsidR="00881E6D" w:rsidRDefault="00881E6D">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r>
      <w:r>
        <w:instrText xml:space="preserve"> PAGEREF _Toc89785114 \h </w:instrText>
      </w:r>
      <w:r>
        <w:fldChar w:fldCharType="separate"/>
      </w:r>
      <w:r>
        <w:t>172</w:t>
      </w:r>
      <w:r>
        <w:fldChar w:fldCharType="end"/>
      </w:r>
    </w:p>
    <w:p w14:paraId="1684C319" w14:textId="69AC4AC6" w:rsidR="00881E6D" w:rsidRDefault="00881E6D">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_Toc89785115 \h </w:instrText>
      </w:r>
      <w:r>
        <w:fldChar w:fldCharType="separate"/>
      </w:r>
      <w:r>
        <w:t>172</w:t>
      </w:r>
      <w:r>
        <w:fldChar w:fldCharType="end"/>
      </w:r>
    </w:p>
    <w:p w14:paraId="7E3D65A7" w14:textId="2A4107C1" w:rsidR="00881E6D" w:rsidRDefault="00881E6D">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_Toc89785116 \h </w:instrText>
      </w:r>
      <w:r>
        <w:fldChar w:fldCharType="separate"/>
      </w:r>
      <w:r>
        <w:t>172</w:t>
      </w:r>
      <w:r>
        <w:fldChar w:fldCharType="end"/>
      </w:r>
    </w:p>
    <w:p w14:paraId="1471B420" w14:textId="6036D454" w:rsidR="00881E6D" w:rsidRDefault="00881E6D">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_Toc89785117 \h </w:instrText>
      </w:r>
      <w:r>
        <w:fldChar w:fldCharType="separate"/>
      </w:r>
      <w:r>
        <w:t>173</w:t>
      </w:r>
      <w:r>
        <w:fldChar w:fldCharType="end"/>
      </w:r>
    </w:p>
    <w:p w14:paraId="6917FE39" w14:textId="784AFDBA" w:rsidR="00881E6D" w:rsidRDefault="00881E6D">
      <w:pPr>
        <w:pStyle w:val="TOC4"/>
        <w:rPr>
          <w:rFonts w:asciiTheme="minorHAnsi" w:eastAsiaTheme="minorEastAsia" w:hAnsiTheme="minorHAnsi" w:cstheme="minorBidi"/>
          <w:sz w:val="22"/>
          <w:szCs w:val="22"/>
          <w:lang w:eastAsia="en-GB"/>
        </w:rPr>
      </w:pPr>
      <w:r>
        <w:rPr>
          <w:lang w:eastAsia="sv-SE"/>
        </w:rPr>
        <w:t>10.5.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_Toc89785118 \h </w:instrText>
      </w:r>
      <w:r>
        <w:fldChar w:fldCharType="separate"/>
      </w:r>
      <w:r>
        <w:t>173</w:t>
      </w:r>
      <w:r>
        <w:fldChar w:fldCharType="end"/>
      </w:r>
    </w:p>
    <w:p w14:paraId="5880BF4D" w14:textId="66600B25" w:rsidR="00881E6D" w:rsidRDefault="00881E6D">
      <w:pPr>
        <w:pStyle w:val="TOC4"/>
        <w:rPr>
          <w:rFonts w:asciiTheme="minorHAnsi" w:eastAsiaTheme="minorEastAsia" w:hAnsiTheme="minorHAnsi" w:cstheme="minorBidi"/>
          <w:sz w:val="22"/>
          <w:szCs w:val="22"/>
          <w:lang w:eastAsia="en-GB"/>
        </w:rPr>
      </w:pPr>
      <w:r>
        <w:rPr>
          <w:lang w:eastAsia="sv-SE"/>
        </w:rPr>
        <w:t>10.5.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_Toc89785119 \h </w:instrText>
      </w:r>
      <w:r>
        <w:fldChar w:fldCharType="separate"/>
      </w:r>
      <w:r>
        <w:t>173</w:t>
      </w:r>
      <w:r>
        <w:fldChar w:fldCharType="end"/>
      </w:r>
    </w:p>
    <w:p w14:paraId="5E37CAB5" w14:textId="63776494" w:rsidR="00881E6D" w:rsidRDefault="00881E6D">
      <w:pPr>
        <w:pStyle w:val="TOC5"/>
        <w:rPr>
          <w:rFonts w:asciiTheme="minorHAnsi" w:eastAsiaTheme="minorEastAsia" w:hAnsiTheme="minorHAnsi" w:cstheme="minorBidi"/>
          <w:sz w:val="22"/>
          <w:szCs w:val="22"/>
          <w:lang w:eastAsia="en-GB"/>
        </w:rPr>
      </w:pPr>
      <w:r>
        <w:rPr>
          <w:lang w:eastAsia="sv-SE"/>
        </w:rPr>
        <w:t>10.5.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_Toc89785120 \h </w:instrText>
      </w:r>
      <w:r>
        <w:fldChar w:fldCharType="separate"/>
      </w:r>
      <w:r>
        <w:t>173</w:t>
      </w:r>
      <w:r>
        <w:fldChar w:fldCharType="end"/>
      </w:r>
    </w:p>
    <w:p w14:paraId="1D686483" w14:textId="4D918B8C" w:rsidR="00881E6D" w:rsidRDefault="00881E6D">
      <w:pPr>
        <w:pStyle w:val="TOC5"/>
        <w:rPr>
          <w:rFonts w:asciiTheme="minorHAnsi" w:eastAsiaTheme="minorEastAsia" w:hAnsiTheme="minorHAnsi" w:cstheme="minorBidi"/>
          <w:sz w:val="22"/>
          <w:szCs w:val="22"/>
          <w:lang w:eastAsia="en-GB"/>
        </w:rPr>
      </w:pPr>
      <w:r>
        <w:rPr>
          <w:lang w:eastAsia="sv-SE"/>
        </w:rPr>
        <w:t>10.5.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_Toc89785121 \h </w:instrText>
      </w:r>
      <w:r>
        <w:fldChar w:fldCharType="separate"/>
      </w:r>
      <w:r>
        <w:t>173</w:t>
      </w:r>
      <w:r>
        <w:fldChar w:fldCharType="end"/>
      </w:r>
    </w:p>
    <w:p w14:paraId="48E4B880" w14:textId="170C1419" w:rsidR="00881E6D" w:rsidRDefault="00881E6D">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_Toc89785122 \h </w:instrText>
      </w:r>
      <w:r>
        <w:fldChar w:fldCharType="separate"/>
      </w:r>
      <w:r>
        <w:t>173</w:t>
      </w:r>
      <w:r>
        <w:fldChar w:fldCharType="end"/>
      </w:r>
    </w:p>
    <w:p w14:paraId="0986E836" w14:textId="0996DC7B" w:rsidR="00881E6D" w:rsidRDefault="00881E6D">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_Toc89785123 \h </w:instrText>
      </w:r>
      <w:r>
        <w:fldChar w:fldCharType="separate"/>
      </w:r>
      <w:r>
        <w:t>174</w:t>
      </w:r>
      <w:r>
        <w:fldChar w:fldCharType="end"/>
      </w:r>
    </w:p>
    <w:p w14:paraId="17870DB3" w14:textId="3B5F7AA7" w:rsidR="00881E6D" w:rsidRDefault="00881E6D">
      <w:pPr>
        <w:pStyle w:val="TOC4"/>
        <w:rPr>
          <w:rFonts w:asciiTheme="minorHAnsi" w:eastAsiaTheme="minorEastAsia" w:hAnsiTheme="minorHAnsi" w:cstheme="minorBidi"/>
          <w:sz w:val="22"/>
          <w:szCs w:val="22"/>
          <w:lang w:eastAsia="en-GB"/>
        </w:rPr>
      </w:pPr>
      <w:r>
        <w:rPr>
          <w:lang w:eastAsia="sv-SE"/>
        </w:rPr>
        <w:t>10.5.</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_Toc89785124 \h </w:instrText>
      </w:r>
      <w:r>
        <w:fldChar w:fldCharType="separate"/>
      </w:r>
      <w:r>
        <w:t>174</w:t>
      </w:r>
      <w:r>
        <w:fldChar w:fldCharType="end"/>
      </w:r>
    </w:p>
    <w:p w14:paraId="33255AB4" w14:textId="1499064B" w:rsidR="00881E6D" w:rsidRDefault="00881E6D">
      <w:pPr>
        <w:pStyle w:val="TOC4"/>
        <w:rPr>
          <w:rFonts w:asciiTheme="minorHAnsi" w:eastAsiaTheme="minorEastAsia" w:hAnsiTheme="minorHAnsi" w:cstheme="minorBidi"/>
          <w:sz w:val="22"/>
          <w:szCs w:val="22"/>
          <w:lang w:eastAsia="en-GB"/>
        </w:rPr>
      </w:pPr>
      <w:r>
        <w:rPr>
          <w:lang w:eastAsia="sv-SE"/>
        </w:rPr>
        <w:t>10.5.3.2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_Toc89785125 \h </w:instrText>
      </w:r>
      <w:r>
        <w:fldChar w:fldCharType="separate"/>
      </w:r>
      <w:r>
        <w:t>174</w:t>
      </w:r>
      <w:r>
        <w:fldChar w:fldCharType="end"/>
      </w:r>
    </w:p>
    <w:p w14:paraId="3B157A97" w14:textId="6A4578E4" w:rsidR="00881E6D" w:rsidRDefault="00881E6D">
      <w:pPr>
        <w:pStyle w:val="TOC5"/>
        <w:rPr>
          <w:rFonts w:asciiTheme="minorHAnsi" w:eastAsiaTheme="minorEastAsia" w:hAnsiTheme="minorHAnsi" w:cstheme="minorBidi"/>
          <w:sz w:val="22"/>
          <w:szCs w:val="22"/>
          <w:lang w:eastAsia="en-GB"/>
        </w:rPr>
      </w:pPr>
      <w:r>
        <w:rPr>
          <w:lang w:eastAsia="sv-SE"/>
        </w:rPr>
        <w:t>10.5.3.2.1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_Toc89785126 \h </w:instrText>
      </w:r>
      <w:r>
        <w:fldChar w:fldCharType="separate"/>
      </w:r>
      <w:r>
        <w:t>174</w:t>
      </w:r>
      <w:r>
        <w:fldChar w:fldCharType="end"/>
      </w:r>
    </w:p>
    <w:p w14:paraId="420CCC78" w14:textId="26DD6FD9" w:rsidR="00881E6D" w:rsidRDefault="00881E6D">
      <w:pPr>
        <w:pStyle w:val="TOC5"/>
        <w:rPr>
          <w:rFonts w:asciiTheme="minorHAnsi" w:eastAsiaTheme="minorEastAsia" w:hAnsiTheme="minorHAnsi" w:cstheme="minorBidi"/>
          <w:sz w:val="22"/>
          <w:szCs w:val="22"/>
          <w:lang w:eastAsia="en-GB"/>
        </w:rPr>
      </w:pPr>
      <w:r>
        <w:rPr>
          <w:lang w:eastAsia="sv-SE"/>
        </w:rPr>
        <w:t>10.5.3.2.2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_Toc89785127 \h </w:instrText>
      </w:r>
      <w:r>
        <w:fldChar w:fldCharType="separate"/>
      </w:r>
      <w:r>
        <w:t>175</w:t>
      </w:r>
      <w:r>
        <w:fldChar w:fldCharType="end"/>
      </w:r>
    </w:p>
    <w:p w14:paraId="000CFABA" w14:textId="7458845F" w:rsidR="00881E6D" w:rsidRDefault="00881E6D">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_Toc89785128 \h </w:instrText>
      </w:r>
      <w:r>
        <w:fldChar w:fldCharType="separate"/>
      </w:r>
      <w:r>
        <w:t>175</w:t>
      </w:r>
      <w:r>
        <w:fldChar w:fldCharType="end"/>
      </w:r>
    </w:p>
    <w:p w14:paraId="0CFB70F7" w14:textId="01F7FFEF" w:rsidR="00881E6D" w:rsidRDefault="00881E6D">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_Toc89785129 \h </w:instrText>
      </w:r>
      <w:r>
        <w:fldChar w:fldCharType="separate"/>
      </w:r>
      <w:r>
        <w:t>176</w:t>
      </w:r>
      <w:r>
        <w:fldChar w:fldCharType="end"/>
      </w:r>
    </w:p>
    <w:p w14:paraId="25295A79" w14:textId="71FCAF99" w:rsidR="00881E6D" w:rsidRDefault="00881E6D">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_Toc89785130 \h </w:instrText>
      </w:r>
      <w:r>
        <w:fldChar w:fldCharType="separate"/>
      </w:r>
      <w:r>
        <w:t>176</w:t>
      </w:r>
      <w:r>
        <w:fldChar w:fldCharType="end"/>
      </w:r>
    </w:p>
    <w:p w14:paraId="3E809191" w14:textId="55AD9A33" w:rsidR="00881E6D" w:rsidRDefault="00881E6D">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_Toc89785131 \h </w:instrText>
      </w:r>
      <w:r>
        <w:fldChar w:fldCharType="separate"/>
      </w:r>
      <w:r>
        <w:t>176</w:t>
      </w:r>
      <w:r>
        <w:fldChar w:fldCharType="end"/>
      </w:r>
    </w:p>
    <w:p w14:paraId="655D457C" w14:textId="2E685438" w:rsidR="00881E6D" w:rsidRDefault="00881E6D">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_Toc89785132 \h </w:instrText>
      </w:r>
      <w:r>
        <w:fldChar w:fldCharType="separate"/>
      </w:r>
      <w:r>
        <w:t>176</w:t>
      </w:r>
      <w:r>
        <w:fldChar w:fldCharType="end"/>
      </w:r>
    </w:p>
    <w:p w14:paraId="463F8FC5" w14:textId="1986554A" w:rsidR="00881E6D" w:rsidRDefault="00881E6D">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_Toc89785133 \h </w:instrText>
      </w:r>
      <w:r>
        <w:fldChar w:fldCharType="separate"/>
      </w:r>
      <w:r>
        <w:t>176</w:t>
      </w:r>
      <w:r>
        <w:fldChar w:fldCharType="end"/>
      </w:r>
    </w:p>
    <w:p w14:paraId="0F7B5DB9" w14:textId="4A4D0E97" w:rsidR="00881E6D" w:rsidRDefault="00881E6D">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_Toc89785134 \h </w:instrText>
      </w:r>
      <w:r>
        <w:fldChar w:fldCharType="separate"/>
      </w:r>
      <w:r>
        <w:t>177</w:t>
      </w:r>
      <w:r>
        <w:fldChar w:fldCharType="end"/>
      </w:r>
    </w:p>
    <w:p w14:paraId="0AC73DEE" w14:textId="05537204" w:rsidR="00881E6D" w:rsidRDefault="00881E6D">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_Toc89785135 \h </w:instrText>
      </w:r>
      <w:r>
        <w:fldChar w:fldCharType="separate"/>
      </w:r>
      <w:r>
        <w:t>177</w:t>
      </w:r>
      <w:r>
        <w:fldChar w:fldCharType="end"/>
      </w:r>
    </w:p>
    <w:p w14:paraId="189F7E06" w14:textId="41E95BA6" w:rsidR="00881E6D" w:rsidRDefault="00881E6D">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r>
      <w:r>
        <w:instrText xml:space="preserve"> PAGEREF _Toc89785136 \h </w:instrText>
      </w:r>
      <w:r>
        <w:fldChar w:fldCharType="separate"/>
      </w:r>
      <w:r>
        <w:t>179</w:t>
      </w:r>
      <w:r>
        <w:fldChar w:fldCharType="end"/>
      </w:r>
    </w:p>
    <w:p w14:paraId="39B26640" w14:textId="4127B5D8" w:rsidR="00881E6D" w:rsidRDefault="00881E6D">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_Toc89785137 \h </w:instrText>
      </w:r>
      <w:r>
        <w:fldChar w:fldCharType="separate"/>
      </w:r>
      <w:r>
        <w:t>179</w:t>
      </w:r>
      <w:r>
        <w:fldChar w:fldCharType="end"/>
      </w:r>
    </w:p>
    <w:p w14:paraId="0C097653" w14:textId="1B51DB76" w:rsidR="00881E6D" w:rsidRDefault="00881E6D">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_Toc89785138 \h </w:instrText>
      </w:r>
      <w:r>
        <w:fldChar w:fldCharType="separate"/>
      </w:r>
      <w:r>
        <w:t>179</w:t>
      </w:r>
      <w:r>
        <w:fldChar w:fldCharType="end"/>
      </w:r>
    </w:p>
    <w:p w14:paraId="620D1628" w14:textId="0E1CA4BC" w:rsidR="00881E6D" w:rsidRDefault="00881E6D">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_Toc89785139 \h </w:instrText>
      </w:r>
      <w:r>
        <w:fldChar w:fldCharType="separate"/>
      </w:r>
      <w:r>
        <w:t>179</w:t>
      </w:r>
      <w:r>
        <w:fldChar w:fldCharType="end"/>
      </w:r>
    </w:p>
    <w:p w14:paraId="2B17EBBA" w14:textId="5817751D" w:rsidR="00881E6D" w:rsidRDefault="00881E6D">
      <w:pPr>
        <w:pStyle w:val="TOC4"/>
        <w:rPr>
          <w:rFonts w:asciiTheme="minorHAnsi" w:eastAsiaTheme="minorEastAsia" w:hAnsiTheme="minorHAnsi" w:cstheme="minorBidi"/>
          <w:sz w:val="22"/>
          <w:szCs w:val="22"/>
          <w:lang w:eastAsia="en-GB"/>
        </w:rPr>
      </w:pPr>
      <w:r>
        <w:rPr>
          <w:lang w:eastAsia="sv-SE"/>
        </w:rPr>
        <w:t>10.6.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_Toc89785140 \h </w:instrText>
      </w:r>
      <w:r>
        <w:fldChar w:fldCharType="separate"/>
      </w:r>
      <w:r>
        <w:t>179</w:t>
      </w:r>
      <w:r>
        <w:fldChar w:fldCharType="end"/>
      </w:r>
    </w:p>
    <w:p w14:paraId="4FBB0753" w14:textId="4FF5111F" w:rsidR="00881E6D" w:rsidRDefault="00881E6D">
      <w:pPr>
        <w:pStyle w:val="TOC4"/>
        <w:rPr>
          <w:rFonts w:asciiTheme="minorHAnsi" w:eastAsiaTheme="minorEastAsia" w:hAnsiTheme="minorHAnsi" w:cstheme="minorBidi"/>
          <w:sz w:val="22"/>
          <w:szCs w:val="22"/>
          <w:lang w:eastAsia="en-GB"/>
        </w:rPr>
      </w:pPr>
      <w:r>
        <w:rPr>
          <w:lang w:eastAsia="sv-SE"/>
        </w:rPr>
        <w:t>10.6.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_Toc89785141 \h </w:instrText>
      </w:r>
      <w:r>
        <w:fldChar w:fldCharType="separate"/>
      </w:r>
      <w:r>
        <w:t>179</w:t>
      </w:r>
      <w:r>
        <w:fldChar w:fldCharType="end"/>
      </w:r>
    </w:p>
    <w:p w14:paraId="5514E34D" w14:textId="677A6F8B" w:rsidR="00881E6D" w:rsidRDefault="00881E6D">
      <w:pPr>
        <w:pStyle w:val="TOC5"/>
        <w:rPr>
          <w:rFonts w:asciiTheme="minorHAnsi" w:eastAsiaTheme="minorEastAsia" w:hAnsiTheme="minorHAnsi" w:cstheme="minorBidi"/>
          <w:sz w:val="22"/>
          <w:szCs w:val="22"/>
          <w:lang w:eastAsia="en-GB"/>
        </w:rPr>
      </w:pPr>
      <w:r>
        <w:rPr>
          <w:lang w:eastAsia="sv-SE"/>
        </w:rPr>
        <w:t>10.6.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_Toc89785142 \h </w:instrText>
      </w:r>
      <w:r>
        <w:fldChar w:fldCharType="separate"/>
      </w:r>
      <w:r>
        <w:t>179</w:t>
      </w:r>
      <w:r>
        <w:fldChar w:fldCharType="end"/>
      </w:r>
    </w:p>
    <w:p w14:paraId="1D60ED3F" w14:textId="2D1C6D7F" w:rsidR="00881E6D" w:rsidRDefault="00881E6D">
      <w:pPr>
        <w:pStyle w:val="TOC5"/>
        <w:rPr>
          <w:rFonts w:asciiTheme="minorHAnsi" w:eastAsiaTheme="minorEastAsia" w:hAnsiTheme="minorHAnsi" w:cstheme="minorBidi"/>
          <w:sz w:val="22"/>
          <w:szCs w:val="22"/>
          <w:lang w:eastAsia="en-GB"/>
        </w:rPr>
      </w:pPr>
      <w:r>
        <w:rPr>
          <w:lang w:eastAsia="sv-SE"/>
        </w:rPr>
        <w:t>10.6.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_Toc89785143 \h </w:instrText>
      </w:r>
      <w:r>
        <w:fldChar w:fldCharType="separate"/>
      </w:r>
      <w:r>
        <w:t>179</w:t>
      </w:r>
      <w:r>
        <w:fldChar w:fldCharType="end"/>
      </w:r>
    </w:p>
    <w:p w14:paraId="2A7A4F6C" w14:textId="0002E077" w:rsidR="00881E6D" w:rsidRDefault="00881E6D">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_Toc89785144 \h </w:instrText>
      </w:r>
      <w:r>
        <w:fldChar w:fldCharType="separate"/>
      </w:r>
      <w:r>
        <w:t>180</w:t>
      </w:r>
      <w:r>
        <w:fldChar w:fldCharType="end"/>
      </w:r>
    </w:p>
    <w:p w14:paraId="3145AB4A" w14:textId="18E6F556" w:rsidR="00881E6D" w:rsidRDefault="00881E6D">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_Toc89785145 \h </w:instrText>
      </w:r>
      <w:r>
        <w:fldChar w:fldCharType="separate"/>
      </w:r>
      <w:r>
        <w:t>181</w:t>
      </w:r>
      <w:r>
        <w:fldChar w:fldCharType="end"/>
      </w:r>
    </w:p>
    <w:p w14:paraId="58C9138B" w14:textId="43B31E0F" w:rsidR="00881E6D" w:rsidRDefault="00881E6D">
      <w:pPr>
        <w:pStyle w:val="TOC4"/>
        <w:rPr>
          <w:rFonts w:asciiTheme="minorHAnsi" w:eastAsiaTheme="minorEastAsia" w:hAnsiTheme="minorHAnsi" w:cstheme="minorBidi"/>
          <w:sz w:val="22"/>
          <w:szCs w:val="22"/>
          <w:lang w:eastAsia="en-GB"/>
        </w:rPr>
      </w:pPr>
      <w:r>
        <w:rPr>
          <w:lang w:eastAsia="sv-SE"/>
        </w:rPr>
        <w:t>10.6.</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_Toc89785146 \h </w:instrText>
      </w:r>
      <w:r>
        <w:fldChar w:fldCharType="separate"/>
      </w:r>
      <w:r>
        <w:t>181</w:t>
      </w:r>
      <w:r>
        <w:fldChar w:fldCharType="end"/>
      </w:r>
    </w:p>
    <w:p w14:paraId="34FF9749" w14:textId="21BCAA68" w:rsidR="00881E6D" w:rsidRDefault="00881E6D">
      <w:pPr>
        <w:pStyle w:val="TOC4"/>
        <w:rPr>
          <w:rFonts w:asciiTheme="minorHAnsi" w:eastAsiaTheme="minorEastAsia" w:hAnsiTheme="minorHAnsi" w:cstheme="minorBidi"/>
          <w:sz w:val="22"/>
          <w:szCs w:val="22"/>
          <w:lang w:eastAsia="en-GB"/>
        </w:rPr>
      </w:pPr>
      <w:r>
        <w:rPr>
          <w:lang w:eastAsia="sv-SE"/>
        </w:rPr>
        <w:t>10.6.3.2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_Toc89785147 \h </w:instrText>
      </w:r>
      <w:r>
        <w:fldChar w:fldCharType="separate"/>
      </w:r>
      <w:r>
        <w:t>181</w:t>
      </w:r>
      <w:r>
        <w:fldChar w:fldCharType="end"/>
      </w:r>
    </w:p>
    <w:p w14:paraId="4C5B928D" w14:textId="55936CC4" w:rsidR="00881E6D" w:rsidRDefault="00881E6D">
      <w:pPr>
        <w:pStyle w:val="TOC5"/>
        <w:rPr>
          <w:rFonts w:asciiTheme="minorHAnsi" w:eastAsiaTheme="minorEastAsia" w:hAnsiTheme="minorHAnsi" w:cstheme="minorBidi"/>
          <w:sz w:val="22"/>
          <w:szCs w:val="22"/>
          <w:lang w:eastAsia="en-GB"/>
        </w:rPr>
      </w:pPr>
      <w:r>
        <w:rPr>
          <w:lang w:eastAsia="sv-SE"/>
        </w:rPr>
        <w:lastRenderedPageBreak/>
        <w:t>10.6.3.2.1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_Toc89785148 \h </w:instrText>
      </w:r>
      <w:r>
        <w:fldChar w:fldCharType="separate"/>
      </w:r>
      <w:r>
        <w:t>181</w:t>
      </w:r>
      <w:r>
        <w:fldChar w:fldCharType="end"/>
      </w:r>
    </w:p>
    <w:p w14:paraId="70120C8D" w14:textId="2BD46FC7" w:rsidR="00881E6D" w:rsidRDefault="00881E6D">
      <w:pPr>
        <w:pStyle w:val="TOC5"/>
        <w:rPr>
          <w:rFonts w:asciiTheme="minorHAnsi" w:eastAsiaTheme="minorEastAsia" w:hAnsiTheme="minorHAnsi" w:cstheme="minorBidi"/>
          <w:sz w:val="22"/>
          <w:szCs w:val="22"/>
          <w:lang w:eastAsia="en-GB"/>
        </w:rPr>
      </w:pPr>
      <w:r>
        <w:rPr>
          <w:lang w:eastAsia="sv-SE"/>
        </w:rPr>
        <w:t>10.6.3.2.2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_Toc89785149 \h </w:instrText>
      </w:r>
      <w:r>
        <w:fldChar w:fldCharType="separate"/>
      </w:r>
      <w:r>
        <w:t>181</w:t>
      </w:r>
      <w:r>
        <w:fldChar w:fldCharType="end"/>
      </w:r>
    </w:p>
    <w:p w14:paraId="7F787B8C" w14:textId="4D6232D6" w:rsidR="00881E6D" w:rsidRDefault="00881E6D">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_Toc89785150 \h </w:instrText>
      </w:r>
      <w:r>
        <w:fldChar w:fldCharType="separate"/>
      </w:r>
      <w:r>
        <w:t>182</w:t>
      </w:r>
      <w:r>
        <w:fldChar w:fldCharType="end"/>
      </w:r>
    </w:p>
    <w:p w14:paraId="4C28B3A7" w14:textId="0C81A63B" w:rsidR="00881E6D" w:rsidRDefault="00881E6D">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r>
      <w:r>
        <w:instrText xml:space="preserve"> PAGEREF _Toc89785151 \h </w:instrText>
      </w:r>
      <w:r>
        <w:fldChar w:fldCharType="separate"/>
      </w:r>
      <w:r>
        <w:t>183</w:t>
      </w:r>
      <w:r>
        <w:fldChar w:fldCharType="end"/>
      </w:r>
    </w:p>
    <w:p w14:paraId="5080E901" w14:textId="398FBB91" w:rsidR="00881E6D" w:rsidRDefault="00881E6D">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_Toc89785152 \h </w:instrText>
      </w:r>
      <w:r>
        <w:fldChar w:fldCharType="separate"/>
      </w:r>
      <w:r>
        <w:t>183</w:t>
      </w:r>
      <w:r>
        <w:fldChar w:fldCharType="end"/>
      </w:r>
    </w:p>
    <w:p w14:paraId="7C77B54F" w14:textId="36646C39" w:rsidR="00881E6D" w:rsidRDefault="00881E6D">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_Toc89785153 \h </w:instrText>
      </w:r>
      <w:r>
        <w:fldChar w:fldCharType="separate"/>
      </w:r>
      <w:r>
        <w:t>183</w:t>
      </w:r>
      <w:r>
        <w:fldChar w:fldCharType="end"/>
      </w:r>
    </w:p>
    <w:p w14:paraId="177391C3" w14:textId="4BA2B109" w:rsidR="00881E6D" w:rsidRDefault="00881E6D">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_Toc89785154 \h </w:instrText>
      </w:r>
      <w:r>
        <w:fldChar w:fldCharType="separate"/>
      </w:r>
      <w:r>
        <w:t>183</w:t>
      </w:r>
      <w:r>
        <w:fldChar w:fldCharType="end"/>
      </w:r>
    </w:p>
    <w:p w14:paraId="47AB9545" w14:textId="2CD8AD12" w:rsidR="00881E6D" w:rsidRDefault="00881E6D">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_Toc89785155 \h </w:instrText>
      </w:r>
      <w:r>
        <w:fldChar w:fldCharType="separate"/>
      </w:r>
      <w:r>
        <w:t>183</w:t>
      </w:r>
      <w:r>
        <w:fldChar w:fldCharType="end"/>
      </w:r>
    </w:p>
    <w:p w14:paraId="1C8A5115" w14:textId="68126CFD" w:rsidR="00881E6D" w:rsidRDefault="00881E6D">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_Toc89785156 \h </w:instrText>
      </w:r>
      <w:r>
        <w:fldChar w:fldCharType="separate"/>
      </w:r>
      <w:r>
        <w:t>184</w:t>
      </w:r>
      <w:r>
        <w:fldChar w:fldCharType="end"/>
      </w:r>
    </w:p>
    <w:p w14:paraId="01556461" w14:textId="2051D955" w:rsidR="00881E6D" w:rsidRDefault="00881E6D">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_Toc89785157 \h </w:instrText>
      </w:r>
      <w:r>
        <w:fldChar w:fldCharType="separate"/>
      </w:r>
      <w:r>
        <w:t>185</w:t>
      </w:r>
      <w:r>
        <w:fldChar w:fldCharType="end"/>
      </w:r>
    </w:p>
    <w:p w14:paraId="43F8973C" w14:textId="7CC0169E" w:rsidR="00881E6D" w:rsidRDefault="00881E6D">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r>
      <w:r>
        <w:instrText xml:space="preserve"> PAGEREF _Toc89785158 \h </w:instrText>
      </w:r>
      <w:r>
        <w:fldChar w:fldCharType="separate"/>
      </w:r>
      <w:r>
        <w:t>186</w:t>
      </w:r>
      <w:r>
        <w:fldChar w:fldCharType="end"/>
      </w:r>
    </w:p>
    <w:p w14:paraId="32CEA2E7" w14:textId="25D686FB" w:rsidR="00881E6D" w:rsidRDefault="00881E6D">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_Toc89785159 \h </w:instrText>
      </w:r>
      <w:r>
        <w:fldChar w:fldCharType="separate"/>
      </w:r>
      <w:r>
        <w:t>186</w:t>
      </w:r>
      <w:r>
        <w:fldChar w:fldCharType="end"/>
      </w:r>
    </w:p>
    <w:p w14:paraId="3C4C4F82" w14:textId="124BCCA1" w:rsidR="00881E6D" w:rsidRDefault="00881E6D">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_Toc89785160 \h </w:instrText>
      </w:r>
      <w:r>
        <w:fldChar w:fldCharType="separate"/>
      </w:r>
      <w:r>
        <w:t>186</w:t>
      </w:r>
      <w:r>
        <w:fldChar w:fldCharType="end"/>
      </w:r>
    </w:p>
    <w:p w14:paraId="56931507" w14:textId="797A83FF" w:rsidR="00881E6D" w:rsidRDefault="00881E6D">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_Toc89785161 \h </w:instrText>
      </w:r>
      <w:r>
        <w:fldChar w:fldCharType="separate"/>
      </w:r>
      <w:r>
        <w:t>187</w:t>
      </w:r>
      <w:r>
        <w:fldChar w:fldCharType="end"/>
      </w:r>
    </w:p>
    <w:p w14:paraId="639A8F79" w14:textId="645EFD8D" w:rsidR="00881E6D" w:rsidRDefault="00881E6D">
      <w:pPr>
        <w:pStyle w:val="TOC4"/>
        <w:rPr>
          <w:rFonts w:asciiTheme="minorHAnsi" w:eastAsiaTheme="minorEastAsia" w:hAnsiTheme="minorHAnsi" w:cstheme="minorBidi"/>
          <w:sz w:val="22"/>
          <w:szCs w:val="22"/>
          <w:lang w:eastAsia="en-GB"/>
        </w:rPr>
      </w:pPr>
      <w:r>
        <w:rPr>
          <w:lang w:eastAsia="sv-SE"/>
        </w:rPr>
        <w:t>10.7.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_Toc89785162 \h </w:instrText>
      </w:r>
      <w:r>
        <w:fldChar w:fldCharType="separate"/>
      </w:r>
      <w:r>
        <w:t>187</w:t>
      </w:r>
      <w:r>
        <w:fldChar w:fldCharType="end"/>
      </w:r>
    </w:p>
    <w:p w14:paraId="3B7EFE4F" w14:textId="70DD3FF0" w:rsidR="00881E6D" w:rsidRDefault="00881E6D">
      <w:pPr>
        <w:pStyle w:val="TOC4"/>
        <w:rPr>
          <w:rFonts w:asciiTheme="minorHAnsi" w:eastAsiaTheme="minorEastAsia" w:hAnsiTheme="minorHAnsi" w:cstheme="minorBidi"/>
          <w:sz w:val="22"/>
          <w:szCs w:val="22"/>
          <w:lang w:eastAsia="en-GB"/>
        </w:rPr>
      </w:pPr>
      <w:r>
        <w:rPr>
          <w:lang w:eastAsia="sv-SE"/>
        </w:rPr>
        <w:t>10.7.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_Toc89785163 \h </w:instrText>
      </w:r>
      <w:r>
        <w:fldChar w:fldCharType="separate"/>
      </w:r>
      <w:r>
        <w:t>187</w:t>
      </w:r>
      <w:r>
        <w:fldChar w:fldCharType="end"/>
      </w:r>
    </w:p>
    <w:p w14:paraId="11EEDF04" w14:textId="450FD0B2" w:rsidR="00881E6D" w:rsidRDefault="00881E6D">
      <w:pPr>
        <w:pStyle w:val="TOC5"/>
        <w:rPr>
          <w:rFonts w:asciiTheme="minorHAnsi" w:eastAsiaTheme="minorEastAsia" w:hAnsiTheme="minorHAnsi" w:cstheme="minorBidi"/>
          <w:sz w:val="22"/>
          <w:szCs w:val="22"/>
          <w:lang w:eastAsia="en-GB"/>
        </w:rPr>
      </w:pPr>
      <w:r>
        <w:rPr>
          <w:lang w:eastAsia="sv-SE"/>
        </w:rPr>
        <w:t>10.7.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_Toc89785164 \h </w:instrText>
      </w:r>
      <w:r>
        <w:fldChar w:fldCharType="separate"/>
      </w:r>
      <w:r>
        <w:t>187</w:t>
      </w:r>
      <w:r>
        <w:fldChar w:fldCharType="end"/>
      </w:r>
    </w:p>
    <w:p w14:paraId="13EE466A" w14:textId="4740A4D6" w:rsidR="00881E6D" w:rsidRDefault="00881E6D">
      <w:pPr>
        <w:pStyle w:val="TOC5"/>
        <w:rPr>
          <w:rFonts w:asciiTheme="minorHAnsi" w:eastAsiaTheme="minorEastAsia" w:hAnsiTheme="minorHAnsi" w:cstheme="minorBidi"/>
          <w:sz w:val="22"/>
          <w:szCs w:val="22"/>
          <w:lang w:eastAsia="en-GB"/>
        </w:rPr>
      </w:pPr>
      <w:r>
        <w:rPr>
          <w:lang w:eastAsia="sv-SE"/>
        </w:rPr>
        <w:t>10.7.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_Toc89785165 \h </w:instrText>
      </w:r>
      <w:r>
        <w:fldChar w:fldCharType="separate"/>
      </w:r>
      <w:r>
        <w:t>187</w:t>
      </w:r>
      <w:r>
        <w:fldChar w:fldCharType="end"/>
      </w:r>
    </w:p>
    <w:p w14:paraId="37101F8F" w14:textId="6847C32C" w:rsidR="00881E6D" w:rsidRDefault="00881E6D">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_Toc89785166 \h </w:instrText>
      </w:r>
      <w:r>
        <w:fldChar w:fldCharType="separate"/>
      </w:r>
      <w:r>
        <w:t>187</w:t>
      </w:r>
      <w:r>
        <w:fldChar w:fldCharType="end"/>
      </w:r>
    </w:p>
    <w:p w14:paraId="00977CA2" w14:textId="40FE5B12" w:rsidR="00881E6D" w:rsidRDefault="00881E6D">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_Toc89785167 \h </w:instrText>
      </w:r>
      <w:r>
        <w:fldChar w:fldCharType="separate"/>
      </w:r>
      <w:r>
        <w:t>187</w:t>
      </w:r>
      <w:r>
        <w:fldChar w:fldCharType="end"/>
      </w:r>
    </w:p>
    <w:p w14:paraId="4E94F17F" w14:textId="7172F38E" w:rsidR="00881E6D" w:rsidRDefault="00881E6D">
      <w:pPr>
        <w:pStyle w:val="TOC4"/>
        <w:rPr>
          <w:rFonts w:asciiTheme="minorHAnsi" w:eastAsiaTheme="minorEastAsia" w:hAnsiTheme="minorHAnsi" w:cstheme="minorBidi"/>
          <w:sz w:val="22"/>
          <w:szCs w:val="22"/>
          <w:lang w:eastAsia="en-GB"/>
        </w:rPr>
      </w:pPr>
      <w:r>
        <w:rPr>
          <w:lang w:eastAsia="sv-SE"/>
        </w:rPr>
        <w:t>10.7.</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_Toc89785168 \h </w:instrText>
      </w:r>
      <w:r>
        <w:fldChar w:fldCharType="separate"/>
      </w:r>
      <w:r>
        <w:t>187</w:t>
      </w:r>
      <w:r>
        <w:fldChar w:fldCharType="end"/>
      </w:r>
    </w:p>
    <w:p w14:paraId="43017A24" w14:textId="568C7CD7" w:rsidR="00881E6D" w:rsidRDefault="00881E6D">
      <w:pPr>
        <w:pStyle w:val="TOC4"/>
        <w:rPr>
          <w:rFonts w:asciiTheme="minorHAnsi" w:eastAsiaTheme="minorEastAsia" w:hAnsiTheme="minorHAnsi" w:cstheme="minorBidi"/>
          <w:sz w:val="22"/>
          <w:szCs w:val="22"/>
          <w:lang w:eastAsia="en-GB"/>
        </w:rPr>
      </w:pPr>
      <w:r>
        <w:rPr>
          <w:lang w:eastAsia="sv-SE"/>
        </w:rPr>
        <w:t>10.7.3.2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_Toc89785169 \h </w:instrText>
      </w:r>
      <w:r>
        <w:fldChar w:fldCharType="separate"/>
      </w:r>
      <w:r>
        <w:t>187</w:t>
      </w:r>
      <w:r>
        <w:fldChar w:fldCharType="end"/>
      </w:r>
    </w:p>
    <w:p w14:paraId="2AB796B0" w14:textId="3D7D845A" w:rsidR="00881E6D" w:rsidRDefault="00881E6D">
      <w:pPr>
        <w:pStyle w:val="TOC5"/>
        <w:rPr>
          <w:rFonts w:asciiTheme="minorHAnsi" w:eastAsiaTheme="minorEastAsia" w:hAnsiTheme="minorHAnsi" w:cstheme="minorBidi"/>
          <w:sz w:val="22"/>
          <w:szCs w:val="22"/>
          <w:lang w:eastAsia="en-GB"/>
        </w:rPr>
      </w:pPr>
      <w:r>
        <w:rPr>
          <w:lang w:eastAsia="sv-SE"/>
        </w:rPr>
        <w:t>10.7.3.2.1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_Toc89785170 \h </w:instrText>
      </w:r>
      <w:r>
        <w:fldChar w:fldCharType="separate"/>
      </w:r>
      <w:r>
        <w:t>187</w:t>
      </w:r>
      <w:r>
        <w:fldChar w:fldCharType="end"/>
      </w:r>
    </w:p>
    <w:p w14:paraId="601CAF15" w14:textId="3DCF0EBC" w:rsidR="00881E6D" w:rsidRDefault="00881E6D">
      <w:pPr>
        <w:pStyle w:val="TOC5"/>
        <w:rPr>
          <w:rFonts w:asciiTheme="minorHAnsi" w:eastAsiaTheme="minorEastAsia" w:hAnsiTheme="minorHAnsi" w:cstheme="minorBidi"/>
          <w:sz w:val="22"/>
          <w:szCs w:val="22"/>
          <w:lang w:eastAsia="en-GB"/>
        </w:rPr>
      </w:pPr>
      <w:r>
        <w:rPr>
          <w:lang w:eastAsia="sv-SE"/>
        </w:rPr>
        <w:t>10.7.3.2.2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_Toc89785171 \h </w:instrText>
      </w:r>
      <w:r>
        <w:fldChar w:fldCharType="separate"/>
      </w:r>
      <w:r>
        <w:t>187</w:t>
      </w:r>
      <w:r>
        <w:fldChar w:fldCharType="end"/>
      </w:r>
    </w:p>
    <w:p w14:paraId="4775ADF7" w14:textId="6CF65AC9" w:rsidR="00881E6D" w:rsidRDefault="00881E6D">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_Toc89785172 \h </w:instrText>
      </w:r>
      <w:r>
        <w:fldChar w:fldCharType="separate"/>
      </w:r>
      <w:r>
        <w:t>188</w:t>
      </w:r>
      <w:r>
        <w:fldChar w:fldCharType="end"/>
      </w:r>
    </w:p>
    <w:p w14:paraId="089FC7CF" w14:textId="0110EFC6" w:rsidR="00881E6D" w:rsidRDefault="00881E6D">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_Toc89785173 \h </w:instrText>
      </w:r>
      <w:r>
        <w:fldChar w:fldCharType="separate"/>
      </w:r>
      <w:r>
        <w:t>188</w:t>
      </w:r>
      <w:r>
        <w:fldChar w:fldCharType="end"/>
      </w:r>
    </w:p>
    <w:p w14:paraId="74C0F2F7" w14:textId="1B79D377" w:rsidR="00881E6D" w:rsidRDefault="00881E6D">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_Toc89785174 \h </w:instrText>
      </w:r>
      <w:r>
        <w:fldChar w:fldCharType="separate"/>
      </w:r>
      <w:r>
        <w:t>188</w:t>
      </w:r>
      <w:r>
        <w:fldChar w:fldCharType="end"/>
      </w:r>
    </w:p>
    <w:p w14:paraId="2935D25C" w14:textId="61F88948" w:rsidR="00881E6D" w:rsidRDefault="00881E6D">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_Toc89785175 \h </w:instrText>
      </w:r>
      <w:r>
        <w:fldChar w:fldCharType="separate"/>
      </w:r>
      <w:r>
        <w:t>188</w:t>
      </w:r>
      <w:r>
        <w:fldChar w:fldCharType="end"/>
      </w:r>
    </w:p>
    <w:p w14:paraId="10D3EB2B" w14:textId="33A0B45B" w:rsidR="00881E6D" w:rsidRDefault="00881E6D">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_Toc89785176 \h </w:instrText>
      </w:r>
      <w:r>
        <w:fldChar w:fldCharType="separate"/>
      </w:r>
      <w:r>
        <w:t>188</w:t>
      </w:r>
      <w:r>
        <w:fldChar w:fldCharType="end"/>
      </w:r>
    </w:p>
    <w:p w14:paraId="2CF178A2" w14:textId="525DF7A8" w:rsidR="00881E6D" w:rsidRDefault="00881E6D">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_Toc89785177 \h </w:instrText>
      </w:r>
      <w:r>
        <w:fldChar w:fldCharType="separate"/>
      </w:r>
      <w:r>
        <w:t>188</w:t>
      </w:r>
      <w:r>
        <w:fldChar w:fldCharType="end"/>
      </w:r>
    </w:p>
    <w:p w14:paraId="46ADB88A" w14:textId="6AC903ED" w:rsidR="00881E6D" w:rsidRDefault="00881E6D">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_Toc89785178 \h </w:instrText>
      </w:r>
      <w:r>
        <w:fldChar w:fldCharType="separate"/>
      </w:r>
      <w:r>
        <w:t>188</w:t>
      </w:r>
      <w:r>
        <w:fldChar w:fldCharType="end"/>
      </w:r>
    </w:p>
    <w:p w14:paraId="118D703C" w14:textId="120255E1" w:rsidR="00881E6D" w:rsidRDefault="00881E6D">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_Toc89785179 \h </w:instrText>
      </w:r>
      <w:r>
        <w:fldChar w:fldCharType="separate"/>
      </w:r>
      <w:r>
        <w:t>188</w:t>
      </w:r>
      <w:r>
        <w:fldChar w:fldCharType="end"/>
      </w:r>
    </w:p>
    <w:p w14:paraId="7A176910" w14:textId="44DDE576" w:rsidR="00881E6D" w:rsidRDefault="00881E6D">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r>
      <w:r>
        <w:instrText xml:space="preserve"> PAGEREF _Toc89785180 \h </w:instrText>
      </w:r>
      <w:r>
        <w:fldChar w:fldCharType="separate"/>
      </w:r>
      <w:r>
        <w:t>188</w:t>
      </w:r>
      <w:r>
        <w:fldChar w:fldCharType="end"/>
      </w:r>
    </w:p>
    <w:p w14:paraId="6F267EA6" w14:textId="0BF427FC" w:rsidR="00881E6D" w:rsidRDefault="00881E6D">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r>
      <w:r>
        <w:instrText xml:space="preserve"> PAGEREF _Toc89785181 \h </w:instrText>
      </w:r>
      <w:r>
        <w:fldChar w:fldCharType="separate"/>
      </w:r>
      <w:r>
        <w:t>189</w:t>
      </w:r>
      <w:r>
        <w:fldChar w:fldCharType="end"/>
      </w:r>
    </w:p>
    <w:p w14:paraId="32D59F9D" w14:textId="1C715B77" w:rsidR="00881E6D" w:rsidRDefault="00881E6D">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_Toc89785182 \h </w:instrText>
      </w:r>
      <w:r>
        <w:fldChar w:fldCharType="separate"/>
      </w:r>
      <w:r>
        <w:t>189</w:t>
      </w:r>
      <w:r>
        <w:fldChar w:fldCharType="end"/>
      </w:r>
    </w:p>
    <w:p w14:paraId="485926DF" w14:textId="2A76FF52" w:rsidR="00881E6D" w:rsidRDefault="00881E6D">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r>
      <w:r>
        <w:instrText xml:space="preserve"> PAGEREF _Toc89785183 \h </w:instrText>
      </w:r>
      <w:r>
        <w:fldChar w:fldCharType="separate"/>
      </w:r>
      <w:r>
        <w:t>189</w:t>
      </w:r>
      <w:r>
        <w:fldChar w:fldCharType="end"/>
      </w:r>
    </w:p>
    <w:p w14:paraId="1F3514E0" w14:textId="46FBFEE0" w:rsidR="00881E6D" w:rsidRDefault="00881E6D">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_Toc89785184 \h </w:instrText>
      </w:r>
      <w:r>
        <w:fldChar w:fldCharType="separate"/>
      </w:r>
      <w:r>
        <w:t>189</w:t>
      </w:r>
      <w:r>
        <w:fldChar w:fldCharType="end"/>
      </w:r>
    </w:p>
    <w:p w14:paraId="526EA360" w14:textId="714219FB" w:rsidR="00881E6D" w:rsidRDefault="00881E6D">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_Toc89785185 \h </w:instrText>
      </w:r>
      <w:r>
        <w:fldChar w:fldCharType="separate"/>
      </w:r>
      <w:r>
        <w:t>189</w:t>
      </w:r>
      <w:r>
        <w:fldChar w:fldCharType="end"/>
      </w:r>
    </w:p>
    <w:p w14:paraId="797E7715" w14:textId="2A2AB40B" w:rsidR="00881E6D" w:rsidRDefault="00881E6D">
      <w:pPr>
        <w:pStyle w:val="TOC4"/>
        <w:rPr>
          <w:rFonts w:asciiTheme="minorHAnsi" w:eastAsiaTheme="minorEastAsia" w:hAnsiTheme="minorHAnsi" w:cstheme="minorBidi"/>
          <w:sz w:val="22"/>
          <w:szCs w:val="22"/>
          <w:lang w:eastAsia="en-GB"/>
        </w:rPr>
      </w:pPr>
      <w:r>
        <w:rPr>
          <w:lang w:eastAsia="sv-SE"/>
        </w:rPr>
        <w:t>11.2.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_Toc89785186 \h </w:instrText>
      </w:r>
      <w:r>
        <w:fldChar w:fldCharType="separate"/>
      </w:r>
      <w:r>
        <w:t>189</w:t>
      </w:r>
      <w:r>
        <w:fldChar w:fldCharType="end"/>
      </w:r>
    </w:p>
    <w:p w14:paraId="03AB5F56" w14:textId="55A56BAA" w:rsidR="00881E6D" w:rsidRDefault="00881E6D">
      <w:pPr>
        <w:pStyle w:val="TOC4"/>
        <w:rPr>
          <w:rFonts w:asciiTheme="minorHAnsi" w:eastAsiaTheme="minorEastAsia" w:hAnsiTheme="minorHAnsi" w:cstheme="minorBidi"/>
          <w:sz w:val="22"/>
          <w:szCs w:val="22"/>
          <w:lang w:eastAsia="en-GB"/>
        </w:rPr>
      </w:pPr>
      <w:r>
        <w:rPr>
          <w:lang w:eastAsia="sv-SE"/>
        </w:rPr>
        <w:t>11.2.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_Toc89785187 \h </w:instrText>
      </w:r>
      <w:r>
        <w:fldChar w:fldCharType="separate"/>
      </w:r>
      <w:r>
        <w:t>189</w:t>
      </w:r>
      <w:r>
        <w:fldChar w:fldCharType="end"/>
      </w:r>
    </w:p>
    <w:p w14:paraId="60751FB6" w14:textId="16A90014" w:rsidR="00881E6D" w:rsidRDefault="00881E6D">
      <w:pPr>
        <w:pStyle w:val="TOC5"/>
        <w:rPr>
          <w:rFonts w:asciiTheme="minorHAnsi" w:eastAsiaTheme="minorEastAsia" w:hAnsiTheme="minorHAnsi" w:cstheme="minorBidi"/>
          <w:sz w:val="22"/>
          <w:szCs w:val="22"/>
          <w:lang w:eastAsia="en-GB"/>
        </w:rPr>
      </w:pPr>
      <w:r>
        <w:rPr>
          <w:lang w:eastAsia="sv-SE"/>
        </w:rPr>
        <w:t>11.2.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_Toc89785188 \h </w:instrText>
      </w:r>
      <w:r>
        <w:fldChar w:fldCharType="separate"/>
      </w:r>
      <w:r>
        <w:t>189</w:t>
      </w:r>
      <w:r>
        <w:fldChar w:fldCharType="end"/>
      </w:r>
    </w:p>
    <w:p w14:paraId="084E6F2C" w14:textId="52A76EC5" w:rsidR="00881E6D" w:rsidRDefault="00881E6D">
      <w:pPr>
        <w:pStyle w:val="TOC5"/>
        <w:rPr>
          <w:rFonts w:asciiTheme="minorHAnsi" w:eastAsiaTheme="minorEastAsia" w:hAnsiTheme="minorHAnsi" w:cstheme="minorBidi"/>
          <w:sz w:val="22"/>
          <w:szCs w:val="22"/>
          <w:lang w:eastAsia="en-GB"/>
        </w:rPr>
      </w:pPr>
      <w:r>
        <w:rPr>
          <w:lang w:eastAsia="sv-SE"/>
        </w:rPr>
        <w:t>11.2.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_Toc89785189 \h </w:instrText>
      </w:r>
      <w:r>
        <w:fldChar w:fldCharType="separate"/>
      </w:r>
      <w:r>
        <w:t>189</w:t>
      </w:r>
      <w:r>
        <w:fldChar w:fldCharType="end"/>
      </w:r>
    </w:p>
    <w:p w14:paraId="440BAD99" w14:textId="12AC1599" w:rsidR="00881E6D" w:rsidRDefault="00881E6D">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_Toc89785190 \h </w:instrText>
      </w:r>
      <w:r>
        <w:fldChar w:fldCharType="separate"/>
      </w:r>
      <w:r>
        <w:t>190</w:t>
      </w:r>
      <w:r>
        <w:fldChar w:fldCharType="end"/>
      </w:r>
    </w:p>
    <w:p w14:paraId="0F0F8C6B" w14:textId="68768A71" w:rsidR="00881E6D" w:rsidRDefault="00881E6D">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_Toc89785191 \h </w:instrText>
      </w:r>
      <w:r>
        <w:fldChar w:fldCharType="separate"/>
      </w:r>
      <w:r>
        <w:t>191</w:t>
      </w:r>
      <w:r>
        <w:fldChar w:fldCharType="end"/>
      </w:r>
    </w:p>
    <w:p w14:paraId="628AA36F" w14:textId="6F329030" w:rsidR="00881E6D" w:rsidRDefault="00881E6D">
      <w:pPr>
        <w:pStyle w:val="TOC4"/>
        <w:rPr>
          <w:rFonts w:asciiTheme="minorHAnsi" w:eastAsiaTheme="minorEastAsia" w:hAnsiTheme="minorHAnsi" w:cstheme="minorBidi"/>
          <w:sz w:val="22"/>
          <w:szCs w:val="22"/>
          <w:lang w:eastAsia="en-GB"/>
        </w:rPr>
      </w:pPr>
      <w:r>
        <w:rPr>
          <w:lang w:eastAsia="sv-SE"/>
        </w:rPr>
        <w:t>11.2.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_Toc89785192 \h </w:instrText>
      </w:r>
      <w:r>
        <w:fldChar w:fldCharType="separate"/>
      </w:r>
      <w:r>
        <w:t>191</w:t>
      </w:r>
      <w:r>
        <w:fldChar w:fldCharType="end"/>
      </w:r>
    </w:p>
    <w:p w14:paraId="7BACCCDC" w14:textId="3EE2B0F2" w:rsidR="00881E6D" w:rsidRDefault="00881E6D">
      <w:pPr>
        <w:pStyle w:val="TOC4"/>
        <w:rPr>
          <w:rFonts w:asciiTheme="minorHAnsi" w:eastAsiaTheme="minorEastAsia" w:hAnsiTheme="minorHAnsi" w:cstheme="minorBidi"/>
          <w:sz w:val="22"/>
          <w:szCs w:val="22"/>
          <w:lang w:eastAsia="en-GB"/>
        </w:rPr>
      </w:pPr>
      <w:r>
        <w:rPr>
          <w:lang w:eastAsia="sv-SE"/>
        </w:rPr>
        <w:t>11.2.3.2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_Toc89785193 \h </w:instrText>
      </w:r>
      <w:r>
        <w:fldChar w:fldCharType="separate"/>
      </w:r>
      <w:r>
        <w:t>191</w:t>
      </w:r>
      <w:r>
        <w:fldChar w:fldCharType="end"/>
      </w:r>
    </w:p>
    <w:p w14:paraId="2F3C1792" w14:textId="4F5CCD64" w:rsidR="00881E6D" w:rsidRDefault="00881E6D">
      <w:pPr>
        <w:pStyle w:val="TOC5"/>
        <w:rPr>
          <w:rFonts w:asciiTheme="minorHAnsi" w:eastAsiaTheme="minorEastAsia" w:hAnsiTheme="minorHAnsi" w:cstheme="minorBidi"/>
          <w:sz w:val="22"/>
          <w:szCs w:val="22"/>
          <w:lang w:eastAsia="en-GB"/>
        </w:rPr>
      </w:pPr>
      <w:r>
        <w:rPr>
          <w:lang w:eastAsia="sv-SE"/>
        </w:rPr>
        <w:t>11.2.3.2.1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_Toc89785194 \h </w:instrText>
      </w:r>
      <w:r>
        <w:fldChar w:fldCharType="separate"/>
      </w:r>
      <w:r>
        <w:t>191</w:t>
      </w:r>
      <w:r>
        <w:fldChar w:fldCharType="end"/>
      </w:r>
    </w:p>
    <w:p w14:paraId="2F611B6D" w14:textId="46DB8BE3" w:rsidR="00881E6D" w:rsidRDefault="00881E6D">
      <w:pPr>
        <w:pStyle w:val="TOC5"/>
        <w:rPr>
          <w:rFonts w:asciiTheme="minorHAnsi" w:eastAsiaTheme="minorEastAsia" w:hAnsiTheme="minorHAnsi" w:cstheme="minorBidi"/>
          <w:sz w:val="22"/>
          <w:szCs w:val="22"/>
          <w:lang w:eastAsia="en-GB"/>
        </w:rPr>
      </w:pPr>
      <w:r>
        <w:rPr>
          <w:lang w:eastAsia="sv-SE"/>
        </w:rPr>
        <w:t>11.2.3.2.2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_Toc89785195 \h </w:instrText>
      </w:r>
      <w:r>
        <w:fldChar w:fldCharType="separate"/>
      </w:r>
      <w:r>
        <w:t>191</w:t>
      </w:r>
      <w:r>
        <w:fldChar w:fldCharType="end"/>
      </w:r>
    </w:p>
    <w:p w14:paraId="3B65E0D7" w14:textId="2B37BC68" w:rsidR="00881E6D" w:rsidRDefault="00881E6D">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_Toc89785196 \h </w:instrText>
      </w:r>
      <w:r>
        <w:fldChar w:fldCharType="separate"/>
      </w:r>
      <w:r>
        <w:t>191</w:t>
      </w:r>
      <w:r>
        <w:fldChar w:fldCharType="end"/>
      </w:r>
    </w:p>
    <w:p w14:paraId="4E6F7371" w14:textId="2A8FF67F" w:rsidR="00881E6D" w:rsidRDefault="00881E6D">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_Toc89785197 \h </w:instrText>
      </w:r>
      <w:r>
        <w:fldChar w:fldCharType="separate"/>
      </w:r>
      <w:r>
        <w:t>193</w:t>
      </w:r>
      <w:r>
        <w:fldChar w:fldCharType="end"/>
      </w:r>
    </w:p>
    <w:p w14:paraId="24ACA000" w14:textId="47A52B4A" w:rsidR="00881E6D" w:rsidRDefault="00881E6D">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_Toc89785198 \h </w:instrText>
      </w:r>
      <w:r>
        <w:fldChar w:fldCharType="separate"/>
      </w:r>
      <w:r>
        <w:t>194</w:t>
      </w:r>
      <w:r>
        <w:fldChar w:fldCharType="end"/>
      </w:r>
    </w:p>
    <w:p w14:paraId="0D82F3B3" w14:textId="783BCDF6" w:rsidR="00881E6D" w:rsidRDefault="00881E6D">
      <w:pPr>
        <w:pStyle w:val="TOC4"/>
        <w:rPr>
          <w:rFonts w:asciiTheme="minorHAnsi" w:eastAsiaTheme="minorEastAsia" w:hAnsiTheme="minorHAnsi" w:cstheme="minorBidi"/>
          <w:sz w:val="22"/>
          <w:szCs w:val="22"/>
          <w:lang w:eastAsia="en-GB"/>
        </w:rPr>
      </w:pPr>
      <w:r>
        <w:rPr>
          <w:lang w:eastAsia="sv-SE"/>
        </w:rPr>
        <w:t>11.2.4.1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_Toc89785199 \h </w:instrText>
      </w:r>
      <w:r>
        <w:fldChar w:fldCharType="separate"/>
      </w:r>
      <w:r>
        <w:t>194</w:t>
      </w:r>
      <w:r>
        <w:fldChar w:fldCharType="end"/>
      </w:r>
    </w:p>
    <w:p w14:paraId="73CBC961" w14:textId="000DA56A" w:rsidR="00881E6D" w:rsidRDefault="00881E6D">
      <w:pPr>
        <w:pStyle w:val="TOC4"/>
        <w:rPr>
          <w:rFonts w:asciiTheme="minorHAnsi" w:eastAsiaTheme="minorEastAsia" w:hAnsiTheme="minorHAnsi" w:cstheme="minorBidi"/>
          <w:sz w:val="22"/>
          <w:szCs w:val="22"/>
          <w:lang w:eastAsia="en-GB"/>
        </w:rPr>
      </w:pPr>
      <w:r>
        <w:rPr>
          <w:lang w:eastAsia="sv-SE"/>
        </w:rPr>
        <w:t>11.2.4.2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_Toc89785200 \h </w:instrText>
      </w:r>
      <w:r>
        <w:fldChar w:fldCharType="separate"/>
      </w:r>
      <w:r>
        <w:t>194</w:t>
      </w:r>
      <w:r>
        <w:fldChar w:fldCharType="end"/>
      </w:r>
    </w:p>
    <w:p w14:paraId="6BF986A5" w14:textId="36DA4C39" w:rsidR="00881E6D" w:rsidRDefault="00881E6D">
      <w:pPr>
        <w:pStyle w:val="TOC5"/>
        <w:rPr>
          <w:rFonts w:asciiTheme="minorHAnsi" w:eastAsiaTheme="minorEastAsia" w:hAnsiTheme="minorHAnsi" w:cstheme="minorBidi"/>
          <w:sz w:val="22"/>
          <w:szCs w:val="22"/>
          <w:lang w:eastAsia="en-GB"/>
        </w:rPr>
      </w:pPr>
      <w:r>
        <w:rPr>
          <w:lang w:eastAsia="sv-SE"/>
        </w:rPr>
        <w:t>11.2.4.2.1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_Toc89785201 \h </w:instrText>
      </w:r>
      <w:r>
        <w:fldChar w:fldCharType="separate"/>
      </w:r>
      <w:r>
        <w:t>194</w:t>
      </w:r>
      <w:r>
        <w:fldChar w:fldCharType="end"/>
      </w:r>
    </w:p>
    <w:p w14:paraId="5EAF643F" w14:textId="6B7BCD90" w:rsidR="00881E6D" w:rsidRDefault="00881E6D">
      <w:pPr>
        <w:pStyle w:val="TOC5"/>
        <w:rPr>
          <w:rFonts w:asciiTheme="minorHAnsi" w:eastAsiaTheme="minorEastAsia" w:hAnsiTheme="minorHAnsi" w:cstheme="minorBidi"/>
          <w:sz w:val="22"/>
          <w:szCs w:val="22"/>
          <w:lang w:eastAsia="en-GB"/>
        </w:rPr>
      </w:pPr>
      <w:r>
        <w:rPr>
          <w:lang w:eastAsia="sv-SE"/>
        </w:rPr>
        <w:t>11.2.4.2.2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_Toc89785202 \h </w:instrText>
      </w:r>
      <w:r>
        <w:fldChar w:fldCharType="separate"/>
      </w:r>
      <w:r>
        <w:t>194</w:t>
      </w:r>
      <w:r>
        <w:fldChar w:fldCharType="end"/>
      </w:r>
    </w:p>
    <w:p w14:paraId="09A5ABEB" w14:textId="4F38EA1B" w:rsidR="00881E6D" w:rsidRDefault="00881E6D">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_Toc89785203 \h </w:instrText>
      </w:r>
      <w:r>
        <w:fldChar w:fldCharType="separate"/>
      </w:r>
      <w:r>
        <w:t>194</w:t>
      </w:r>
      <w:r>
        <w:fldChar w:fldCharType="end"/>
      </w:r>
    </w:p>
    <w:p w14:paraId="33C1007B" w14:textId="5F94777F" w:rsidR="00881E6D" w:rsidRDefault="00881E6D">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_Toc89785204 \h </w:instrText>
      </w:r>
      <w:r>
        <w:fldChar w:fldCharType="separate"/>
      </w:r>
      <w:r>
        <w:t>197</w:t>
      </w:r>
      <w:r>
        <w:fldChar w:fldCharType="end"/>
      </w:r>
    </w:p>
    <w:p w14:paraId="0E3C4BAC" w14:textId="0870628B" w:rsidR="00881E6D" w:rsidRDefault="00881E6D">
      <w:pPr>
        <w:pStyle w:val="TOC4"/>
        <w:rPr>
          <w:rFonts w:asciiTheme="minorHAnsi" w:eastAsiaTheme="minorEastAsia" w:hAnsiTheme="minorHAnsi" w:cstheme="minorBidi"/>
          <w:sz w:val="22"/>
          <w:szCs w:val="22"/>
          <w:lang w:eastAsia="en-GB"/>
        </w:rPr>
      </w:pPr>
      <w:r>
        <w:rPr>
          <w:lang w:eastAsia="sv-SE"/>
        </w:rPr>
        <w:t>11.2.5.1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_Toc89785205 \h </w:instrText>
      </w:r>
      <w:r>
        <w:fldChar w:fldCharType="separate"/>
      </w:r>
      <w:r>
        <w:t>197</w:t>
      </w:r>
      <w:r>
        <w:fldChar w:fldCharType="end"/>
      </w:r>
    </w:p>
    <w:p w14:paraId="3A2FC8EC" w14:textId="2FE26222" w:rsidR="00881E6D" w:rsidRDefault="00881E6D">
      <w:pPr>
        <w:pStyle w:val="TOC4"/>
        <w:rPr>
          <w:rFonts w:asciiTheme="minorHAnsi" w:eastAsiaTheme="minorEastAsia" w:hAnsiTheme="minorHAnsi" w:cstheme="minorBidi"/>
          <w:sz w:val="22"/>
          <w:szCs w:val="22"/>
          <w:lang w:eastAsia="en-GB"/>
        </w:rPr>
      </w:pPr>
      <w:r>
        <w:rPr>
          <w:lang w:eastAsia="sv-SE"/>
        </w:rPr>
        <w:t>11.2.5.2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_Toc89785206 \h </w:instrText>
      </w:r>
      <w:r>
        <w:fldChar w:fldCharType="separate"/>
      </w:r>
      <w:r>
        <w:t>197</w:t>
      </w:r>
      <w:r>
        <w:fldChar w:fldCharType="end"/>
      </w:r>
    </w:p>
    <w:p w14:paraId="563BCB7E" w14:textId="78D68A0B" w:rsidR="00881E6D" w:rsidRDefault="00881E6D">
      <w:pPr>
        <w:pStyle w:val="TOC5"/>
        <w:rPr>
          <w:rFonts w:asciiTheme="minorHAnsi" w:eastAsiaTheme="minorEastAsia" w:hAnsiTheme="minorHAnsi" w:cstheme="minorBidi"/>
          <w:sz w:val="22"/>
          <w:szCs w:val="22"/>
          <w:lang w:eastAsia="en-GB"/>
        </w:rPr>
      </w:pPr>
      <w:r>
        <w:rPr>
          <w:lang w:eastAsia="sv-SE"/>
        </w:rPr>
        <w:t>11.2.5.2.1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_Toc89785207 \h </w:instrText>
      </w:r>
      <w:r>
        <w:fldChar w:fldCharType="separate"/>
      </w:r>
      <w:r>
        <w:t>197</w:t>
      </w:r>
      <w:r>
        <w:fldChar w:fldCharType="end"/>
      </w:r>
    </w:p>
    <w:p w14:paraId="4EFA7EBC" w14:textId="49B07708" w:rsidR="00881E6D" w:rsidRDefault="00881E6D">
      <w:pPr>
        <w:pStyle w:val="TOC5"/>
        <w:rPr>
          <w:rFonts w:asciiTheme="minorHAnsi" w:eastAsiaTheme="minorEastAsia" w:hAnsiTheme="minorHAnsi" w:cstheme="minorBidi"/>
          <w:sz w:val="22"/>
          <w:szCs w:val="22"/>
          <w:lang w:eastAsia="en-GB"/>
        </w:rPr>
      </w:pPr>
      <w:r>
        <w:rPr>
          <w:lang w:eastAsia="sv-SE"/>
        </w:rPr>
        <w:t>11.2.5.2.2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_Toc89785208 \h </w:instrText>
      </w:r>
      <w:r>
        <w:fldChar w:fldCharType="separate"/>
      </w:r>
      <w:r>
        <w:t>197</w:t>
      </w:r>
      <w:r>
        <w:fldChar w:fldCharType="end"/>
      </w:r>
    </w:p>
    <w:p w14:paraId="7ADCC397" w14:textId="2509980F" w:rsidR="00881E6D" w:rsidRDefault="00881E6D">
      <w:pPr>
        <w:pStyle w:val="TOC4"/>
        <w:rPr>
          <w:rFonts w:asciiTheme="minorHAnsi" w:eastAsiaTheme="minorEastAsia" w:hAnsiTheme="minorHAnsi" w:cstheme="minorBidi"/>
          <w:sz w:val="22"/>
          <w:szCs w:val="22"/>
          <w:lang w:eastAsia="en-GB"/>
        </w:rPr>
      </w:pPr>
      <w:r>
        <w:lastRenderedPageBreak/>
        <w:t>11.2.5.3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_Toc89785209 \h </w:instrText>
      </w:r>
      <w:r>
        <w:fldChar w:fldCharType="separate"/>
      </w:r>
      <w:r>
        <w:t>198</w:t>
      </w:r>
      <w:r>
        <w:fldChar w:fldCharType="end"/>
      </w:r>
    </w:p>
    <w:p w14:paraId="02487B22" w14:textId="0D60CF0C" w:rsidR="00881E6D" w:rsidRDefault="00881E6D">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_Toc89785210 \h </w:instrText>
      </w:r>
      <w:r>
        <w:fldChar w:fldCharType="separate"/>
      </w:r>
      <w:r>
        <w:t>198</w:t>
      </w:r>
      <w:r>
        <w:fldChar w:fldCharType="end"/>
      </w:r>
    </w:p>
    <w:p w14:paraId="31A883D2" w14:textId="01E6B034" w:rsidR="00881E6D" w:rsidRDefault="00881E6D">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_Toc89785211 \h </w:instrText>
      </w:r>
      <w:r>
        <w:fldChar w:fldCharType="separate"/>
      </w:r>
      <w:r>
        <w:t>199</w:t>
      </w:r>
      <w:r>
        <w:fldChar w:fldCharType="end"/>
      </w:r>
    </w:p>
    <w:p w14:paraId="28D5D92C" w14:textId="2A82A86F" w:rsidR="00881E6D" w:rsidRDefault="00881E6D">
      <w:pPr>
        <w:pStyle w:val="TOC4"/>
        <w:rPr>
          <w:rFonts w:asciiTheme="minorHAnsi" w:eastAsiaTheme="minorEastAsia" w:hAnsiTheme="minorHAnsi" w:cstheme="minorBidi"/>
          <w:sz w:val="22"/>
          <w:szCs w:val="22"/>
          <w:lang w:eastAsia="en-GB"/>
        </w:rPr>
      </w:pPr>
      <w:r>
        <w:rPr>
          <w:lang w:eastAsia="sv-SE"/>
        </w:rPr>
        <w:t>11.2.6.1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_Toc89785212 \h </w:instrText>
      </w:r>
      <w:r>
        <w:fldChar w:fldCharType="separate"/>
      </w:r>
      <w:r>
        <w:t>199</w:t>
      </w:r>
      <w:r>
        <w:fldChar w:fldCharType="end"/>
      </w:r>
    </w:p>
    <w:p w14:paraId="2EF93B36" w14:textId="06C1AFE1" w:rsidR="00881E6D" w:rsidRDefault="00881E6D">
      <w:pPr>
        <w:pStyle w:val="TOC4"/>
        <w:rPr>
          <w:rFonts w:asciiTheme="minorHAnsi" w:eastAsiaTheme="minorEastAsia" w:hAnsiTheme="minorHAnsi" w:cstheme="minorBidi"/>
          <w:sz w:val="22"/>
          <w:szCs w:val="22"/>
          <w:lang w:eastAsia="en-GB"/>
        </w:rPr>
      </w:pPr>
      <w:r>
        <w:rPr>
          <w:lang w:eastAsia="sv-SE"/>
        </w:rPr>
        <w:t>11.2.6.2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_Toc89785213 \h </w:instrText>
      </w:r>
      <w:r>
        <w:fldChar w:fldCharType="separate"/>
      </w:r>
      <w:r>
        <w:t>199</w:t>
      </w:r>
      <w:r>
        <w:fldChar w:fldCharType="end"/>
      </w:r>
    </w:p>
    <w:p w14:paraId="2A61525F" w14:textId="0F09CBE4" w:rsidR="00881E6D" w:rsidRDefault="00881E6D">
      <w:pPr>
        <w:pStyle w:val="TOC5"/>
        <w:rPr>
          <w:rFonts w:asciiTheme="minorHAnsi" w:eastAsiaTheme="minorEastAsia" w:hAnsiTheme="minorHAnsi" w:cstheme="minorBidi"/>
          <w:sz w:val="22"/>
          <w:szCs w:val="22"/>
          <w:lang w:eastAsia="en-GB"/>
        </w:rPr>
      </w:pPr>
      <w:r>
        <w:rPr>
          <w:lang w:eastAsia="sv-SE"/>
        </w:rPr>
        <w:t>11.2.6.2.1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_Toc89785214 \h </w:instrText>
      </w:r>
      <w:r>
        <w:fldChar w:fldCharType="separate"/>
      </w:r>
      <w:r>
        <w:t>199</w:t>
      </w:r>
      <w:r>
        <w:fldChar w:fldCharType="end"/>
      </w:r>
    </w:p>
    <w:p w14:paraId="72A1D27C" w14:textId="1D5FF0AD" w:rsidR="00881E6D" w:rsidRDefault="00881E6D">
      <w:pPr>
        <w:pStyle w:val="TOC5"/>
        <w:rPr>
          <w:rFonts w:asciiTheme="minorHAnsi" w:eastAsiaTheme="minorEastAsia" w:hAnsiTheme="minorHAnsi" w:cstheme="minorBidi"/>
          <w:sz w:val="22"/>
          <w:szCs w:val="22"/>
          <w:lang w:eastAsia="en-GB"/>
        </w:rPr>
      </w:pPr>
      <w:r>
        <w:rPr>
          <w:lang w:eastAsia="sv-SE"/>
        </w:rPr>
        <w:t>11.2.6.2.2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_Toc89785215 \h </w:instrText>
      </w:r>
      <w:r>
        <w:fldChar w:fldCharType="separate"/>
      </w:r>
      <w:r>
        <w:t>199</w:t>
      </w:r>
      <w:r>
        <w:fldChar w:fldCharType="end"/>
      </w:r>
    </w:p>
    <w:p w14:paraId="4514E64B" w14:textId="53BE31BE" w:rsidR="00881E6D" w:rsidRDefault="00881E6D">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_Toc89785216 \h </w:instrText>
      </w:r>
      <w:r>
        <w:fldChar w:fldCharType="separate"/>
      </w:r>
      <w:r>
        <w:t>200</w:t>
      </w:r>
      <w:r>
        <w:fldChar w:fldCharType="end"/>
      </w:r>
    </w:p>
    <w:p w14:paraId="4DD39FD7" w14:textId="68D344CB" w:rsidR="00881E6D" w:rsidRDefault="00881E6D">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_Toc89785217 \h </w:instrText>
      </w:r>
      <w:r>
        <w:fldChar w:fldCharType="separate"/>
      </w:r>
      <w:r>
        <w:t>202</w:t>
      </w:r>
      <w:r>
        <w:fldChar w:fldCharType="end"/>
      </w:r>
    </w:p>
    <w:p w14:paraId="4AA7D7B7" w14:textId="30824891" w:rsidR="00881E6D" w:rsidRDefault="00881E6D">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r>
      <w:r>
        <w:instrText xml:space="preserve"> PAGEREF _Toc89785218 \h </w:instrText>
      </w:r>
      <w:r>
        <w:fldChar w:fldCharType="separate"/>
      </w:r>
      <w:r>
        <w:t>202</w:t>
      </w:r>
      <w:r>
        <w:fldChar w:fldCharType="end"/>
      </w:r>
    </w:p>
    <w:p w14:paraId="240B74CE" w14:textId="0DE31BE1" w:rsidR="00881E6D" w:rsidRDefault="00881E6D">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r>
      <w:r>
        <w:instrText xml:space="preserve"> PAGEREF _Toc89785219 \h </w:instrText>
      </w:r>
      <w:r>
        <w:fldChar w:fldCharType="separate"/>
      </w:r>
      <w:r>
        <w:t>203</w:t>
      </w:r>
      <w:r>
        <w:fldChar w:fldCharType="end"/>
      </w:r>
    </w:p>
    <w:p w14:paraId="668CB6D6" w14:textId="069354E5" w:rsidR="00881E6D" w:rsidRDefault="00881E6D">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_Toc89785220 \h </w:instrText>
      </w:r>
      <w:r>
        <w:fldChar w:fldCharType="separate"/>
      </w:r>
      <w:r>
        <w:t>203</w:t>
      </w:r>
      <w:r>
        <w:fldChar w:fldCharType="end"/>
      </w:r>
    </w:p>
    <w:p w14:paraId="3F4F0BD4" w14:textId="29B78C39" w:rsidR="00881E6D" w:rsidRDefault="00881E6D">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_Toc89785221 \h </w:instrText>
      </w:r>
      <w:r>
        <w:fldChar w:fldCharType="separate"/>
      </w:r>
      <w:r>
        <w:t>203</w:t>
      </w:r>
      <w:r>
        <w:fldChar w:fldCharType="end"/>
      </w:r>
    </w:p>
    <w:p w14:paraId="5685A6EB" w14:textId="027D4438" w:rsidR="00881E6D" w:rsidRDefault="00881E6D">
      <w:pPr>
        <w:pStyle w:val="TOC4"/>
        <w:rPr>
          <w:rFonts w:asciiTheme="minorHAnsi" w:eastAsiaTheme="minorEastAsia" w:hAnsiTheme="minorHAnsi" w:cstheme="minorBidi"/>
          <w:sz w:val="22"/>
          <w:szCs w:val="22"/>
          <w:lang w:eastAsia="en-GB"/>
        </w:rPr>
      </w:pPr>
      <w:r>
        <w:rPr>
          <w:lang w:eastAsia="sv-SE"/>
        </w:rPr>
        <w:t>11.3.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_Toc89785222 \h </w:instrText>
      </w:r>
      <w:r>
        <w:fldChar w:fldCharType="separate"/>
      </w:r>
      <w:r>
        <w:t>203</w:t>
      </w:r>
      <w:r>
        <w:fldChar w:fldCharType="end"/>
      </w:r>
    </w:p>
    <w:p w14:paraId="60617C95" w14:textId="01980D16" w:rsidR="00881E6D" w:rsidRDefault="00881E6D">
      <w:pPr>
        <w:pStyle w:val="TOC4"/>
        <w:rPr>
          <w:rFonts w:asciiTheme="minorHAnsi" w:eastAsiaTheme="minorEastAsia" w:hAnsiTheme="minorHAnsi" w:cstheme="minorBidi"/>
          <w:sz w:val="22"/>
          <w:szCs w:val="22"/>
          <w:lang w:eastAsia="en-GB"/>
        </w:rPr>
      </w:pPr>
      <w:r>
        <w:rPr>
          <w:lang w:eastAsia="sv-SE"/>
        </w:rPr>
        <w:t>11.3.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_Toc89785223 \h </w:instrText>
      </w:r>
      <w:r>
        <w:fldChar w:fldCharType="separate"/>
      </w:r>
      <w:r>
        <w:t>203</w:t>
      </w:r>
      <w:r>
        <w:fldChar w:fldCharType="end"/>
      </w:r>
    </w:p>
    <w:p w14:paraId="16F53999" w14:textId="18382161" w:rsidR="00881E6D" w:rsidRDefault="00881E6D">
      <w:pPr>
        <w:pStyle w:val="TOC5"/>
        <w:rPr>
          <w:rFonts w:asciiTheme="minorHAnsi" w:eastAsiaTheme="minorEastAsia" w:hAnsiTheme="minorHAnsi" w:cstheme="minorBidi"/>
          <w:sz w:val="22"/>
          <w:szCs w:val="22"/>
          <w:lang w:eastAsia="en-GB"/>
        </w:rPr>
      </w:pPr>
      <w:r>
        <w:rPr>
          <w:lang w:eastAsia="sv-SE"/>
        </w:rPr>
        <w:t>11.3.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_Toc89785224 \h </w:instrText>
      </w:r>
      <w:r>
        <w:fldChar w:fldCharType="separate"/>
      </w:r>
      <w:r>
        <w:t>203</w:t>
      </w:r>
      <w:r>
        <w:fldChar w:fldCharType="end"/>
      </w:r>
    </w:p>
    <w:p w14:paraId="58AF5169" w14:textId="0321EFA9" w:rsidR="00881E6D" w:rsidRDefault="00881E6D">
      <w:pPr>
        <w:pStyle w:val="TOC5"/>
        <w:rPr>
          <w:rFonts w:asciiTheme="minorHAnsi" w:eastAsiaTheme="minorEastAsia" w:hAnsiTheme="minorHAnsi" w:cstheme="minorBidi"/>
          <w:sz w:val="22"/>
          <w:szCs w:val="22"/>
          <w:lang w:eastAsia="en-GB"/>
        </w:rPr>
      </w:pPr>
      <w:r>
        <w:rPr>
          <w:lang w:eastAsia="sv-SE"/>
        </w:rPr>
        <w:t>11.3.2.2.2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_Toc89785225 \h </w:instrText>
      </w:r>
      <w:r>
        <w:fldChar w:fldCharType="separate"/>
      </w:r>
      <w:r>
        <w:t>203</w:t>
      </w:r>
      <w:r>
        <w:fldChar w:fldCharType="end"/>
      </w:r>
    </w:p>
    <w:p w14:paraId="58D31723" w14:textId="113F78B5" w:rsidR="00881E6D" w:rsidRDefault="00881E6D">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_Toc89785226 \h </w:instrText>
      </w:r>
      <w:r>
        <w:fldChar w:fldCharType="separate"/>
      </w:r>
      <w:r>
        <w:t>204</w:t>
      </w:r>
      <w:r>
        <w:fldChar w:fldCharType="end"/>
      </w:r>
    </w:p>
    <w:p w14:paraId="352B8C6E" w14:textId="2D0D35F2" w:rsidR="00881E6D" w:rsidRDefault="00881E6D">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_Toc89785227 \h </w:instrText>
      </w:r>
      <w:r>
        <w:fldChar w:fldCharType="separate"/>
      </w:r>
      <w:r>
        <w:t>207</w:t>
      </w:r>
      <w:r>
        <w:fldChar w:fldCharType="end"/>
      </w:r>
    </w:p>
    <w:p w14:paraId="62B73552" w14:textId="4631A62F" w:rsidR="00881E6D" w:rsidRDefault="00881E6D">
      <w:pPr>
        <w:pStyle w:val="TOC4"/>
        <w:rPr>
          <w:rFonts w:asciiTheme="minorHAnsi" w:eastAsiaTheme="minorEastAsia" w:hAnsiTheme="minorHAnsi" w:cstheme="minorBidi"/>
          <w:sz w:val="22"/>
          <w:szCs w:val="22"/>
          <w:lang w:eastAsia="en-GB"/>
        </w:rPr>
      </w:pPr>
      <w:r>
        <w:rPr>
          <w:lang w:eastAsia="sv-SE"/>
        </w:rPr>
        <w:t>11.3.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_Toc89785228 \h </w:instrText>
      </w:r>
      <w:r>
        <w:fldChar w:fldCharType="separate"/>
      </w:r>
      <w:r>
        <w:t>207</w:t>
      </w:r>
      <w:r>
        <w:fldChar w:fldCharType="end"/>
      </w:r>
    </w:p>
    <w:p w14:paraId="29857111" w14:textId="489BE6F2" w:rsidR="00881E6D" w:rsidRDefault="00881E6D">
      <w:pPr>
        <w:pStyle w:val="TOC4"/>
        <w:rPr>
          <w:rFonts w:asciiTheme="minorHAnsi" w:eastAsiaTheme="minorEastAsia" w:hAnsiTheme="minorHAnsi" w:cstheme="minorBidi"/>
          <w:sz w:val="22"/>
          <w:szCs w:val="22"/>
          <w:lang w:eastAsia="en-GB"/>
        </w:rPr>
      </w:pPr>
      <w:r>
        <w:rPr>
          <w:lang w:eastAsia="sv-SE"/>
        </w:rPr>
        <w:t>11.3.3.2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_Toc89785229 \h </w:instrText>
      </w:r>
      <w:r>
        <w:fldChar w:fldCharType="separate"/>
      </w:r>
      <w:r>
        <w:t>207</w:t>
      </w:r>
      <w:r>
        <w:fldChar w:fldCharType="end"/>
      </w:r>
    </w:p>
    <w:p w14:paraId="7F4F70B0" w14:textId="40863DF7" w:rsidR="00881E6D" w:rsidRDefault="00881E6D">
      <w:pPr>
        <w:pStyle w:val="TOC5"/>
        <w:rPr>
          <w:rFonts w:asciiTheme="minorHAnsi" w:eastAsiaTheme="minorEastAsia" w:hAnsiTheme="minorHAnsi" w:cstheme="minorBidi"/>
          <w:sz w:val="22"/>
          <w:szCs w:val="22"/>
          <w:lang w:eastAsia="en-GB"/>
        </w:rPr>
      </w:pPr>
      <w:r>
        <w:rPr>
          <w:lang w:eastAsia="sv-SE"/>
        </w:rPr>
        <w:t>11.3.3.2.1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_Toc89785230 \h </w:instrText>
      </w:r>
      <w:r>
        <w:fldChar w:fldCharType="separate"/>
      </w:r>
      <w:r>
        <w:t>207</w:t>
      </w:r>
      <w:r>
        <w:fldChar w:fldCharType="end"/>
      </w:r>
    </w:p>
    <w:p w14:paraId="25A31623" w14:textId="78A89255" w:rsidR="00881E6D" w:rsidRDefault="00881E6D">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_Toc89785231 \h </w:instrText>
      </w:r>
      <w:r>
        <w:fldChar w:fldCharType="separate"/>
      </w:r>
      <w:r>
        <w:t>207</w:t>
      </w:r>
      <w:r>
        <w:fldChar w:fldCharType="end"/>
      </w:r>
    </w:p>
    <w:p w14:paraId="7C94FC7A" w14:textId="694BDD37" w:rsidR="00881E6D" w:rsidRDefault="00881E6D">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_Toc89785232 \h </w:instrText>
      </w:r>
      <w:r>
        <w:fldChar w:fldCharType="separate"/>
      </w:r>
      <w:r>
        <w:t>207</w:t>
      </w:r>
      <w:r>
        <w:fldChar w:fldCharType="end"/>
      </w:r>
    </w:p>
    <w:p w14:paraId="7AA6C443" w14:textId="340C8ED3" w:rsidR="00881E6D" w:rsidRDefault="00881E6D">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_Toc89785233 \h </w:instrText>
      </w:r>
      <w:r>
        <w:fldChar w:fldCharType="separate"/>
      </w:r>
      <w:r>
        <w:t>209</w:t>
      </w:r>
      <w:r>
        <w:fldChar w:fldCharType="end"/>
      </w:r>
    </w:p>
    <w:p w14:paraId="6AC42690" w14:textId="1C64ADFE" w:rsidR="00881E6D" w:rsidRDefault="00881E6D">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_Toc89785234 \h </w:instrText>
      </w:r>
      <w:r>
        <w:fldChar w:fldCharType="separate"/>
      </w:r>
      <w:r>
        <w:t>211</w:t>
      </w:r>
      <w:r>
        <w:fldChar w:fldCharType="end"/>
      </w:r>
    </w:p>
    <w:p w14:paraId="020855A2" w14:textId="7844AD85" w:rsidR="00881E6D" w:rsidRDefault="00881E6D">
      <w:pPr>
        <w:pStyle w:val="TOC4"/>
        <w:rPr>
          <w:rFonts w:asciiTheme="minorHAnsi" w:eastAsiaTheme="minorEastAsia" w:hAnsiTheme="minorHAnsi" w:cstheme="minorBidi"/>
          <w:sz w:val="22"/>
          <w:szCs w:val="22"/>
          <w:lang w:eastAsia="en-GB"/>
        </w:rPr>
      </w:pPr>
      <w:r>
        <w:rPr>
          <w:lang w:eastAsia="sv-SE"/>
        </w:rPr>
        <w:t>11.3.4.1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_Toc89785235 \h </w:instrText>
      </w:r>
      <w:r>
        <w:fldChar w:fldCharType="separate"/>
      </w:r>
      <w:r>
        <w:t>211</w:t>
      </w:r>
      <w:r>
        <w:fldChar w:fldCharType="end"/>
      </w:r>
    </w:p>
    <w:p w14:paraId="14C9C9F2" w14:textId="41AD1DA8" w:rsidR="00881E6D" w:rsidRDefault="00881E6D">
      <w:pPr>
        <w:pStyle w:val="TOC4"/>
        <w:rPr>
          <w:rFonts w:asciiTheme="minorHAnsi" w:eastAsiaTheme="minorEastAsia" w:hAnsiTheme="minorHAnsi" w:cstheme="minorBidi"/>
          <w:sz w:val="22"/>
          <w:szCs w:val="22"/>
          <w:lang w:eastAsia="en-GB"/>
        </w:rPr>
      </w:pPr>
      <w:r>
        <w:rPr>
          <w:lang w:eastAsia="sv-SE"/>
        </w:rPr>
        <w:t>11.3.4.2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_Toc89785236 \h </w:instrText>
      </w:r>
      <w:r>
        <w:fldChar w:fldCharType="separate"/>
      </w:r>
      <w:r>
        <w:t>211</w:t>
      </w:r>
      <w:r>
        <w:fldChar w:fldCharType="end"/>
      </w:r>
    </w:p>
    <w:p w14:paraId="1C551532" w14:textId="7DF232C9" w:rsidR="00881E6D" w:rsidRDefault="00881E6D">
      <w:pPr>
        <w:pStyle w:val="TOC5"/>
        <w:rPr>
          <w:rFonts w:asciiTheme="minorHAnsi" w:eastAsiaTheme="minorEastAsia" w:hAnsiTheme="minorHAnsi" w:cstheme="minorBidi"/>
          <w:sz w:val="22"/>
          <w:szCs w:val="22"/>
          <w:lang w:eastAsia="en-GB"/>
        </w:rPr>
      </w:pPr>
      <w:r>
        <w:rPr>
          <w:lang w:eastAsia="sv-SE"/>
        </w:rPr>
        <w:t>11.3.4.2.1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_Toc89785237 \h </w:instrText>
      </w:r>
      <w:r>
        <w:fldChar w:fldCharType="separate"/>
      </w:r>
      <w:r>
        <w:t>211</w:t>
      </w:r>
      <w:r>
        <w:fldChar w:fldCharType="end"/>
      </w:r>
    </w:p>
    <w:p w14:paraId="071AE633" w14:textId="5A1CEA96" w:rsidR="00881E6D" w:rsidRDefault="00881E6D">
      <w:pPr>
        <w:pStyle w:val="TOC5"/>
        <w:rPr>
          <w:rFonts w:asciiTheme="minorHAnsi" w:eastAsiaTheme="minorEastAsia" w:hAnsiTheme="minorHAnsi" w:cstheme="minorBidi"/>
          <w:sz w:val="22"/>
          <w:szCs w:val="22"/>
          <w:lang w:eastAsia="en-GB"/>
        </w:rPr>
      </w:pPr>
      <w:r>
        <w:rPr>
          <w:lang w:eastAsia="sv-SE"/>
        </w:rPr>
        <w:t>11.3.4.2.2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_Toc89785238 \h </w:instrText>
      </w:r>
      <w:r>
        <w:fldChar w:fldCharType="separate"/>
      </w:r>
      <w:r>
        <w:t>211</w:t>
      </w:r>
      <w:r>
        <w:fldChar w:fldCharType="end"/>
      </w:r>
    </w:p>
    <w:p w14:paraId="2DFDED7F" w14:textId="6FBB610D" w:rsidR="00881E6D" w:rsidRDefault="00881E6D">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_Toc89785239 \h </w:instrText>
      </w:r>
      <w:r>
        <w:fldChar w:fldCharType="separate"/>
      </w:r>
      <w:r>
        <w:t>212</w:t>
      </w:r>
      <w:r>
        <w:fldChar w:fldCharType="end"/>
      </w:r>
    </w:p>
    <w:p w14:paraId="018CF91B" w14:textId="4440B619" w:rsidR="00881E6D" w:rsidRDefault="00881E6D">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_Toc89785240 \h </w:instrText>
      </w:r>
      <w:r>
        <w:fldChar w:fldCharType="separate"/>
      </w:r>
      <w:r>
        <w:t>214</w:t>
      </w:r>
      <w:r>
        <w:fldChar w:fldCharType="end"/>
      </w:r>
    </w:p>
    <w:p w14:paraId="183D3DBA" w14:textId="2F761340" w:rsidR="00881E6D" w:rsidRDefault="00881E6D">
      <w:pPr>
        <w:pStyle w:val="TOC4"/>
        <w:rPr>
          <w:rFonts w:asciiTheme="minorHAnsi" w:eastAsiaTheme="minorEastAsia" w:hAnsiTheme="minorHAnsi" w:cstheme="minorBidi"/>
          <w:sz w:val="22"/>
          <w:szCs w:val="22"/>
          <w:lang w:eastAsia="en-GB"/>
        </w:rPr>
      </w:pPr>
      <w:r>
        <w:rPr>
          <w:lang w:eastAsia="sv-SE"/>
        </w:rPr>
        <w:t>11.3.5.1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_Toc89785241 \h </w:instrText>
      </w:r>
      <w:r>
        <w:fldChar w:fldCharType="separate"/>
      </w:r>
      <w:r>
        <w:t>214</w:t>
      </w:r>
      <w:r>
        <w:fldChar w:fldCharType="end"/>
      </w:r>
    </w:p>
    <w:p w14:paraId="0075D5E7" w14:textId="6AB16A6E" w:rsidR="00881E6D" w:rsidRDefault="00881E6D">
      <w:pPr>
        <w:pStyle w:val="TOC4"/>
        <w:rPr>
          <w:rFonts w:asciiTheme="minorHAnsi" w:eastAsiaTheme="minorEastAsia" w:hAnsiTheme="minorHAnsi" w:cstheme="minorBidi"/>
          <w:sz w:val="22"/>
          <w:szCs w:val="22"/>
          <w:lang w:eastAsia="en-GB"/>
        </w:rPr>
      </w:pPr>
      <w:r>
        <w:rPr>
          <w:lang w:eastAsia="sv-SE"/>
        </w:rPr>
        <w:t>11.3.5.2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_Toc89785242 \h </w:instrText>
      </w:r>
      <w:r>
        <w:fldChar w:fldCharType="separate"/>
      </w:r>
      <w:r>
        <w:t>214</w:t>
      </w:r>
      <w:r>
        <w:fldChar w:fldCharType="end"/>
      </w:r>
    </w:p>
    <w:p w14:paraId="439BA8EA" w14:textId="05C363AB" w:rsidR="00881E6D" w:rsidRDefault="00881E6D">
      <w:pPr>
        <w:pStyle w:val="TOC5"/>
        <w:rPr>
          <w:rFonts w:asciiTheme="minorHAnsi" w:eastAsiaTheme="minorEastAsia" w:hAnsiTheme="minorHAnsi" w:cstheme="minorBidi"/>
          <w:sz w:val="22"/>
          <w:szCs w:val="22"/>
          <w:lang w:eastAsia="en-GB"/>
        </w:rPr>
      </w:pPr>
      <w:r>
        <w:rPr>
          <w:lang w:eastAsia="sv-SE"/>
        </w:rPr>
        <w:t>11.3.5.2.1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_Toc89785243 \h </w:instrText>
      </w:r>
      <w:r>
        <w:fldChar w:fldCharType="separate"/>
      </w:r>
      <w:r>
        <w:t>214</w:t>
      </w:r>
      <w:r>
        <w:fldChar w:fldCharType="end"/>
      </w:r>
    </w:p>
    <w:p w14:paraId="45ABFEB9" w14:textId="78D35403" w:rsidR="00881E6D" w:rsidRDefault="00881E6D">
      <w:pPr>
        <w:pStyle w:val="TOC5"/>
        <w:rPr>
          <w:rFonts w:asciiTheme="minorHAnsi" w:eastAsiaTheme="minorEastAsia" w:hAnsiTheme="minorHAnsi" w:cstheme="minorBidi"/>
          <w:sz w:val="22"/>
          <w:szCs w:val="22"/>
          <w:lang w:eastAsia="en-GB"/>
        </w:rPr>
      </w:pPr>
      <w:r>
        <w:rPr>
          <w:lang w:eastAsia="sv-SE"/>
        </w:rPr>
        <w:t>11.3.5.2.2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_Toc89785244 \h </w:instrText>
      </w:r>
      <w:r>
        <w:fldChar w:fldCharType="separate"/>
      </w:r>
      <w:r>
        <w:t>214</w:t>
      </w:r>
      <w:r>
        <w:fldChar w:fldCharType="end"/>
      </w:r>
    </w:p>
    <w:p w14:paraId="7257E781" w14:textId="01C8E0AB" w:rsidR="00881E6D" w:rsidRDefault="00881E6D">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_Toc89785245 \h </w:instrText>
      </w:r>
      <w:r>
        <w:fldChar w:fldCharType="separate"/>
      </w:r>
      <w:r>
        <w:t>214</w:t>
      </w:r>
      <w:r>
        <w:fldChar w:fldCharType="end"/>
      </w:r>
    </w:p>
    <w:p w14:paraId="31593A13" w14:textId="0DBA5624" w:rsidR="00881E6D" w:rsidRDefault="00881E6D">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_Toc89785246 \h </w:instrText>
      </w:r>
      <w:r>
        <w:fldChar w:fldCharType="separate"/>
      </w:r>
      <w:r>
        <w:t>215</w:t>
      </w:r>
      <w:r>
        <w:fldChar w:fldCharType="end"/>
      </w:r>
    </w:p>
    <w:p w14:paraId="4715A845" w14:textId="17400930" w:rsidR="00881E6D" w:rsidRDefault="00881E6D">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_Toc89785247 \h </w:instrText>
      </w:r>
      <w:r>
        <w:fldChar w:fldCharType="separate"/>
      </w:r>
      <w:r>
        <w:t>217</w:t>
      </w:r>
      <w:r>
        <w:fldChar w:fldCharType="end"/>
      </w:r>
    </w:p>
    <w:p w14:paraId="24E52FD7" w14:textId="556AC6A1" w:rsidR="00881E6D" w:rsidRDefault="00881E6D">
      <w:pPr>
        <w:pStyle w:val="TOC4"/>
        <w:rPr>
          <w:rFonts w:asciiTheme="minorHAnsi" w:eastAsiaTheme="minorEastAsia" w:hAnsiTheme="minorHAnsi" w:cstheme="minorBidi"/>
          <w:sz w:val="22"/>
          <w:szCs w:val="22"/>
          <w:lang w:eastAsia="en-GB"/>
        </w:rPr>
      </w:pPr>
      <w:r>
        <w:rPr>
          <w:lang w:eastAsia="sv-SE"/>
        </w:rPr>
        <w:t>11.3.6.1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_Toc89785248 \h </w:instrText>
      </w:r>
      <w:r>
        <w:fldChar w:fldCharType="separate"/>
      </w:r>
      <w:r>
        <w:t>217</w:t>
      </w:r>
      <w:r>
        <w:fldChar w:fldCharType="end"/>
      </w:r>
    </w:p>
    <w:p w14:paraId="07691D9B" w14:textId="2A7C50DF" w:rsidR="00881E6D" w:rsidRDefault="00881E6D">
      <w:pPr>
        <w:pStyle w:val="TOC4"/>
        <w:rPr>
          <w:rFonts w:asciiTheme="minorHAnsi" w:eastAsiaTheme="minorEastAsia" w:hAnsiTheme="minorHAnsi" w:cstheme="minorBidi"/>
          <w:sz w:val="22"/>
          <w:szCs w:val="22"/>
          <w:lang w:eastAsia="en-GB"/>
        </w:rPr>
      </w:pPr>
      <w:r>
        <w:rPr>
          <w:lang w:eastAsia="sv-SE"/>
        </w:rPr>
        <w:t>11.3.6.2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_Toc89785249 \h </w:instrText>
      </w:r>
      <w:r>
        <w:fldChar w:fldCharType="separate"/>
      </w:r>
      <w:r>
        <w:t>217</w:t>
      </w:r>
      <w:r>
        <w:fldChar w:fldCharType="end"/>
      </w:r>
    </w:p>
    <w:p w14:paraId="66A17642" w14:textId="13465737" w:rsidR="00881E6D" w:rsidRDefault="00881E6D">
      <w:pPr>
        <w:pStyle w:val="TOC5"/>
        <w:rPr>
          <w:rFonts w:asciiTheme="minorHAnsi" w:eastAsiaTheme="minorEastAsia" w:hAnsiTheme="minorHAnsi" w:cstheme="minorBidi"/>
          <w:sz w:val="22"/>
          <w:szCs w:val="22"/>
          <w:lang w:eastAsia="en-GB"/>
        </w:rPr>
      </w:pPr>
      <w:r>
        <w:rPr>
          <w:lang w:eastAsia="sv-SE"/>
        </w:rPr>
        <w:t>11.3.6.2.1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_Toc89785250 \h </w:instrText>
      </w:r>
      <w:r>
        <w:fldChar w:fldCharType="separate"/>
      </w:r>
      <w:r>
        <w:t>217</w:t>
      </w:r>
      <w:r>
        <w:fldChar w:fldCharType="end"/>
      </w:r>
    </w:p>
    <w:p w14:paraId="5B42AF98" w14:textId="1A240610" w:rsidR="00881E6D" w:rsidRDefault="00881E6D">
      <w:pPr>
        <w:pStyle w:val="TOC5"/>
        <w:rPr>
          <w:rFonts w:asciiTheme="minorHAnsi" w:eastAsiaTheme="minorEastAsia" w:hAnsiTheme="minorHAnsi" w:cstheme="minorBidi"/>
          <w:sz w:val="22"/>
          <w:szCs w:val="22"/>
          <w:lang w:eastAsia="en-GB"/>
        </w:rPr>
      </w:pPr>
      <w:r>
        <w:rPr>
          <w:lang w:eastAsia="sv-SE"/>
        </w:rPr>
        <w:t>11.3.6.2.2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_Toc89785251 \h </w:instrText>
      </w:r>
      <w:r>
        <w:fldChar w:fldCharType="separate"/>
      </w:r>
      <w:r>
        <w:t>217</w:t>
      </w:r>
      <w:r>
        <w:fldChar w:fldCharType="end"/>
      </w:r>
    </w:p>
    <w:p w14:paraId="28575075" w14:textId="52D1AC94" w:rsidR="00881E6D" w:rsidRDefault="00881E6D">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_Toc89785252 \h </w:instrText>
      </w:r>
      <w:r>
        <w:fldChar w:fldCharType="separate"/>
      </w:r>
      <w:r>
        <w:t>218</w:t>
      </w:r>
      <w:r>
        <w:fldChar w:fldCharType="end"/>
      </w:r>
    </w:p>
    <w:p w14:paraId="38B6641B" w14:textId="71153A7D" w:rsidR="00881E6D" w:rsidRDefault="00881E6D">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_Toc89785253 \h </w:instrText>
      </w:r>
      <w:r>
        <w:fldChar w:fldCharType="separate"/>
      </w:r>
      <w:r>
        <w:t>221</w:t>
      </w:r>
      <w:r>
        <w:fldChar w:fldCharType="end"/>
      </w:r>
    </w:p>
    <w:p w14:paraId="482B4436" w14:textId="376C0292" w:rsidR="00881E6D" w:rsidRDefault="00881E6D">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r>
      <w:r>
        <w:instrText xml:space="preserve"> PAGEREF _Toc89785254 \h </w:instrText>
      </w:r>
      <w:r>
        <w:fldChar w:fldCharType="separate"/>
      </w:r>
      <w:r>
        <w:t>222</w:t>
      </w:r>
      <w:r>
        <w:fldChar w:fldCharType="end"/>
      </w:r>
    </w:p>
    <w:p w14:paraId="3EE4B4BE" w14:textId="70F4504F" w:rsidR="00881E6D" w:rsidRDefault="00881E6D">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OTA SEM and OTA OBUE</w:t>
      </w:r>
      <w:r>
        <w:tab/>
      </w:r>
      <w:r>
        <w:fldChar w:fldCharType="begin"/>
      </w:r>
      <w:r>
        <w:instrText xml:space="preserve"> PAGEREF _Toc89785255 \h </w:instrText>
      </w:r>
      <w:r>
        <w:fldChar w:fldCharType="separate"/>
      </w:r>
      <w:r>
        <w:t>223</w:t>
      </w:r>
      <w:r>
        <w:fldChar w:fldCharType="end"/>
      </w:r>
    </w:p>
    <w:p w14:paraId="66F6B0CB" w14:textId="368B36D6" w:rsidR="00881E6D" w:rsidRDefault="00881E6D">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_Toc89785256 \h </w:instrText>
      </w:r>
      <w:r>
        <w:fldChar w:fldCharType="separate"/>
      </w:r>
      <w:r>
        <w:t>223</w:t>
      </w:r>
      <w:r>
        <w:fldChar w:fldCharType="end"/>
      </w:r>
    </w:p>
    <w:p w14:paraId="20E9386F" w14:textId="5A3EB223" w:rsidR="00881E6D" w:rsidRDefault="00881E6D">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_Toc89785257 \h </w:instrText>
      </w:r>
      <w:r>
        <w:fldChar w:fldCharType="separate"/>
      </w:r>
      <w:r>
        <w:t>223</w:t>
      </w:r>
      <w:r>
        <w:fldChar w:fldCharType="end"/>
      </w:r>
    </w:p>
    <w:p w14:paraId="2E26C840" w14:textId="5F252EBD" w:rsidR="00881E6D" w:rsidRDefault="00881E6D">
      <w:pPr>
        <w:pStyle w:val="TOC4"/>
        <w:rPr>
          <w:rFonts w:asciiTheme="minorHAnsi" w:eastAsiaTheme="minorEastAsia" w:hAnsiTheme="minorHAnsi" w:cstheme="minorBidi"/>
          <w:sz w:val="22"/>
          <w:szCs w:val="22"/>
          <w:lang w:eastAsia="en-GB"/>
        </w:rPr>
      </w:pPr>
      <w:r>
        <w:rPr>
          <w:lang w:eastAsia="sv-SE"/>
        </w:rPr>
        <w:t>11.4.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_Toc89785258 \h </w:instrText>
      </w:r>
      <w:r>
        <w:fldChar w:fldCharType="separate"/>
      </w:r>
      <w:r>
        <w:t>223</w:t>
      </w:r>
      <w:r>
        <w:fldChar w:fldCharType="end"/>
      </w:r>
    </w:p>
    <w:p w14:paraId="20DD157F" w14:textId="07CAA224" w:rsidR="00881E6D" w:rsidRDefault="00881E6D">
      <w:pPr>
        <w:pStyle w:val="TOC4"/>
        <w:rPr>
          <w:rFonts w:asciiTheme="minorHAnsi" w:eastAsiaTheme="minorEastAsia" w:hAnsiTheme="minorHAnsi" w:cstheme="minorBidi"/>
          <w:sz w:val="22"/>
          <w:szCs w:val="22"/>
          <w:lang w:eastAsia="en-GB"/>
        </w:rPr>
      </w:pPr>
      <w:r>
        <w:rPr>
          <w:lang w:eastAsia="sv-SE"/>
        </w:rPr>
        <w:t>11.4.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_Toc89785259 \h </w:instrText>
      </w:r>
      <w:r>
        <w:fldChar w:fldCharType="separate"/>
      </w:r>
      <w:r>
        <w:t>223</w:t>
      </w:r>
      <w:r>
        <w:fldChar w:fldCharType="end"/>
      </w:r>
    </w:p>
    <w:p w14:paraId="5C8E5F3C" w14:textId="5D991910" w:rsidR="00881E6D" w:rsidRDefault="00881E6D">
      <w:pPr>
        <w:pStyle w:val="TOC5"/>
        <w:rPr>
          <w:rFonts w:asciiTheme="minorHAnsi" w:eastAsiaTheme="minorEastAsia" w:hAnsiTheme="minorHAnsi" w:cstheme="minorBidi"/>
          <w:sz w:val="22"/>
          <w:szCs w:val="22"/>
          <w:lang w:eastAsia="en-GB"/>
        </w:rPr>
      </w:pPr>
      <w:r>
        <w:rPr>
          <w:lang w:eastAsia="sv-SE"/>
        </w:rPr>
        <w:t>11.4.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_Toc89785260 \h </w:instrText>
      </w:r>
      <w:r>
        <w:fldChar w:fldCharType="separate"/>
      </w:r>
      <w:r>
        <w:t>223</w:t>
      </w:r>
      <w:r>
        <w:fldChar w:fldCharType="end"/>
      </w:r>
    </w:p>
    <w:p w14:paraId="5CE8602E" w14:textId="29C41977" w:rsidR="00881E6D" w:rsidRDefault="00881E6D">
      <w:pPr>
        <w:pStyle w:val="TOC5"/>
        <w:rPr>
          <w:rFonts w:asciiTheme="minorHAnsi" w:eastAsiaTheme="minorEastAsia" w:hAnsiTheme="minorHAnsi" w:cstheme="minorBidi"/>
          <w:sz w:val="22"/>
          <w:szCs w:val="22"/>
          <w:lang w:eastAsia="en-GB"/>
        </w:rPr>
      </w:pPr>
      <w:r>
        <w:rPr>
          <w:lang w:eastAsia="sv-SE"/>
        </w:rPr>
        <w:t>11.4.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_Toc89785261 \h </w:instrText>
      </w:r>
      <w:r>
        <w:fldChar w:fldCharType="separate"/>
      </w:r>
      <w:r>
        <w:t>223</w:t>
      </w:r>
      <w:r>
        <w:fldChar w:fldCharType="end"/>
      </w:r>
    </w:p>
    <w:p w14:paraId="59BEA751" w14:textId="4295A04D" w:rsidR="00881E6D" w:rsidRDefault="00881E6D">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_Toc89785262 \h </w:instrText>
      </w:r>
      <w:r>
        <w:fldChar w:fldCharType="separate"/>
      </w:r>
      <w:r>
        <w:t>224</w:t>
      </w:r>
      <w:r>
        <w:fldChar w:fldCharType="end"/>
      </w:r>
    </w:p>
    <w:p w14:paraId="0225A9C4" w14:textId="6D137A9F" w:rsidR="00881E6D" w:rsidRDefault="00881E6D">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_Toc89785263 \h </w:instrText>
      </w:r>
      <w:r>
        <w:fldChar w:fldCharType="separate"/>
      </w:r>
      <w:r>
        <w:t>227</w:t>
      </w:r>
      <w:r>
        <w:fldChar w:fldCharType="end"/>
      </w:r>
    </w:p>
    <w:p w14:paraId="79EE87C9" w14:textId="1A49E515" w:rsidR="00881E6D" w:rsidRDefault="00881E6D">
      <w:pPr>
        <w:pStyle w:val="TOC4"/>
        <w:rPr>
          <w:rFonts w:asciiTheme="minorHAnsi" w:eastAsiaTheme="minorEastAsia" w:hAnsiTheme="minorHAnsi" w:cstheme="minorBidi"/>
          <w:sz w:val="22"/>
          <w:szCs w:val="22"/>
          <w:lang w:eastAsia="en-GB"/>
        </w:rPr>
      </w:pPr>
      <w:r>
        <w:rPr>
          <w:lang w:eastAsia="sv-SE"/>
        </w:rPr>
        <w:t>11.4.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_Toc89785264 \h </w:instrText>
      </w:r>
      <w:r>
        <w:fldChar w:fldCharType="separate"/>
      </w:r>
      <w:r>
        <w:t>227</w:t>
      </w:r>
      <w:r>
        <w:fldChar w:fldCharType="end"/>
      </w:r>
    </w:p>
    <w:p w14:paraId="4EDC2414" w14:textId="7A797D96" w:rsidR="00881E6D" w:rsidRDefault="00881E6D">
      <w:pPr>
        <w:pStyle w:val="TOC4"/>
        <w:rPr>
          <w:rFonts w:asciiTheme="minorHAnsi" w:eastAsiaTheme="minorEastAsia" w:hAnsiTheme="minorHAnsi" w:cstheme="minorBidi"/>
          <w:sz w:val="22"/>
          <w:szCs w:val="22"/>
          <w:lang w:eastAsia="en-GB"/>
        </w:rPr>
      </w:pPr>
      <w:r>
        <w:rPr>
          <w:lang w:eastAsia="sv-SE"/>
        </w:rPr>
        <w:t>11.4.3.2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_Toc89785265 \h </w:instrText>
      </w:r>
      <w:r>
        <w:fldChar w:fldCharType="separate"/>
      </w:r>
      <w:r>
        <w:t>227</w:t>
      </w:r>
      <w:r>
        <w:fldChar w:fldCharType="end"/>
      </w:r>
    </w:p>
    <w:p w14:paraId="6E60FFFC" w14:textId="3445DD15" w:rsidR="00881E6D" w:rsidRDefault="00881E6D">
      <w:pPr>
        <w:pStyle w:val="TOC5"/>
        <w:rPr>
          <w:rFonts w:asciiTheme="minorHAnsi" w:eastAsiaTheme="minorEastAsia" w:hAnsiTheme="minorHAnsi" w:cstheme="minorBidi"/>
          <w:sz w:val="22"/>
          <w:szCs w:val="22"/>
          <w:lang w:eastAsia="en-GB"/>
        </w:rPr>
      </w:pPr>
      <w:r>
        <w:rPr>
          <w:lang w:eastAsia="sv-SE"/>
        </w:rPr>
        <w:t>11.4.3.2.1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_Toc89785266 \h </w:instrText>
      </w:r>
      <w:r>
        <w:fldChar w:fldCharType="separate"/>
      </w:r>
      <w:r>
        <w:t>227</w:t>
      </w:r>
      <w:r>
        <w:fldChar w:fldCharType="end"/>
      </w:r>
    </w:p>
    <w:p w14:paraId="1A4955E5" w14:textId="7596534C" w:rsidR="00881E6D" w:rsidRDefault="00881E6D">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_Toc89785267 \h </w:instrText>
      </w:r>
      <w:r>
        <w:fldChar w:fldCharType="separate"/>
      </w:r>
      <w:r>
        <w:t>227</w:t>
      </w:r>
      <w:r>
        <w:fldChar w:fldCharType="end"/>
      </w:r>
    </w:p>
    <w:p w14:paraId="0A70E2AC" w14:textId="7EB07DF9" w:rsidR="00881E6D" w:rsidRDefault="00881E6D">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_Toc89785268 \h </w:instrText>
      </w:r>
      <w:r>
        <w:fldChar w:fldCharType="separate"/>
      </w:r>
      <w:r>
        <w:t>227</w:t>
      </w:r>
      <w:r>
        <w:fldChar w:fldCharType="end"/>
      </w:r>
    </w:p>
    <w:p w14:paraId="27B4A7F8" w14:textId="0B598EAA" w:rsidR="00881E6D" w:rsidRDefault="00881E6D">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_Toc89785269 \h </w:instrText>
      </w:r>
      <w:r>
        <w:fldChar w:fldCharType="separate"/>
      </w:r>
      <w:r>
        <w:t>228</w:t>
      </w:r>
      <w:r>
        <w:fldChar w:fldCharType="end"/>
      </w:r>
    </w:p>
    <w:p w14:paraId="589C9382" w14:textId="325D720E" w:rsidR="00881E6D" w:rsidRDefault="00881E6D">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_Toc89785270 \h </w:instrText>
      </w:r>
      <w:r>
        <w:fldChar w:fldCharType="separate"/>
      </w:r>
      <w:r>
        <w:t>230</w:t>
      </w:r>
      <w:r>
        <w:fldChar w:fldCharType="end"/>
      </w:r>
    </w:p>
    <w:p w14:paraId="09D3C7D5" w14:textId="23E65A39" w:rsidR="00881E6D" w:rsidRDefault="00881E6D">
      <w:pPr>
        <w:pStyle w:val="TOC4"/>
        <w:rPr>
          <w:rFonts w:asciiTheme="minorHAnsi" w:eastAsiaTheme="minorEastAsia" w:hAnsiTheme="minorHAnsi" w:cstheme="minorBidi"/>
          <w:sz w:val="22"/>
          <w:szCs w:val="22"/>
          <w:lang w:eastAsia="en-GB"/>
        </w:rPr>
      </w:pPr>
      <w:r>
        <w:rPr>
          <w:lang w:eastAsia="sv-SE"/>
        </w:rPr>
        <w:lastRenderedPageBreak/>
        <w:t>11.4.4.1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_Toc89785271 \h </w:instrText>
      </w:r>
      <w:r>
        <w:fldChar w:fldCharType="separate"/>
      </w:r>
      <w:r>
        <w:t>230</w:t>
      </w:r>
      <w:r>
        <w:fldChar w:fldCharType="end"/>
      </w:r>
    </w:p>
    <w:p w14:paraId="1CA5F58C" w14:textId="38DAD710" w:rsidR="00881E6D" w:rsidRDefault="00881E6D">
      <w:pPr>
        <w:pStyle w:val="TOC4"/>
        <w:rPr>
          <w:rFonts w:asciiTheme="minorHAnsi" w:eastAsiaTheme="minorEastAsia" w:hAnsiTheme="minorHAnsi" w:cstheme="minorBidi"/>
          <w:sz w:val="22"/>
          <w:szCs w:val="22"/>
          <w:lang w:eastAsia="en-GB"/>
        </w:rPr>
      </w:pPr>
      <w:r>
        <w:rPr>
          <w:lang w:eastAsia="sv-SE"/>
        </w:rPr>
        <w:t>11.4.4.2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_Toc89785272 \h </w:instrText>
      </w:r>
      <w:r>
        <w:fldChar w:fldCharType="separate"/>
      </w:r>
      <w:r>
        <w:t>230</w:t>
      </w:r>
      <w:r>
        <w:fldChar w:fldCharType="end"/>
      </w:r>
    </w:p>
    <w:p w14:paraId="25C9B40F" w14:textId="7BAFF792" w:rsidR="00881E6D" w:rsidRDefault="00881E6D">
      <w:pPr>
        <w:pStyle w:val="TOC5"/>
        <w:rPr>
          <w:rFonts w:asciiTheme="minorHAnsi" w:eastAsiaTheme="minorEastAsia" w:hAnsiTheme="minorHAnsi" w:cstheme="minorBidi"/>
          <w:sz w:val="22"/>
          <w:szCs w:val="22"/>
          <w:lang w:eastAsia="en-GB"/>
        </w:rPr>
      </w:pPr>
      <w:r>
        <w:rPr>
          <w:lang w:eastAsia="sv-SE"/>
        </w:rPr>
        <w:t>11.4.4.2.1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_Toc89785273 \h </w:instrText>
      </w:r>
      <w:r>
        <w:fldChar w:fldCharType="separate"/>
      </w:r>
      <w:r>
        <w:t>230</w:t>
      </w:r>
      <w:r>
        <w:fldChar w:fldCharType="end"/>
      </w:r>
    </w:p>
    <w:p w14:paraId="460D5FC4" w14:textId="3E099CB0" w:rsidR="00881E6D" w:rsidRDefault="00881E6D">
      <w:pPr>
        <w:pStyle w:val="TOC5"/>
        <w:rPr>
          <w:rFonts w:asciiTheme="minorHAnsi" w:eastAsiaTheme="minorEastAsia" w:hAnsiTheme="minorHAnsi" w:cstheme="minorBidi"/>
          <w:sz w:val="22"/>
          <w:szCs w:val="22"/>
          <w:lang w:eastAsia="en-GB"/>
        </w:rPr>
      </w:pPr>
      <w:r>
        <w:rPr>
          <w:lang w:eastAsia="sv-SE"/>
        </w:rPr>
        <w:t>11.4.4.2.2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_Toc89785274 \h </w:instrText>
      </w:r>
      <w:r>
        <w:fldChar w:fldCharType="separate"/>
      </w:r>
      <w:r>
        <w:t>230</w:t>
      </w:r>
      <w:r>
        <w:fldChar w:fldCharType="end"/>
      </w:r>
    </w:p>
    <w:p w14:paraId="0A1FC483" w14:textId="2EB8398F" w:rsidR="00881E6D" w:rsidRDefault="00881E6D">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_Toc89785275 \h </w:instrText>
      </w:r>
      <w:r>
        <w:fldChar w:fldCharType="separate"/>
      </w:r>
      <w:r>
        <w:t>230</w:t>
      </w:r>
      <w:r>
        <w:fldChar w:fldCharType="end"/>
      </w:r>
    </w:p>
    <w:p w14:paraId="7FC2950D" w14:textId="51BA3080" w:rsidR="00881E6D" w:rsidRDefault="00881E6D">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_Toc89785276 \h </w:instrText>
      </w:r>
      <w:r>
        <w:fldChar w:fldCharType="separate"/>
      </w:r>
      <w:r>
        <w:t>230</w:t>
      </w:r>
      <w:r>
        <w:fldChar w:fldCharType="end"/>
      </w:r>
    </w:p>
    <w:p w14:paraId="66DD0E27" w14:textId="63E8DA5D" w:rsidR="00881E6D" w:rsidRDefault="00881E6D">
      <w:pPr>
        <w:pStyle w:val="TOC4"/>
        <w:rPr>
          <w:rFonts w:asciiTheme="minorHAnsi" w:eastAsiaTheme="minorEastAsia" w:hAnsiTheme="minorHAnsi" w:cstheme="minorBidi"/>
          <w:sz w:val="22"/>
          <w:szCs w:val="22"/>
          <w:lang w:eastAsia="en-GB"/>
        </w:rPr>
      </w:pPr>
      <w:r>
        <w:rPr>
          <w:lang w:eastAsia="sv-SE"/>
        </w:rPr>
        <w:t>11.4.5.1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_Toc89785277 \h </w:instrText>
      </w:r>
      <w:r>
        <w:fldChar w:fldCharType="separate"/>
      </w:r>
      <w:r>
        <w:t>230</w:t>
      </w:r>
      <w:r>
        <w:fldChar w:fldCharType="end"/>
      </w:r>
    </w:p>
    <w:p w14:paraId="4974E6E1" w14:textId="2F5A4EEC" w:rsidR="00881E6D" w:rsidRDefault="00881E6D">
      <w:pPr>
        <w:pStyle w:val="TOC4"/>
        <w:rPr>
          <w:rFonts w:asciiTheme="minorHAnsi" w:eastAsiaTheme="minorEastAsia" w:hAnsiTheme="minorHAnsi" w:cstheme="minorBidi"/>
          <w:sz w:val="22"/>
          <w:szCs w:val="22"/>
          <w:lang w:eastAsia="en-GB"/>
        </w:rPr>
      </w:pPr>
      <w:r>
        <w:rPr>
          <w:lang w:eastAsia="sv-SE"/>
        </w:rPr>
        <w:t>11.4.5.2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_Toc89785278 \h </w:instrText>
      </w:r>
      <w:r>
        <w:fldChar w:fldCharType="separate"/>
      </w:r>
      <w:r>
        <w:t>230</w:t>
      </w:r>
      <w:r>
        <w:fldChar w:fldCharType="end"/>
      </w:r>
    </w:p>
    <w:p w14:paraId="24CA111E" w14:textId="4C2C6F97" w:rsidR="00881E6D" w:rsidRDefault="00881E6D">
      <w:pPr>
        <w:pStyle w:val="TOC5"/>
        <w:rPr>
          <w:rFonts w:asciiTheme="minorHAnsi" w:eastAsiaTheme="minorEastAsia" w:hAnsiTheme="minorHAnsi" w:cstheme="minorBidi"/>
          <w:sz w:val="22"/>
          <w:szCs w:val="22"/>
          <w:lang w:eastAsia="en-GB"/>
        </w:rPr>
      </w:pPr>
      <w:r>
        <w:rPr>
          <w:lang w:eastAsia="sv-SE"/>
        </w:rPr>
        <w:t>11.4.5.2.1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_Toc89785279 \h </w:instrText>
      </w:r>
      <w:r>
        <w:fldChar w:fldCharType="separate"/>
      </w:r>
      <w:r>
        <w:t>230</w:t>
      </w:r>
      <w:r>
        <w:fldChar w:fldCharType="end"/>
      </w:r>
    </w:p>
    <w:p w14:paraId="76FF7B65" w14:textId="11BB7B26" w:rsidR="00881E6D" w:rsidRDefault="00881E6D">
      <w:pPr>
        <w:pStyle w:val="TOC5"/>
        <w:rPr>
          <w:rFonts w:asciiTheme="minorHAnsi" w:eastAsiaTheme="minorEastAsia" w:hAnsiTheme="minorHAnsi" w:cstheme="minorBidi"/>
          <w:sz w:val="22"/>
          <w:szCs w:val="22"/>
          <w:lang w:eastAsia="en-GB"/>
        </w:rPr>
      </w:pPr>
      <w:r>
        <w:rPr>
          <w:lang w:eastAsia="sv-SE"/>
        </w:rPr>
        <w:t>11.4.5.2.2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_Toc89785280 \h </w:instrText>
      </w:r>
      <w:r>
        <w:fldChar w:fldCharType="separate"/>
      </w:r>
      <w:r>
        <w:t>230</w:t>
      </w:r>
      <w:r>
        <w:fldChar w:fldCharType="end"/>
      </w:r>
    </w:p>
    <w:p w14:paraId="422DC72E" w14:textId="3D115DEF" w:rsidR="00881E6D" w:rsidRDefault="00881E6D">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_Toc89785281 \h </w:instrText>
      </w:r>
      <w:r>
        <w:fldChar w:fldCharType="separate"/>
      </w:r>
      <w:r>
        <w:t>230</w:t>
      </w:r>
      <w:r>
        <w:fldChar w:fldCharType="end"/>
      </w:r>
    </w:p>
    <w:p w14:paraId="713F025B" w14:textId="75CB38F5" w:rsidR="00881E6D" w:rsidRDefault="00881E6D">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_Toc89785282 \h </w:instrText>
      </w:r>
      <w:r>
        <w:fldChar w:fldCharType="separate"/>
      </w:r>
      <w:r>
        <w:t>231</w:t>
      </w:r>
      <w:r>
        <w:fldChar w:fldCharType="end"/>
      </w:r>
    </w:p>
    <w:p w14:paraId="194A4450" w14:textId="7E612158" w:rsidR="00881E6D" w:rsidRDefault="00881E6D">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_Toc89785283 \h </w:instrText>
      </w:r>
      <w:r>
        <w:fldChar w:fldCharType="separate"/>
      </w:r>
      <w:r>
        <w:t>232</w:t>
      </w:r>
      <w:r>
        <w:fldChar w:fldCharType="end"/>
      </w:r>
    </w:p>
    <w:p w14:paraId="512B703A" w14:textId="451C0A53" w:rsidR="00881E6D" w:rsidRDefault="00881E6D">
      <w:pPr>
        <w:pStyle w:val="TOC4"/>
        <w:rPr>
          <w:rFonts w:asciiTheme="minorHAnsi" w:eastAsiaTheme="minorEastAsia" w:hAnsiTheme="minorHAnsi" w:cstheme="minorBidi"/>
          <w:sz w:val="22"/>
          <w:szCs w:val="22"/>
          <w:lang w:eastAsia="en-GB"/>
        </w:rPr>
      </w:pPr>
      <w:r>
        <w:rPr>
          <w:lang w:eastAsia="sv-SE"/>
        </w:rPr>
        <w:t>11.4.6.1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_Toc89785284 \h </w:instrText>
      </w:r>
      <w:r>
        <w:fldChar w:fldCharType="separate"/>
      </w:r>
      <w:r>
        <w:t>232</w:t>
      </w:r>
      <w:r>
        <w:fldChar w:fldCharType="end"/>
      </w:r>
    </w:p>
    <w:p w14:paraId="0A7D3FA2" w14:textId="0DA8A1F3" w:rsidR="00881E6D" w:rsidRDefault="00881E6D">
      <w:pPr>
        <w:pStyle w:val="TOC4"/>
        <w:rPr>
          <w:rFonts w:asciiTheme="minorHAnsi" w:eastAsiaTheme="minorEastAsia" w:hAnsiTheme="minorHAnsi" w:cstheme="minorBidi"/>
          <w:sz w:val="22"/>
          <w:szCs w:val="22"/>
          <w:lang w:eastAsia="en-GB"/>
        </w:rPr>
      </w:pPr>
      <w:r>
        <w:rPr>
          <w:lang w:eastAsia="sv-SE"/>
        </w:rPr>
        <w:t>11.4.6.2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_Toc89785285 \h </w:instrText>
      </w:r>
      <w:r>
        <w:fldChar w:fldCharType="separate"/>
      </w:r>
      <w:r>
        <w:t>232</w:t>
      </w:r>
      <w:r>
        <w:fldChar w:fldCharType="end"/>
      </w:r>
    </w:p>
    <w:p w14:paraId="01FEE62C" w14:textId="642FC591" w:rsidR="00881E6D" w:rsidRDefault="00881E6D">
      <w:pPr>
        <w:pStyle w:val="TOC5"/>
        <w:rPr>
          <w:rFonts w:asciiTheme="minorHAnsi" w:eastAsiaTheme="minorEastAsia" w:hAnsiTheme="minorHAnsi" w:cstheme="minorBidi"/>
          <w:sz w:val="22"/>
          <w:szCs w:val="22"/>
          <w:lang w:eastAsia="en-GB"/>
        </w:rPr>
      </w:pPr>
      <w:r>
        <w:rPr>
          <w:lang w:eastAsia="sv-SE"/>
        </w:rPr>
        <w:t>11.4.6.2.1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_Toc89785286 \h </w:instrText>
      </w:r>
      <w:r>
        <w:fldChar w:fldCharType="separate"/>
      </w:r>
      <w:r>
        <w:t>232</w:t>
      </w:r>
      <w:r>
        <w:fldChar w:fldCharType="end"/>
      </w:r>
    </w:p>
    <w:p w14:paraId="2AD0E1EE" w14:textId="47177B43" w:rsidR="00881E6D" w:rsidRDefault="00881E6D">
      <w:pPr>
        <w:pStyle w:val="TOC5"/>
        <w:rPr>
          <w:rFonts w:asciiTheme="minorHAnsi" w:eastAsiaTheme="minorEastAsia" w:hAnsiTheme="minorHAnsi" w:cstheme="minorBidi"/>
          <w:sz w:val="22"/>
          <w:szCs w:val="22"/>
          <w:lang w:eastAsia="en-GB"/>
        </w:rPr>
      </w:pPr>
      <w:r>
        <w:rPr>
          <w:lang w:eastAsia="sv-SE"/>
        </w:rPr>
        <w:t>11.4.6.2.2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_Toc89785287 \h </w:instrText>
      </w:r>
      <w:r>
        <w:fldChar w:fldCharType="separate"/>
      </w:r>
      <w:r>
        <w:t>232</w:t>
      </w:r>
      <w:r>
        <w:fldChar w:fldCharType="end"/>
      </w:r>
    </w:p>
    <w:p w14:paraId="2A7826EE" w14:textId="36B9B9C2" w:rsidR="00881E6D" w:rsidRDefault="00881E6D">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_Toc89785288 \h </w:instrText>
      </w:r>
      <w:r>
        <w:fldChar w:fldCharType="separate"/>
      </w:r>
      <w:r>
        <w:t>233</w:t>
      </w:r>
      <w:r>
        <w:fldChar w:fldCharType="end"/>
      </w:r>
    </w:p>
    <w:p w14:paraId="5E7A3D2B" w14:textId="62EE2B34" w:rsidR="00881E6D" w:rsidRDefault="00881E6D">
      <w:pPr>
        <w:pStyle w:val="TOC3"/>
        <w:rPr>
          <w:rFonts w:asciiTheme="minorHAnsi" w:eastAsiaTheme="minorEastAsia" w:hAnsiTheme="minorHAnsi" w:cstheme="minorBidi"/>
          <w:sz w:val="22"/>
          <w:szCs w:val="22"/>
          <w:lang w:eastAsia="en-GB"/>
        </w:rPr>
      </w:pPr>
      <w:r>
        <w:rPr>
          <w:lang w:eastAsia="en-CA"/>
        </w:rPr>
        <w:t>11.4.7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_Toc89785289 \h </w:instrText>
      </w:r>
      <w:r>
        <w:fldChar w:fldCharType="separate"/>
      </w:r>
      <w:r>
        <w:t>233</w:t>
      </w:r>
      <w:r>
        <w:fldChar w:fldCharType="end"/>
      </w:r>
    </w:p>
    <w:p w14:paraId="12898A1E" w14:textId="463BC055" w:rsidR="00881E6D" w:rsidRDefault="00881E6D">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r>
      <w:r>
        <w:instrText xml:space="preserve"> PAGEREF _Toc89785290 \h </w:instrText>
      </w:r>
      <w:r>
        <w:fldChar w:fldCharType="separate"/>
      </w:r>
      <w:r>
        <w:t>233</w:t>
      </w:r>
      <w:r>
        <w:fldChar w:fldCharType="end"/>
      </w:r>
    </w:p>
    <w:p w14:paraId="41845F2A" w14:textId="2A6A9F7F" w:rsidR="00881E6D" w:rsidRDefault="00881E6D">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r>
      <w:r>
        <w:instrText xml:space="preserve"> PAGEREF _Toc89785291 \h </w:instrText>
      </w:r>
      <w:r>
        <w:fldChar w:fldCharType="separate"/>
      </w:r>
      <w:r>
        <w:t>234</w:t>
      </w:r>
      <w:r>
        <w:fldChar w:fldCharType="end"/>
      </w:r>
    </w:p>
    <w:p w14:paraId="0E43A5ED" w14:textId="3356B654" w:rsidR="00881E6D" w:rsidRDefault="00881E6D">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_Toc89785292 \h </w:instrText>
      </w:r>
      <w:r>
        <w:fldChar w:fldCharType="separate"/>
      </w:r>
      <w:r>
        <w:t>234</w:t>
      </w:r>
      <w:r>
        <w:fldChar w:fldCharType="end"/>
      </w:r>
    </w:p>
    <w:p w14:paraId="54413C81" w14:textId="6FA24023" w:rsidR="00881E6D" w:rsidRDefault="00881E6D">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r>
      <w:r>
        <w:instrText xml:space="preserve"> PAGEREF _Toc89785293 \h </w:instrText>
      </w:r>
      <w:r>
        <w:fldChar w:fldCharType="separate"/>
      </w:r>
      <w:r>
        <w:t>234</w:t>
      </w:r>
      <w:r>
        <w:fldChar w:fldCharType="end"/>
      </w:r>
    </w:p>
    <w:p w14:paraId="65BAFEAC" w14:textId="622B8764" w:rsidR="00881E6D" w:rsidRDefault="00881E6D">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_Toc89785294 \h </w:instrText>
      </w:r>
      <w:r>
        <w:fldChar w:fldCharType="separate"/>
      </w:r>
      <w:r>
        <w:t>234</w:t>
      </w:r>
      <w:r>
        <w:fldChar w:fldCharType="end"/>
      </w:r>
    </w:p>
    <w:p w14:paraId="51C8F635" w14:textId="625C7AAC" w:rsidR="00881E6D" w:rsidRDefault="00881E6D">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_Toc89785295 \h </w:instrText>
      </w:r>
      <w:r>
        <w:fldChar w:fldCharType="separate"/>
      </w:r>
      <w:r>
        <w:t>235</w:t>
      </w:r>
      <w:r>
        <w:fldChar w:fldCharType="end"/>
      </w:r>
    </w:p>
    <w:p w14:paraId="259A3469" w14:textId="44E52627" w:rsidR="00881E6D" w:rsidRDefault="00881E6D">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_Toc89785296 \h </w:instrText>
      </w:r>
      <w:r>
        <w:fldChar w:fldCharType="separate"/>
      </w:r>
      <w:r>
        <w:t>235</w:t>
      </w:r>
      <w:r>
        <w:fldChar w:fldCharType="end"/>
      </w:r>
    </w:p>
    <w:p w14:paraId="27D95BDD" w14:textId="5A97B6F3" w:rsidR="00881E6D" w:rsidRDefault="00881E6D">
      <w:pPr>
        <w:pStyle w:val="TOC4"/>
        <w:rPr>
          <w:rFonts w:asciiTheme="minorHAnsi" w:eastAsiaTheme="minorEastAsia" w:hAnsiTheme="minorHAnsi" w:cstheme="minorBidi"/>
          <w:sz w:val="22"/>
          <w:szCs w:val="22"/>
          <w:lang w:eastAsia="en-GB"/>
        </w:rPr>
      </w:pPr>
      <w:r>
        <w:rPr>
          <w:lang w:eastAsia="sv-SE"/>
        </w:rPr>
        <w:t>12.2.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_Toc89785297 \h </w:instrText>
      </w:r>
      <w:r>
        <w:fldChar w:fldCharType="separate"/>
      </w:r>
      <w:r>
        <w:t>235</w:t>
      </w:r>
      <w:r>
        <w:fldChar w:fldCharType="end"/>
      </w:r>
    </w:p>
    <w:p w14:paraId="58A5FE35" w14:textId="0EEABFE4" w:rsidR="00881E6D" w:rsidRDefault="00881E6D">
      <w:pPr>
        <w:pStyle w:val="TOC5"/>
        <w:rPr>
          <w:rFonts w:asciiTheme="minorHAnsi" w:eastAsiaTheme="minorEastAsia" w:hAnsiTheme="minorHAnsi" w:cstheme="minorBidi"/>
          <w:sz w:val="22"/>
          <w:szCs w:val="22"/>
          <w:lang w:eastAsia="en-GB"/>
        </w:rPr>
      </w:pPr>
      <w:r>
        <w:rPr>
          <w:lang w:eastAsia="sv-SE"/>
        </w:rPr>
        <w:t>12.2.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_Toc89785298 \h </w:instrText>
      </w:r>
      <w:r>
        <w:fldChar w:fldCharType="separate"/>
      </w:r>
      <w:r>
        <w:t>235</w:t>
      </w:r>
      <w:r>
        <w:fldChar w:fldCharType="end"/>
      </w:r>
    </w:p>
    <w:p w14:paraId="731617AF" w14:textId="6A339555" w:rsidR="00881E6D" w:rsidRDefault="00881E6D">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_Toc89785299 \h </w:instrText>
      </w:r>
      <w:r>
        <w:fldChar w:fldCharType="separate"/>
      </w:r>
      <w:r>
        <w:t>236</w:t>
      </w:r>
      <w:r>
        <w:fldChar w:fldCharType="end"/>
      </w:r>
    </w:p>
    <w:p w14:paraId="31978C03" w14:textId="229B964C" w:rsidR="00881E6D" w:rsidRDefault="00881E6D">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_Toc89785300 \h </w:instrText>
      </w:r>
      <w:r>
        <w:fldChar w:fldCharType="separate"/>
      </w:r>
      <w:r>
        <w:t>236</w:t>
      </w:r>
      <w:r>
        <w:fldChar w:fldCharType="end"/>
      </w:r>
    </w:p>
    <w:p w14:paraId="1DE31740" w14:textId="03E81DCB" w:rsidR="00881E6D" w:rsidRDefault="00881E6D">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_Toc89785301 \h </w:instrText>
      </w:r>
      <w:r>
        <w:fldChar w:fldCharType="separate"/>
      </w:r>
      <w:r>
        <w:t>239</w:t>
      </w:r>
      <w:r>
        <w:fldChar w:fldCharType="end"/>
      </w:r>
    </w:p>
    <w:p w14:paraId="2BFFA2A8" w14:textId="5BC2C4B8" w:rsidR="00881E6D" w:rsidRDefault="00881E6D">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_Toc89785302 \h </w:instrText>
      </w:r>
      <w:r>
        <w:fldChar w:fldCharType="separate"/>
      </w:r>
      <w:r>
        <w:t>241</w:t>
      </w:r>
      <w:r>
        <w:fldChar w:fldCharType="end"/>
      </w:r>
    </w:p>
    <w:p w14:paraId="090FC78C" w14:textId="64CDA376" w:rsidR="00881E6D" w:rsidRDefault="00881E6D">
      <w:pPr>
        <w:pStyle w:val="TOC4"/>
        <w:rPr>
          <w:rFonts w:asciiTheme="minorHAnsi" w:eastAsiaTheme="minorEastAsia" w:hAnsiTheme="minorHAnsi" w:cstheme="minorBidi"/>
          <w:sz w:val="22"/>
          <w:szCs w:val="22"/>
          <w:lang w:eastAsia="en-GB"/>
        </w:rPr>
      </w:pPr>
      <w:r>
        <w:rPr>
          <w:lang w:eastAsia="sv-SE"/>
        </w:rPr>
        <w:t>12.2.3.1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_Toc89785303 \h </w:instrText>
      </w:r>
      <w:r>
        <w:fldChar w:fldCharType="separate"/>
      </w:r>
      <w:r>
        <w:t>241</w:t>
      </w:r>
      <w:r>
        <w:fldChar w:fldCharType="end"/>
      </w:r>
    </w:p>
    <w:p w14:paraId="3D670865" w14:textId="60D300E3" w:rsidR="00881E6D" w:rsidRDefault="00881E6D">
      <w:pPr>
        <w:pStyle w:val="TOC4"/>
        <w:rPr>
          <w:rFonts w:asciiTheme="minorHAnsi" w:eastAsiaTheme="minorEastAsia" w:hAnsiTheme="minorHAnsi" w:cstheme="minorBidi"/>
          <w:sz w:val="22"/>
          <w:szCs w:val="22"/>
          <w:lang w:eastAsia="en-GB"/>
        </w:rPr>
      </w:pPr>
      <w:r>
        <w:rPr>
          <w:lang w:eastAsia="sv-SE"/>
        </w:rPr>
        <w:t>12.2.3.2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_Toc89785304 \h </w:instrText>
      </w:r>
      <w:r>
        <w:fldChar w:fldCharType="separate"/>
      </w:r>
      <w:r>
        <w:t>241</w:t>
      </w:r>
      <w:r>
        <w:fldChar w:fldCharType="end"/>
      </w:r>
    </w:p>
    <w:p w14:paraId="34B9EFEC" w14:textId="0F398688" w:rsidR="00881E6D" w:rsidRDefault="00881E6D">
      <w:pPr>
        <w:pStyle w:val="TOC5"/>
        <w:rPr>
          <w:rFonts w:asciiTheme="minorHAnsi" w:eastAsiaTheme="minorEastAsia" w:hAnsiTheme="minorHAnsi" w:cstheme="minorBidi"/>
          <w:sz w:val="22"/>
          <w:szCs w:val="22"/>
          <w:lang w:eastAsia="en-GB"/>
        </w:rPr>
      </w:pPr>
      <w:r>
        <w:rPr>
          <w:lang w:eastAsia="sv-SE"/>
        </w:rPr>
        <w:t>12.2.3.2.1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_Toc89785305 \h </w:instrText>
      </w:r>
      <w:r>
        <w:fldChar w:fldCharType="separate"/>
      </w:r>
      <w:r>
        <w:t>241</w:t>
      </w:r>
      <w:r>
        <w:fldChar w:fldCharType="end"/>
      </w:r>
    </w:p>
    <w:p w14:paraId="5C35F36B" w14:textId="38F7BF4D" w:rsidR="00881E6D" w:rsidRDefault="00881E6D">
      <w:pPr>
        <w:pStyle w:val="TOC5"/>
        <w:rPr>
          <w:rFonts w:asciiTheme="minorHAnsi" w:eastAsiaTheme="minorEastAsia" w:hAnsiTheme="minorHAnsi" w:cstheme="minorBidi"/>
          <w:sz w:val="22"/>
          <w:szCs w:val="22"/>
          <w:lang w:eastAsia="en-GB"/>
        </w:rPr>
      </w:pPr>
      <w:r>
        <w:rPr>
          <w:lang w:eastAsia="sv-SE"/>
        </w:rPr>
        <w:t>12.2.3.2.2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_Toc89785306 \h </w:instrText>
      </w:r>
      <w:r>
        <w:fldChar w:fldCharType="separate"/>
      </w:r>
      <w:r>
        <w:t>241</w:t>
      </w:r>
      <w:r>
        <w:fldChar w:fldCharType="end"/>
      </w:r>
    </w:p>
    <w:p w14:paraId="1CC8430A" w14:textId="72B28A0C" w:rsidR="00881E6D" w:rsidRDefault="00881E6D">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_Toc89785307 \h </w:instrText>
      </w:r>
      <w:r>
        <w:fldChar w:fldCharType="separate"/>
      </w:r>
      <w:r>
        <w:t>241</w:t>
      </w:r>
      <w:r>
        <w:fldChar w:fldCharType="end"/>
      </w:r>
    </w:p>
    <w:p w14:paraId="49C09114" w14:textId="56F90A41" w:rsidR="00881E6D" w:rsidRDefault="00881E6D">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_Toc89785308 \h </w:instrText>
      </w:r>
      <w:r>
        <w:fldChar w:fldCharType="separate"/>
      </w:r>
      <w:r>
        <w:t>242</w:t>
      </w:r>
      <w:r>
        <w:fldChar w:fldCharType="end"/>
      </w:r>
    </w:p>
    <w:p w14:paraId="7B8A79D0" w14:textId="74CFB354" w:rsidR="00881E6D" w:rsidRDefault="00881E6D">
      <w:pPr>
        <w:pStyle w:val="TOC4"/>
        <w:rPr>
          <w:rFonts w:asciiTheme="minorHAnsi" w:eastAsiaTheme="minorEastAsia" w:hAnsiTheme="minorHAnsi" w:cstheme="minorBidi"/>
          <w:sz w:val="22"/>
          <w:szCs w:val="22"/>
          <w:lang w:eastAsia="en-GB"/>
        </w:rPr>
      </w:pPr>
      <w:r>
        <w:rPr>
          <w:lang w:eastAsia="sv-SE"/>
        </w:rPr>
        <w:t>12.2.4.1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_Toc89785309 \h </w:instrText>
      </w:r>
      <w:r>
        <w:fldChar w:fldCharType="separate"/>
      </w:r>
      <w:r>
        <w:t>242</w:t>
      </w:r>
      <w:r>
        <w:fldChar w:fldCharType="end"/>
      </w:r>
    </w:p>
    <w:p w14:paraId="0A7020B2" w14:textId="58F05529" w:rsidR="00881E6D" w:rsidRDefault="00881E6D">
      <w:pPr>
        <w:pStyle w:val="TOC4"/>
        <w:rPr>
          <w:rFonts w:asciiTheme="minorHAnsi" w:eastAsiaTheme="minorEastAsia" w:hAnsiTheme="minorHAnsi" w:cstheme="minorBidi"/>
          <w:sz w:val="22"/>
          <w:szCs w:val="22"/>
          <w:lang w:eastAsia="en-GB"/>
        </w:rPr>
      </w:pPr>
      <w:r>
        <w:rPr>
          <w:lang w:eastAsia="sv-SE"/>
        </w:rPr>
        <w:t>12.2.4.2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_Toc89785310 \h </w:instrText>
      </w:r>
      <w:r>
        <w:fldChar w:fldCharType="separate"/>
      </w:r>
      <w:r>
        <w:t>243</w:t>
      </w:r>
      <w:r>
        <w:fldChar w:fldCharType="end"/>
      </w:r>
    </w:p>
    <w:p w14:paraId="0AA2F128" w14:textId="5DD6C496" w:rsidR="00881E6D" w:rsidRDefault="00881E6D">
      <w:pPr>
        <w:pStyle w:val="TOC5"/>
        <w:rPr>
          <w:rFonts w:asciiTheme="minorHAnsi" w:eastAsiaTheme="minorEastAsia" w:hAnsiTheme="minorHAnsi" w:cstheme="minorBidi"/>
          <w:sz w:val="22"/>
          <w:szCs w:val="22"/>
          <w:lang w:eastAsia="en-GB"/>
        </w:rPr>
      </w:pPr>
      <w:r>
        <w:rPr>
          <w:lang w:eastAsia="sv-SE"/>
        </w:rPr>
        <w:t>12.2.4.2.1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_Toc89785311 \h </w:instrText>
      </w:r>
      <w:r>
        <w:fldChar w:fldCharType="separate"/>
      </w:r>
      <w:r>
        <w:t>243</w:t>
      </w:r>
      <w:r>
        <w:fldChar w:fldCharType="end"/>
      </w:r>
    </w:p>
    <w:p w14:paraId="280A509E" w14:textId="5EDEDAED" w:rsidR="00881E6D" w:rsidRDefault="00881E6D">
      <w:pPr>
        <w:pStyle w:val="TOC5"/>
        <w:rPr>
          <w:rFonts w:asciiTheme="minorHAnsi" w:eastAsiaTheme="minorEastAsia" w:hAnsiTheme="minorHAnsi" w:cstheme="minorBidi"/>
          <w:sz w:val="22"/>
          <w:szCs w:val="22"/>
          <w:lang w:eastAsia="en-GB"/>
        </w:rPr>
      </w:pPr>
      <w:r>
        <w:rPr>
          <w:lang w:eastAsia="sv-SE"/>
        </w:rPr>
        <w:t>12.2.4.2.2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_Toc89785312 \h </w:instrText>
      </w:r>
      <w:r>
        <w:fldChar w:fldCharType="separate"/>
      </w:r>
      <w:r>
        <w:t>243</w:t>
      </w:r>
      <w:r>
        <w:fldChar w:fldCharType="end"/>
      </w:r>
    </w:p>
    <w:p w14:paraId="2EC38302" w14:textId="07C42ED6" w:rsidR="00881E6D" w:rsidRDefault="00881E6D">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_Toc89785313 \h </w:instrText>
      </w:r>
      <w:r>
        <w:fldChar w:fldCharType="separate"/>
      </w:r>
      <w:r>
        <w:t>243</w:t>
      </w:r>
      <w:r>
        <w:fldChar w:fldCharType="end"/>
      </w:r>
    </w:p>
    <w:p w14:paraId="1D85B3C1" w14:textId="2013E75F" w:rsidR="00881E6D" w:rsidRDefault="00881E6D">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_Toc89785314 \h </w:instrText>
      </w:r>
      <w:r>
        <w:fldChar w:fldCharType="separate"/>
      </w:r>
      <w:r>
        <w:t>245</w:t>
      </w:r>
      <w:r>
        <w:fldChar w:fldCharType="end"/>
      </w:r>
    </w:p>
    <w:p w14:paraId="2D4DA64A" w14:textId="0F830B23" w:rsidR="00881E6D" w:rsidRDefault="00881E6D">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r>
      <w:r>
        <w:instrText xml:space="preserve"> PAGEREF _Toc89785315 \h </w:instrText>
      </w:r>
      <w:r>
        <w:fldChar w:fldCharType="separate"/>
      </w:r>
      <w:r>
        <w:t>246</w:t>
      </w:r>
      <w:r>
        <w:fldChar w:fldCharType="end"/>
      </w:r>
    </w:p>
    <w:p w14:paraId="16F1410C" w14:textId="60A50B5A" w:rsidR="00881E6D" w:rsidRDefault="00881E6D">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_Toc89785316 \h </w:instrText>
      </w:r>
      <w:r>
        <w:fldChar w:fldCharType="separate"/>
      </w:r>
      <w:r>
        <w:t>246</w:t>
      </w:r>
      <w:r>
        <w:fldChar w:fldCharType="end"/>
      </w:r>
    </w:p>
    <w:p w14:paraId="40592CDF" w14:textId="1000AF65" w:rsidR="00881E6D" w:rsidRDefault="00881E6D">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_Toc89785317 \h </w:instrText>
      </w:r>
      <w:r>
        <w:fldChar w:fldCharType="separate"/>
      </w:r>
      <w:r>
        <w:t>246</w:t>
      </w:r>
      <w:r>
        <w:fldChar w:fldCharType="end"/>
      </w:r>
    </w:p>
    <w:p w14:paraId="381B33BD" w14:textId="03ADB25E" w:rsidR="00881E6D" w:rsidRDefault="00881E6D">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_Toc89785318 \h </w:instrText>
      </w:r>
      <w:r>
        <w:fldChar w:fldCharType="separate"/>
      </w:r>
      <w:r>
        <w:t>246</w:t>
      </w:r>
      <w:r>
        <w:fldChar w:fldCharType="end"/>
      </w:r>
    </w:p>
    <w:p w14:paraId="069CB381" w14:textId="3591EB0B" w:rsidR="00881E6D" w:rsidRDefault="00881E6D">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_Toc89785319 \h </w:instrText>
      </w:r>
      <w:r>
        <w:fldChar w:fldCharType="separate"/>
      </w:r>
      <w:r>
        <w:t>246</w:t>
      </w:r>
      <w:r>
        <w:fldChar w:fldCharType="end"/>
      </w:r>
    </w:p>
    <w:p w14:paraId="449F072C" w14:textId="3F007796" w:rsidR="00881E6D" w:rsidRDefault="00881E6D">
      <w:pPr>
        <w:pStyle w:val="TOC4"/>
        <w:rPr>
          <w:rFonts w:asciiTheme="minorHAnsi" w:eastAsiaTheme="minorEastAsia" w:hAnsiTheme="minorHAnsi" w:cstheme="minorBidi"/>
          <w:sz w:val="22"/>
          <w:szCs w:val="22"/>
          <w:lang w:eastAsia="en-GB"/>
        </w:rPr>
      </w:pPr>
      <w:r>
        <w:rPr>
          <w:lang w:eastAsia="sv-SE"/>
        </w:rPr>
        <w:t>12.3.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_Toc89785320 \h </w:instrText>
      </w:r>
      <w:r>
        <w:fldChar w:fldCharType="separate"/>
      </w:r>
      <w:r>
        <w:t>246</w:t>
      </w:r>
      <w:r>
        <w:fldChar w:fldCharType="end"/>
      </w:r>
    </w:p>
    <w:p w14:paraId="23E2FC60" w14:textId="0F188C01" w:rsidR="00881E6D" w:rsidRDefault="00881E6D">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_Toc89785321 \h </w:instrText>
      </w:r>
      <w:r>
        <w:fldChar w:fldCharType="separate"/>
      </w:r>
      <w:r>
        <w:t>246</w:t>
      </w:r>
      <w:r>
        <w:fldChar w:fldCharType="end"/>
      </w:r>
    </w:p>
    <w:p w14:paraId="55F8BD19" w14:textId="528E3E95" w:rsidR="00881E6D" w:rsidRDefault="00881E6D">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_Toc89785322 \h </w:instrText>
      </w:r>
      <w:r>
        <w:fldChar w:fldCharType="separate"/>
      </w:r>
      <w:r>
        <w:t>247</w:t>
      </w:r>
      <w:r>
        <w:fldChar w:fldCharType="end"/>
      </w:r>
    </w:p>
    <w:p w14:paraId="427B5A33" w14:textId="47605A16" w:rsidR="00881E6D" w:rsidRDefault="00881E6D">
      <w:pPr>
        <w:pStyle w:val="TOC4"/>
        <w:rPr>
          <w:rFonts w:asciiTheme="minorHAnsi" w:eastAsiaTheme="minorEastAsia" w:hAnsiTheme="minorHAnsi" w:cstheme="minorBidi"/>
          <w:sz w:val="22"/>
          <w:szCs w:val="22"/>
          <w:lang w:eastAsia="en-GB"/>
        </w:rPr>
      </w:pPr>
      <w:r>
        <w:rPr>
          <w:lang w:eastAsia="sv-SE"/>
        </w:rPr>
        <w:t>12.3.</w:t>
      </w:r>
      <w:r>
        <w:t>2</w:t>
      </w:r>
      <w:r>
        <w:rPr>
          <w:lang w:eastAsia="sv-SE"/>
        </w:rPr>
        <w:t>.3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_Toc89785323 \h </w:instrText>
      </w:r>
      <w:r>
        <w:fldChar w:fldCharType="separate"/>
      </w:r>
      <w:r>
        <w:t>247</w:t>
      </w:r>
      <w:r>
        <w:fldChar w:fldCharType="end"/>
      </w:r>
    </w:p>
    <w:p w14:paraId="11402282" w14:textId="48F69C7F" w:rsidR="00881E6D" w:rsidRDefault="00881E6D">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_Toc89785324 \h </w:instrText>
      </w:r>
      <w:r>
        <w:fldChar w:fldCharType="separate"/>
      </w:r>
      <w:r>
        <w:t>250</w:t>
      </w:r>
      <w:r>
        <w:fldChar w:fldCharType="end"/>
      </w:r>
    </w:p>
    <w:p w14:paraId="64788FBE" w14:textId="2CAEA4FD" w:rsidR="00881E6D" w:rsidRDefault="00881E6D">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r>
      <w:r>
        <w:instrText xml:space="preserve"> PAGEREF _Toc89785325 \h </w:instrText>
      </w:r>
      <w:r>
        <w:fldChar w:fldCharType="separate"/>
      </w:r>
      <w:r>
        <w:t>251</w:t>
      </w:r>
      <w:r>
        <w:fldChar w:fldCharType="end"/>
      </w:r>
    </w:p>
    <w:p w14:paraId="002F66E9" w14:textId="5D95F17E" w:rsidR="00881E6D" w:rsidRDefault="00881E6D">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r>
      <w:r>
        <w:instrText xml:space="preserve"> PAGEREF _Toc89785326 \h </w:instrText>
      </w:r>
      <w:r>
        <w:fldChar w:fldCharType="separate"/>
      </w:r>
      <w:r>
        <w:t>251</w:t>
      </w:r>
      <w:r>
        <w:fldChar w:fldCharType="end"/>
      </w:r>
    </w:p>
    <w:p w14:paraId="358BA7ED" w14:textId="1F96A67B" w:rsidR="00881E6D" w:rsidRDefault="00881E6D">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_Toc89785327 \h </w:instrText>
      </w:r>
      <w:r>
        <w:fldChar w:fldCharType="separate"/>
      </w:r>
      <w:r>
        <w:t>251</w:t>
      </w:r>
      <w:r>
        <w:fldChar w:fldCharType="end"/>
      </w:r>
    </w:p>
    <w:p w14:paraId="49B5FA2D" w14:textId="492DDFAB" w:rsidR="00881E6D" w:rsidRDefault="00881E6D">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_Toc89785328 \h </w:instrText>
      </w:r>
      <w:r>
        <w:fldChar w:fldCharType="separate"/>
      </w:r>
      <w:r>
        <w:t>252</w:t>
      </w:r>
      <w:r>
        <w:fldChar w:fldCharType="end"/>
      </w:r>
    </w:p>
    <w:p w14:paraId="654B78B9" w14:textId="3F0BF8FE" w:rsidR="00881E6D" w:rsidRDefault="00881E6D">
      <w:pPr>
        <w:pStyle w:val="TOC4"/>
        <w:rPr>
          <w:rFonts w:asciiTheme="minorHAnsi" w:eastAsiaTheme="minorEastAsia" w:hAnsiTheme="minorHAnsi" w:cstheme="minorBidi"/>
          <w:sz w:val="22"/>
          <w:szCs w:val="22"/>
          <w:lang w:eastAsia="en-GB"/>
        </w:rPr>
      </w:pPr>
      <w:r>
        <w:rPr>
          <w:lang w:eastAsia="sv-SE"/>
        </w:rPr>
        <w:t>12.4.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_Toc89785329 \h </w:instrText>
      </w:r>
      <w:r>
        <w:fldChar w:fldCharType="separate"/>
      </w:r>
      <w:r>
        <w:t>252</w:t>
      </w:r>
      <w:r>
        <w:fldChar w:fldCharType="end"/>
      </w:r>
    </w:p>
    <w:p w14:paraId="1B632C06" w14:textId="5DB25551" w:rsidR="00881E6D" w:rsidRDefault="00881E6D">
      <w:pPr>
        <w:pStyle w:val="TOC4"/>
        <w:rPr>
          <w:rFonts w:asciiTheme="minorHAnsi" w:eastAsiaTheme="minorEastAsia" w:hAnsiTheme="minorHAnsi" w:cstheme="minorBidi"/>
          <w:sz w:val="22"/>
          <w:szCs w:val="22"/>
          <w:lang w:eastAsia="en-GB"/>
        </w:rPr>
      </w:pPr>
      <w:r>
        <w:rPr>
          <w:lang w:eastAsia="sv-SE"/>
        </w:rPr>
        <w:t>12.4.2.2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_Toc89785330 \h </w:instrText>
      </w:r>
      <w:r>
        <w:fldChar w:fldCharType="separate"/>
      </w:r>
      <w:r>
        <w:t>252</w:t>
      </w:r>
      <w:r>
        <w:fldChar w:fldCharType="end"/>
      </w:r>
    </w:p>
    <w:p w14:paraId="469C9B5A" w14:textId="1890B896" w:rsidR="00881E6D" w:rsidRDefault="00881E6D">
      <w:pPr>
        <w:pStyle w:val="TOC5"/>
        <w:rPr>
          <w:rFonts w:asciiTheme="minorHAnsi" w:eastAsiaTheme="minorEastAsia" w:hAnsiTheme="minorHAnsi" w:cstheme="minorBidi"/>
          <w:sz w:val="22"/>
          <w:szCs w:val="22"/>
          <w:lang w:eastAsia="en-GB"/>
        </w:rPr>
      </w:pPr>
      <w:r>
        <w:rPr>
          <w:lang w:eastAsia="sv-SE"/>
        </w:rPr>
        <w:t>12.4.2.2.1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_Toc89785331 \h </w:instrText>
      </w:r>
      <w:r>
        <w:fldChar w:fldCharType="separate"/>
      </w:r>
      <w:r>
        <w:t>252</w:t>
      </w:r>
      <w:r>
        <w:fldChar w:fldCharType="end"/>
      </w:r>
    </w:p>
    <w:p w14:paraId="010095E1" w14:textId="5215B51E" w:rsidR="00881E6D" w:rsidRDefault="00881E6D">
      <w:pPr>
        <w:pStyle w:val="TOC5"/>
        <w:rPr>
          <w:rFonts w:asciiTheme="minorHAnsi" w:eastAsiaTheme="minorEastAsia" w:hAnsiTheme="minorHAnsi" w:cstheme="minorBidi"/>
          <w:sz w:val="22"/>
          <w:szCs w:val="22"/>
          <w:lang w:eastAsia="en-GB"/>
        </w:rPr>
      </w:pPr>
      <w:r>
        <w:rPr>
          <w:lang w:eastAsia="sv-SE"/>
        </w:rPr>
        <w:lastRenderedPageBreak/>
        <w:t>12.4.2.2.2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_Toc89785332 \h </w:instrText>
      </w:r>
      <w:r>
        <w:fldChar w:fldCharType="separate"/>
      </w:r>
      <w:r>
        <w:t>252</w:t>
      </w:r>
      <w:r>
        <w:fldChar w:fldCharType="end"/>
      </w:r>
    </w:p>
    <w:p w14:paraId="0E828579" w14:textId="40657D3C" w:rsidR="00881E6D" w:rsidRDefault="00881E6D">
      <w:pPr>
        <w:pStyle w:val="TOC4"/>
        <w:rPr>
          <w:rFonts w:asciiTheme="minorHAnsi" w:eastAsiaTheme="minorEastAsia" w:hAnsiTheme="minorHAnsi" w:cstheme="minorBidi"/>
          <w:sz w:val="22"/>
          <w:szCs w:val="22"/>
          <w:lang w:eastAsia="en-GB"/>
        </w:rPr>
      </w:pPr>
      <w:r>
        <w:rPr>
          <w:lang w:eastAsia="sv-SE"/>
        </w:rPr>
        <w:t>12.4.2.3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_Toc89785333 \h </w:instrText>
      </w:r>
      <w:r>
        <w:fldChar w:fldCharType="separate"/>
      </w:r>
      <w:r>
        <w:t>252</w:t>
      </w:r>
      <w:r>
        <w:fldChar w:fldCharType="end"/>
      </w:r>
    </w:p>
    <w:p w14:paraId="4047374B" w14:textId="04452892" w:rsidR="00881E6D" w:rsidRDefault="00881E6D">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_Toc89785334 \h </w:instrText>
      </w:r>
      <w:r>
        <w:fldChar w:fldCharType="separate"/>
      </w:r>
      <w:r>
        <w:t>253</w:t>
      </w:r>
      <w:r>
        <w:fldChar w:fldCharType="end"/>
      </w:r>
    </w:p>
    <w:p w14:paraId="07211067" w14:textId="2332D918" w:rsidR="00881E6D" w:rsidRDefault="00881E6D">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r>
      <w:r>
        <w:instrText xml:space="preserve"> PAGEREF _Toc89785335 \h </w:instrText>
      </w:r>
      <w:r>
        <w:fldChar w:fldCharType="separate"/>
      </w:r>
      <w:r>
        <w:t>254</w:t>
      </w:r>
      <w:r>
        <w:fldChar w:fldCharType="end"/>
      </w:r>
    </w:p>
    <w:p w14:paraId="1A7EFA9D" w14:textId="3925F804" w:rsidR="00881E6D" w:rsidRDefault="00881E6D">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r>
      <w:r>
        <w:instrText xml:space="preserve"> PAGEREF _Toc89785336 \h </w:instrText>
      </w:r>
      <w:r>
        <w:fldChar w:fldCharType="separate"/>
      </w:r>
      <w:r>
        <w:t>254</w:t>
      </w:r>
      <w:r>
        <w:fldChar w:fldCharType="end"/>
      </w:r>
    </w:p>
    <w:p w14:paraId="14611F8C" w14:textId="50E4EA68" w:rsidR="00881E6D" w:rsidRDefault="00881E6D">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_Toc89785337 \h </w:instrText>
      </w:r>
      <w:r>
        <w:fldChar w:fldCharType="separate"/>
      </w:r>
      <w:r>
        <w:t>254</w:t>
      </w:r>
      <w:r>
        <w:fldChar w:fldCharType="end"/>
      </w:r>
    </w:p>
    <w:p w14:paraId="6D03EE69" w14:textId="4716CD5F" w:rsidR="00881E6D" w:rsidRDefault="00881E6D">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B92150">
        <w:rPr>
          <w:lang w:val="en-US"/>
        </w:rPr>
        <w:t>OFF power</w:t>
      </w:r>
      <w:r>
        <w:tab/>
      </w:r>
      <w:r>
        <w:fldChar w:fldCharType="begin"/>
      </w:r>
      <w:r>
        <w:instrText xml:space="preserve"> PAGEREF _Toc89785338 \h </w:instrText>
      </w:r>
      <w:r>
        <w:fldChar w:fldCharType="separate"/>
      </w:r>
      <w:r>
        <w:t>254</w:t>
      </w:r>
      <w:r>
        <w:fldChar w:fldCharType="end"/>
      </w:r>
    </w:p>
    <w:p w14:paraId="4ADE26F5" w14:textId="6C4814A6" w:rsidR="00881E6D" w:rsidRDefault="00881E6D">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_Toc89785339 \h </w:instrText>
      </w:r>
      <w:r>
        <w:fldChar w:fldCharType="separate"/>
      </w:r>
      <w:r>
        <w:t>254</w:t>
      </w:r>
      <w:r>
        <w:fldChar w:fldCharType="end"/>
      </w:r>
    </w:p>
    <w:p w14:paraId="478965BC" w14:textId="488DD450" w:rsidR="00881E6D" w:rsidRDefault="00881E6D">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_Toc89785340 \h </w:instrText>
      </w:r>
      <w:r>
        <w:fldChar w:fldCharType="separate"/>
      </w:r>
      <w:r>
        <w:t>255</w:t>
      </w:r>
      <w:r>
        <w:fldChar w:fldCharType="end"/>
      </w:r>
    </w:p>
    <w:p w14:paraId="7D10CA3D" w14:textId="6BCAB3B7" w:rsidR="00881E6D" w:rsidRDefault="00881E6D">
      <w:pPr>
        <w:pStyle w:val="TOC4"/>
        <w:rPr>
          <w:rFonts w:asciiTheme="minorHAnsi" w:eastAsiaTheme="minorEastAsia" w:hAnsiTheme="minorHAnsi" w:cstheme="minorBidi"/>
          <w:sz w:val="22"/>
          <w:szCs w:val="22"/>
          <w:lang w:eastAsia="en-GB"/>
        </w:rPr>
      </w:pPr>
      <w:r>
        <w:rPr>
          <w:lang w:eastAsia="sv-SE"/>
        </w:rPr>
        <w:t>13.2.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_Toc89785341 \h </w:instrText>
      </w:r>
      <w:r>
        <w:fldChar w:fldCharType="separate"/>
      </w:r>
      <w:r>
        <w:t>255</w:t>
      </w:r>
      <w:r>
        <w:fldChar w:fldCharType="end"/>
      </w:r>
    </w:p>
    <w:p w14:paraId="082B8A6A" w14:textId="764AA755" w:rsidR="00881E6D" w:rsidRDefault="00881E6D">
      <w:pPr>
        <w:pStyle w:val="TOC4"/>
        <w:rPr>
          <w:rFonts w:asciiTheme="minorHAnsi" w:eastAsiaTheme="minorEastAsia" w:hAnsiTheme="minorHAnsi" w:cstheme="minorBidi"/>
          <w:sz w:val="22"/>
          <w:szCs w:val="22"/>
          <w:lang w:eastAsia="en-GB"/>
        </w:rPr>
      </w:pPr>
      <w:r>
        <w:rPr>
          <w:lang w:eastAsia="sv-SE"/>
        </w:rPr>
        <w:t>13.2.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_Toc89785342 \h </w:instrText>
      </w:r>
      <w:r>
        <w:fldChar w:fldCharType="separate"/>
      </w:r>
      <w:r>
        <w:t>255</w:t>
      </w:r>
      <w:r>
        <w:fldChar w:fldCharType="end"/>
      </w:r>
    </w:p>
    <w:p w14:paraId="0969A88D" w14:textId="2EFDC924" w:rsidR="00881E6D" w:rsidRDefault="00881E6D">
      <w:pPr>
        <w:pStyle w:val="TOC5"/>
        <w:rPr>
          <w:rFonts w:asciiTheme="minorHAnsi" w:eastAsiaTheme="minorEastAsia" w:hAnsiTheme="minorHAnsi" w:cstheme="minorBidi"/>
          <w:sz w:val="22"/>
          <w:szCs w:val="22"/>
          <w:lang w:eastAsia="en-GB"/>
        </w:rPr>
      </w:pPr>
      <w:r>
        <w:rPr>
          <w:lang w:eastAsia="sv-SE"/>
        </w:rPr>
        <w:t>13.2.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_Toc89785343 \h </w:instrText>
      </w:r>
      <w:r>
        <w:fldChar w:fldCharType="separate"/>
      </w:r>
      <w:r>
        <w:t>255</w:t>
      </w:r>
      <w:r>
        <w:fldChar w:fldCharType="end"/>
      </w:r>
    </w:p>
    <w:p w14:paraId="3573EADC" w14:textId="06EB30E2" w:rsidR="00881E6D" w:rsidRDefault="00881E6D">
      <w:pPr>
        <w:pStyle w:val="TOC5"/>
        <w:rPr>
          <w:rFonts w:asciiTheme="minorHAnsi" w:eastAsiaTheme="minorEastAsia" w:hAnsiTheme="minorHAnsi" w:cstheme="minorBidi"/>
          <w:sz w:val="22"/>
          <w:szCs w:val="22"/>
          <w:lang w:eastAsia="en-GB"/>
        </w:rPr>
      </w:pPr>
      <w:r>
        <w:rPr>
          <w:lang w:eastAsia="sv-SE"/>
        </w:rPr>
        <w:t>13.2.</w:t>
      </w:r>
      <w:r>
        <w:t>2</w:t>
      </w:r>
      <w:r>
        <w:rPr>
          <w:lang w:eastAsia="sv-SE"/>
        </w:rPr>
        <w:t>.2.2</w:t>
      </w:r>
      <w:r>
        <w:rPr>
          <w:rFonts w:asciiTheme="minorHAnsi" w:eastAsiaTheme="minorEastAsia" w:hAnsiTheme="minorHAnsi" w:cstheme="minorBidi"/>
          <w:sz w:val="22"/>
          <w:szCs w:val="22"/>
          <w:lang w:eastAsia="en-GB"/>
        </w:rPr>
        <w:tab/>
      </w:r>
      <w:r>
        <w:t>Stage 2: measurement</w:t>
      </w:r>
      <w:r>
        <w:tab/>
      </w:r>
      <w:r>
        <w:fldChar w:fldCharType="begin"/>
      </w:r>
      <w:r>
        <w:instrText xml:space="preserve"> PAGEREF _Toc89785344 \h </w:instrText>
      </w:r>
      <w:r>
        <w:fldChar w:fldCharType="separate"/>
      </w:r>
      <w:r>
        <w:t>255</w:t>
      </w:r>
      <w:r>
        <w:fldChar w:fldCharType="end"/>
      </w:r>
    </w:p>
    <w:p w14:paraId="3B05D842" w14:textId="395D9889" w:rsidR="00881E6D" w:rsidRDefault="00881E6D">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_Toc89785345 \h </w:instrText>
      </w:r>
      <w:r>
        <w:fldChar w:fldCharType="separate"/>
      </w:r>
      <w:r>
        <w:t>256</w:t>
      </w:r>
      <w:r>
        <w:fldChar w:fldCharType="end"/>
      </w:r>
    </w:p>
    <w:p w14:paraId="6A4629C0" w14:textId="78812390" w:rsidR="00881E6D" w:rsidRDefault="00881E6D">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_Toc89785346 \h </w:instrText>
      </w:r>
      <w:r>
        <w:fldChar w:fldCharType="separate"/>
      </w:r>
      <w:r>
        <w:t>257</w:t>
      </w:r>
      <w:r>
        <w:fldChar w:fldCharType="end"/>
      </w:r>
    </w:p>
    <w:p w14:paraId="20BC996C" w14:textId="6E46DC50" w:rsidR="00881E6D" w:rsidRDefault="00881E6D">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r>
      <w:r>
        <w:instrText xml:space="preserve"> PAGEREF _Toc89785347 \h </w:instrText>
      </w:r>
      <w:r>
        <w:fldChar w:fldCharType="separate"/>
      </w:r>
      <w:r>
        <w:t>257</w:t>
      </w:r>
      <w:r>
        <w:fldChar w:fldCharType="end"/>
      </w:r>
    </w:p>
    <w:p w14:paraId="7E568292" w14:textId="42C4EEC7" w:rsidR="00881E6D" w:rsidRDefault="00881E6D">
      <w:pPr>
        <w:pStyle w:val="TOC2"/>
        <w:rPr>
          <w:rFonts w:asciiTheme="minorHAnsi" w:eastAsiaTheme="minorEastAsia" w:hAnsiTheme="minorHAnsi" w:cstheme="minorBidi"/>
          <w:sz w:val="22"/>
          <w:szCs w:val="22"/>
          <w:lang w:eastAsia="en-GB"/>
        </w:rPr>
      </w:pPr>
      <w:r>
        <w:t>1</w:t>
      </w:r>
      <w:r w:rsidRPr="00B92150">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r>
      <w:r>
        <w:instrText xml:space="preserve"> PAGEREF _Toc89785348 \h </w:instrText>
      </w:r>
      <w:r>
        <w:fldChar w:fldCharType="separate"/>
      </w:r>
      <w:r>
        <w:t>257</w:t>
      </w:r>
      <w:r>
        <w:fldChar w:fldCharType="end"/>
      </w:r>
    </w:p>
    <w:p w14:paraId="57DC2009" w14:textId="2DC77CD4" w:rsidR="00881E6D" w:rsidRDefault="00881E6D">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_Toc89785349 \h </w:instrText>
      </w:r>
      <w:r>
        <w:fldChar w:fldCharType="separate"/>
      </w:r>
      <w:r>
        <w:t>257</w:t>
      </w:r>
      <w:r>
        <w:fldChar w:fldCharType="end"/>
      </w:r>
    </w:p>
    <w:p w14:paraId="32C5E2FF" w14:textId="7B13E305" w:rsidR="00881E6D" w:rsidRDefault="00881E6D">
      <w:pPr>
        <w:pStyle w:val="TOC3"/>
        <w:rPr>
          <w:rFonts w:asciiTheme="minorHAnsi" w:eastAsiaTheme="minorEastAsia" w:hAnsiTheme="minorHAnsi" w:cstheme="minorBidi"/>
          <w:sz w:val="22"/>
          <w:szCs w:val="22"/>
          <w:lang w:eastAsia="en-GB"/>
        </w:rPr>
      </w:pPr>
      <w:r>
        <w:t>13.</w:t>
      </w:r>
      <w:r w:rsidRPr="00B92150">
        <w:rPr>
          <w:lang w:val="en-US"/>
        </w:rPr>
        <w:t>3</w:t>
      </w:r>
      <w:r>
        <w:t>.2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_Toc89785350 \h </w:instrText>
      </w:r>
      <w:r>
        <w:fldChar w:fldCharType="separate"/>
      </w:r>
      <w:r>
        <w:t>257</w:t>
      </w:r>
      <w:r>
        <w:fldChar w:fldCharType="end"/>
      </w:r>
    </w:p>
    <w:p w14:paraId="6CA20F6D" w14:textId="07E581A1" w:rsidR="00881E6D" w:rsidRDefault="00881E6D">
      <w:pPr>
        <w:pStyle w:val="TOC4"/>
        <w:rPr>
          <w:rFonts w:asciiTheme="minorHAnsi" w:eastAsiaTheme="minorEastAsia" w:hAnsiTheme="minorHAnsi" w:cstheme="minorBidi"/>
          <w:sz w:val="22"/>
          <w:szCs w:val="22"/>
          <w:lang w:eastAsia="en-GB"/>
        </w:rPr>
      </w:pPr>
      <w:r>
        <w:rPr>
          <w:lang w:eastAsia="sv-SE"/>
        </w:rPr>
        <w:t>13.3.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_Toc89785351 \h </w:instrText>
      </w:r>
      <w:r>
        <w:fldChar w:fldCharType="separate"/>
      </w:r>
      <w:r>
        <w:t>257</w:t>
      </w:r>
      <w:r>
        <w:fldChar w:fldCharType="end"/>
      </w:r>
    </w:p>
    <w:p w14:paraId="2036AAAE" w14:textId="567E11A0" w:rsidR="00881E6D" w:rsidRDefault="00881E6D">
      <w:pPr>
        <w:pStyle w:val="TOC4"/>
        <w:rPr>
          <w:rFonts w:asciiTheme="minorHAnsi" w:eastAsiaTheme="minorEastAsia" w:hAnsiTheme="minorHAnsi" w:cstheme="minorBidi"/>
          <w:sz w:val="22"/>
          <w:szCs w:val="22"/>
          <w:lang w:eastAsia="en-GB"/>
        </w:rPr>
      </w:pPr>
      <w:r>
        <w:rPr>
          <w:lang w:eastAsia="sv-SE"/>
        </w:rPr>
        <w:t>13.3.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_Toc89785352 \h </w:instrText>
      </w:r>
      <w:r>
        <w:fldChar w:fldCharType="separate"/>
      </w:r>
      <w:r>
        <w:t>258</w:t>
      </w:r>
      <w:r>
        <w:fldChar w:fldCharType="end"/>
      </w:r>
    </w:p>
    <w:p w14:paraId="6C3EA635" w14:textId="7157DBD3" w:rsidR="00881E6D" w:rsidRDefault="00881E6D">
      <w:pPr>
        <w:pStyle w:val="TOC5"/>
        <w:rPr>
          <w:rFonts w:asciiTheme="minorHAnsi" w:eastAsiaTheme="minorEastAsia" w:hAnsiTheme="minorHAnsi" w:cstheme="minorBidi"/>
          <w:sz w:val="22"/>
          <w:szCs w:val="22"/>
          <w:lang w:eastAsia="en-GB"/>
        </w:rPr>
      </w:pPr>
      <w:r>
        <w:rPr>
          <w:lang w:eastAsia="sv-SE"/>
        </w:rPr>
        <w:t>13.3.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_Toc89785353 \h </w:instrText>
      </w:r>
      <w:r>
        <w:fldChar w:fldCharType="separate"/>
      </w:r>
      <w:r>
        <w:t>258</w:t>
      </w:r>
      <w:r>
        <w:fldChar w:fldCharType="end"/>
      </w:r>
    </w:p>
    <w:p w14:paraId="3A7B26A8" w14:textId="2D4B31B7" w:rsidR="00881E6D" w:rsidRDefault="00881E6D">
      <w:pPr>
        <w:pStyle w:val="TOC5"/>
        <w:rPr>
          <w:rFonts w:asciiTheme="minorHAnsi" w:eastAsiaTheme="minorEastAsia" w:hAnsiTheme="minorHAnsi" w:cstheme="minorBidi"/>
          <w:sz w:val="22"/>
          <w:szCs w:val="22"/>
          <w:lang w:eastAsia="en-GB"/>
        </w:rPr>
      </w:pPr>
      <w:r>
        <w:rPr>
          <w:lang w:eastAsia="sv-SE"/>
        </w:rPr>
        <w:t>13.3.2.2.2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_Toc89785354 \h </w:instrText>
      </w:r>
      <w:r>
        <w:fldChar w:fldCharType="separate"/>
      </w:r>
      <w:r>
        <w:t>258</w:t>
      </w:r>
      <w:r>
        <w:fldChar w:fldCharType="end"/>
      </w:r>
    </w:p>
    <w:p w14:paraId="2186C7FC" w14:textId="36B02660" w:rsidR="00881E6D" w:rsidRDefault="00881E6D">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_Toc89785355 \h </w:instrText>
      </w:r>
      <w:r>
        <w:fldChar w:fldCharType="separate"/>
      </w:r>
      <w:r>
        <w:t>258</w:t>
      </w:r>
      <w:r>
        <w:fldChar w:fldCharType="end"/>
      </w:r>
    </w:p>
    <w:p w14:paraId="4AB2D6ED" w14:textId="22ACF923" w:rsidR="00881E6D" w:rsidRDefault="00881E6D">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_Toc89785356 \h </w:instrText>
      </w:r>
      <w:r>
        <w:fldChar w:fldCharType="separate"/>
      </w:r>
      <w:r>
        <w:t>259</w:t>
      </w:r>
      <w:r>
        <w:fldChar w:fldCharType="end"/>
      </w:r>
    </w:p>
    <w:p w14:paraId="49EC2DC5" w14:textId="793FF031" w:rsidR="00881E6D" w:rsidRDefault="00881E6D">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_Toc89785357 \h </w:instrText>
      </w:r>
      <w:r>
        <w:fldChar w:fldCharType="separate"/>
      </w:r>
      <w:r>
        <w:t>260</w:t>
      </w:r>
      <w:r>
        <w:fldChar w:fldCharType="end"/>
      </w:r>
    </w:p>
    <w:p w14:paraId="04A4B915" w14:textId="4C1BE191" w:rsidR="00881E6D" w:rsidRDefault="00881E6D">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4</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_Toc89785358 \h </w:instrText>
      </w:r>
      <w:r>
        <w:fldChar w:fldCharType="separate"/>
      </w:r>
      <w:r>
        <w:t>260</w:t>
      </w:r>
      <w:r>
        <w:fldChar w:fldCharType="end"/>
      </w:r>
    </w:p>
    <w:p w14:paraId="3E5D1E4A" w14:textId="6ED61423" w:rsidR="00881E6D" w:rsidRDefault="00881E6D">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_Toc89785359 \h </w:instrText>
      </w:r>
      <w:r>
        <w:fldChar w:fldCharType="separate"/>
      </w:r>
      <w:r>
        <w:t>260</w:t>
      </w:r>
      <w:r>
        <w:fldChar w:fldCharType="end"/>
      </w:r>
    </w:p>
    <w:p w14:paraId="155FD78D" w14:textId="081B1675" w:rsidR="00881E6D" w:rsidRDefault="00881E6D">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_Toc89785360 \h </w:instrText>
      </w:r>
      <w:r>
        <w:fldChar w:fldCharType="separate"/>
      </w:r>
      <w:r>
        <w:t>260</w:t>
      </w:r>
      <w:r>
        <w:fldChar w:fldCharType="end"/>
      </w:r>
    </w:p>
    <w:p w14:paraId="18DCE776" w14:textId="237CDD4B" w:rsidR="00881E6D" w:rsidRDefault="00881E6D">
      <w:pPr>
        <w:pStyle w:val="TOC4"/>
        <w:rPr>
          <w:rFonts w:asciiTheme="minorHAnsi" w:eastAsiaTheme="minorEastAsia" w:hAnsiTheme="minorHAnsi" w:cstheme="minorBidi"/>
          <w:sz w:val="22"/>
          <w:szCs w:val="22"/>
          <w:lang w:eastAsia="en-GB"/>
        </w:rPr>
      </w:pPr>
      <w:r>
        <w:rPr>
          <w:lang w:eastAsia="sv-SE"/>
        </w:rPr>
        <w:t>13.4.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_Toc89785361 \h </w:instrText>
      </w:r>
      <w:r>
        <w:fldChar w:fldCharType="separate"/>
      </w:r>
      <w:r>
        <w:t>260</w:t>
      </w:r>
      <w:r>
        <w:fldChar w:fldCharType="end"/>
      </w:r>
    </w:p>
    <w:p w14:paraId="6DA845EC" w14:textId="18EA87D1" w:rsidR="00881E6D" w:rsidRDefault="00881E6D">
      <w:pPr>
        <w:pStyle w:val="TOC4"/>
        <w:rPr>
          <w:rFonts w:asciiTheme="minorHAnsi" w:eastAsiaTheme="minorEastAsia" w:hAnsiTheme="minorHAnsi" w:cstheme="minorBidi"/>
          <w:sz w:val="22"/>
          <w:szCs w:val="22"/>
          <w:lang w:eastAsia="en-GB"/>
        </w:rPr>
      </w:pPr>
      <w:r>
        <w:rPr>
          <w:lang w:eastAsia="sv-SE"/>
        </w:rPr>
        <w:t>13.4.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_Toc89785362 \h </w:instrText>
      </w:r>
      <w:r>
        <w:fldChar w:fldCharType="separate"/>
      </w:r>
      <w:r>
        <w:t>260</w:t>
      </w:r>
      <w:r>
        <w:fldChar w:fldCharType="end"/>
      </w:r>
    </w:p>
    <w:p w14:paraId="6B8F6771" w14:textId="4C646637" w:rsidR="00881E6D" w:rsidRDefault="00881E6D">
      <w:pPr>
        <w:pStyle w:val="TOC5"/>
        <w:rPr>
          <w:rFonts w:asciiTheme="minorHAnsi" w:eastAsiaTheme="minorEastAsia" w:hAnsiTheme="minorHAnsi" w:cstheme="minorBidi"/>
          <w:sz w:val="22"/>
          <w:szCs w:val="22"/>
          <w:lang w:eastAsia="en-GB"/>
        </w:rPr>
      </w:pPr>
      <w:r>
        <w:rPr>
          <w:lang w:eastAsia="sv-SE"/>
        </w:rPr>
        <w:t>13.4.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_Toc89785363 \h </w:instrText>
      </w:r>
      <w:r>
        <w:fldChar w:fldCharType="separate"/>
      </w:r>
      <w:r>
        <w:t>260</w:t>
      </w:r>
      <w:r>
        <w:fldChar w:fldCharType="end"/>
      </w:r>
    </w:p>
    <w:p w14:paraId="77804BDD" w14:textId="420497D4" w:rsidR="00881E6D" w:rsidRDefault="00881E6D">
      <w:pPr>
        <w:pStyle w:val="TOC5"/>
        <w:rPr>
          <w:rFonts w:asciiTheme="minorHAnsi" w:eastAsiaTheme="minorEastAsia" w:hAnsiTheme="minorHAnsi" w:cstheme="minorBidi"/>
          <w:sz w:val="22"/>
          <w:szCs w:val="22"/>
          <w:lang w:eastAsia="en-GB"/>
        </w:rPr>
      </w:pPr>
      <w:r>
        <w:rPr>
          <w:lang w:eastAsia="sv-SE"/>
        </w:rPr>
        <w:t>13.4.2.2.2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_Toc89785364 \h </w:instrText>
      </w:r>
      <w:r>
        <w:fldChar w:fldCharType="separate"/>
      </w:r>
      <w:r>
        <w:t>260</w:t>
      </w:r>
      <w:r>
        <w:fldChar w:fldCharType="end"/>
      </w:r>
    </w:p>
    <w:p w14:paraId="0FEB5A32" w14:textId="71DEC716" w:rsidR="00881E6D" w:rsidRDefault="00881E6D">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_Toc89785365 \h </w:instrText>
      </w:r>
      <w:r>
        <w:fldChar w:fldCharType="separate"/>
      </w:r>
      <w:r>
        <w:t>261</w:t>
      </w:r>
      <w:r>
        <w:fldChar w:fldCharType="end"/>
      </w:r>
    </w:p>
    <w:p w14:paraId="52EFDBD9" w14:textId="534C1B0D" w:rsidR="00881E6D" w:rsidRDefault="00881E6D">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_Toc89785366 \h </w:instrText>
      </w:r>
      <w:r>
        <w:fldChar w:fldCharType="separate"/>
      </w:r>
      <w:r>
        <w:t>261</w:t>
      </w:r>
      <w:r>
        <w:fldChar w:fldCharType="end"/>
      </w:r>
    </w:p>
    <w:p w14:paraId="56D1E9B3" w14:textId="7E728A38" w:rsidR="00881E6D" w:rsidRDefault="00881E6D">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_Toc89785367 \h </w:instrText>
      </w:r>
      <w:r>
        <w:fldChar w:fldCharType="separate"/>
      </w:r>
      <w:r>
        <w:t>262</w:t>
      </w:r>
      <w:r>
        <w:fldChar w:fldCharType="end"/>
      </w:r>
    </w:p>
    <w:p w14:paraId="4DFF5803" w14:textId="18B315E4" w:rsidR="00881E6D" w:rsidRDefault="00881E6D">
      <w:pPr>
        <w:pStyle w:val="TOC2"/>
        <w:rPr>
          <w:rFonts w:asciiTheme="minorHAnsi" w:eastAsiaTheme="minorEastAsia" w:hAnsiTheme="minorHAnsi" w:cstheme="minorBidi"/>
          <w:sz w:val="22"/>
          <w:szCs w:val="22"/>
          <w:lang w:eastAsia="en-GB"/>
        </w:rPr>
      </w:pPr>
      <w:r>
        <w:t>1</w:t>
      </w:r>
      <w:r w:rsidRPr="00B92150">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r>
      <w:r>
        <w:instrText xml:space="preserve"> PAGEREF _Toc89785368 \h </w:instrText>
      </w:r>
      <w:r>
        <w:fldChar w:fldCharType="separate"/>
      </w:r>
      <w:r>
        <w:t>262</w:t>
      </w:r>
      <w:r>
        <w:fldChar w:fldCharType="end"/>
      </w:r>
    </w:p>
    <w:p w14:paraId="57E038B7" w14:textId="2305C0EA" w:rsidR="00881E6D" w:rsidRDefault="00881E6D">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_Toc89785369 \h </w:instrText>
      </w:r>
      <w:r>
        <w:fldChar w:fldCharType="separate"/>
      </w:r>
      <w:r>
        <w:t>262</w:t>
      </w:r>
      <w:r>
        <w:fldChar w:fldCharType="end"/>
      </w:r>
    </w:p>
    <w:p w14:paraId="4FECA536" w14:textId="57C2FA1A" w:rsidR="00881E6D" w:rsidRDefault="00881E6D">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_Toc89785370 \h </w:instrText>
      </w:r>
      <w:r>
        <w:fldChar w:fldCharType="separate"/>
      </w:r>
      <w:r>
        <w:t>262</w:t>
      </w:r>
      <w:r>
        <w:fldChar w:fldCharType="end"/>
      </w:r>
    </w:p>
    <w:p w14:paraId="448AF590" w14:textId="14302298" w:rsidR="00881E6D" w:rsidRDefault="00881E6D">
      <w:pPr>
        <w:pStyle w:val="TOC4"/>
        <w:rPr>
          <w:rFonts w:asciiTheme="minorHAnsi" w:eastAsiaTheme="minorEastAsia" w:hAnsiTheme="minorHAnsi" w:cstheme="minorBidi"/>
          <w:sz w:val="22"/>
          <w:szCs w:val="22"/>
          <w:lang w:eastAsia="en-GB"/>
        </w:rPr>
      </w:pPr>
      <w:r>
        <w:rPr>
          <w:lang w:eastAsia="sv-SE"/>
        </w:rPr>
        <w:t>13.5.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_Toc89785371 \h </w:instrText>
      </w:r>
      <w:r>
        <w:fldChar w:fldCharType="separate"/>
      </w:r>
      <w:r>
        <w:t>262</w:t>
      </w:r>
      <w:r>
        <w:fldChar w:fldCharType="end"/>
      </w:r>
    </w:p>
    <w:p w14:paraId="21FB7333" w14:textId="311BE07F" w:rsidR="00881E6D" w:rsidRDefault="00881E6D">
      <w:pPr>
        <w:pStyle w:val="TOC4"/>
        <w:rPr>
          <w:rFonts w:asciiTheme="minorHAnsi" w:eastAsiaTheme="minorEastAsia" w:hAnsiTheme="minorHAnsi" w:cstheme="minorBidi"/>
          <w:sz w:val="22"/>
          <w:szCs w:val="22"/>
          <w:lang w:eastAsia="en-GB"/>
        </w:rPr>
      </w:pPr>
      <w:r>
        <w:rPr>
          <w:lang w:eastAsia="sv-SE"/>
        </w:rPr>
        <w:t>13.5.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_Toc89785372 \h </w:instrText>
      </w:r>
      <w:r>
        <w:fldChar w:fldCharType="separate"/>
      </w:r>
      <w:r>
        <w:t>262</w:t>
      </w:r>
      <w:r>
        <w:fldChar w:fldCharType="end"/>
      </w:r>
    </w:p>
    <w:p w14:paraId="467F35DB" w14:textId="44F59869" w:rsidR="00881E6D" w:rsidRDefault="00881E6D">
      <w:pPr>
        <w:pStyle w:val="TOC5"/>
        <w:rPr>
          <w:rFonts w:asciiTheme="minorHAnsi" w:eastAsiaTheme="minorEastAsia" w:hAnsiTheme="minorHAnsi" w:cstheme="minorBidi"/>
          <w:sz w:val="22"/>
          <w:szCs w:val="22"/>
          <w:lang w:eastAsia="en-GB"/>
        </w:rPr>
      </w:pPr>
      <w:r>
        <w:rPr>
          <w:lang w:eastAsia="sv-SE"/>
        </w:rPr>
        <w:t>13.5.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_Toc89785373 \h </w:instrText>
      </w:r>
      <w:r>
        <w:fldChar w:fldCharType="separate"/>
      </w:r>
      <w:r>
        <w:t>262</w:t>
      </w:r>
      <w:r>
        <w:fldChar w:fldCharType="end"/>
      </w:r>
    </w:p>
    <w:p w14:paraId="1941F398" w14:textId="0901C5D3" w:rsidR="00881E6D" w:rsidRDefault="00881E6D">
      <w:pPr>
        <w:pStyle w:val="TOC5"/>
        <w:rPr>
          <w:rFonts w:asciiTheme="minorHAnsi" w:eastAsiaTheme="minorEastAsia" w:hAnsiTheme="minorHAnsi" w:cstheme="minorBidi"/>
          <w:sz w:val="22"/>
          <w:szCs w:val="22"/>
          <w:lang w:eastAsia="en-GB"/>
        </w:rPr>
      </w:pPr>
      <w:r>
        <w:rPr>
          <w:lang w:eastAsia="sv-SE"/>
        </w:rPr>
        <w:t>13.5.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_Toc89785374 \h </w:instrText>
      </w:r>
      <w:r>
        <w:fldChar w:fldCharType="separate"/>
      </w:r>
      <w:r>
        <w:t>262</w:t>
      </w:r>
      <w:r>
        <w:fldChar w:fldCharType="end"/>
      </w:r>
    </w:p>
    <w:p w14:paraId="122ACA50" w14:textId="010AEC34" w:rsidR="00881E6D" w:rsidRDefault="00881E6D">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_Toc89785375 \h </w:instrText>
      </w:r>
      <w:r>
        <w:fldChar w:fldCharType="separate"/>
      </w:r>
      <w:r>
        <w:t>263</w:t>
      </w:r>
      <w:r>
        <w:fldChar w:fldCharType="end"/>
      </w:r>
    </w:p>
    <w:p w14:paraId="0EA02C77" w14:textId="0F0BA841" w:rsidR="00881E6D" w:rsidRDefault="00881E6D">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_Toc89785376 \h </w:instrText>
      </w:r>
      <w:r>
        <w:fldChar w:fldCharType="separate"/>
      </w:r>
      <w:r>
        <w:t>263</w:t>
      </w:r>
      <w:r>
        <w:fldChar w:fldCharType="end"/>
      </w:r>
    </w:p>
    <w:p w14:paraId="31D69D0F" w14:textId="150598A6" w:rsidR="00881E6D" w:rsidRDefault="00881E6D">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r>
      <w:r>
        <w:instrText xml:space="preserve"> PAGEREF _Toc89785377 \h </w:instrText>
      </w:r>
      <w:r>
        <w:fldChar w:fldCharType="separate"/>
      </w:r>
      <w:r>
        <w:t>264</w:t>
      </w:r>
      <w:r>
        <w:fldChar w:fldCharType="end"/>
      </w:r>
    </w:p>
    <w:p w14:paraId="11541B66" w14:textId="08BE9C75" w:rsidR="00881E6D" w:rsidRDefault="00881E6D">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r>
      <w:r>
        <w:instrText xml:space="preserve"> PAGEREF _Toc89785378 \h </w:instrText>
      </w:r>
      <w:r>
        <w:fldChar w:fldCharType="separate"/>
      </w:r>
      <w:r>
        <w:t>264</w:t>
      </w:r>
      <w:r>
        <w:fldChar w:fldCharType="end"/>
      </w:r>
    </w:p>
    <w:p w14:paraId="62ABCE73" w14:textId="1239E8A5" w:rsidR="00881E6D" w:rsidRDefault="00881E6D">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_Toc89785379 \h </w:instrText>
      </w:r>
      <w:r>
        <w:fldChar w:fldCharType="separate"/>
      </w:r>
      <w:r>
        <w:t>264</w:t>
      </w:r>
      <w:r>
        <w:fldChar w:fldCharType="end"/>
      </w:r>
    </w:p>
    <w:p w14:paraId="741C0D08" w14:textId="77900D2A" w:rsidR="00881E6D" w:rsidRDefault="00881E6D">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_Toc89785380 \h </w:instrText>
      </w:r>
      <w:r>
        <w:fldChar w:fldCharType="separate"/>
      </w:r>
      <w:r>
        <w:t>265</w:t>
      </w:r>
      <w:r>
        <w:fldChar w:fldCharType="end"/>
      </w:r>
    </w:p>
    <w:p w14:paraId="732CE463" w14:textId="7ED91FB2" w:rsidR="00881E6D" w:rsidRDefault="00881E6D">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_Toc89785381 \h </w:instrText>
      </w:r>
      <w:r>
        <w:fldChar w:fldCharType="separate"/>
      </w:r>
      <w:r>
        <w:t>265</w:t>
      </w:r>
      <w:r>
        <w:fldChar w:fldCharType="end"/>
      </w:r>
    </w:p>
    <w:p w14:paraId="1C42AD2B" w14:textId="210A6887" w:rsidR="00881E6D" w:rsidRDefault="00881E6D">
      <w:pPr>
        <w:pStyle w:val="TOC3"/>
        <w:rPr>
          <w:rFonts w:asciiTheme="minorHAnsi" w:eastAsiaTheme="minorEastAsia" w:hAnsiTheme="minorHAnsi" w:cstheme="minorBidi"/>
          <w:sz w:val="22"/>
          <w:szCs w:val="22"/>
          <w:lang w:eastAsia="en-GB"/>
        </w:rPr>
      </w:pPr>
      <w:r>
        <w:rPr>
          <w:lang w:eastAsia="sv-SE"/>
        </w:rPr>
        <w:t>14.2.2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_Toc89785382 \h </w:instrText>
      </w:r>
      <w:r>
        <w:fldChar w:fldCharType="separate"/>
      </w:r>
      <w:r>
        <w:t>265</w:t>
      </w:r>
      <w:r>
        <w:fldChar w:fldCharType="end"/>
      </w:r>
    </w:p>
    <w:p w14:paraId="44FA0032" w14:textId="06D46258" w:rsidR="00881E6D" w:rsidRDefault="00881E6D">
      <w:pPr>
        <w:pStyle w:val="TOC4"/>
        <w:rPr>
          <w:rFonts w:asciiTheme="minorHAnsi" w:eastAsiaTheme="minorEastAsia" w:hAnsiTheme="minorHAnsi" w:cstheme="minorBidi"/>
          <w:sz w:val="22"/>
          <w:szCs w:val="22"/>
          <w:lang w:eastAsia="en-GB"/>
        </w:rPr>
      </w:pPr>
      <w:r>
        <w:rPr>
          <w:lang w:eastAsia="sv-SE"/>
        </w:rPr>
        <w:t>14.2.2.1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_Toc89785383 \h </w:instrText>
      </w:r>
      <w:r>
        <w:fldChar w:fldCharType="separate"/>
      </w:r>
      <w:r>
        <w:t>265</w:t>
      </w:r>
      <w:r>
        <w:fldChar w:fldCharType="end"/>
      </w:r>
    </w:p>
    <w:p w14:paraId="45E65322" w14:textId="41603680" w:rsidR="00881E6D" w:rsidRDefault="00881E6D">
      <w:pPr>
        <w:pStyle w:val="TOC4"/>
        <w:rPr>
          <w:rFonts w:asciiTheme="minorHAnsi" w:eastAsiaTheme="minorEastAsia" w:hAnsiTheme="minorHAnsi" w:cstheme="minorBidi"/>
          <w:sz w:val="22"/>
          <w:szCs w:val="22"/>
          <w:lang w:eastAsia="en-GB"/>
        </w:rPr>
      </w:pPr>
      <w:r>
        <w:rPr>
          <w:lang w:eastAsia="sv-SE"/>
        </w:rPr>
        <w:t>14.2.2.2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_Toc89785384 \h </w:instrText>
      </w:r>
      <w:r>
        <w:fldChar w:fldCharType="separate"/>
      </w:r>
      <w:r>
        <w:t>265</w:t>
      </w:r>
      <w:r>
        <w:fldChar w:fldCharType="end"/>
      </w:r>
    </w:p>
    <w:p w14:paraId="30101871" w14:textId="2980BAAD" w:rsidR="00881E6D" w:rsidRDefault="00881E6D">
      <w:pPr>
        <w:pStyle w:val="TOC3"/>
        <w:rPr>
          <w:rFonts w:asciiTheme="minorHAnsi" w:eastAsiaTheme="minorEastAsia" w:hAnsiTheme="minorHAnsi" w:cstheme="minorBidi"/>
          <w:sz w:val="22"/>
          <w:szCs w:val="22"/>
          <w:lang w:eastAsia="en-GB"/>
        </w:rPr>
      </w:pPr>
      <w:r>
        <w:rPr>
          <w:lang w:eastAsia="en-CA"/>
        </w:rPr>
        <w:t>14.2.3</w:t>
      </w:r>
      <w:r>
        <w:rPr>
          <w:rFonts w:asciiTheme="minorHAnsi" w:eastAsiaTheme="minorEastAsia" w:hAnsiTheme="minorHAnsi" w:cstheme="minorBidi"/>
          <w:sz w:val="22"/>
          <w:szCs w:val="22"/>
          <w:lang w:eastAsia="en-GB"/>
        </w:rPr>
        <w:tab/>
      </w:r>
      <w:r>
        <w:rPr>
          <w:lang w:eastAsia="en-CA"/>
        </w:rPr>
        <w:t>MU value derivation, FR1</w:t>
      </w:r>
      <w:r>
        <w:tab/>
      </w:r>
      <w:r>
        <w:fldChar w:fldCharType="begin"/>
      </w:r>
      <w:r>
        <w:instrText xml:space="preserve"> PAGEREF _Toc89785385 \h </w:instrText>
      </w:r>
      <w:r>
        <w:fldChar w:fldCharType="separate"/>
      </w:r>
      <w:r>
        <w:t>266</w:t>
      </w:r>
      <w:r>
        <w:fldChar w:fldCharType="end"/>
      </w:r>
    </w:p>
    <w:p w14:paraId="74867FC3" w14:textId="05104C82" w:rsidR="00881E6D" w:rsidRDefault="00881E6D">
      <w:pPr>
        <w:pStyle w:val="TOC3"/>
        <w:rPr>
          <w:rFonts w:asciiTheme="minorHAnsi" w:eastAsiaTheme="minorEastAsia" w:hAnsiTheme="minorHAnsi" w:cstheme="minorBidi"/>
          <w:sz w:val="22"/>
          <w:szCs w:val="22"/>
          <w:lang w:eastAsia="en-GB"/>
        </w:rPr>
      </w:pPr>
      <w:r>
        <w:rPr>
          <w:lang w:eastAsia="en-CA"/>
        </w:rPr>
        <w:t>14.2.4</w:t>
      </w:r>
      <w:r>
        <w:rPr>
          <w:rFonts w:asciiTheme="minorHAnsi" w:eastAsiaTheme="minorEastAsia" w:hAnsiTheme="minorHAnsi" w:cstheme="minorBidi"/>
          <w:sz w:val="22"/>
          <w:szCs w:val="22"/>
          <w:lang w:eastAsia="en-GB"/>
        </w:rPr>
        <w:tab/>
      </w:r>
      <w:r>
        <w:rPr>
          <w:lang w:eastAsia="en-CA"/>
        </w:rPr>
        <w:t>MU value derivation, FR2</w:t>
      </w:r>
      <w:r>
        <w:tab/>
      </w:r>
      <w:r>
        <w:fldChar w:fldCharType="begin"/>
      </w:r>
      <w:r>
        <w:instrText xml:space="preserve"> PAGEREF _Toc89785386 \h </w:instrText>
      </w:r>
      <w:r>
        <w:fldChar w:fldCharType="separate"/>
      </w:r>
      <w:r>
        <w:t>267</w:t>
      </w:r>
      <w:r>
        <w:fldChar w:fldCharType="end"/>
      </w:r>
    </w:p>
    <w:p w14:paraId="66E05E70" w14:textId="0039B66E" w:rsidR="00881E6D" w:rsidRDefault="00881E6D">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_Toc89785387 \h </w:instrText>
      </w:r>
      <w:r>
        <w:fldChar w:fldCharType="separate"/>
      </w:r>
      <w:r>
        <w:t>268</w:t>
      </w:r>
      <w:r>
        <w:fldChar w:fldCharType="end"/>
      </w:r>
    </w:p>
    <w:p w14:paraId="4893DF9B" w14:textId="57BE3422" w:rsidR="00881E6D" w:rsidRDefault="00881E6D">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r>
      <w:r>
        <w:instrText xml:space="preserve"> PAGEREF _Toc89785388 \h </w:instrText>
      </w:r>
      <w:r>
        <w:fldChar w:fldCharType="separate"/>
      </w:r>
      <w:r>
        <w:t>268</w:t>
      </w:r>
      <w:r>
        <w:fldChar w:fldCharType="end"/>
      </w:r>
    </w:p>
    <w:p w14:paraId="6BF60CE1" w14:textId="56B4A3FE" w:rsidR="00881E6D" w:rsidRDefault="00881E6D">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r>
      <w:r>
        <w:instrText xml:space="preserve"> PAGEREF _Toc89785389 \h </w:instrText>
      </w:r>
      <w:r>
        <w:fldChar w:fldCharType="separate"/>
      </w:r>
      <w:r>
        <w:t>268</w:t>
      </w:r>
      <w:r>
        <w:fldChar w:fldCharType="end"/>
      </w:r>
    </w:p>
    <w:p w14:paraId="59591031" w14:textId="3E19C4CC" w:rsidR="00881E6D" w:rsidRDefault="00881E6D">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_Toc89785390 \h </w:instrText>
      </w:r>
      <w:r>
        <w:fldChar w:fldCharType="separate"/>
      </w:r>
      <w:r>
        <w:t>268</w:t>
      </w:r>
      <w:r>
        <w:fldChar w:fldCharType="end"/>
      </w:r>
    </w:p>
    <w:p w14:paraId="48CF1CC3" w14:textId="7E774077" w:rsidR="00881E6D" w:rsidRDefault="00881E6D">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r>
      <w:r>
        <w:instrText xml:space="preserve"> PAGEREF _Toc89785391 \h </w:instrText>
      </w:r>
      <w:r>
        <w:fldChar w:fldCharType="separate"/>
      </w:r>
      <w:r>
        <w:t>268</w:t>
      </w:r>
      <w:r>
        <w:fldChar w:fldCharType="end"/>
      </w:r>
    </w:p>
    <w:p w14:paraId="4C8F536F" w14:textId="7A3B1A3F" w:rsidR="00881E6D" w:rsidRDefault="00881E6D">
      <w:pPr>
        <w:pStyle w:val="TOC2"/>
        <w:rPr>
          <w:rFonts w:asciiTheme="minorHAnsi" w:eastAsiaTheme="minorEastAsia" w:hAnsiTheme="minorHAnsi" w:cstheme="minorBidi"/>
          <w:sz w:val="22"/>
          <w:szCs w:val="22"/>
          <w:lang w:eastAsia="en-GB"/>
        </w:rPr>
      </w:pPr>
      <w:r>
        <w:lastRenderedPageBreak/>
        <w:t>15.3</w:t>
      </w:r>
      <w:r>
        <w:rPr>
          <w:rFonts w:asciiTheme="minorHAnsi" w:eastAsiaTheme="minorEastAsia" w:hAnsiTheme="minorHAnsi" w:cstheme="minorBidi"/>
          <w:sz w:val="22"/>
          <w:szCs w:val="22"/>
          <w:lang w:eastAsia="en-GB"/>
        </w:rPr>
        <w:tab/>
      </w:r>
      <w:r>
        <w:t>OTA test setup for BS demodulation requirements</w:t>
      </w:r>
      <w:r>
        <w:tab/>
      </w:r>
      <w:r>
        <w:fldChar w:fldCharType="begin"/>
      </w:r>
      <w:r>
        <w:instrText xml:space="preserve"> PAGEREF _Toc89785392 \h </w:instrText>
      </w:r>
      <w:r>
        <w:fldChar w:fldCharType="separate"/>
      </w:r>
      <w:r>
        <w:t>270</w:t>
      </w:r>
      <w:r>
        <w:fldChar w:fldCharType="end"/>
      </w:r>
    </w:p>
    <w:p w14:paraId="3180A710" w14:textId="6177C77B" w:rsidR="00881E6D" w:rsidRDefault="00881E6D">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_Toc89785393 \h </w:instrText>
      </w:r>
      <w:r>
        <w:fldChar w:fldCharType="separate"/>
      </w:r>
      <w:r>
        <w:t>271</w:t>
      </w:r>
      <w:r>
        <w:fldChar w:fldCharType="end"/>
      </w:r>
    </w:p>
    <w:p w14:paraId="2F95CD35" w14:textId="1CE0277F" w:rsidR="00881E6D" w:rsidRDefault="00881E6D">
      <w:pPr>
        <w:pStyle w:val="TOC3"/>
        <w:rPr>
          <w:rFonts w:asciiTheme="minorHAnsi" w:eastAsiaTheme="minorEastAsia" w:hAnsiTheme="minorHAnsi" w:cstheme="minorBidi"/>
          <w:sz w:val="22"/>
          <w:szCs w:val="22"/>
          <w:lang w:eastAsia="en-GB"/>
        </w:rPr>
      </w:pPr>
      <w:r>
        <w:rPr>
          <w:lang w:eastAsia="sv-SE"/>
        </w:rPr>
        <w:t>15.4.1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_Toc89785394 \h </w:instrText>
      </w:r>
      <w:r>
        <w:fldChar w:fldCharType="separate"/>
      </w:r>
      <w:r>
        <w:t>271</w:t>
      </w:r>
      <w:r>
        <w:fldChar w:fldCharType="end"/>
      </w:r>
    </w:p>
    <w:p w14:paraId="20EE2D2B" w14:textId="7762A424" w:rsidR="00881E6D" w:rsidRDefault="00881E6D">
      <w:pPr>
        <w:pStyle w:val="TOC3"/>
        <w:rPr>
          <w:rFonts w:asciiTheme="minorHAnsi" w:eastAsiaTheme="minorEastAsia" w:hAnsiTheme="minorHAnsi" w:cstheme="minorBidi"/>
          <w:sz w:val="22"/>
          <w:szCs w:val="22"/>
          <w:lang w:eastAsia="en-GB"/>
        </w:rPr>
      </w:pPr>
      <w:r>
        <w:rPr>
          <w:lang w:eastAsia="sv-SE"/>
        </w:rPr>
        <w:t>15.4.</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_Toc89785395 \h </w:instrText>
      </w:r>
      <w:r>
        <w:fldChar w:fldCharType="separate"/>
      </w:r>
      <w:r>
        <w:t>272</w:t>
      </w:r>
      <w:r>
        <w:fldChar w:fldCharType="end"/>
      </w:r>
    </w:p>
    <w:p w14:paraId="6C4785F6" w14:textId="6B9CA223" w:rsidR="00881E6D" w:rsidRDefault="00881E6D">
      <w:pPr>
        <w:pStyle w:val="TOC4"/>
        <w:rPr>
          <w:rFonts w:asciiTheme="minorHAnsi" w:eastAsiaTheme="minorEastAsia" w:hAnsiTheme="minorHAnsi" w:cstheme="minorBidi"/>
          <w:sz w:val="22"/>
          <w:szCs w:val="22"/>
          <w:lang w:eastAsia="en-GB"/>
        </w:rPr>
      </w:pPr>
      <w:r>
        <w:rPr>
          <w:lang w:eastAsia="sv-SE"/>
        </w:rPr>
        <w:t>15.4.</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_Toc89785396 \h </w:instrText>
      </w:r>
      <w:r>
        <w:fldChar w:fldCharType="separate"/>
      </w:r>
      <w:r>
        <w:t>272</w:t>
      </w:r>
      <w:r>
        <w:fldChar w:fldCharType="end"/>
      </w:r>
    </w:p>
    <w:p w14:paraId="0EEB292E" w14:textId="54349AA9" w:rsidR="00881E6D" w:rsidRDefault="00881E6D">
      <w:pPr>
        <w:pStyle w:val="TOC4"/>
        <w:rPr>
          <w:rFonts w:asciiTheme="minorHAnsi" w:eastAsiaTheme="minorEastAsia" w:hAnsiTheme="minorHAnsi" w:cstheme="minorBidi"/>
          <w:sz w:val="22"/>
          <w:szCs w:val="22"/>
          <w:lang w:eastAsia="en-GB"/>
        </w:rPr>
      </w:pPr>
      <w:r>
        <w:rPr>
          <w:lang w:eastAsia="sv-SE"/>
        </w:rPr>
        <w:t>15.4.</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_Toc89785397 \h </w:instrText>
      </w:r>
      <w:r>
        <w:fldChar w:fldCharType="separate"/>
      </w:r>
      <w:r>
        <w:t>272</w:t>
      </w:r>
      <w:r>
        <w:fldChar w:fldCharType="end"/>
      </w:r>
    </w:p>
    <w:p w14:paraId="6E977218" w14:textId="6E99B183" w:rsidR="00881E6D" w:rsidRDefault="00881E6D">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_Toc89785398 \h </w:instrText>
      </w:r>
      <w:r>
        <w:fldChar w:fldCharType="separate"/>
      </w:r>
      <w:r>
        <w:t>272</w:t>
      </w:r>
      <w:r>
        <w:fldChar w:fldCharType="end"/>
      </w:r>
    </w:p>
    <w:p w14:paraId="4300FF40" w14:textId="6A89DBCF" w:rsidR="00881E6D" w:rsidRDefault="00881E6D">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_Toc89785399 \h </w:instrText>
      </w:r>
      <w:r>
        <w:fldChar w:fldCharType="separate"/>
      </w:r>
      <w:r>
        <w:t>273</w:t>
      </w:r>
      <w:r>
        <w:fldChar w:fldCharType="end"/>
      </w:r>
    </w:p>
    <w:p w14:paraId="184D0FE5" w14:textId="1B582D23" w:rsidR="00881E6D" w:rsidRDefault="00881E6D">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_Toc89785400 \h </w:instrText>
      </w:r>
      <w:r>
        <w:fldChar w:fldCharType="separate"/>
      </w:r>
      <w:r>
        <w:t>273</w:t>
      </w:r>
      <w:r>
        <w:fldChar w:fldCharType="end"/>
      </w:r>
    </w:p>
    <w:p w14:paraId="5F678F45" w14:textId="0A4EE059" w:rsidR="00881E6D" w:rsidRDefault="00881E6D">
      <w:pPr>
        <w:pStyle w:val="TOC3"/>
        <w:rPr>
          <w:rFonts w:asciiTheme="minorHAnsi" w:eastAsiaTheme="minorEastAsia" w:hAnsiTheme="minorHAnsi" w:cstheme="minorBidi"/>
          <w:sz w:val="22"/>
          <w:szCs w:val="22"/>
          <w:lang w:eastAsia="en-GB"/>
        </w:rPr>
      </w:pPr>
      <w:r>
        <w:rPr>
          <w:lang w:eastAsia="sv-SE"/>
        </w:rPr>
        <w:t>15.5.</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_Toc89785401 \h </w:instrText>
      </w:r>
      <w:r>
        <w:fldChar w:fldCharType="separate"/>
      </w:r>
      <w:r>
        <w:t>273</w:t>
      </w:r>
      <w:r>
        <w:fldChar w:fldCharType="end"/>
      </w:r>
    </w:p>
    <w:p w14:paraId="22F0240F" w14:textId="681B8F48" w:rsidR="00881E6D" w:rsidRDefault="00881E6D">
      <w:pPr>
        <w:pStyle w:val="TOC4"/>
        <w:rPr>
          <w:rFonts w:asciiTheme="minorHAnsi" w:eastAsiaTheme="minorEastAsia" w:hAnsiTheme="minorHAnsi" w:cstheme="minorBidi"/>
          <w:sz w:val="22"/>
          <w:szCs w:val="22"/>
          <w:lang w:eastAsia="en-GB"/>
        </w:rPr>
      </w:pPr>
      <w:r>
        <w:rPr>
          <w:lang w:eastAsia="sv-SE"/>
        </w:rPr>
        <w:t>15.5.</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_Toc89785402 \h </w:instrText>
      </w:r>
      <w:r>
        <w:fldChar w:fldCharType="separate"/>
      </w:r>
      <w:r>
        <w:t>273</w:t>
      </w:r>
      <w:r>
        <w:fldChar w:fldCharType="end"/>
      </w:r>
    </w:p>
    <w:p w14:paraId="71A40CB1" w14:textId="4E91046D" w:rsidR="00881E6D" w:rsidRDefault="00881E6D">
      <w:pPr>
        <w:pStyle w:val="TOC4"/>
        <w:rPr>
          <w:rFonts w:asciiTheme="minorHAnsi" w:eastAsiaTheme="minorEastAsia" w:hAnsiTheme="minorHAnsi" w:cstheme="minorBidi"/>
          <w:sz w:val="22"/>
          <w:szCs w:val="22"/>
          <w:lang w:eastAsia="en-GB"/>
        </w:rPr>
      </w:pPr>
      <w:r>
        <w:rPr>
          <w:lang w:eastAsia="sv-SE"/>
        </w:rPr>
        <w:t>15.5.</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_Toc89785403 \h </w:instrText>
      </w:r>
      <w:r>
        <w:fldChar w:fldCharType="separate"/>
      </w:r>
      <w:r>
        <w:t>273</w:t>
      </w:r>
      <w:r>
        <w:fldChar w:fldCharType="end"/>
      </w:r>
    </w:p>
    <w:p w14:paraId="3D87D9D0" w14:textId="6BF12268" w:rsidR="00881E6D" w:rsidRDefault="00881E6D">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_Toc89785404 \h </w:instrText>
      </w:r>
      <w:r>
        <w:fldChar w:fldCharType="separate"/>
      </w:r>
      <w:r>
        <w:t>273</w:t>
      </w:r>
      <w:r>
        <w:fldChar w:fldCharType="end"/>
      </w:r>
    </w:p>
    <w:p w14:paraId="1FBBCF9D" w14:textId="7A20BD62" w:rsidR="00881E6D" w:rsidRDefault="00881E6D">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_Toc89785405 \h </w:instrText>
      </w:r>
      <w:r>
        <w:fldChar w:fldCharType="separate"/>
      </w:r>
      <w:r>
        <w:t>273</w:t>
      </w:r>
      <w:r>
        <w:fldChar w:fldCharType="end"/>
      </w:r>
    </w:p>
    <w:p w14:paraId="031885B7" w14:textId="0904CF16" w:rsidR="00881E6D" w:rsidRDefault="00881E6D">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r>
      <w:r>
        <w:instrText xml:space="preserve"> PAGEREF _Toc89785406 \h </w:instrText>
      </w:r>
      <w:r>
        <w:fldChar w:fldCharType="separate"/>
      </w:r>
      <w:r>
        <w:t>273</w:t>
      </w:r>
      <w:r>
        <w:fldChar w:fldCharType="end"/>
      </w:r>
    </w:p>
    <w:p w14:paraId="5ECE827D" w14:textId="27DAC50A" w:rsidR="00881E6D" w:rsidRDefault="00881E6D">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r>
      <w:r>
        <w:instrText xml:space="preserve"> PAGEREF _Toc89785407 \h </w:instrText>
      </w:r>
      <w:r>
        <w:fldChar w:fldCharType="separate"/>
      </w:r>
      <w:r>
        <w:t>274</w:t>
      </w:r>
      <w:r>
        <w:fldChar w:fldCharType="end"/>
      </w:r>
    </w:p>
    <w:p w14:paraId="3370DA6B" w14:textId="52E14D84" w:rsidR="00881E6D" w:rsidRDefault="00881E6D">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r>
      <w:r>
        <w:instrText xml:space="preserve"> PAGEREF _Toc89785408 \h </w:instrText>
      </w:r>
      <w:r>
        <w:fldChar w:fldCharType="separate"/>
      </w:r>
      <w:r>
        <w:t>274</w:t>
      </w:r>
      <w:r>
        <w:fldChar w:fldCharType="end"/>
      </w:r>
    </w:p>
    <w:p w14:paraId="0B77FFA9" w14:textId="22763D6B" w:rsidR="00881E6D" w:rsidRDefault="00881E6D">
      <w:pPr>
        <w:pStyle w:val="TOC2"/>
        <w:rPr>
          <w:rFonts w:asciiTheme="minorHAnsi" w:eastAsiaTheme="minorEastAsia" w:hAnsiTheme="minorHAnsi" w:cstheme="minorBidi"/>
          <w:sz w:val="22"/>
          <w:szCs w:val="22"/>
          <w:lang w:eastAsia="en-GB"/>
        </w:rPr>
      </w:pPr>
      <w:r w:rsidRPr="00B92150">
        <w:rPr>
          <w:lang w:val="en-US" w:eastAsia="zh-CN"/>
        </w:rPr>
        <w:t>16.2</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r>
      <w:r>
        <w:instrText xml:space="preserve"> PAGEREF _Toc89785409 \h </w:instrText>
      </w:r>
      <w:r>
        <w:fldChar w:fldCharType="separate"/>
      </w:r>
      <w:r>
        <w:t>274</w:t>
      </w:r>
      <w:r>
        <w:fldChar w:fldCharType="end"/>
      </w:r>
    </w:p>
    <w:p w14:paraId="1597A022" w14:textId="5CBF687E" w:rsidR="00881E6D" w:rsidRDefault="00881E6D">
      <w:pPr>
        <w:pStyle w:val="TOC3"/>
        <w:rPr>
          <w:rFonts w:asciiTheme="minorHAnsi" w:eastAsiaTheme="minorEastAsia" w:hAnsiTheme="minorHAnsi" w:cstheme="minorBidi"/>
          <w:sz w:val="22"/>
          <w:szCs w:val="22"/>
          <w:lang w:eastAsia="en-GB"/>
        </w:rPr>
      </w:pPr>
      <w:r w:rsidRPr="00B92150">
        <w:rPr>
          <w:lang w:val="en-US" w:eastAsia="zh-CN"/>
        </w:rPr>
        <w:t>16</w:t>
      </w:r>
      <w:r w:rsidRPr="00B92150">
        <w:rPr>
          <w:lang w:val="en-US"/>
        </w:rPr>
        <w:t>.</w:t>
      </w:r>
      <w:r w:rsidRPr="00B92150">
        <w:rPr>
          <w:lang w:val="en-US" w:eastAsia="zh-CN"/>
        </w:rPr>
        <w:t>2</w:t>
      </w:r>
      <w:r w:rsidRPr="00B92150">
        <w:rPr>
          <w:lang w:val="en-US"/>
        </w:rPr>
        <w:t>.1</w:t>
      </w:r>
      <w:r>
        <w:rPr>
          <w:rFonts w:asciiTheme="minorHAnsi" w:eastAsiaTheme="minorEastAsia" w:hAnsiTheme="minorHAnsi" w:cstheme="minorBidi"/>
          <w:sz w:val="22"/>
          <w:szCs w:val="22"/>
          <w:lang w:eastAsia="en-GB"/>
        </w:rPr>
        <w:tab/>
      </w:r>
      <w:r w:rsidRPr="00B92150">
        <w:rPr>
          <w:lang w:val="en-US"/>
        </w:rPr>
        <w:t>General</w:t>
      </w:r>
      <w:r>
        <w:tab/>
      </w:r>
      <w:r>
        <w:fldChar w:fldCharType="begin"/>
      </w:r>
      <w:r>
        <w:instrText xml:space="preserve"> PAGEREF _Toc89785410 \h </w:instrText>
      </w:r>
      <w:r>
        <w:fldChar w:fldCharType="separate"/>
      </w:r>
      <w:r>
        <w:t>274</w:t>
      </w:r>
      <w:r>
        <w:fldChar w:fldCharType="end"/>
      </w:r>
    </w:p>
    <w:p w14:paraId="74E6F27E" w14:textId="099749C7" w:rsidR="00881E6D" w:rsidRDefault="00881E6D">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r>
      <w:r>
        <w:instrText xml:space="preserve"> PAGEREF _Toc89785411 \h </w:instrText>
      </w:r>
      <w:r>
        <w:fldChar w:fldCharType="separate"/>
      </w:r>
      <w:r>
        <w:t>275</w:t>
      </w:r>
      <w:r>
        <w:fldChar w:fldCharType="end"/>
      </w:r>
    </w:p>
    <w:p w14:paraId="5AF1CA2D" w14:textId="478701A2" w:rsidR="00881E6D" w:rsidRDefault="00881E6D">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r>
      <w:r>
        <w:instrText xml:space="preserve"> PAGEREF _Toc89785412 \h </w:instrText>
      </w:r>
      <w:r>
        <w:fldChar w:fldCharType="separate"/>
      </w:r>
      <w:r>
        <w:t>275</w:t>
      </w:r>
      <w:r>
        <w:fldChar w:fldCharType="end"/>
      </w:r>
    </w:p>
    <w:p w14:paraId="08E60AAD" w14:textId="409AA3FB" w:rsidR="00881E6D" w:rsidRDefault="00881E6D">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_Toc89785413 \h </w:instrText>
      </w:r>
      <w:r>
        <w:fldChar w:fldCharType="separate"/>
      </w:r>
      <w:r>
        <w:t>276</w:t>
      </w:r>
      <w:r>
        <w:fldChar w:fldCharType="end"/>
      </w:r>
    </w:p>
    <w:p w14:paraId="7C3438A8" w14:textId="2DEE9328" w:rsidR="00881E6D" w:rsidRDefault="00881E6D">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_Toc89785414 \h </w:instrText>
      </w:r>
      <w:r>
        <w:fldChar w:fldCharType="separate"/>
      </w:r>
      <w:r>
        <w:t>277</w:t>
      </w:r>
      <w:r>
        <w:fldChar w:fldCharType="end"/>
      </w:r>
    </w:p>
    <w:p w14:paraId="7A6E6C81" w14:textId="66268416" w:rsidR="00881E6D" w:rsidRDefault="00881E6D">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_Toc89785415 \h </w:instrText>
      </w:r>
      <w:r>
        <w:fldChar w:fldCharType="separate"/>
      </w:r>
      <w:r>
        <w:t>277</w:t>
      </w:r>
      <w:r>
        <w:fldChar w:fldCharType="end"/>
      </w:r>
    </w:p>
    <w:p w14:paraId="79458B38" w14:textId="5D6C1E46" w:rsidR="00881E6D" w:rsidRDefault="00881E6D">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r>
      <w:r>
        <w:instrText xml:space="preserve"> PAGEREF _Toc89785416 \h </w:instrText>
      </w:r>
      <w:r>
        <w:fldChar w:fldCharType="separate"/>
      </w:r>
      <w:r>
        <w:t>277</w:t>
      </w:r>
      <w:r>
        <w:fldChar w:fldCharType="end"/>
      </w:r>
    </w:p>
    <w:p w14:paraId="7BFAD502" w14:textId="641EF61D" w:rsidR="00881E6D" w:rsidRDefault="00881E6D">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B92150">
        <w:rPr>
          <w:i/>
          <w:iCs/>
        </w:rPr>
        <w:t>BS type 1-O</w:t>
      </w:r>
      <w:r>
        <w:t xml:space="preserve"> during RI test</w:t>
      </w:r>
      <w:r>
        <w:tab/>
      </w:r>
      <w:r>
        <w:fldChar w:fldCharType="begin"/>
      </w:r>
      <w:r>
        <w:instrText xml:space="preserve"> PAGEREF _Toc89785417 \h </w:instrText>
      </w:r>
      <w:r>
        <w:fldChar w:fldCharType="separate"/>
      </w:r>
      <w:r>
        <w:t>277</w:t>
      </w:r>
      <w:r>
        <w:fldChar w:fldCharType="end"/>
      </w:r>
    </w:p>
    <w:p w14:paraId="60CA9CB2" w14:textId="301BE66B" w:rsidR="00881E6D" w:rsidRDefault="00881E6D">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r>
      <w:r>
        <w:instrText xml:space="preserve"> PAGEREF _Toc89785418 \h </w:instrText>
      </w:r>
      <w:r>
        <w:fldChar w:fldCharType="separate"/>
      </w:r>
      <w:r>
        <w:t>278</w:t>
      </w:r>
      <w:r>
        <w:fldChar w:fldCharType="end"/>
      </w:r>
    </w:p>
    <w:p w14:paraId="57EA32F4" w14:textId="41A28B82" w:rsidR="00881E6D" w:rsidRDefault="00881E6D">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r>
      <w:r>
        <w:instrText xml:space="preserve"> PAGEREF _Toc89785419 \h </w:instrText>
      </w:r>
      <w:r>
        <w:fldChar w:fldCharType="separate"/>
      </w:r>
      <w:r>
        <w:t>278</w:t>
      </w:r>
      <w:r>
        <w:fldChar w:fldCharType="end"/>
      </w:r>
    </w:p>
    <w:p w14:paraId="4EB18FC2" w14:textId="5E7926D9" w:rsidR="00881E6D" w:rsidRDefault="00881E6D">
      <w:pPr>
        <w:pStyle w:val="TOC1"/>
        <w:rPr>
          <w:rFonts w:asciiTheme="minorHAnsi" w:eastAsiaTheme="minorEastAsia" w:hAnsiTheme="minorHAnsi" w:cstheme="minorBidi"/>
          <w:szCs w:val="22"/>
          <w:lang w:eastAsia="en-GB"/>
        </w:rPr>
      </w:pPr>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r>
      <w:r>
        <w:instrText xml:space="preserve"> PAGEREF _Toc89785420 \h </w:instrText>
      </w:r>
      <w:r>
        <w:fldChar w:fldCharType="separate"/>
      </w:r>
      <w:r>
        <w:t>280</w:t>
      </w:r>
      <w:r>
        <w:fldChar w:fldCharType="end"/>
      </w:r>
    </w:p>
    <w:p w14:paraId="0CE4EC82" w14:textId="5DD30536" w:rsidR="00881E6D" w:rsidRDefault="00881E6D">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r>
      <w:r>
        <w:instrText xml:space="preserve"> PAGEREF _Toc89785421 \h </w:instrText>
      </w:r>
      <w:r>
        <w:fldChar w:fldCharType="separate"/>
      </w:r>
      <w:r>
        <w:t>283</w:t>
      </w:r>
      <w:r>
        <w:fldChar w:fldCharType="end"/>
      </w:r>
    </w:p>
    <w:p w14:paraId="4551E156" w14:textId="739A1A7B" w:rsidR="00881E6D" w:rsidRDefault="00881E6D">
      <w:pPr>
        <w:pStyle w:val="TOC8"/>
        <w:rPr>
          <w:rFonts w:asciiTheme="minorHAnsi" w:eastAsiaTheme="minorEastAsia" w:hAnsiTheme="minorHAnsi" w:cstheme="minorBidi"/>
          <w:b w:val="0"/>
          <w:szCs w:val="22"/>
          <w:lang w:eastAsia="en-GB"/>
        </w:rPr>
      </w:pPr>
      <w:r>
        <w:t xml:space="preserve">Annex A (informative): </w:t>
      </w:r>
      <w:r>
        <w:rPr>
          <w:lang w:eastAsia="zh-CN"/>
        </w:rPr>
        <w:t>Radiated TX measurement error contribution descriptions</w:t>
      </w:r>
      <w:r>
        <w:tab/>
      </w:r>
      <w:r>
        <w:fldChar w:fldCharType="begin"/>
      </w:r>
      <w:r>
        <w:instrText xml:space="preserve"> PAGEREF _Toc89785422 \h </w:instrText>
      </w:r>
      <w:r>
        <w:fldChar w:fldCharType="separate"/>
      </w:r>
      <w:r>
        <w:t>287</w:t>
      </w:r>
      <w:r>
        <w:fldChar w:fldCharType="end"/>
      </w:r>
    </w:p>
    <w:p w14:paraId="713E7D3A" w14:textId="61AD9AAD" w:rsidR="00881E6D" w:rsidRDefault="00881E6D">
      <w:pPr>
        <w:pStyle w:val="TOC1"/>
        <w:rPr>
          <w:rFonts w:asciiTheme="minorHAnsi" w:eastAsiaTheme="minorEastAsia" w:hAnsiTheme="minorHAnsi" w:cstheme="minorBidi"/>
          <w:szCs w:val="22"/>
          <w:lang w:eastAsia="en-GB"/>
        </w:rPr>
      </w:pPr>
      <w:r>
        <w:rPr>
          <w:lang w:eastAsia="zh-CN"/>
        </w:rPr>
        <w:t>A.</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_Toc89785423 \h </w:instrText>
      </w:r>
      <w:r>
        <w:fldChar w:fldCharType="separate"/>
      </w:r>
      <w:r>
        <w:t>287</w:t>
      </w:r>
      <w:r>
        <w:fldChar w:fldCharType="end"/>
      </w:r>
    </w:p>
    <w:p w14:paraId="055703DF" w14:textId="04D33101" w:rsidR="00881E6D" w:rsidRDefault="00881E6D">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_Toc89785424 \h </w:instrText>
      </w:r>
      <w:r>
        <w:fldChar w:fldCharType="separate"/>
      </w:r>
      <w:r>
        <w:t>289</w:t>
      </w:r>
      <w:r>
        <w:fldChar w:fldCharType="end"/>
      </w:r>
    </w:p>
    <w:p w14:paraId="763C47C4" w14:textId="4A01E06D" w:rsidR="00881E6D" w:rsidRDefault="00881E6D">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Near Field Test Range</w:t>
      </w:r>
      <w:r>
        <w:tab/>
      </w:r>
      <w:r>
        <w:fldChar w:fldCharType="begin"/>
      </w:r>
      <w:r>
        <w:instrText xml:space="preserve"> PAGEREF _Toc89785425 \h </w:instrText>
      </w:r>
      <w:r>
        <w:fldChar w:fldCharType="separate"/>
      </w:r>
      <w:r>
        <w:t>292</w:t>
      </w:r>
      <w:r>
        <w:fldChar w:fldCharType="end"/>
      </w:r>
    </w:p>
    <w:p w14:paraId="019A2E88" w14:textId="58E43506" w:rsidR="00881E6D" w:rsidRDefault="00881E6D">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_Toc89785426 \h </w:instrText>
      </w:r>
      <w:r>
        <w:fldChar w:fldCharType="separate"/>
      </w:r>
      <w:r>
        <w:t>295</w:t>
      </w:r>
      <w:r>
        <w:fldChar w:fldCharType="end"/>
      </w:r>
    </w:p>
    <w:p w14:paraId="12F7C27E" w14:textId="35F83823" w:rsidR="00881E6D" w:rsidRDefault="00881E6D">
      <w:pPr>
        <w:pStyle w:val="TOC1"/>
        <w:rPr>
          <w:rFonts w:asciiTheme="minorHAnsi" w:eastAsiaTheme="minorEastAsia" w:hAnsiTheme="minorHAnsi" w:cstheme="minorBidi"/>
          <w:szCs w:val="22"/>
          <w:lang w:eastAsia="en-GB"/>
        </w:rPr>
      </w:pPr>
      <w:r>
        <w:rPr>
          <w:lang w:eastAsia="zh-CN"/>
        </w:rPr>
        <w:t>A.</w:t>
      </w:r>
      <w:r>
        <w:t>5</w:t>
      </w:r>
      <w:r>
        <w:rPr>
          <w:rFonts w:asciiTheme="minorHAnsi" w:eastAsiaTheme="minorEastAsia" w:hAnsiTheme="minorHAnsi" w:cstheme="minorBidi"/>
          <w:szCs w:val="22"/>
          <w:lang w:eastAsia="en-GB"/>
        </w:rPr>
        <w:tab/>
      </w:r>
      <w:r>
        <w:t>General Chamber</w:t>
      </w:r>
      <w:r>
        <w:tab/>
      </w:r>
      <w:r>
        <w:fldChar w:fldCharType="begin"/>
      </w:r>
      <w:r>
        <w:instrText xml:space="preserve"> PAGEREF _Toc89785427 \h </w:instrText>
      </w:r>
      <w:r>
        <w:fldChar w:fldCharType="separate"/>
      </w:r>
      <w:r>
        <w:t>297</w:t>
      </w:r>
      <w:r>
        <w:fldChar w:fldCharType="end"/>
      </w:r>
    </w:p>
    <w:p w14:paraId="45ED2042" w14:textId="6058F7F3" w:rsidR="00881E6D" w:rsidRDefault="00881E6D">
      <w:pPr>
        <w:pStyle w:val="TOC1"/>
        <w:rPr>
          <w:rFonts w:asciiTheme="minorHAnsi" w:eastAsiaTheme="minorEastAsia" w:hAnsiTheme="minorHAnsi" w:cstheme="minorBidi"/>
          <w:szCs w:val="22"/>
          <w:lang w:eastAsia="en-GB"/>
        </w:rPr>
      </w:pPr>
      <w:r>
        <w:rPr>
          <w:lang w:eastAsia="zh-CN"/>
        </w:rPr>
        <w:t>A.6</w:t>
      </w:r>
      <w:r>
        <w:rPr>
          <w:rFonts w:asciiTheme="minorHAnsi" w:eastAsiaTheme="minorEastAsia" w:hAnsiTheme="minorHAnsi" w:cstheme="minorBidi"/>
          <w:szCs w:val="22"/>
          <w:lang w:eastAsia="en-GB"/>
        </w:rPr>
        <w:tab/>
      </w:r>
      <w:r>
        <w:t>Reverberation Chamber</w:t>
      </w:r>
      <w:r>
        <w:tab/>
      </w:r>
      <w:r>
        <w:fldChar w:fldCharType="begin"/>
      </w:r>
      <w:r>
        <w:instrText xml:space="preserve"> PAGEREF _Toc89785428 \h </w:instrText>
      </w:r>
      <w:r>
        <w:fldChar w:fldCharType="separate"/>
      </w:r>
      <w:r>
        <w:t>299</w:t>
      </w:r>
      <w:r>
        <w:fldChar w:fldCharType="end"/>
      </w:r>
    </w:p>
    <w:p w14:paraId="34FB6A11" w14:textId="52ED485C" w:rsidR="00881E6D" w:rsidRDefault="00881E6D">
      <w:pPr>
        <w:pStyle w:val="TOC1"/>
        <w:rPr>
          <w:rFonts w:asciiTheme="minorHAnsi" w:eastAsiaTheme="minorEastAsia" w:hAnsiTheme="minorHAnsi" w:cstheme="minorBidi"/>
          <w:szCs w:val="22"/>
          <w:lang w:eastAsia="en-GB"/>
        </w:rPr>
      </w:pPr>
      <w:r>
        <w:rPr>
          <w:lang w:eastAsia="zh-CN"/>
        </w:rPr>
        <w:t>A.7</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_Toc89785429 \h </w:instrText>
      </w:r>
      <w:r>
        <w:fldChar w:fldCharType="separate"/>
      </w:r>
      <w:r>
        <w:t>300</w:t>
      </w:r>
      <w:r>
        <w:fldChar w:fldCharType="end"/>
      </w:r>
    </w:p>
    <w:p w14:paraId="2C20E77E" w14:textId="530B5130" w:rsidR="00881E6D" w:rsidRDefault="00881E6D">
      <w:pPr>
        <w:pStyle w:val="TOC8"/>
        <w:rPr>
          <w:rFonts w:asciiTheme="minorHAnsi" w:eastAsiaTheme="minorEastAsia"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_Toc89785430 \h </w:instrText>
      </w:r>
      <w:r>
        <w:fldChar w:fldCharType="separate"/>
      </w:r>
      <w:r>
        <w:t>302</w:t>
      </w:r>
      <w:r>
        <w:fldChar w:fldCharType="end"/>
      </w:r>
    </w:p>
    <w:p w14:paraId="055D9409" w14:textId="40308E1D" w:rsidR="00881E6D" w:rsidRDefault="00881E6D">
      <w:pPr>
        <w:pStyle w:val="TOC1"/>
        <w:rPr>
          <w:rFonts w:asciiTheme="minorHAnsi" w:eastAsiaTheme="minorEastAsia" w:hAnsiTheme="minorHAnsi" w:cstheme="minorBidi"/>
          <w:szCs w:val="22"/>
          <w:lang w:eastAsia="en-GB"/>
        </w:rPr>
      </w:pPr>
      <w:r>
        <w:rPr>
          <w:lang w:eastAsia="zh-CN"/>
        </w:rPr>
        <w:t>B.</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_Toc89785431 \h </w:instrText>
      </w:r>
      <w:r>
        <w:fldChar w:fldCharType="separate"/>
      </w:r>
      <w:r>
        <w:t>302</w:t>
      </w:r>
      <w:r>
        <w:fldChar w:fldCharType="end"/>
      </w:r>
    </w:p>
    <w:p w14:paraId="7204C6C7" w14:textId="77E9A324" w:rsidR="00881E6D" w:rsidRDefault="00881E6D">
      <w:pPr>
        <w:pStyle w:val="TOC1"/>
        <w:rPr>
          <w:rFonts w:asciiTheme="minorHAnsi" w:eastAsiaTheme="minorEastAsia" w:hAnsiTheme="minorHAnsi" w:cstheme="minorBidi"/>
          <w:szCs w:val="22"/>
          <w:lang w:eastAsia="en-GB"/>
        </w:rPr>
      </w:pPr>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_Toc89785432 \h </w:instrText>
      </w:r>
      <w:r>
        <w:fldChar w:fldCharType="separate"/>
      </w:r>
      <w:r>
        <w:t>304</w:t>
      </w:r>
      <w:r>
        <w:fldChar w:fldCharType="end"/>
      </w:r>
    </w:p>
    <w:p w14:paraId="3C4AB242" w14:textId="0A9DD2AC" w:rsidR="00881E6D" w:rsidRDefault="00881E6D">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r>
      <w:r>
        <w:instrText xml:space="preserve"> PAGEREF _Toc89785433 \h </w:instrText>
      </w:r>
      <w:r>
        <w:fldChar w:fldCharType="separate"/>
      </w:r>
      <w:r>
        <w:t>305</w:t>
      </w:r>
      <w:r>
        <w:fldChar w:fldCharType="end"/>
      </w:r>
    </w:p>
    <w:p w14:paraId="18A57275" w14:textId="15F8F908" w:rsidR="00881E6D" w:rsidRDefault="00881E6D">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_Toc89785434 \h </w:instrText>
      </w:r>
      <w:r>
        <w:fldChar w:fldCharType="separate"/>
      </w:r>
      <w:r>
        <w:t>308</w:t>
      </w:r>
      <w:r>
        <w:fldChar w:fldCharType="end"/>
      </w:r>
    </w:p>
    <w:p w14:paraId="1E24BC3C" w14:textId="2DEA7BC6" w:rsidR="00881E6D" w:rsidRDefault="00881E6D">
      <w:pPr>
        <w:pStyle w:val="TOC1"/>
        <w:rPr>
          <w:rFonts w:asciiTheme="minorHAnsi" w:eastAsiaTheme="minorEastAsia" w:hAnsiTheme="minorHAnsi" w:cstheme="minorBidi"/>
          <w:szCs w:val="22"/>
          <w:lang w:eastAsia="en-GB"/>
        </w:rPr>
      </w:pPr>
      <w:r>
        <w:rPr>
          <w:lang w:eastAsia="zh-CN"/>
        </w:rPr>
        <w:t>B.5</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_Toc89785435 \h </w:instrText>
      </w:r>
      <w:r>
        <w:fldChar w:fldCharType="separate"/>
      </w:r>
      <w:r>
        <w:t>310</w:t>
      </w:r>
      <w:r>
        <w:fldChar w:fldCharType="end"/>
      </w:r>
    </w:p>
    <w:p w14:paraId="02561973" w14:textId="40DD7842" w:rsidR="00881E6D" w:rsidRDefault="00881E6D">
      <w:pPr>
        <w:pStyle w:val="TOC8"/>
        <w:rPr>
          <w:rFonts w:asciiTheme="minorHAnsi" w:eastAsiaTheme="minorEastAsia" w:hAnsiTheme="minorHAnsi" w:cstheme="minorBidi"/>
          <w:b w:val="0"/>
          <w:szCs w:val="22"/>
          <w:lang w:eastAsia="en-GB"/>
        </w:rPr>
      </w:pPr>
      <w:r>
        <w:t>Annex C (informative): Test equipment uncertainty values</w:t>
      </w:r>
      <w:r>
        <w:tab/>
      </w:r>
      <w:r>
        <w:fldChar w:fldCharType="begin"/>
      </w:r>
      <w:r>
        <w:instrText xml:space="preserve"> PAGEREF _Toc89785436 \h </w:instrText>
      </w:r>
      <w:r>
        <w:fldChar w:fldCharType="separate"/>
      </w:r>
      <w:r>
        <w:t>312</w:t>
      </w:r>
      <w:r>
        <w:fldChar w:fldCharType="end"/>
      </w:r>
    </w:p>
    <w:p w14:paraId="3C1B077A" w14:textId="11DAB085" w:rsidR="00881E6D" w:rsidRDefault="00881E6D">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Test equipment measurement error contribution descriptions</w:t>
      </w:r>
      <w:r>
        <w:tab/>
      </w:r>
      <w:r>
        <w:fldChar w:fldCharType="begin"/>
      </w:r>
      <w:r>
        <w:instrText xml:space="preserve"> PAGEREF _Toc89785437 \h </w:instrText>
      </w:r>
      <w:r>
        <w:fldChar w:fldCharType="separate"/>
      </w:r>
      <w:r>
        <w:t>312</w:t>
      </w:r>
      <w:r>
        <w:fldChar w:fldCharType="end"/>
      </w:r>
    </w:p>
    <w:p w14:paraId="73FA9DB9" w14:textId="556DDAF3" w:rsidR="00881E6D" w:rsidRDefault="00881E6D">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Measurement Equipment uncertainty values</w:t>
      </w:r>
      <w:r>
        <w:tab/>
      </w:r>
      <w:r>
        <w:fldChar w:fldCharType="begin"/>
      </w:r>
      <w:r>
        <w:instrText xml:space="preserve"> PAGEREF _Toc89785438 \h </w:instrText>
      </w:r>
      <w:r>
        <w:fldChar w:fldCharType="separate"/>
      </w:r>
      <w:r>
        <w:t>313</w:t>
      </w:r>
      <w:r>
        <w:fldChar w:fldCharType="end"/>
      </w:r>
    </w:p>
    <w:p w14:paraId="7081C135" w14:textId="368324E4" w:rsidR="00881E6D" w:rsidRDefault="00881E6D">
      <w:pPr>
        <w:pStyle w:val="TOC1"/>
        <w:rPr>
          <w:rFonts w:asciiTheme="minorHAnsi" w:eastAsiaTheme="minorEastAsia" w:hAnsiTheme="minorHAnsi" w:cstheme="minorBidi"/>
          <w:szCs w:val="22"/>
          <w:lang w:eastAsia="en-GB"/>
        </w:rPr>
      </w:pPr>
      <w:r>
        <w:rPr>
          <w:lang w:eastAsia="zh-CN"/>
        </w:rPr>
        <w:t>C.3</w:t>
      </w:r>
      <w:r>
        <w:rPr>
          <w:rFonts w:asciiTheme="minorHAnsi" w:eastAsiaTheme="minorEastAsia" w:hAnsiTheme="minorHAnsi" w:cstheme="minorBidi"/>
          <w:szCs w:val="22"/>
          <w:lang w:eastAsia="en-GB"/>
        </w:rPr>
        <w:tab/>
      </w:r>
      <w:r>
        <w:rPr>
          <w:lang w:eastAsia="zh-CN"/>
        </w:rPr>
        <w:t>MU of TE derived from conducted specification</w:t>
      </w:r>
      <w:r>
        <w:tab/>
      </w:r>
      <w:r>
        <w:fldChar w:fldCharType="begin"/>
      </w:r>
      <w:r>
        <w:instrText xml:space="preserve"> PAGEREF _Toc89785439 \h </w:instrText>
      </w:r>
      <w:r>
        <w:fldChar w:fldCharType="separate"/>
      </w:r>
      <w:r>
        <w:t>314</w:t>
      </w:r>
      <w:r>
        <w:fldChar w:fldCharType="end"/>
      </w:r>
    </w:p>
    <w:p w14:paraId="3CDE09F6" w14:textId="2295D2DF" w:rsidR="00881E6D" w:rsidRDefault="00881E6D">
      <w:pPr>
        <w:pStyle w:val="TOC8"/>
        <w:rPr>
          <w:rFonts w:asciiTheme="minorHAnsi" w:eastAsiaTheme="minorEastAsia" w:hAnsiTheme="minorHAnsi" w:cstheme="minorBidi"/>
          <w:b w:val="0"/>
          <w:szCs w:val="22"/>
          <w:lang w:eastAsia="en-GB"/>
        </w:rPr>
      </w:pPr>
      <w:r>
        <w:t xml:space="preserve">Annex D (informative): </w:t>
      </w:r>
      <w:r>
        <w:rPr>
          <w:lang w:eastAsia="en-GB"/>
        </w:rPr>
        <w:t>Beam sweeping</w:t>
      </w:r>
      <w:r>
        <w:tab/>
      </w:r>
      <w:r>
        <w:fldChar w:fldCharType="begin"/>
      </w:r>
      <w:r>
        <w:instrText xml:space="preserve"> PAGEREF _Toc89785440 \h </w:instrText>
      </w:r>
      <w:r>
        <w:fldChar w:fldCharType="separate"/>
      </w:r>
      <w:r>
        <w:t>316</w:t>
      </w:r>
      <w:r>
        <w:fldChar w:fldCharType="end"/>
      </w:r>
    </w:p>
    <w:p w14:paraId="2D30F803" w14:textId="289CD6A7" w:rsidR="00881E6D" w:rsidRDefault="00881E6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r>
      <w:r>
        <w:instrText xml:space="preserve"> PAGEREF _Toc89785441 \h </w:instrText>
      </w:r>
      <w:r>
        <w:fldChar w:fldCharType="separate"/>
      </w:r>
      <w:r>
        <w:t>316</w:t>
      </w:r>
      <w:r>
        <w:fldChar w:fldCharType="end"/>
      </w:r>
    </w:p>
    <w:p w14:paraId="4AA7562B" w14:textId="2D561F06" w:rsidR="00881E6D" w:rsidRDefault="00881E6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r>
      <w:r>
        <w:instrText xml:space="preserve"> PAGEREF _Toc89785442 \h </w:instrText>
      </w:r>
      <w:r>
        <w:fldChar w:fldCharType="separate"/>
      </w:r>
      <w:r>
        <w:t>316</w:t>
      </w:r>
      <w:r>
        <w:fldChar w:fldCharType="end"/>
      </w:r>
    </w:p>
    <w:p w14:paraId="10A1899D" w14:textId="7ACF07E9" w:rsidR="00881E6D" w:rsidRDefault="00881E6D">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r>
      <w:r>
        <w:instrText xml:space="preserve"> PAGEREF _Toc89785443 \h </w:instrText>
      </w:r>
      <w:r>
        <w:fldChar w:fldCharType="separate"/>
      </w:r>
      <w:r>
        <w:t>317</w:t>
      </w:r>
      <w:r>
        <w:fldChar w:fldCharType="end"/>
      </w:r>
    </w:p>
    <w:p w14:paraId="20290548" w14:textId="29089BEA" w:rsidR="00881E6D" w:rsidRDefault="00881E6D">
      <w:pPr>
        <w:pStyle w:val="TOC1"/>
        <w:rPr>
          <w:rFonts w:asciiTheme="minorHAnsi" w:eastAsiaTheme="minorEastAsia" w:hAnsiTheme="minorHAnsi" w:cstheme="minorBidi"/>
          <w:szCs w:val="22"/>
          <w:lang w:eastAsia="en-GB"/>
        </w:rPr>
      </w:pPr>
      <w:r>
        <w:rPr>
          <w:lang w:eastAsia="en-GB"/>
        </w:rPr>
        <w:t>D.4</w:t>
      </w:r>
      <w:r>
        <w:rPr>
          <w:rFonts w:asciiTheme="minorHAnsi" w:eastAsiaTheme="minorEastAsia" w:hAnsiTheme="minorHAnsi" w:cstheme="minorBidi"/>
          <w:szCs w:val="22"/>
          <w:lang w:eastAsia="en-GB"/>
        </w:rPr>
        <w:tab/>
      </w:r>
      <w:r>
        <w:rPr>
          <w:lang w:eastAsia="en-GB"/>
        </w:rPr>
        <w:t>Design of beam sweeping test signal</w:t>
      </w:r>
      <w:r>
        <w:tab/>
      </w:r>
      <w:r>
        <w:fldChar w:fldCharType="begin"/>
      </w:r>
      <w:r>
        <w:instrText xml:space="preserve"> PAGEREF _Toc89785444 \h </w:instrText>
      </w:r>
      <w:r>
        <w:fldChar w:fldCharType="separate"/>
      </w:r>
      <w:r>
        <w:t>319</w:t>
      </w:r>
      <w:r>
        <w:fldChar w:fldCharType="end"/>
      </w:r>
    </w:p>
    <w:p w14:paraId="60BC6C4D" w14:textId="2C3494E9" w:rsidR="00881E6D" w:rsidRDefault="00881E6D">
      <w:pPr>
        <w:pStyle w:val="TOC8"/>
        <w:rPr>
          <w:rFonts w:asciiTheme="minorHAnsi" w:eastAsiaTheme="minorEastAsia" w:hAnsiTheme="minorHAnsi" w:cstheme="minorBidi"/>
          <w:b w:val="0"/>
          <w:szCs w:val="22"/>
          <w:lang w:eastAsia="en-GB"/>
        </w:rPr>
      </w:pPr>
      <w:r>
        <w:t>Annex E (informative): Sparse sampling for spurious emissions</w:t>
      </w:r>
      <w:r>
        <w:tab/>
      </w:r>
      <w:r>
        <w:fldChar w:fldCharType="begin"/>
      </w:r>
      <w:r>
        <w:instrText xml:space="preserve"> PAGEREF _Toc89785445 \h </w:instrText>
      </w:r>
      <w:r>
        <w:fldChar w:fldCharType="separate"/>
      </w:r>
      <w:r>
        <w:t>320</w:t>
      </w:r>
      <w:r>
        <w:fldChar w:fldCharType="end"/>
      </w:r>
    </w:p>
    <w:p w14:paraId="3793BB50" w14:textId="38434BB2" w:rsidR="00881E6D" w:rsidRDefault="00881E6D">
      <w:pPr>
        <w:pStyle w:val="TOC8"/>
        <w:rPr>
          <w:rFonts w:asciiTheme="minorHAnsi" w:eastAsiaTheme="minorEastAsia" w:hAnsiTheme="minorHAnsi" w:cstheme="minorBidi"/>
          <w:b w:val="0"/>
          <w:szCs w:val="22"/>
          <w:lang w:eastAsia="en-GB"/>
        </w:rPr>
      </w:pPr>
      <w:r>
        <w:t>Annex F (informative): Power density measurements close to BS</w:t>
      </w:r>
      <w:r>
        <w:tab/>
      </w:r>
      <w:r>
        <w:fldChar w:fldCharType="begin"/>
      </w:r>
      <w:r>
        <w:instrText xml:space="preserve"> PAGEREF _Toc89785446 \h </w:instrText>
      </w:r>
      <w:r>
        <w:fldChar w:fldCharType="separate"/>
      </w:r>
      <w:r>
        <w:t>325</w:t>
      </w:r>
      <w:r>
        <w:fldChar w:fldCharType="end"/>
      </w:r>
    </w:p>
    <w:p w14:paraId="3985B0C6" w14:textId="3457DD55" w:rsidR="00881E6D" w:rsidRDefault="00881E6D">
      <w:pPr>
        <w:pStyle w:val="TOC8"/>
        <w:rPr>
          <w:rFonts w:asciiTheme="minorHAnsi" w:eastAsiaTheme="minorEastAsia" w:hAnsiTheme="minorHAnsi" w:cstheme="minorBidi"/>
          <w:b w:val="0"/>
          <w:szCs w:val="22"/>
          <w:lang w:eastAsia="en-GB"/>
        </w:rPr>
      </w:pPr>
      <w:r>
        <w:t>Annex G (informative): Excel spreadsheets for MU derivation</w:t>
      </w:r>
      <w:r>
        <w:tab/>
      </w:r>
      <w:r>
        <w:fldChar w:fldCharType="begin"/>
      </w:r>
      <w:r>
        <w:instrText xml:space="preserve"> PAGEREF _Toc89785447 \h </w:instrText>
      </w:r>
      <w:r>
        <w:fldChar w:fldCharType="separate"/>
      </w:r>
      <w:r>
        <w:t>327</w:t>
      </w:r>
      <w:r>
        <w:fldChar w:fldCharType="end"/>
      </w:r>
    </w:p>
    <w:p w14:paraId="58DB650F" w14:textId="2354F525" w:rsidR="00881E6D" w:rsidRDefault="00881E6D">
      <w:pPr>
        <w:pStyle w:val="TOC8"/>
        <w:rPr>
          <w:rFonts w:asciiTheme="minorHAnsi" w:eastAsiaTheme="minorEastAsia" w:hAnsiTheme="minorHAnsi" w:cstheme="minorBidi"/>
          <w:b w:val="0"/>
          <w:szCs w:val="22"/>
          <w:lang w:eastAsia="en-GB"/>
        </w:rPr>
      </w:pPr>
      <w:r>
        <w:t>Annex H (informative): Change history</w:t>
      </w:r>
      <w:r>
        <w:tab/>
      </w:r>
      <w:r>
        <w:fldChar w:fldCharType="begin"/>
      </w:r>
      <w:r>
        <w:instrText xml:space="preserve"> PAGEREF _Toc89785448 \h </w:instrText>
      </w:r>
      <w:r>
        <w:fldChar w:fldCharType="separate"/>
      </w:r>
      <w:r>
        <w:t>328</w:t>
      </w:r>
      <w:r>
        <w:fldChar w:fldCharType="end"/>
      </w:r>
    </w:p>
    <w:p w14:paraId="6A0ED69B" w14:textId="6A04C9AD" w:rsidR="00C57672" w:rsidRPr="00E11EA5" w:rsidRDefault="00881E6D" w:rsidP="00C57672">
      <w:r>
        <w:fldChar w:fldCharType="end"/>
      </w:r>
    </w:p>
    <w:p w14:paraId="564BE747" w14:textId="77777777" w:rsidR="00C57672" w:rsidRPr="00E11EA5" w:rsidRDefault="00C57672" w:rsidP="00C57672">
      <w:pPr>
        <w:pStyle w:val="Heading1"/>
      </w:pPr>
      <w:r w:rsidRPr="00E11EA5">
        <w:br w:type="page"/>
      </w:r>
      <w:bookmarkStart w:id="16" w:name="_Toc43738929"/>
      <w:bookmarkStart w:id="17" w:name="_Toc46346690"/>
      <w:bookmarkStart w:id="18" w:name="_Toc53165628"/>
      <w:bookmarkStart w:id="19" w:name="_Toc53166323"/>
      <w:bookmarkStart w:id="20" w:name="_Toc53167018"/>
      <w:bookmarkStart w:id="21" w:name="_Toc61130248"/>
      <w:bookmarkStart w:id="22" w:name="_Toc61130974"/>
      <w:bookmarkStart w:id="23" w:name="_Toc61187816"/>
      <w:bookmarkStart w:id="24" w:name="_Toc83029106"/>
      <w:bookmarkStart w:id="25" w:name="_Toc83919704"/>
      <w:bookmarkStart w:id="26" w:name="_Toc89784725"/>
      <w:r w:rsidRPr="00E11EA5">
        <w:lastRenderedPageBreak/>
        <w:t>Foreword</w:t>
      </w:r>
      <w:bookmarkEnd w:id="16"/>
      <w:bookmarkEnd w:id="17"/>
      <w:bookmarkEnd w:id="18"/>
      <w:bookmarkEnd w:id="19"/>
      <w:bookmarkEnd w:id="20"/>
      <w:bookmarkEnd w:id="21"/>
      <w:bookmarkEnd w:id="22"/>
      <w:bookmarkEnd w:id="23"/>
      <w:bookmarkEnd w:id="24"/>
      <w:bookmarkEnd w:id="25"/>
      <w:bookmarkEnd w:id="26"/>
    </w:p>
    <w:p w14:paraId="38F46902" w14:textId="77777777" w:rsidR="00C57672" w:rsidRPr="00E11EA5" w:rsidRDefault="00C57672" w:rsidP="00C57672">
      <w:bookmarkStart w:id="27" w:name="foreword"/>
      <w:bookmarkEnd w:id="27"/>
      <w:r w:rsidRPr="00E11EA5">
        <w:t xml:space="preserve">This Technical </w:t>
      </w:r>
      <w:bookmarkStart w:id="28" w:name="spectype3"/>
      <w:r w:rsidRPr="00E11EA5">
        <w:t>Report</w:t>
      </w:r>
      <w:bookmarkEnd w:id="28"/>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9" w:name="introduction"/>
      <w:bookmarkEnd w:id="29"/>
      <w:r w:rsidRPr="00E11EA5">
        <w:br w:type="page"/>
      </w:r>
      <w:bookmarkStart w:id="30" w:name="scope"/>
      <w:bookmarkStart w:id="31" w:name="_Toc43738930"/>
      <w:bookmarkStart w:id="32" w:name="_Toc46346691"/>
      <w:bookmarkStart w:id="33" w:name="_Toc53165629"/>
      <w:bookmarkStart w:id="34" w:name="_Toc53166324"/>
      <w:bookmarkStart w:id="35" w:name="_Toc53167019"/>
      <w:bookmarkStart w:id="36" w:name="_Toc61130249"/>
      <w:bookmarkStart w:id="37" w:name="_Toc61130975"/>
      <w:bookmarkStart w:id="38" w:name="_Toc61187817"/>
      <w:bookmarkStart w:id="39" w:name="_Toc83029107"/>
      <w:bookmarkStart w:id="40" w:name="_Toc83919705"/>
      <w:bookmarkStart w:id="41" w:name="_Toc89784726"/>
      <w:bookmarkEnd w:id="30"/>
      <w:r w:rsidRPr="00E11EA5">
        <w:lastRenderedPageBreak/>
        <w:t>1</w:t>
      </w:r>
      <w:r w:rsidRPr="00E11EA5">
        <w:tab/>
        <w:t>Scope</w:t>
      </w:r>
      <w:bookmarkEnd w:id="31"/>
      <w:bookmarkEnd w:id="32"/>
      <w:bookmarkEnd w:id="33"/>
      <w:bookmarkEnd w:id="34"/>
      <w:bookmarkEnd w:id="35"/>
      <w:bookmarkEnd w:id="36"/>
      <w:bookmarkEnd w:id="37"/>
      <w:bookmarkEnd w:id="38"/>
      <w:bookmarkEnd w:id="39"/>
      <w:bookmarkEnd w:id="40"/>
      <w:bookmarkEnd w:id="41"/>
    </w:p>
    <w:p w14:paraId="4EC44797" w14:textId="77777777" w:rsidR="00C57672" w:rsidRPr="00E11EA5" w:rsidRDefault="00C57672" w:rsidP="00C57672">
      <w:bookmarkStart w:id="42" w:name="references"/>
      <w:bookmarkEnd w:id="42"/>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43" w:name="_Toc53165630"/>
      <w:bookmarkStart w:id="44" w:name="_Toc53166325"/>
      <w:bookmarkStart w:id="45" w:name="_Toc53167020"/>
      <w:bookmarkStart w:id="46" w:name="_Toc61130250"/>
      <w:bookmarkStart w:id="47" w:name="_Toc61130976"/>
      <w:bookmarkStart w:id="48" w:name="_Toc61187818"/>
      <w:bookmarkStart w:id="49" w:name="_Toc83029108"/>
      <w:bookmarkStart w:id="50" w:name="_Toc83919706"/>
      <w:bookmarkStart w:id="51" w:name="_Toc89784727"/>
      <w:r>
        <w:lastRenderedPageBreak/>
        <w:t>2</w:t>
      </w:r>
      <w:r>
        <w:tab/>
      </w:r>
      <w:r w:rsidRPr="00E11EA5">
        <w:t>References</w:t>
      </w:r>
      <w:bookmarkEnd w:id="43"/>
      <w:bookmarkEnd w:id="44"/>
      <w:bookmarkEnd w:id="45"/>
      <w:bookmarkEnd w:id="46"/>
      <w:bookmarkEnd w:id="47"/>
      <w:bookmarkEnd w:id="48"/>
      <w:bookmarkEnd w:id="49"/>
      <w:bookmarkEnd w:id="50"/>
      <w:bookmarkEnd w:id="51"/>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52"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52"/>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53" w:name="definitions"/>
      <w:bookmarkStart w:id="54" w:name="_Toc53165631"/>
      <w:bookmarkStart w:id="55" w:name="_Toc53166326"/>
      <w:bookmarkStart w:id="56" w:name="_Toc53167021"/>
      <w:bookmarkStart w:id="57" w:name="_Toc43738934"/>
      <w:bookmarkStart w:id="58" w:name="_Toc46346695"/>
      <w:bookmarkEnd w:id="53"/>
      <w:r>
        <w:t>[25]</w:t>
      </w:r>
      <w:r>
        <w:tab/>
        <w:t>ERC Recommendation 74-01: "Unwanted emissions in the spurious domain".</w:t>
      </w:r>
    </w:p>
    <w:p w14:paraId="24E4CECA" w14:textId="77777777" w:rsidR="00C57672" w:rsidRPr="00E11EA5" w:rsidRDefault="00C57672" w:rsidP="00C57672">
      <w:pPr>
        <w:pStyle w:val="Heading1"/>
      </w:pPr>
      <w:bookmarkStart w:id="59" w:name="_Toc61130251"/>
      <w:bookmarkStart w:id="60" w:name="_Toc61130977"/>
      <w:bookmarkStart w:id="61" w:name="_Toc61187819"/>
      <w:bookmarkStart w:id="62" w:name="_Toc83029109"/>
      <w:bookmarkStart w:id="63" w:name="_Toc83919707"/>
      <w:bookmarkStart w:id="64" w:name="_Toc89784728"/>
      <w:r>
        <w:t>3</w:t>
      </w:r>
      <w:r>
        <w:tab/>
      </w:r>
      <w:r w:rsidRPr="00E11EA5">
        <w:t>Definitions of terms, symbols and abbreviations</w:t>
      </w:r>
      <w:bookmarkEnd w:id="54"/>
      <w:bookmarkEnd w:id="55"/>
      <w:bookmarkEnd w:id="56"/>
      <w:bookmarkEnd w:id="59"/>
      <w:bookmarkEnd w:id="60"/>
      <w:bookmarkEnd w:id="61"/>
      <w:bookmarkEnd w:id="62"/>
      <w:bookmarkEnd w:id="63"/>
      <w:bookmarkEnd w:id="64"/>
    </w:p>
    <w:p w14:paraId="78DDDAD8" w14:textId="77777777" w:rsidR="00C57672" w:rsidRPr="00E11EA5" w:rsidRDefault="00C57672" w:rsidP="00C57672">
      <w:pPr>
        <w:pStyle w:val="Heading2"/>
      </w:pPr>
      <w:bookmarkStart w:id="65" w:name="_Toc43738933"/>
      <w:bookmarkStart w:id="66" w:name="_Toc46346694"/>
      <w:bookmarkStart w:id="67" w:name="_Toc53165632"/>
      <w:bookmarkStart w:id="68" w:name="_Toc53166327"/>
      <w:bookmarkStart w:id="69" w:name="_Toc53167022"/>
      <w:bookmarkStart w:id="70" w:name="_Toc61130252"/>
      <w:bookmarkStart w:id="71" w:name="_Toc61130978"/>
      <w:bookmarkStart w:id="72" w:name="_Toc61187820"/>
      <w:bookmarkStart w:id="73" w:name="_Toc83029110"/>
      <w:bookmarkStart w:id="74" w:name="_Toc83919708"/>
      <w:bookmarkStart w:id="75" w:name="_Toc89784729"/>
      <w:r w:rsidRPr="00E11EA5">
        <w:t>3.1</w:t>
      </w:r>
      <w:r w:rsidRPr="00E11EA5">
        <w:tab/>
        <w:t>Terms</w:t>
      </w:r>
      <w:bookmarkEnd w:id="65"/>
      <w:bookmarkEnd w:id="66"/>
      <w:bookmarkEnd w:id="67"/>
      <w:bookmarkEnd w:id="68"/>
      <w:bookmarkEnd w:id="69"/>
      <w:bookmarkEnd w:id="70"/>
      <w:bookmarkEnd w:id="71"/>
      <w:bookmarkEnd w:id="72"/>
      <w:bookmarkEnd w:id="73"/>
      <w:bookmarkEnd w:id="74"/>
      <w:bookmarkEnd w:id="75"/>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lastRenderedPageBreak/>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lastRenderedPageBreak/>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76"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76"/>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77" w:name="_Toc53165633"/>
      <w:bookmarkStart w:id="78" w:name="_Toc53166328"/>
      <w:bookmarkStart w:id="79" w:name="_Toc53167023"/>
      <w:bookmarkStart w:id="80" w:name="_Toc61130253"/>
      <w:bookmarkStart w:id="81" w:name="_Toc61130979"/>
      <w:bookmarkStart w:id="82" w:name="_Toc61187821"/>
      <w:bookmarkStart w:id="83" w:name="_Toc83029111"/>
      <w:bookmarkStart w:id="84" w:name="_Toc83919709"/>
      <w:bookmarkStart w:id="85" w:name="_Toc89784730"/>
      <w:bookmarkEnd w:id="57"/>
      <w:bookmarkEnd w:id="58"/>
      <w:r w:rsidRPr="00E11EA5">
        <w:t>3.2</w:t>
      </w:r>
      <w:r w:rsidRPr="00E11EA5">
        <w:tab/>
        <w:t>Symbols</w:t>
      </w:r>
      <w:bookmarkEnd w:id="77"/>
      <w:bookmarkEnd w:id="78"/>
      <w:bookmarkEnd w:id="79"/>
      <w:bookmarkEnd w:id="80"/>
      <w:bookmarkEnd w:id="81"/>
      <w:bookmarkEnd w:id="82"/>
      <w:bookmarkEnd w:id="83"/>
      <w:bookmarkEnd w:id="84"/>
      <w:bookmarkEnd w:id="85"/>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lastRenderedPageBreak/>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86" w:name="_Toc43738935"/>
      <w:bookmarkStart w:id="87" w:name="_Toc46346696"/>
      <w:bookmarkStart w:id="88" w:name="_Toc53165634"/>
      <w:bookmarkStart w:id="89" w:name="_Toc53166329"/>
      <w:bookmarkStart w:id="90" w:name="_Toc53167024"/>
      <w:bookmarkStart w:id="91" w:name="_Toc61130254"/>
      <w:bookmarkStart w:id="92" w:name="_Toc61130980"/>
      <w:bookmarkStart w:id="93" w:name="_Toc61187822"/>
      <w:bookmarkStart w:id="94" w:name="_Toc83029112"/>
      <w:bookmarkStart w:id="95" w:name="_Toc83919710"/>
      <w:bookmarkStart w:id="96" w:name="_Toc89784731"/>
      <w:r w:rsidRPr="00E11EA5">
        <w:t>3.3</w:t>
      </w:r>
      <w:r w:rsidRPr="00E11EA5">
        <w:tab/>
        <w:t>Abbreviations</w:t>
      </w:r>
      <w:bookmarkEnd w:id="86"/>
      <w:bookmarkEnd w:id="87"/>
      <w:bookmarkEnd w:id="88"/>
      <w:bookmarkEnd w:id="89"/>
      <w:bookmarkEnd w:id="90"/>
      <w:bookmarkEnd w:id="91"/>
      <w:bookmarkEnd w:id="92"/>
      <w:bookmarkEnd w:id="93"/>
      <w:bookmarkEnd w:id="94"/>
      <w:bookmarkEnd w:id="95"/>
      <w:bookmarkEnd w:id="96"/>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lastRenderedPageBreak/>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97" w:name="clause4"/>
      <w:bookmarkStart w:id="98" w:name="_Toc43738936"/>
      <w:bookmarkStart w:id="99" w:name="_Toc46346697"/>
      <w:bookmarkStart w:id="100" w:name="_Toc53165635"/>
      <w:bookmarkStart w:id="101" w:name="_Toc53166330"/>
      <w:bookmarkStart w:id="102" w:name="_Toc53167025"/>
      <w:bookmarkStart w:id="103" w:name="_Toc61130255"/>
      <w:bookmarkStart w:id="104" w:name="_Toc61130981"/>
      <w:bookmarkStart w:id="105" w:name="_Toc61187823"/>
      <w:bookmarkStart w:id="106" w:name="_Toc83029113"/>
      <w:bookmarkStart w:id="107" w:name="_Toc83919711"/>
      <w:bookmarkStart w:id="108" w:name="_Toc89784732"/>
      <w:bookmarkEnd w:id="97"/>
      <w:r w:rsidRPr="00E11EA5">
        <w:t>4</w:t>
      </w:r>
      <w:r w:rsidRPr="00E11EA5">
        <w:tab/>
        <w:t>Coordinate system</w:t>
      </w:r>
      <w:bookmarkEnd w:id="98"/>
      <w:bookmarkEnd w:id="99"/>
      <w:bookmarkEnd w:id="100"/>
      <w:bookmarkEnd w:id="101"/>
      <w:bookmarkEnd w:id="102"/>
      <w:bookmarkEnd w:id="103"/>
      <w:bookmarkEnd w:id="104"/>
      <w:bookmarkEnd w:id="105"/>
      <w:bookmarkEnd w:id="106"/>
      <w:bookmarkEnd w:id="107"/>
      <w:bookmarkEnd w:id="108"/>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lastRenderedPageBreak/>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14.5pt" o:ole="">
            <v:imagedata r:id="rId14" o:title=""/>
          </v:shape>
          <o:OLEObject Type="Embed" ProgID="Equation.3" ShapeID="_x0000_i1025" DrawAspect="Content" ObjectID="_1710574863"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pt;height:14.5pt" o:ole="">
            <v:imagedata r:id="rId16" o:title=""/>
          </v:shape>
          <o:OLEObject Type="Embed" ProgID="Equation.3" ShapeID="_x0000_i1026" DrawAspect="Content" ObjectID="_1710574864"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5pt;height:14.5pt" o:ole="">
            <v:imagedata r:id="rId18" o:title=""/>
          </v:shape>
          <o:OLEObject Type="Embed" ProgID="Equation.3" ShapeID="_x0000_i1027" DrawAspect="Content" ObjectID="_1710574865"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4pt;height:22pt" o:ole="">
            <v:imagedata r:id="rId20" o:title=""/>
          </v:shape>
          <o:OLEObject Type="Embed" ProgID="Equation.3" ShapeID="_x0000_i1028" DrawAspect="Content" ObjectID="_1710574866"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5pt;height:36.5pt" o:ole="">
            <v:imagedata r:id="rId22" o:title=""/>
          </v:shape>
          <o:OLEObject Type="Embed" ProgID="Equation.3" ShapeID="_x0000_i1029" DrawAspect="Content" ObjectID="_1710574867"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09" w:name="_MON_1537742300"/>
    <w:bookmarkEnd w:id="109"/>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5pt;height:266.5pt" o:ole="">
            <v:imagedata r:id="rId24" o:title=""/>
          </v:shape>
          <o:OLEObject Type="Embed" ProgID="Word.Picture.8" ShapeID="_x0000_i1030" DrawAspect="Content" ObjectID="_1710574868" r:id="rId25"/>
        </w:object>
      </w:r>
    </w:p>
    <w:p w14:paraId="3E6756E5" w14:textId="77777777" w:rsidR="00C57672" w:rsidRPr="00E11EA5" w:rsidRDefault="00C57672" w:rsidP="00C57672">
      <w:pPr>
        <w:pStyle w:val="TF"/>
      </w:pPr>
      <w:r w:rsidRPr="00E11EA5">
        <w:t>Figure 4-1: Coordinate system representation in Cartesian coordinate system</w:t>
      </w:r>
    </w:p>
    <w:bookmarkStart w:id="110" w:name="_MON_1669096372"/>
    <w:bookmarkEnd w:id="110"/>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5pt;height:152pt" o:ole="">
            <v:imagedata r:id="rId26" o:title=""/>
          </v:shape>
          <o:OLEObject Type="Embed" ProgID="Word.Picture.8" ShapeID="_x0000_i1031" DrawAspect="Content" ObjectID="_1710574869"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11" w:name="_MON_1537742343"/>
    <w:bookmarkEnd w:id="111"/>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pt;height:137pt" o:ole="">
            <v:imagedata r:id="rId28" o:title=""/>
          </v:shape>
          <o:OLEObject Type="Embed" ProgID="Word.Picture.8" ShapeID="_x0000_i1032" DrawAspect="Content" ObjectID="_1710574870"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12" w:name="_MON_1648058017"/>
    <w:bookmarkEnd w:id="112"/>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5pt;height:266.5pt" o:ole="">
            <v:imagedata r:id="rId30" o:title=""/>
          </v:shape>
          <o:OLEObject Type="Embed" ProgID="Word.Picture.8" ShapeID="_x0000_i1033" DrawAspect="Content" ObjectID="_1710574871"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113" w:name="_MON_1648058196"/>
    <w:bookmarkEnd w:id="113"/>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pt;height:2in" o:ole="">
            <v:imagedata r:id="rId32" o:title=""/>
          </v:shape>
          <o:OLEObject Type="Embed" ProgID="Word.Picture.8" ShapeID="_x0000_i1034" DrawAspect="Content" ObjectID="_1710574872"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14" w:name="_MON_1648058331"/>
    <w:bookmarkEnd w:id="114"/>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pt;height:137pt" o:ole="">
            <v:imagedata r:id="rId34" o:title=""/>
          </v:shape>
          <o:OLEObject Type="Embed" ProgID="Word.Picture.8" ShapeID="_x0000_i1035" DrawAspect="Content" ObjectID="_1710574873"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15" w:name="_Toc43738937"/>
      <w:bookmarkStart w:id="116" w:name="_Toc46346698"/>
      <w:bookmarkStart w:id="117" w:name="_Toc53165636"/>
      <w:bookmarkStart w:id="118" w:name="_Toc53166331"/>
      <w:bookmarkStart w:id="119" w:name="_Toc53167026"/>
      <w:bookmarkStart w:id="120" w:name="_Toc61130256"/>
      <w:bookmarkStart w:id="121" w:name="_Toc61130982"/>
      <w:bookmarkStart w:id="122" w:name="_Toc61187824"/>
      <w:bookmarkStart w:id="123" w:name="_Toc83029114"/>
      <w:bookmarkStart w:id="124" w:name="_Toc83919712"/>
      <w:bookmarkStart w:id="125" w:name="_Toc89784733"/>
      <w:r w:rsidRPr="00E11EA5">
        <w:lastRenderedPageBreak/>
        <w:t>5</w:t>
      </w:r>
      <w:r w:rsidRPr="00E11EA5">
        <w:tab/>
        <w:t>C</w:t>
      </w:r>
      <w:r w:rsidRPr="00E11EA5">
        <w:rPr>
          <w:rFonts w:hint="eastAsia"/>
          <w:lang w:eastAsia="zh-CN"/>
        </w:rPr>
        <w:t>onformance testing aspects</w:t>
      </w:r>
      <w:bookmarkEnd w:id="115"/>
      <w:bookmarkEnd w:id="116"/>
      <w:bookmarkEnd w:id="117"/>
      <w:bookmarkEnd w:id="118"/>
      <w:bookmarkEnd w:id="119"/>
      <w:bookmarkEnd w:id="120"/>
      <w:bookmarkEnd w:id="121"/>
      <w:bookmarkEnd w:id="122"/>
      <w:bookmarkEnd w:id="123"/>
      <w:bookmarkEnd w:id="124"/>
      <w:bookmarkEnd w:id="125"/>
    </w:p>
    <w:p w14:paraId="1204AD5A" w14:textId="77777777" w:rsidR="00C57672" w:rsidRPr="00E11EA5" w:rsidRDefault="00C57672" w:rsidP="00C57672">
      <w:pPr>
        <w:pStyle w:val="Heading2"/>
        <w:rPr>
          <w:lang w:eastAsia="zh-CN"/>
        </w:rPr>
      </w:pPr>
      <w:bookmarkStart w:id="126" w:name="_Toc478460613"/>
      <w:bookmarkStart w:id="127" w:name="_Toc43738938"/>
      <w:bookmarkStart w:id="128" w:name="_Toc46346699"/>
      <w:bookmarkStart w:id="129" w:name="_Toc53165637"/>
      <w:bookmarkStart w:id="130" w:name="_Toc53166332"/>
      <w:bookmarkStart w:id="131" w:name="_Toc53167027"/>
      <w:bookmarkStart w:id="132" w:name="_Toc61130257"/>
      <w:bookmarkStart w:id="133" w:name="_Toc61130983"/>
      <w:bookmarkStart w:id="134" w:name="_Toc61187825"/>
      <w:bookmarkStart w:id="135" w:name="_Toc83029115"/>
      <w:bookmarkStart w:id="136" w:name="_Toc83919713"/>
      <w:bookmarkStart w:id="137" w:name="_Toc89784734"/>
      <w:r w:rsidRPr="00E11EA5">
        <w:rPr>
          <w:lang w:eastAsia="zh-CN"/>
        </w:rPr>
        <w:t>5.1</w:t>
      </w:r>
      <w:r w:rsidRPr="00E11EA5">
        <w:rPr>
          <w:lang w:eastAsia="zh-CN"/>
        </w:rPr>
        <w:tab/>
        <w:t>Conformance testing framework</w:t>
      </w:r>
      <w:bookmarkEnd w:id="126"/>
      <w:bookmarkEnd w:id="127"/>
      <w:bookmarkEnd w:id="128"/>
      <w:bookmarkEnd w:id="129"/>
      <w:bookmarkEnd w:id="130"/>
      <w:bookmarkEnd w:id="131"/>
      <w:bookmarkEnd w:id="132"/>
      <w:bookmarkEnd w:id="133"/>
      <w:bookmarkEnd w:id="134"/>
      <w:bookmarkEnd w:id="135"/>
      <w:bookmarkEnd w:id="136"/>
      <w:bookmarkEnd w:id="137"/>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38" w:name="_Toc478460615"/>
      <w:bookmarkStart w:id="139" w:name="_Toc43738939"/>
      <w:bookmarkStart w:id="140" w:name="_Toc46346700"/>
      <w:bookmarkStart w:id="141" w:name="_Toc53165638"/>
      <w:bookmarkStart w:id="142" w:name="_Toc53166333"/>
      <w:bookmarkStart w:id="143" w:name="_Toc53167028"/>
      <w:bookmarkStart w:id="144" w:name="_Toc61130258"/>
      <w:bookmarkStart w:id="145" w:name="_Toc61130984"/>
      <w:bookmarkStart w:id="146" w:name="_Toc61187826"/>
      <w:bookmarkStart w:id="147" w:name="_Toc83029116"/>
      <w:bookmarkStart w:id="148" w:name="_Toc83919714"/>
      <w:bookmarkStart w:id="149" w:name="_Toc89784735"/>
      <w:r w:rsidRPr="00E11EA5">
        <w:rPr>
          <w:lang w:eastAsia="zh-CN"/>
        </w:rPr>
        <w:t>5.2</w:t>
      </w:r>
      <w:r w:rsidRPr="00E11EA5">
        <w:rPr>
          <w:lang w:eastAsia="zh-CN"/>
        </w:rPr>
        <w:tab/>
        <w:t>Uncertainty budget calculation principle</w:t>
      </w:r>
      <w:bookmarkEnd w:id="138"/>
      <w:r w:rsidRPr="00E11EA5">
        <w:rPr>
          <w:lang w:eastAsia="zh-CN"/>
        </w:rPr>
        <w:t>s</w:t>
      </w:r>
      <w:bookmarkEnd w:id="139"/>
      <w:bookmarkEnd w:id="140"/>
      <w:bookmarkEnd w:id="141"/>
      <w:bookmarkEnd w:id="142"/>
      <w:bookmarkEnd w:id="143"/>
      <w:bookmarkEnd w:id="144"/>
      <w:bookmarkEnd w:id="145"/>
      <w:bookmarkEnd w:id="146"/>
      <w:bookmarkEnd w:id="147"/>
      <w:bookmarkEnd w:id="148"/>
      <w:bookmarkEnd w:id="149"/>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50" w:name="_Toc43738940"/>
      <w:bookmarkStart w:id="151" w:name="_Toc46346701"/>
      <w:bookmarkStart w:id="152" w:name="_Toc53165639"/>
      <w:bookmarkStart w:id="153" w:name="_Toc53166334"/>
      <w:bookmarkStart w:id="154" w:name="_Toc53167029"/>
      <w:bookmarkStart w:id="155" w:name="_Toc61130259"/>
      <w:bookmarkStart w:id="156" w:name="_Toc61130985"/>
      <w:bookmarkStart w:id="157" w:name="_Toc61187827"/>
      <w:bookmarkStart w:id="158" w:name="_Toc83029117"/>
      <w:bookmarkStart w:id="159" w:name="_Toc83919715"/>
      <w:bookmarkStart w:id="160" w:name="_Toc89784736"/>
      <w:bookmarkStart w:id="161" w:name="_Toc37429915"/>
      <w:bookmarkStart w:id="162" w:name="_Toc43738989"/>
      <w:bookmarkStart w:id="163" w:name="_Toc46346750"/>
      <w:r w:rsidRPr="00E11EA5">
        <w:lastRenderedPageBreak/>
        <w:t>6</w:t>
      </w:r>
      <w:r w:rsidRPr="00E11EA5">
        <w:tab/>
        <w:t>Measurement types</w:t>
      </w:r>
      <w:bookmarkEnd w:id="150"/>
      <w:bookmarkEnd w:id="151"/>
      <w:bookmarkEnd w:id="152"/>
      <w:bookmarkEnd w:id="153"/>
      <w:bookmarkEnd w:id="154"/>
      <w:bookmarkEnd w:id="155"/>
      <w:bookmarkEnd w:id="156"/>
      <w:bookmarkEnd w:id="157"/>
      <w:bookmarkEnd w:id="158"/>
      <w:bookmarkEnd w:id="159"/>
      <w:bookmarkEnd w:id="160"/>
    </w:p>
    <w:p w14:paraId="381182CC" w14:textId="77777777" w:rsidR="00C57672" w:rsidRPr="00E11EA5" w:rsidRDefault="00C57672" w:rsidP="00C57672">
      <w:pPr>
        <w:pStyle w:val="Heading2"/>
      </w:pPr>
      <w:bookmarkStart w:id="164" w:name="_Toc32331958"/>
      <w:bookmarkStart w:id="165" w:name="_Toc37429870"/>
      <w:bookmarkStart w:id="166" w:name="_Toc43738941"/>
      <w:bookmarkStart w:id="167" w:name="_Toc46346702"/>
      <w:bookmarkStart w:id="168" w:name="_Toc53165640"/>
      <w:bookmarkStart w:id="169" w:name="_Toc53166335"/>
      <w:bookmarkStart w:id="170" w:name="_Toc53167030"/>
      <w:bookmarkStart w:id="171" w:name="_Toc61130260"/>
      <w:bookmarkStart w:id="172" w:name="_Toc61130986"/>
      <w:bookmarkStart w:id="173" w:name="_Toc61187828"/>
      <w:bookmarkStart w:id="174" w:name="_Toc83029118"/>
      <w:bookmarkStart w:id="175" w:name="_Toc83919716"/>
      <w:bookmarkStart w:id="176" w:name="_Toc89784737"/>
      <w:r w:rsidRPr="00E11EA5">
        <w:t>6.1</w:t>
      </w:r>
      <w:r w:rsidRPr="00E11EA5">
        <w:tab/>
      </w:r>
      <w:bookmarkStart w:id="177" w:name="_Toc21020880"/>
      <w:bookmarkStart w:id="178" w:name="_Toc29813577"/>
      <w:bookmarkStart w:id="179" w:name="_Toc29814048"/>
      <w:bookmarkStart w:id="180" w:name="_Toc29814396"/>
      <w:r w:rsidRPr="00E11EA5">
        <w:t>Spatial definitions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181" w:name="_Toc32331959"/>
      <w:bookmarkStart w:id="182" w:name="_Toc37429871"/>
      <w:bookmarkStart w:id="183" w:name="_Toc43738942"/>
      <w:bookmarkStart w:id="184" w:name="_Toc46346703"/>
      <w:bookmarkStart w:id="185" w:name="_Toc53165641"/>
      <w:bookmarkStart w:id="186" w:name="_Toc53166336"/>
      <w:bookmarkStart w:id="187" w:name="_Toc53167031"/>
    </w:p>
    <w:p w14:paraId="2C789366" w14:textId="77777777" w:rsidR="00C57672" w:rsidRPr="00E11EA5" w:rsidRDefault="00C57672" w:rsidP="00C57672">
      <w:pPr>
        <w:pStyle w:val="Heading2"/>
        <w:rPr>
          <w:lang w:eastAsia="en-GB"/>
        </w:rPr>
      </w:pPr>
      <w:bookmarkStart w:id="188" w:name="_Toc61130261"/>
      <w:bookmarkStart w:id="189" w:name="_Toc61130987"/>
      <w:bookmarkStart w:id="190" w:name="_Toc61187829"/>
      <w:bookmarkStart w:id="191" w:name="_Toc83029119"/>
      <w:bookmarkStart w:id="192" w:name="_Toc83919717"/>
      <w:bookmarkStart w:id="193" w:name="_Toc89784738"/>
      <w:r w:rsidRPr="00E11EA5">
        <w:rPr>
          <w:lang w:eastAsia="en-GB"/>
        </w:rPr>
        <w:t>6.2</w:t>
      </w:r>
      <w:r w:rsidRPr="00E11EA5">
        <w:rPr>
          <w:lang w:eastAsia="en-GB"/>
        </w:rPr>
        <w:tab/>
        <w:t>Directional measurements</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28BB7E6E" w14:textId="77777777" w:rsidR="00C57672" w:rsidRPr="00BE247B" w:rsidRDefault="00C57672" w:rsidP="00C57672">
      <w:pPr>
        <w:pStyle w:val="Heading3"/>
      </w:pPr>
      <w:bookmarkStart w:id="194" w:name="_Toc53165642"/>
      <w:bookmarkStart w:id="195" w:name="_Toc53166337"/>
      <w:bookmarkStart w:id="196" w:name="_Toc53167032"/>
      <w:bookmarkStart w:id="197" w:name="_Toc61130262"/>
      <w:bookmarkStart w:id="198" w:name="_Toc61130988"/>
      <w:bookmarkStart w:id="199" w:name="_Toc61187830"/>
      <w:bookmarkStart w:id="200" w:name="_Toc83029120"/>
      <w:bookmarkStart w:id="201" w:name="_Toc83919718"/>
      <w:bookmarkStart w:id="202" w:name="_Toc89784739"/>
      <w:r w:rsidRPr="00BE247B">
        <w:t>6.2.</w:t>
      </w:r>
      <w:r>
        <w:t>1</w:t>
      </w:r>
      <w:r w:rsidRPr="00BE247B">
        <w:tab/>
      </w:r>
      <w:r>
        <w:t>General</w:t>
      </w:r>
      <w:bookmarkEnd w:id="194"/>
      <w:bookmarkEnd w:id="195"/>
      <w:bookmarkEnd w:id="196"/>
      <w:bookmarkEnd w:id="197"/>
      <w:bookmarkEnd w:id="198"/>
      <w:bookmarkEnd w:id="199"/>
      <w:bookmarkEnd w:id="200"/>
      <w:bookmarkEnd w:id="201"/>
      <w:bookmarkEnd w:id="202"/>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203" w:name="_Toc53165643"/>
      <w:bookmarkStart w:id="204"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205" w:name="_Toc34696630"/>
    </w:p>
    <w:p w14:paraId="10B4E60E" w14:textId="77777777" w:rsidR="00C57672" w:rsidRPr="00BE247B" w:rsidRDefault="00C57672" w:rsidP="00753FEA">
      <w:pPr>
        <w:pStyle w:val="Heading3"/>
      </w:pPr>
      <w:bookmarkStart w:id="206" w:name="_Toc61130263"/>
      <w:bookmarkStart w:id="207" w:name="_Toc61130989"/>
      <w:bookmarkStart w:id="208" w:name="_Toc61187831"/>
      <w:bookmarkStart w:id="209" w:name="_Toc83029121"/>
      <w:bookmarkStart w:id="210" w:name="_Toc83919719"/>
      <w:bookmarkStart w:id="211" w:name="_Toc89784740"/>
      <w:r w:rsidRPr="00BE247B">
        <w:t>6.2.2</w:t>
      </w:r>
      <w:r>
        <w:tab/>
      </w:r>
      <w:bookmarkStart w:id="212" w:name="_Hlk37231046"/>
      <w:r w:rsidRPr="00BE247B">
        <w:t xml:space="preserve">Beam </w:t>
      </w:r>
      <w:r>
        <w:t xml:space="preserve">parameter </w:t>
      </w:r>
      <w:r w:rsidRPr="00BE247B">
        <w:t>definitions</w:t>
      </w:r>
      <w:bookmarkEnd w:id="203"/>
      <w:bookmarkEnd w:id="204"/>
      <w:bookmarkEnd w:id="205"/>
      <w:bookmarkEnd w:id="206"/>
      <w:bookmarkEnd w:id="207"/>
      <w:bookmarkEnd w:id="208"/>
      <w:bookmarkEnd w:id="209"/>
      <w:bookmarkEnd w:id="210"/>
      <w:bookmarkEnd w:id="211"/>
    </w:p>
    <w:bookmarkEnd w:id="212"/>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213" w:name="_Toc37429873"/>
      <w:bookmarkStart w:id="214" w:name="_Toc43738944"/>
      <w:bookmarkStart w:id="215" w:name="_Toc46346705"/>
      <w:bookmarkStart w:id="216" w:name="_Toc53165644"/>
      <w:bookmarkStart w:id="217" w:name="_Toc53166339"/>
      <w:bookmarkStart w:id="218" w:name="_Toc53167033"/>
      <w:bookmarkStart w:id="219" w:name="_Toc61130264"/>
      <w:bookmarkStart w:id="220" w:name="_Toc61130990"/>
      <w:bookmarkStart w:id="221" w:name="_Toc61187832"/>
      <w:bookmarkStart w:id="222" w:name="_Toc83029122"/>
      <w:bookmarkStart w:id="223" w:name="_Toc83919720"/>
      <w:bookmarkStart w:id="224" w:name="_Toc89784741"/>
      <w:r w:rsidRPr="00E11EA5">
        <w:t>6.2.3</w:t>
      </w:r>
      <w:r>
        <w:tab/>
      </w:r>
      <w:r w:rsidRPr="00E11EA5">
        <w:t>OSDD</w:t>
      </w:r>
      <w:bookmarkEnd w:id="213"/>
      <w:bookmarkEnd w:id="214"/>
      <w:bookmarkEnd w:id="215"/>
      <w:bookmarkEnd w:id="216"/>
      <w:bookmarkEnd w:id="217"/>
      <w:bookmarkEnd w:id="218"/>
      <w:bookmarkEnd w:id="219"/>
      <w:bookmarkEnd w:id="220"/>
      <w:bookmarkEnd w:id="221"/>
      <w:bookmarkEnd w:id="222"/>
      <w:bookmarkEnd w:id="223"/>
      <w:bookmarkEnd w:id="224"/>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225" w:name="_MON_1537742070"/>
    <w:bookmarkEnd w:id="225"/>
    <w:p w14:paraId="3FFFD4A7" w14:textId="77777777" w:rsidR="00C57672" w:rsidRPr="00E11EA5" w:rsidRDefault="00C57672" w:rsidP="00C57672">
      <w:pPr>
        <w:pStyle w:val="TH"/>
      </w:pPr>
      <w:r w:rsidRPr="00E11EA5">
        <w:object w:dxaOrig="10359" w:dyaOrig="4370" w14:anchorId="77F719EF">
          <v:shape id="_x0000_i1036" type="#_x0000_t75" style="width:475pt;height:201.5pt" o:ole="">
            <v:imagedata r:id="rId41" o:title=""/>
          </v:shape>
          <o:OLEObject Type="Embed" ProgID="Word.Picture.8" ShapeID="_x0000_i1036" DrawAspect="Content" ObjectID="_1710574874"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226" w:name="_Toc32331960"/>
      <w:bookmarkStart w:id="227" w:name="_Toc37429874"/>
      <w:bookmarkStart w:id="228" w:name="_Toc43738945"/>
      <w:bookmarkStart w:id="229" w:name="_Toc46346706"/>
      <w:bookmarkStart w:id="230" w:name="_Toc53165645"/>
      <w:bookmarkStart w:id="231" w:name="_Toc53166340"/>
      <w:bookmarkStart w:id="232" w:name="_Toc53167034"/>
      <w:bookmarkStart w:id="233" w:name="_Toc61130265"/>
      <w:bookmarkStart w:id="234" w:name="_Toc61130991"/>
      <w:bookmarkStart w:id="235" w:name="_Toc61187833"/>
      <w:bookmarkStart w:id="236" w:name="_Toc83029123"/>
      <w:bookmarkStart w:id="237" w:name="_Toc83919721"/>
      <w:bookmarkStart w:id="238" w:name="_Toc89784742"/>
      <w:r w:rsidRPr="00E11EA5">
        <w:rPr>
          <w:lang w:eastAsia="en-GB"/>
        </w:rPr>
        <w:t>6.3</w:t>
      </w:r>
      <w:r w:rsidRPr="00E11EA5">
        <w:rPr>
          <w:lang w:eastAsia="en-GB"/>
        </w:rPr>
        <w:tab/>
        <w:t>TRP measurement</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69BA4D0E" w14:textId="77777777" w:rsidR="00C57672" w:rsidRPr="00E11EA5" w:rsidRDefault="00C57672" w:rsidP="00C57672">
      <w:pPr>
        <w:pStyle w:val="Heading3"/>
        <w:rPr>
          <w:lang w:eastAsia="en-GB"/>
        </w:rPr>
      </w:pPr>
      <w:bookmarkStart w:id="239" w:name="_Toc32331961"/>
      <w:bookmarkStart w:id="240" w:name="_Toc37429875"/>
      <w:bookmarkStart w:id="241" w:name="_Toc43738946"/>
      <w:bookmarkStart w:id="242" w:name="_Toc46346707"/>
      <w:bookmarkStart w:id="243" w:name="_Toc53165646"/>
      <w:bookmarkStart w:id="244" w:name="_Toc53166341"/>
      <w:bookmarkStart w:id="245" w:name="_Toc53167035"/>
      <w:bookmarkStart w:id="246" w:name="_Toc61130266"/>
      <w:bookmarkStart w:id="247" w:name="_Toc61130992"/>
      <w:bookmarkStart w:id="248" w:name="_Toc61187834"/>
      <w:bookmarkStart w:id="249" w:name="_Toc83029124"/>
      <w:bookmarkStart w:id="250" w:name="_Toc83919722"/>
      <w:bookmarkStart w:id="251" w:name="_Toc89784743"/>
      <w:r w:rsidRPr="00E11EA5">
        <w:rPr>
          <w:lang w:eastAsia="en-GB"/>
        </w:rPr>
        <w:t>6.3.1</w:t>
      </w:r>
      <w:r>
        <w:rPr>
          <w:lang w:eastAsia="en-GB"/>
        </w:rPr>
        <w:tab/>
      </w:r>
      <w:r w:rsidRPr="00E11EA5">
        <w:rPr>
          <w:lang w:eastAsia="en-GB"/>
        </w:rPr>
        <w:t>General</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2B2B09D3" w14:textId="77777777" w:rsidR="00C57672" w:rsidRDefault="00C57672" w:rsidP="00C57672">
      <w:bookmarkStart w:id="252" w:name="_Toc32331962"/>
      <w:bookmarkStart w:id="253" w:name="_Toc37429876"/>
      <w:bookmarkStart w:id="254" w:name="_Toc43738947"/>
      <w:bookmarkStart w:id="255"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5pt;height:36.5pt" o:ole="">
            <v:imagedata r:id="rId44" o:title=""/>
          </v:shape>
          <o:OLEObject Type="Embed" ProgID="Word.Document.12" ShapeID="_x0000_i1037" DrawAspect="Content" ObjectID="_1710574875"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5pt;height:36.5pt" o:ole="">
            <v:imagedata r:id="rId46" o:title=""/>
          </v:shape>
          <o:OLEObject Type="Embed" ProgID="Word.Document.12" ShapeID="_x0000_i1038" DrawAspect="Content" ObjectID="_1710574876"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pt;height:36.5pt" o:ole="">
            <v:imagedata r:id="rId48" o:title=""/>
          </v:shape>
          <o:OLEObject Type="Embed" ProgID="Word.Document.12" ShapeID="_x0000_i1039" DrawAspect="Content" ObjectID="_1710574877"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256" w:name="_Toc53165647"/>
      <w:bookmarkStart w:id="257" w:name="_Toc53166342"/>
      <w:bookmarkStart w:id="258" w:name="_Toc53167036"/>
    </w:p>
    <w:p w14:paraId="2A8540E6" w14:textId="77777777" w:rsidR="00C57672" w:rsidRPr="00E11EA5" w:rsidRDefault="00C57672" w:rsidP="00C57672">
      <w:pPr>
        <w:pStyle w:val="Heading3"/>
      </w:pPr>
      <w:bookmarkStart w:id="259" w:name="_Toc61130267"/>
      <w:bookmarkStart w:id="260" w:name="_Toc61130993"/>
      <w:bookmarkStart w:id="261" w:name="_Toc61187835"/>
      <w:bookmarkStart w:id="262" w:name="_Toc83029125"/>
      <w:bookmarkStart w:id="263" w:name="_Toc83919723"/>
      <w:bookmarkStart w:id="264" w:name="_Toc89784744"/>
      <w:r w:rsidRPr="00E11EA5">
        <w:t>6.3.2</w:t>
      </w:r>
      <w:r>
        <w:tab/>
      </w:r>
      <w:r w:rsidRPr="00E11EA5">
        <w:t>TRP measurement procedures</w:t>
      </w:r>
      <w:bookmarkEnd w:id="252"/>
      <w:bookmarkEnd w:id="253"/>
      <w:bookmarkEnd w:id="254"/>
      <w:bookmarkEnd w:id="255"/>
      <w:bookmarkEnd w:id="256"/>
      <w:bookmarkEnd w:id="257"/>
      <w:bookmarkEnd w:id="258"/>
      <w:bookmarkEnd w:id="259"/>
      <w:bookmarkEnd w:id="260"/>
      <w:bookmarkEnd w:id="261"/>
      <w:bookmarkEnd w:id="262"/>
      <w:bookmarkEnd w:id="263"/>
      <w:bookmarkEnd w:id="264"/>
    </w:p>
    <w:p w14:paraId="55179118" w14:textId="77777777" w:rsidR="00C57672" w:rsidRPr="00E11EA5" w:rsidRDefault="00C57672" w:rsidP="00C57672">
      <w:pPr>
        <w:pStyle w:val="Heading4"/>
      </w:pPr>
      <w:bookmarkStart w:id="265" w:name="_Toc32331963"/>
      <w:bookmarkStart w:id="266" w:name="_Toc37429877"/>
      <w:bookmarkStart w:id="267" w:name="_Toc43738948"/>
      <w:bookmarkStart w:id="268" w:name="_Toc46346709"/>
      <w:bookmarkStart w:id="269" w:name="_Toc53165648"/>
      <w:bookmarkStart w:id="270" w:name="_Toc53166343"/>
      <w:bookmarkStart w:id="271" w:name="_Toc53167037"/>
      <w:bookmarkStart w:id="272" w:name="_Toc61130268"/>
      <w:bookmarkStart w:id="273" w:name="_Toc61130994"/>
      <w:bookmarkStart w:id="274" w:name="_Toc61187836"/>
      <w:bookmarkStart w:id="275" w:name="_Toc83029126"/>
      <w:bookmarkStart w:id="276" w:name="_Toc83919724"/>
      <w:bookmarkStart w:id="277" w:name="_Toc89784745"/>
      <w:r w:rsidRPr="00E11EA5">
        <w:rPr>
          <w:lang w:eastAsia="en-GB"/>
        </w:rPr>
        <w:t>6.3.2.1</w:t>
      </w:r>
      <w:r>
        <w:rPr>
          <w:lang w:eastAsia="en-GB"/>
        </w:rPr>
        <w:tab/>
      </w:r>
      <w:r w:rsidRPr="00E11EA5">
        <w:rPr>
          <w:lang w:eastAsia="en-GB"/>
        </w:rPr>
        <w:t>General</w:t>
      </w:r>
      <w:bookmarkEnd w:id="265"/>
      <w:bookmarkEnd w:id="266"/>
      <w:bookmarkEnd w:id="267"/>
      <w:bookmarkEnd w:id="268"/>
      <w:bookmarkEnd w:id="269"/>
      <w:bookmarkEnd w:id="270"/>
      <w:bookmarkEnd w:id="271"/>
      <w:bookmarkEnd w:id="272"/>
      <w:bookmarkEnd w:id="273"/>
      <w:bookmarkEnd w:id="274"/>
      <w:bookmarkEnd w:id="275"/>
      <w:bookmarkEnd w:id="276"/>
      <w:bookmarkEnd w:id="277"/>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278" w:name="_Toc32331964"/>
      <w:bookmarkStart w:id="279" w:name="_Toc37429878"/>
      <w:bookmarkStart w:id="280" w:name="_Toc43738949"/>
      <w:bookmarkStart w:id="281" w:name="_Toc46346710"/>
      <w:bookmarkStart w:id="282" w:name="_Toc53165649"/>
      <w:bookmarkStart w:id="283" w:name="_Toc53166344"/>
      <w:bookmarkStart w:id="284" w:name="_Toc53167038"/>
      <w:bookmarkStart w:id="285" w:name="_Toc61130269"/>
      <w:bookmarkStart w:id="286" w:name="_Toc61130995"/>
      <w:bookmarkStart w:id="287" w:name="_Toc61187837"/>
      <w:bookmarkStart w:id="288" w:name="_Toc83029127"/>
      <w:bookmarkStart w:id="289" w:name="_Toc83919725"/>
      <w:bookmarkStart w:id="290" w:name="_Toc89784746"/>
      <w:r w:rsidRPr="00E11EA5">
        <w:rPr>
          <w:lang w:eastAsia="en-GB"/>
        </w:rPr>
        <w:lastRenderedPageBreak/>
        <w:t>6.3.2.2</w:t>
      </w:r>
      <w:r>
        <w:rPr>
          <w:lang w:eastAsia="en-GB"/>
        </w:rPr>
        <w:tab/>
      </w:r>
      <w:r w:rsidRPr="00E11EA5">
        <w:rPr>
          <w:lang w:eastAsia="en-GB"/>
        </w:rPr>
        <w:t>Procedures for BS output power</w:t>
      </w:r>
      <w:bookmarkEnd w:id="278"/>
      <w:bookmarkEnd w:id="279"/>
      <w:bookmarkEnd w:id="280"/>
      <w:bookmarkEnd w:id="281"/>
      <w:bookmarkEnd w:id="282"/>
      <w:bookmarkEnd w:id="283"/>
      <w:bookmarkEnd w:id="284"/>
      <w:bookmarkEnd w:id="285"/>
      <w:bookmarkEnd w:id="286"/>
      <w:bookmarkEnd w:id="287"/>
      <w:bookmarkEnd w:id="288"/>
      <w:bookmarkEnd w:id="289"/>
      <w:bookmarkEnd w:id="290"/>
    </w:p>
    <w:p w14:paraId="00B5BB00" w14:textId="77777777" w:rsidR="00C57672" w:rsidRPr="00E11EA5" w:rsidRDefault="00C57672" w:rsidP="00C57672">
      <w:pPr>
        <w:pStyle w:val="Heading5"/>
      </w:pPr>
      <w:bookmarkStart w:id="291" w:name="_Toc32331965"/>
      <w:bookmarkStart w:id="292" w:name="_Toc37429879"/>
      <w:bookmarkStart w:id="293" w:name="_Toc43738950"/>
      <w:bookmarkStart w:id="294" w:name="_Toc46346711"/>
      <w:bookmarkStart w:id="295" w:name="_Toc53165650"/>
      <w:bookmarkStart w:id="296" w:name="_Toc53166345"/>
      <w:bookmarkStart w:id="297" w:name="_Toc53167039"/>
      <w:bookmarkStart w:id="298" w:name="_Toc61130270"/>
      <w:bookmarkStart w:id="299" w:name="_Toc61130996"/>
      <w:bookmarkStart w:id="300" w:name="_Toc61187838"/>
      <w:bookmarkStart w:id="301" w:name="_Toc83029128"/>
      <w:bookmarkStart w:id="302" w:name="_Toc83919726"/>
      <w:bookmarkStart w:id="303" w:name="_Toc89784747"/>
      <w:r w:rsidRPr="00E11EA5">
        <w:rPr>
          <w:lang w:eastAsia="en-GB"/>
        </w:rPr>
        <w:t>6.3.2.2</w:t>
      </w:r>
      <w:r w:rsidRPr="00E11EA5">
        <w:t>.1</w:t>
      </w:r>
      <w:r w:rsidRPr="00E11EA5">
        <w:tab/>
        <w:t>General</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304" w:name="_Toc32331966"/>
      <w:bookmarkStart w:id="305" w:name="_Toc37429880"/>
      <w:bookmarkStart w:id="306" w:name="_Toc43738951"/>
      <w:bookmarkStart w:id="307" w:name="_Toc46346712"/>
      <w:bookmarkStart w:id="308" w:name="_Toc53165651"/>
      <w:bookmarkStart w:id="309" w:name="_Toc53166346"/>
      <w:bookmarkStart w:id="310" w:name="_Toc53167040"/>
      <w:bookmarkStart w:id="311" w:name="_Toc61130271"/>
      <w:bookmarkStart w:id="312" w:name="_Toc61130997"/>
      <w:bookmarkStart w:id="313" w:name="_Toc61187839"/>
      <w:bookmarkStart w:id="314" w:name="_Toc83029129"/>
      <w:bookmarkStart w:id="315" w:name="_Toc83919727"/>
      <w:bookmarkStart w:id="316" w:name="_Toc89784748"/>
      <w:r w:rsidRPr="00E11EA5">
        <w:rPr>
          <w:lang w:eastAsia="en-GB"/>
        </w:rPr>
        <w:t>6.3.2.2</w:t>
      </w:r>
      <w:r w:rsidRPr="00E11EA5">
        <w:t>.2</w:t>
      </w:r>
      <w:r w:rsidRPr="00E11EA5">
        <w:tab/>
        <w:t>Two cuts with pattern multiplication</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317" w:name="_Toc32331967"/>
      <w:bookmarkStart w:id="318" w:name="_Toc37429881"/>
      <w:bookmarkStart w:id="319" w:name="_Toc43738952"/>
      <w:bookmarkStart w:id="320" w:name="_Toc46346713"/>
      <w:bookmarkStart w:id="321" w:name="_Toc53165652"/>
      <w:bookmarkStart w:id="322" w:name="_Toc53166347"/>
      <w:bookmarkStart w:id="323" w:name="_Toc53167041"/>
      <w:bookmarkStart w:id="324" w:name="_Toc61130272"/>
      <w:bookmarkStart w:id="325" w:name="_Toc61130998"/>
      <w:bookmarkStart w:id="326" w:name="_Toc61187840"/>
      <w:bookmarkStart w:id="327" w:name="_Toc83029130"/>
      <w:bookmarkStart w:id="328" w:name="_Toc83919728"/>
      <w:bookmarkStart w:id="329" w:name="_Toc89784749"/>
      <w:r w:rsidRPr="00E11EA5">
        <w:rPr>
          <w:lang w:eastAsia="en-GB"/>
        </w:rPr>
        <w:t>6.3.2.2</w:t>
      </w:r>
      <w:r w:rsidRPr="00E11EA5">
        <w:t>.3</w:t>
      </w:r>
      <w:r w:rsidRPr="00E11EA5">
        <w:tab/>
        <w:t>Full sphere</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330" w:name="_Toc32331968"/>
      <w:bookmarkStart w:id="331" w:name="_Toc37429882"/>
      <w:bookmarkStart w:id="332" w:name="_Toc43738953"/>
      <w:bookmarkStart w:id="333" w:name="_Toc46346714"/>
      <w:bookmarkStart w:id="334" w:name="_Toc53165653"/>
      <w:bookmarkStart w:id="335" w:name="_Toc53166348"/>
      <w:bookmarkStart w:id="336" w:name="_Toc53167042"/>
      <w:bookmarkStart w:id="337" w:name="_Toc61130273"/>
      <w:bookmarkStart w:id="338" w:name="_Toc61130999"/>
      <w:bookmarkStart w:id="339" w:name="_Toc61187841"/>
      <w:bookmarkStart w:id="340" w:name="_Toc83029131"/>
      <w:bookmarkStart w:id="341" w:name="_Toc83919729"/>
      <w:bookmarkStart w:id="342" w:name="_Toc89784750"/>
      <w:r w:rsidRPr="00E11EA5">
        <w:rPr>
          <w:lang w:eastAsia="en-GB"/>
        </w:rPr>
        <w:t>6.3.2.2</w:t>
      </w:r>
      <w:r w:rsidRPr="00E11EA5">
        <w:t>.4</w:t>
      </w:r>
      <w:r w:rsidRPr="00E11EA5">
        <w:tab/>
        <w:t>Beam-based directions</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343" w:name="_Toc32331969"/>
      <w:bookmarkStart w:id="344" w:name="_Toc37429883"/>
      <w:bookmarkStart w:id="345" w:name="_Toc43738954"/>
      <w:bookmarkStart w:id="346" w:name="_Toc46346715"/>
      <w:bookmarkStart w:id="347" w:name="_Toc53165654"/>
      <w:bookmarkStart w:id="348" w:name="_Toc53166349"/>
      <w:bookmarkStart w:id="349" w:name="_Toc53167043"/>
      <w:bookmarkStart w:id="350" w:name="_Toc61130274"/>
      <w:bookmarkStart w:id="351" w:name="_Toc61131000"/>
      <w:bookmarkStart w:id="352" w:name="_Toc61187842"/>
      <w:bookmarkStart w:id="353" w:name="_Toc83029132"/>
      <w:bookmarkStart w:id="354" w:name="_Toc83919730"/>
      <w:bookmarkStart w:id="355" w:name="_Toc89784751"/>
      <w:r w:rsidRPr="00E11EA5">
        <w:rPr>
          <w:lang w:eastAsia="en-GB"/>
        </w:rPr>
        <w:t>6.3.2.3</w:t>
      </w:r>
      <w:r w:rsidRPr="00E11EA5">
        <w:rPr>
          <w:lang w:eastAsia="en-GB"/>
        </w:rPr>
        <w:tab/>
        <w:t>Procedures for SEM and OB</w:t>
      </w:r>
      <w:r w:rsidRPr="00501E48">
        <w:t>UE</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0621648B" w14:textId="77777777" w:rsidR="00C57672" w:rsidRPr="00E11EA5" w:rsidRDefault="00C57672" w:rsidP="00C57672">
      <w:pPr>
        <w:pStyle w:val="Heading5"/>
      </w:pPr>
      <w:bookmarkStart w:id="356" w:name="_Toc32331970"/>
      <w:bookmarkStart w:id="357" w:name="_Toc37429884"/>
      <w:bookmarkStart w:id="358" w:name="_Toc43738955"/>
      <w:bookmarkStart w:id="359" w:name="_Toc46346716"/>
      <w:bookmarkStart w:id="360" w:name="_Toc53165655"/>
      <w:bookmarkStart w:id="361" w:name="_Toc53166350"/>
      <w:bookmarkStart w:id="362" w:name="_Toc53167044"/>
      <w:bookmarkStart w:id="363" w:name="_Toc61130275"/>
      <w:bookmarkStart w:id="364" w:name="_Toc61131001"/>
      <w:bookmarkStart w:id="365" w:name="_Toc61187843"/>
      <w:bookmarkStart w:id="366" w:name="_Toc83029133"/>
      <w:bookmarkStart w:id="367" w:name="_Toc83919731"/>
      <w:bookmarkStart w:id="368" w:name="_Toc89784752"/>
      <w:r w:rsidRPr="00E11EA5">
        <w:rPr>
          <w:lang w:eastAsia="en-GB"/>
        </w:rPr>
        <w:t>6.3.2.3</w:t>
      </w:r>
      <w:r w:rsidRPr="00E11EA5">
        <w:t>.1</w:t>
      </w:r>
      <w:r w:rsidRPr="00E11EA5">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369" w:name="_Toc32331971"/>
      <w:bookmarkStart w:id="370" w:name="_Toc37429885"/>
      <w:bookmarkStart w:id="371" w:name="_Toc43738956"/>
      <w:bookmarkStart w:id="372" w:name="_Toc46346717"/>
      <w:bookmarkStart w:id="373" w:name="_Toc53165656"/>
      <w:bookmarkStart w:id="374" w:name="_Toc53166351"/>
      <w:bookmarkStart w:id="375" w:name="_Toc53167045"/>
      <w:bookmarkStart w:id="376" w:name="_Toc61130276"/>
      <w:bookmarkStart w:id="377" w:name="_Toc61131002"/>
      <w:bookmarkStart w:id="378" w:name="_Toc61187844"/>
      <w:bookmarkStart w:id="379" w:name="_Toc83029134"/>
      <w:bookmarkStart w:id="380" w:name="_Toc83919732"/>
      <w:bookmarkStart w:id="381" w:name="_Toc89784753"/>
      <w:r w:rsidRPr="00E11EA5">
        <w:rPr>
          <w:lang w:eastAsia="en-GB"/>
        </w:rPr>
        <w:t>6.3.2.3</w:t>
      </w:r>
      <w:r w:rsidRPr="00E11EA5">
        <w:t>.2</w:t>
      </w:r>
      <w:r w:rsidRPr="00E11EA5">
        <w:tab/>
        <w:t>Two cuts with pattern multiplication</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382" w:name="_Toc32331972"/>
      <w:bookmarkStart w:id="383" w:name="_Toc37429886"/>
      <w:bookmarkStart w:id="384" w:name="_Toc43738957"/>
      <w:bookmarkStart w:id="385" w:name="_Toc46346718"/>
      <w:bookmarkStart w:id="386" w:name="_Toc53165657"/>
      <w:bookmarkStart w:id="387" w:name="_Toc53166352"/>
      <w:bookmarkStart w:id="388" w:name="_Toc53167046"/>
    </w:p>
    <w:p w14:paraId="1CAE22C3" w14:textId="77777777" w:rsidR="00C57672" w:rsidRPr="00E11EA5" w:rsidRDefault="00C57672" w:rsidP="00C57672">
      <w:pPr>
        <w:pStyle w:val="Heading5"/>
      </w:pPr>
      <w:bookmarkStart w:id="389" w:name="_Toc61130277"/>
      <w:bookmarkStart w:id="390" w:name="_Toc61131003"/>
      <w:bookmarkStart w:id="391" w:name="_Toc61187845"/>
      <w:bookmarkStart w:id="392" w:name="_Toc83029135"/>
      <w:bookmarkStart w:id="393" w:name="_Toc83919733"/>
      <w:bookmarkStart w:id="394" w:name="_Toc89784754"/>
      <w:r w:rsidRPr="00E11EA5">
        <w:rPr>
          <w:lang w:eastAsia="en-GB"/>
        </w:rPr>
        <w:t>6.3.2.3</w:t>
      </w:r>
      <w:r w:rsidRPr="00E11EA5">
        <w:t>.3</w:t>
      </w:r>
      <w:r w:rsidRPr="00E11EA5">
        <w:tab/>
        <w:t>Two or three cuts</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395" w:name="_Toc32331973"/>
      <w:bookmarkStart w:id="396" w:name="_Toc37429887"/>
      <w:bookmarkStart w:id="397" w:name="_Toc43738958"/>
      <w:bookmarkStart w:id="398" w:name="_Toc46346719"/>
      <w:bookmarkStart w:id="399" w:name="_Toc53165658"/>
      <w:bookmarkStart w:id="400" w:name="_Toc53166353"/>
      <w:bookmarkStart w:id="401" w:name="_Toc53167047"/>
      <w:bookmarkStart w:id="402" w:name="_Toc61130278"/>
      <w:bookmarkStart w:id="403" w:name="_Toc61131004"/>
      <w:bookmarkStart w:id="404" w:name="_Toc61187846"/>
      <w:bookmarkStart w:id="405" w:name="_Toc83029136"/>
      <w:bookmarkStart w:id="406" w:name="_Toc83919734"/>
      <w:bookmarkStart w:id="407" w:name="_Toc89784755"/>
      <w:r w:rsidRPr="00E11EA5">
        <w:rPr>
          <w:lang w:eastAsia="en-GB"/>
        </w:rPr>
        <w:t>6.3.2.3</w:t>
      </w:r>
      <w:r w:rsidRPr="00E11EA5">
        <w:t>.4</w:t>
      </w:r>
      <w:r w:rsidRPr="00E11EA5">
        <w:tab/>
        <w:t>Full sphere</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408" w:name="_Toc32331974"/>
      <w:bookmarkStart w:id="409" w:name="_Toc37429888"/>
      <w:bookmarkStart w:id="410" w:name="_Toc43738959"/>
      <w:bookmarkStart w:id="411" w:name="_Toc46346720"/>
      <w:bookmarkStart w:id="412" w:name="_Toc53165659"/>
      <w:bookmarkStart w:id="413" w:name="_Toc53166354"/>
      <w:bookmarkStart w:id="414" w:name="_Toc53167048"/>
      <w:bookmarkStart w:id="415" w:name="_Toc61130279"/>
      <w:bookmarkStart w:id="416" w:name="_Toc61131005"/>
      <w:bookmarkStart w:id="417" w:name="_Toc61187847"/>
      <w:bookmarkStart w:id="418" w:name="_Toc83029137"/>
      <w:bookmarkStart w:id="419" w:name="_Toc83919735"/>
      <w:bookmarkStart w:id="420" w:name="_Toc89784756"/>
      <w:r w:rsidRPr="00E11EA5">
        <w:rPr>
          <w:lang w:eastAsia="en-GB"/>
        </w:rPr>
        <w:t>6.3.2.3</w:t>
      </w:r>
      <w:r w:rsidRPr="00E11EA5">
        <w:t>.5</w:t>
      </w:r>
      <w:r w:rsidRPr="00E11EA5">
        <w:tab/>
        <w:t>Beam-based directions</w:t>
      </w:r>
      <w:bookmarkEnd w:id="408"/>
      <w:bookmarkEnd w:id="409"/>
      <w:bookmarkEnd w:id="410"/>
      <w:bookmarkEnd w:id="411"/>
      <w:bookmarkEnd w:id="412"/>
      <w:bookmarkEnd w:id="413"/>
      <w:bookmarkEnd w:id="414"/>
      <w:bookmarkEnd w:id="415"/>
      <w:bookmarkEnd w:id="416"/>
      <w:bookmarkEnd w:id="417"/>
      <w:bookmarkEnd w:id="418"/>
      <w:bookmarkEnd w:id="419"/>
      <w:bookmarkEnd w:id="420"/>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421" w:name="_Toc32331975"/>
      <w:bookmarkStart w:id="422" w:name="_Toc37429889"/>
      <w:bookmarkStart w:id="423" w:name="_Toc43738960"/>
      <w:bookmarkStart w:id="424" w:name="_Toc46346721"/>
      <w:bookmarkStart w:id="425" w:name="_Toc53165660"/>
      <w:bookmarkStart w:id="426" w:name="_Toc53166355"/>
      <w:bookmarkStart w:id="427" w:name="_Toc53167049"/>
    </w:p>
    <w:p w14:paraId="124121AE" w14:textId="77777777" w:rsidR="00C57672" w:rsidRPr="00501E48" w:rsidRDefault="00C57672" w:rsidP="00C57672">
      <w:pPr>
        <w:pStyle w:val="Heading4"/>
      </w:pPr>
      <w:bookmarkStart w:id="428" w:name="_Toc61130280"/>
      <w:bookmarkStart w:id="429" w:name="_Toc61131006"/>
      <w:bookmarkStart w:id="430" w:name="_Toc61187848"/>
      <w:bookmarkStart w:id="431" w:name="_Toc83029138"/>
      <w:bookmarkStart w:id="432" w:name="_Toc83919736"/>
      <w:bookmarkStart w:id="433" w:name="_Toc89784757"/>
      <w:r w:rsidRPr="00E11EA5">
        <w:rPr>
          <w:lang w:eastAsia="en-GB"/>
        </w:rPr>
        <w:t>6.3.2.4</w:t>
      </w:r>
      <w:r w:rsidRPr="00E11EA5">
        <w:rPr>
          <w:lang w:eastAsia="en-GB"/>
        </w:rPr>
        <w:tab/>
        <w:t>Procedures for A</w:t>
      </w:r>
      <w:r w:rsidRPr="00501E48">
        <w:t>CLR</w:t>
      </w:r>
      <w:bookmarkEnd w:id="421"/>
      <w:bookmarkEnd w:id="422"/>
      <w:bookmarkEnd w:id="423"/>
      <w:bookmarkEnd w:id="424"/>
      <w:bookmarkEnd w:id="425"/>
      <w:bookmarkEnd w:id="426"/>
      <w:bookmarkEnd w:id="427"/>
      <w:bookmarkEnd w:id="428"/>
      <w:bookmarkEnd w:id="429"/>
      <w:bookmarkEnd w:id="430"/>
      <w:bookmarkEnd w:id="431"/>
      <w:bookmarkEnd w:id="432"/>
      <w:bookmarkEnd w:id="433"/>
    </w:p>
    <w:p w14:paraId="67B5C136" w14:textId="77777777" w:rsidR="00C57672" w:rsidRPr="00E11EA5" w:rsidRDefault="00C57672" w:rsidP="00C57672">
      <w:pPr>
        <w:pStyle w:val="Heading5"/>
      </w:pPr>
      <w:bookmarkStart w:id="434" w:name="_Toc32331976"/>
      <w:bookmarkStart w:id="435" w:name="_Toc37429890"/>
      <w:bookmarkStart w:id="436" w:name="_Toc43738961"/>
      <w:bookmarkStart w:id="437" w:name="_Toc46346722"/>
      <w:bookmarkStart w:id="438" w:name="_Toc53165661"/>
      <w:bookmarkStart w:id="439" w:name="_Toc53166356"/>
      <w:bookmarkStart w:id="440" w:name="_Toc53167050"/>
      <w:bookmarkStart w:id="441" w:name="_Toc61130281"/>
      <w:bookmarkStart w:id="442" w:name="_Toc61131007"/>
      <w:bookmarkStart w:id="443" w:name="_Toc61187849"/>
      <w:bookmarkStart w:id="444" w:name="_Toc83029139"/>
      <w:bookmarkStart w:id="445" w:name="_Toc83919737"/>
      <w:bookmarkStart w:id="446" w:name="_Toc89784758"/>
      <w:r w:rsidRPr="00E11EA5">
        <w:rPr>
          <w:lang w:eastAsia="en-GB"/>
        </w:rPr>
        <w:t>6.3.2.4</w:t>
      </w:r>
      <w:r w:rsidRPr="00E11EA5">
        <w:t>.1</w:t>
      </w:r>
      <w:r w:rsidRPr="00E11EA5">
        <w:tab/>
        <w:t>General</w:t>
      </w:r>
      <w:bookmarkEnd w:id="434"/>
      <w:bookmarkEnd w:id="435"/>
      <w:bookmarkEnd w:id="436"/>
      <w:bookmarkEnd w:id="437"/>
      <w:bookmarkEnd w:id="438"/>
      <w:bookmarkEnd w:id="439"/>
      <w:bookmarkEnd w:id="440"/>
      <w:bookmarkEnd w:id="441"/>
      <w:bookmarkEnd w:id="442"/>
      <w:bookmarkEnd w:id="443"/>
      <w:bookmarkEnd w:id="444"/>
      <w:bookmarkEnd w:id="445"/>
      <w:bookmarkEnd w:id="446"/>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447" w:name="_Toc32331977"/>
      <w:bookmarkStart w:id="448" w:name="_Toc37429891"/>
      <w:bookmarkStart w:id="449" w:name="_Toc43738962"/>
      <w:bookmarkStart w:id="450" w:name="_Toc46346723"/>
      <w:bookmarkStart w:id="451" w:name="_Toc53165662"/>
      <w:bookmarkStart w:id="452" w:name="_Toc53166357"/>
      <w:bookmarkStart w:id="453" w:name="_Toc53167051"/>
    </w:p>
    <w:p w14:paraId="7AD53758" w14:textId="77777777" w:rsidR="00C57672" w:rsidRPr="00E11EA5" w:rsidRDefault="00C57672" w:rsidP="00C57672">
      <w:pPr>
        <w:pStyle w:val="Heading5"/>
      </w:pPr>
      <w:bookmarkStart w:id="454" w:name="_Toc61130282"/>
      <w:bookmarkStart w:id="455" w:name="_Toc61131008"/>
      <w:bookmarkStart w:id="456" w:name="_Toc61187850"/>
      <w:bookmarkStart w:id="457" w:name="_Toc83029140"/>
      <w:bookmarkStart w:id="458" w:name="_Toc83919738"/>
      <w:bookmarkStart w:id="459" w:name="_Toc89784759"/>
      <w:r w:rsidRPr="00E11EA5">
        <w:rPr>
          <w:lang w:eastAsia="en-GB"/>
        </w:rPr>
        <w:t>6.3.2.4</w:t>
      </w:r>
      <w:r w:rsidRPr="00E11EA5">
        <w:t>.2</w:t>
      </w:r>
      <w:r w:rsidRPr="00E11EA5">
        <w:tab/>
        <w:t>TRP fraction method</w:t>
      </w:r>
      <w:bookmarkEnd w:id="447"/>
      <w:bookmarkEnd w:id="448"/>
      <w:bookmarkEnd w:id="449"/>
      <w:bookmarkEnd w:id="450"/>
      <w:bookmarkEnd w:id="451"/>
      <w:bookmarkEnd w:id="452"/>
      <w:bookmarkEnd w:id="453"/>
      <w:bookmarkEnd w:id="454"/>
      <w:bookmarkEnd w:id="455"/>
      <w:bookmarkEnd w:id="456"/>
      <w:bookmarkEnd w:id="457"/>
      <w:bookmarkEnd w:id="458"/>
      <w:bookmarkEnd w:id="459"/>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460" w:name="_Toc32331978"/>
      <w:bookmarkStart w:id="461" w:name="_Toc37429892"/>
      <w:bookmarkStart w:id="462" w:name="_Toc43738963"/>
      <w:bookmarkStart w:id="463" w:name="_Toc46346724"/>
      <w:bookmarkStart w:id="464" w:name="_Toc53165663"/>
      <w:bookmarkStart w:id="465" w:name="_Toc53166358"/>
      <w:bookmarkStart w:id="466" w:name="_Toc53167052"/>
      <w:bookmarkStart w:id="467" w:name="_Toc61130283"/>
      <w:bookmarkStart w:id="468" w:name="_Toc61131009"/>
      <w:bookmarkStart w:id="469" w:name="_Toc61187851"/>
      <w:bookmarkStart w:id="470" w:name="_Toc83029141"/>
      <w:bookmarkStart w:id="471" w:name="_Toc83919739"/>
      <w:bookmarkStart w:id="472" w:name="_Toc89784760"/>
      <w:r w:rsidRPr="00E11EA5">
        <w:rPr>
          <w:lang w:eastAsia="en-GB"/>
        </w:rPr>
        <w:lastRenderedPageBreak/>
        <w:t>6.3.2.5</w:t>
      </w:r>
      <w:r w:rsidRPr="00E11EA5">
        <w:rPr>
          <w:lang w:eastAsia="en-GB"/>
        </w:rPr>
        <w:tab/>
        <w:t>Procedures for transmitter spurious emissions and EMC emissio</w:t>
      </w:r>
      <w:r w:rsidRPr="00501E48">
        <w:t>ns</w:t>
      </w:r>
      <w:bookmarkEnd w:id="460"/>
      <w:bookmarkEnd w:id="461"/>
      <w:bookmarkEnd w:id="462"/>
      <w:bookmarkEnd w:id="463"/>
      <w:bookmarkEnd w:id="464"/>
      <w:bookmarkEnd w:id="465"/>
      <w:bookmarkEnd w:id="466"/>
      <w:bookmarkEnd w:id="467"/>
      <w:bookmarkEnd w:id="468"/>
      <w:bookmarkEnd w:id="469"/>
      <w:bookmarkEnd w:id="470"/>
      <w:bookmarkEnd w:id="471"/>
      <w:bookmarkEnd w:id="472"/>
    </w:p>
    <w:p w14:paraId="088BB4AB" w14:textId="77777777" w:rsidR="00C57672" w:rsidRPr="00E11EA5" w:rsidRDefault="00C57672" w:rsidP="00C57672">
      <w:pPr>
        <w:pStyle w:val="Heading5"/>
      </w:pPr>
      <w:bookmarkStart w:id="473" w:name="_Toc32331979"/>
      <w:bookmarkStart w:id="474" w:name="_Toc37429893"/>
      <w:bookmarkStart w:id="475" w:name="_Toc43738964"/>
      <w:bookmarkStart w:id="476" w:name="_Toc46346725"/>
      <w:bookmarkStart w:id="477" w:name="_Toc53165664"/>
      <w:bookmarkStart w:id="478" w:name="_Toc53166359"/>
      <w:bookmarkStart w:id="479" w:name="_Toc53167053"/>
      <w:bookmarkStart w:id="480" w:name="_Toc61130284"/>
      <w:bookmarkStart w:id="481" w:name="_Toc61131010"/>
      <w:bookmarkStart w:id="482" w:name="_Toc61187852"/>
      <w:bookmarkStart w:id="483" w:name="_Toc83029142"/>
      <w:bookmarkStart w:id="484" w:name="_Toc83919740"/>
      <w:bookmarkStart w:id="485" w:name="_Toc89784761"/>
      <w:r w:rsidRPr="00E11EA5">
        <w:rPr>
          <w:lang w:eastAsia="en-GB"/>
        </w:rPr>
        <w:t>6.3.2.5</w:t>
      </w:r>
      <w:r w:rsidRPr="00E11EA5">
        <w:t>.1</w:t>
      </w:r>
      <w:r w:rsidRPr="00E11EA5">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486" w:name="_Toc32331980"/>
      <w:bookmarkStart w:id="487" w:name="_Toc37429894"/>
      <w:bookmarkStart w:id="488" w:name="_Toc43738965"/>
      <w:bookmarkStart w:id="489" w:name="_Toc46346726"/>
      <w:bookmarkStart w:id="490" w:name="_Toc53165665"/>
      <w:bookmarkStart w:id="491" w:name="_Toc53166360"/>
      <w:bookmarkStart w:id="492" w:name="_Toc53167054"/>
    </w:p>
    <w:p w14:paraId="424F630A" w14:textId="77777777" w:rsidR="00C57672" w:rsidRPr="00E11EA5" w:rsidRDefault="00C57672" w:rsidP="00C57672">
      <w:pPr>
        <w:pStyle w:val="Heading5"/>
      </w:pPr>
      <w:bookmarkStart w:id="493" w:name="_Toc61130285"/>
      <w:bookmarkStart w:id="494" w:name="_Toc61131011"/>
      <w:bookmarkStart w:id="495" w:name="_Toc61187853"/>
      <w:bookmarkStart w:id="496" w:name="_Toc83029143"/>
      <w:bookmarkStart w:id="497" w:name="_Toc83919741"/>
      <w:bookmarkStart w:id="498" w:name="_Toc89784762"/>
      <w:r w:rsidRPr="00E11EA5">
        <w:rPr>
          <w:lang w:eastAsia="en-GB"/>
        </w:rPr>
        <w:t>6.3.2.5</w:t>
      </w:r>
      <w:r w:rsidRPr="00E11EA5">
        <w:t>.2</w:t>
      </w:r>
      <w:r w:rsidRPr="00E11EA5">
        <w:tab/>
        <w:t>Pre-scan</w:t>
      </w:r>
      <w:bookmarkEnd w:id="486"/>
      <w:bookmarkEnd w:id="487"/>
      <w:bookmarkEnd w:id="488"/>
      <w:bookmarkEnd w:id="489"/>
      <w:bookmarkEnd w:id="490"/>
      <w:bookmarkEnd w:id="491"/>
      <w:bookmarkEnd w:id="492"/>
      <w:bookmarkEnd w:id="493"/>
      <w:bookmarkEnd w:id="494"/>
      <w:bookmarkEnd w:id="495"/>
      <w:bookmarkEnd w:id="496"/>
      <w:bookmarkEnd w:id="497"/>
      <w:bookmarkEnd w:id="498"/>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499" w:name="_Toc32331981"/>
      <w:bookmarkStart w:id="500" w:name="_Toc37429895"/>
      <w:bookmarkStart w:id="501" w:name="_Toc43738966"/>
      <w:bookmarkStart w:id="502" w:name="_Toc46346727"/>
      <w:bookmarkStart w:id="503" w:name="_Toc53165666"/>
      <w:bookmarkStart w:id="504" w:name="_Toc53166361"/>
      <w:bookmarkStart w:id="505" w:name="_Toc53167055"/>
    </w:p>
    <w:p w14:paraId="5A8A2E67" w14:textId="77777777" w:rsidR="00C57672" w:rsidRPr="00E11EA5" w:rsidRDefault="00C57672" w:rsidP="00C57672">
      <w:pPr>
        <w:pStyle w:val="Heading5"/>
      </w:pPr>
      <w:bookmarkStart w:id="506" w:name="_Toc61130286"/>
      <w:bookmarkStart w:id="507" w:name="_Toc61131012"/>
      <w:bookmarkStart w:id="508" w:name="_Toc61187854"/>
      <w:bookmarkStart w:id="509" w:name="_Toc83029144"/>
      <w:bookmarkStart w:id="510" w:name="_Toc83919742"/>
      <w:bookmarkStart w:id="511" w:name="_Toc89784763"/>
      <w:r w:rsidRPr="00E11EA5">
        <w:rPr>
          <w:lang w:eastAsia="en-GB"/>
        </w:rPr>
        <w:t>6.3.2.5</w:t>
      </w:r>
      <w:r w:rsidRPr="00E11EA5">
        <w:t>.3</w:t>
      </w:r>
      <w:r w:rsidRPr="00E11EA5">
        <w:tab/>
        <w:t>Peak method</w:t>
      </w:r>
      <w:bookmarkEnd w:id="499"/>
      <w:bookmarkEnd w:id="500"/>
      <w:bookmarkEnd w:id="501"/>
      <w:bookmarkEnd w:id="502"/>
      <w:bookmarkEnd w:id="503"/>
      <w:bookmarkEnd w:id="504"/>
      <w:bookmarkEnd w:id="505"/>
      <w:bookmarkEnd w:id="506"/>
      <w:bookmarkEnd w:id="507"/>
      <w:bookmarkEnd w:id="508"/>
      <w:bookmarkEnd w:id="509"/>
      <w:bookmarkEnd w:id="510"/>
      <w:bookmarkEnd w:id="511"/>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512" w:name="_Toc32331982"/>
      <w:bookmarkStart w:id="513" w:name="_Toc37429896"/>
      <w:bookmarkStart w:id="514" w:name="_Toc43738967"/>
      <w:bookmarkStart w:id="515" w:name="_Toc46346728"/>
      <w:bookmarkStart w:id="516" w:name="_Toc53165667"/>
      <w:bookmarkStart w:id="517" w:name="_Toc53166362"/>
      <w:bookmarkStart w:id="518" w:name="_Toc53167056"/>
      <w:bookmarkStart w:id="519" w:name="_Toc61130287"/>
      <w:bookmarkStart w:id="520" w:name="_Toc61131013"/>
      <w:bookmarkStart w:id="521" w:name="_Toc61187855"/>
      <w:bookmarkStart w:id="522" w:name="_Toc83029145"/>
      <w:bookmarkStart w:id="523" w:name="_Toc83919743"/>
      <w:bookmarkStart w:id="524" w:name="_Toc89784764"/>
      <w:r w:rsidRPr="00E11EA5">
        <w:rPr>
          <w:lang w:eastAsia="en-GB"/>
        </w:rPr>
        <w:t>6.3.2.5</w:t>
      </w:r>
      <w:r w:rsidRPr="00E11EA5">
        <w:t>.4</w:t>
      </w:r>
      <w:r w:rsidRPr="00E11EA5">
        <w:tab/>
        <w:t>Equal sector with peak average method</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652AE4">
        <w:rPr>
          <w:position w:val="-11"/>
        </w:rPr>
        <w:pict w14:anchorId="78927B55">
          <v:shape id="_x0000_i1040" type="#_x0000_t75" style="width:122pt;height:14.5pt" equationxml="&lt;">
            <v:imagedata r:id="rId50" o:title="" chromakey="white"/>
          </v:shape>
        </w:pict>
      </w:r>
      <w:r w:rsidRPr="00E11EA5">
        <w:instrText xml:space="preserve"> </w:instrText>
      </w:r>
      <w:r w:rsidRPr="00E11EA5">
        <w:fldChar w:fldCharType="separate"/>
      </w:r>
      <w:r w:rsidR="00652AE4">
        <w:rPr>
          <w:position w:val="-11"/>
        </w:rPr>
        <w:pict w14:anchorId="26926052">
          <v:shape id="_x0000_i1041" type="#_x0000_t75" style="width:122pt;height:14.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652AE4">
        <w:rPr>
          <w:position w:val="-8"/>
        </w:rPr>
        <w:pict w14:anchorId="5885E7C1">
          <v:shape id="_x0000_i1042" type="#_x0000_t75" style="width:122pt;height:14.5pt" equationxml="&lt;">
            <v:imagedata r:id="rId51" o:title="" chromakey="white"/>
          </v:shape>
        </w:pict>
      </w:r>
      <w:r w:rsidRPr="00E11EA5">
        <w:instrText xml:space="preserve"> </w:instrText>
      </w:r>
      <w:r w:rsidRPr="00E11EA5">
        <w:fldChar w:fldCharType="separate"/>
      </w:r>
      <w:r w:rsidR="00652AE4">
        <w:rPr>
          <w:position w:val="-8"/>
        </w:rPr>
        <w:pict w14:anchorId="2418B945">
          <v:shape id="_x0000_i1043" type="#_x0000_t75" style="width:122pt;height:14.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525" w:name="_Toc32331983"/>
      <w:bookmarkStart w:id="526" w:name="_Toc37429897"/>
      <w:bookmarkStart w:id="527" w:name="_Toc43738968"/>
      <w:bookmarkStart w:id="528" w:name="_Toc46346729"/>
      <w:bookmarkStart w:id="529" w:name="_Toc53165668"/>
      <w:bookmarkStart w:id="530" w:name="_Toc53166363"/>
      <w:bookmarkStart w:id="531" w:name="_Toc53167057"/>
    </w:p>
    <w:p w14:paraId="33B037D2" w14:textId="77777777" w:rsidR="00C57672" w:rsidRPr="00E11EA5" w:rsidRDefault="00C57672" w:rsidP="00C57672">
      <w:pPr>
        <w:pStyle w:val="Heading5"/>
      </w:pPr>
      <w:bookmarkStart w:id="532" w:name="_Toc61130288"/>
      <w:bookmarkStart w:id="533" w:name="_Toc61131014"/>
      <w:bookmarkStart w:id="534" w:name="_Toc61187856"/>
      <w:bookmarkStart w:id="535" w:name="_Toc83029146"/>
      <w:bookmarkStart w:id="536" w:name="_Toc83919744"/>
      <w:bookmarkStart w:id="537" w:name="_Toc89784765"/>
      <w:r w:rsidRPr="00E11EA5">
        <w:rPr>
          <w:lang w:eastAsia="en-GB"/>
        </w:rPr>
        <w:t>6.3.2.5</w:t>
      </w:r>
      <w:r w:rsidRPr="00E11EA5">
        <w:t>.5</w:t>
      </w:r>
      <w:r w:rsidRPr="00E11EA5">
        <w:tab/>
        <w:t>Two or three cuts with dense sampling</w:t>
      </w:r>
      <w:bookmarkEnd w:id="525"/>
      <w:bookmarkEnd w:id="526"/>
      <w:bookmarkEnd w:id="527"/>
      <w:bookmarkEnd w:id="528"/>
      <w:bookmarkEnd w:id="529"/>
      <w:bookmarkEnd w:id="530"/>
      <w:bookmarkEnd w:id="531"/>
      <w:bookmarkEnd w:id="532"/>
      <w:bookmarkEnd w:id="533"/>
      <w:bookmarkEnd w:id="534"/>
      <w:bookmarkEnd w:id="535"/>
      <w:bookmarkEnd w:id="536"/>
      <w:bookmarkEnd w:id="537"/>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538" w:name="_Toc32331984"/>
      <w:bookmarkStart w:id="539" w:name="_Toc37429898"/>
      <w:bookmarkStart w:id="540" w:name="_Toc43738969"/>
      <w:bookmarkStart w:id="541" w:name="_Toc46346730"/>
      <w:bookmarkStart w:id="542" w:name="_Toc53165669"/>
      <w:bookmarkStart w:id="543" w:name="_Toc53166364"/>
      <w:bookmarkStart w:id="544" w:name="_Toc53167058"/>
      <w:bookmarkStart w:id="545" w:name="_Toc61130289"/>
      <w:bookmarkStart w:id="546" w:name="_Toc61131015"/>
      <w:bookmarkStart w:id="547" w:name="_Toc61187857"/>
      <w:bookmarkStart w:id="548" w:name="_Toc83029147"/>
      <w:bookmarkStart w:id="549" w:name="_Toc83919745"/>
      <w:bookmarkStart w:id="550" w:name="_Toc89784766"/>
      <w:r w:rsidRPr="00E11EA5">
        <w:rPr>
          <w:lang w:eastAsia="en-GB"/>
        </w:rPr>
        <w:t>6.3.2.5</w:t>
      </w:r>
      <w:r w:rsidRPr="00E11EA5">
        <w:t>.6</w:t>
      </w:r>
      <w:r w:rsidRPr="00E11EA5">
        <w:tab/>
        <w:t>Full sphere with sparse sampling</w:t>
      </w:r>
      <w:bookmarkEnd w:id="538"/>
      <w:bookmarkEnd w:id="539"/>
      <w:bookmarkEnd w:id="540"/>
      <w:bookmarkEnd w:id="541"/>
      <w:bookmarkEnd w:id="542"/>
      <w:bookmarkEnd w:id="543"/>
      <w:bookmarkEnd w:id="544"/>
      <w:bookmarkEnd w:id="545"/>
      <w:bookmarkEnd w:id="546"/>
      <w:bookmarkEnd w:id="547"/>
      <w:bookmarkEnd w:id="548"/>
      <w:bookmarkEnd w:id="549"/>
      <w:bookmarkEnd w:id="550"/>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551" w:name="_Toc37429899"/>
      <w:bookmarkStart w:id="552" w:name="_Toc43738970"/>
      <w:bookmarkStart w:id="553" w:name="_Toc46346731"/>
      <w:bookmarkStart w:id="554" w:name="_Toc53165670"/>
      <w:bookmarkStart w:id="555" w:name="_Toc53166365"/>
      <w:bookmarkStart w:id="556" w:name="_Toc53167059"/>
      <w:bookmarkStart w:id="557" w:name="_Toc32331985"/>
      <w:bookmarkStart w:id="558" w:name="_Toc61130290"/>
      <w:bookmarkStart w:id="559" w:name="_Toc61131016"/>
      <w:bookmarkStart w:id="560" w:name="_Toc61187858"/>
      <w:bookmarkStart w:id="561" w:name="_Toc83029148"/>
      <w:bookmarkStart w:id="562" w:name="_Toc83919746"/>
      <w:bookmarkStart w:id="563" w:name="_Toc89784767"/>
      <w:r w:rsidRPr="00E11EA5">
        <w:rPr>
          <w:lang w:eastAsia="en-GB"/>
        </w:rPr>
        <w:t>6.3.2.5</w:t>
      </w:r>
      <w:r w:rsidRPr="00E11EA5">
        <w:t>.7</w:t>
      </w:r>
      <w:r w:rsidRPr="00E11EA5">
        <w:tab/>
        <w:t>Full sphere</w:t>
      </w:r>
      <w:bookmarkEnd w:id="551"/>
      <w:bookmarkEnd w:id="552"/>
      <w:bookmarkEnd w:id="553"/>
      <w:bookmarkEnd w:id="554"/>
      <w:bookmarkEnd w:id="555"/>
      <w:bookmarkEnd w:id="556"/>
      <w:bookmarkEnd w:id="557"/>
      <w:bookmarkEnd w:id="558"/>
      <w:bookmarkEnd w:id="559"/>
      <w:bookmarkEnd w:id="560"/>
      <w:bookmarkEnd w:id="561"/>
      <w:bookmarkEnd w:id="562"/>
      <w:bookmarkEnd w:id="563"/>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564" w:name="_Toc32331986"/>
      <w:bookmarkStart w:id="565" w:name="_Toc37429900"/>
      <w:bookmarkStart w:id="566" w:name="_Toc43738971"/>
      <w:bookmarkStart w:id="567" w:name="_Toc46346732"/>
      <w:bookmarkStart w:id="568" w:name="_Toc53165671"/>
      <w:bookmarkStart w:id="569" w:name="_Toc53166366"/>
      <w:bookmarkStart w:id="570" w:name="_Toc53167060"/>
      <w:bookmarkStart w:id="571" w:name="_Toc61130291"/>
      <w:bookmarkStart w:id="572" w:name="_Toc61131017"/>
      <w:bookmarkStart w:id="573" w:name="_Toc61187859"/>
      <w:bookmarkStart w:id="574" w:name="_Toc83029149"/>
      <w:bookmarkStart w:id="575" w:name="_Toc83919747"/>
      <w:bookmarkStart w:id="576" w:name="_Toc89784768"/>
      <w:r w:rsidRPr="00E11EA5">
        <w:t>6.3.3</w:t>
      </w:r>
      <w:r>
        <w:tab/>
      </w:r>
      <w:r w:rsidRPr="00E11EA5">
        <w:t>Angular alignment in TRP measurements</w:t>
      </w:r>
      <w:bookmarkEnd w:id="564"/>
      <w:bookmarkEnd w:id="565"/>
      <w:bookmarkEnd w:id="566"/>
      <w:bookmarkEnd w:id="567"/>
      <w:bookmarkEnd w:id="568"/>
      <w:bookmarkEnd w:id="569"/>
      <w:bookmarkEnd w:id="570"/>
      <w:bookmarkEnd w:id="571"/>
      <w:bookmarkEnd w:id="572"/>
      <w:bookmarkEnd w:id="573"/>
      <w:bookmarkEnd w:id="574"/>
      <w:bookmarkEnd w:id="575"/>
      <w:bookmarkEnd w:id="576"/>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370225"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370225"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370225"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3197DCAC"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577" w:name="_Toc32331987"/>
      <w:bookmarkStart w:id="578" w:name="_Toc37429901"/>
      <w:bookmarkStart w:id="579" w:name="_Toc43738972"/>
      <w:bookmarkStart w:id="580" w:name="_Toc46346733"/>
      <w:bookmarkStart w:id="581" w:name="_Toc53165672"/>
      <w:bookmarkStart w:id="582" w:name="_Toc53166367"/>
      <w:bookmarkStart w:id="583" w:name="_Toc53167061"/>
      <w:bookmarkStart w:id="584" w:name="_Toc61130292"/>
      <w:bookmarkStart w:id="585" w:name="_Toc61131018"/>
      <w:bookmarkStart w:id="586" w:name="_Toc61187860"/>
      <w:bookmarkStart w:id="587" w:name="_Toc83029150"/>
      <w:bookmarkStart w:id="588" w:name="_Toc83919748"/>
      <w:bookmarkStart w:id="589" w:name="_Toc89784769"/>
      <w:r w:rsidRPr="00E11EA5">
        <w:rPr>
          <w:lang w:eastAsia="en-GB"/>
        </w:rPr>
        <w:t>6.3.4</w:t>
      </w:r>
      <w:r>
        <w:rPr>
          <w:lang w:eastAsia="en-GB"/>
        </w:rPr>
        <w:tab/>
      </w:r>
      <w:r w:rsidRPr="00E11EA5">
        <w:rPr>
          <w:lang w:eastAsia="en-GB"/>
        </w:rPr>
        <w:t>TRP measurement grids</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1D6E3C09" w14:textId="77777777" w:rsidR="00C57672" w:rsidRPr="00E11EA5" w:rsidRDefault="00C57672" w:rsidP="00C57672">
      <w:pPr>
        <w:pStyle w:val="Heading4"/>
        <w:rPr>
          <w:lang w:eastAsia="en-GB"/>
        </w:rPr>
      </w:pPr>
      <w:bookmarkStart w:id="590" w:name="_Toc32331988"/>
      <w:bookmarkStart w:id="591" w:name="_Toc37429902"/>
      <w:bookmarkStart w:id="592" w:name="_Toc43738973"/>
      <w:bookmarkStart w:id="593" w:name="_Toc46346734"/>
      <w:bookmarkStart w:id="594" w:name="_Toc53165673"/>
      <w:bookmarkStart w:id="595" w:name="_Toc53166368"/>
      <w:bookmarkStart w:id="596" w:name="_Toc53167062"/>
      <w:bookmarkStart w:id="597" w:name="_Toc61130293"/>
      <w:bookmarkStart w:id="598" w:name="_Toc61131019"/>
      <w:bookmarkStart w:id="599" w:name="_Toc61187861"/>
      <w:bookmarkStart w:id="600" w:name="_Toc83029151"/>
      <w:bookmarkStart w:id="601" w:name="_Toc83919749"/>
      <w:bookmarkStart w:id="602" w:name="_Toc89784770"/>
      <w:r w:rsidRPr="00E11EA5">
        <w:rPr>
          <w:lang w:eastAsia="en-GB"/>
        </w:rPr>
        <w:t>6.3.4.1</w:t>
      </w:r>
      <w:r>
        <w:rPr>
          <w:lang w:eastAsia="en-GB"/>
        </w:rPr>
        <w:tab/>
      </w:r>
      <w:r w:rsidRPr="00E11EA5">
        <w:rPr>
          <w:lang w:eastAsia="en-GB"/>
        </w:rPr>
        <w:t>Spherical equal angle grid</w:t>
      </w:r>
      <w:bookmarkEnd w:id="590"/>
      <w:bookmarkEnd w:id="591"/>
      <w:bookmarkEnd w:id="592"/>
      <w:bookmarkEnd w:id="593"/>
      <w:bookmarkEnd w:id="594"/>
      <w:bookmarkEnd w:id="595"/>
      <w:bookmarkEnd w:id="596"/>
      <w:bookmarkEnd w:id="597"/>
      <w:bookmarkEnd w:id="598"/>
      <w:bookmarkEnd w:id="599"/>
      <w:bookmarkEnd w:id="600"/>
      <w:bookmarkEnd w:id="601"/>
      <w:bookmarkEnd w:id="602"/>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603" w:name="_Toc32331989"/>
      <w:bookmarkStart w:id="604" w:name="_Toc37429903"/>
      <w:bookmarkStart w:id="605" w:name="_Toc43738974"/>
      <w:bookmarkStart w:id="606" w:name="_Toc46346735"/>
      <w:bookmarkStart w:id="607" w:name="_Toc53165674"/>
      <w:bookmarkStart w:id="608" w:name="_Toc53166369"/>
      <w:bookmarkStart w:id="609" w:name="_Toc53167063"/>
      <w:bookmarkStart w:id="610" w:name="_Toc61130294"/>
      <w:bookmarkStart w:id="611" w:name="_Toc61131020"/>
      <w:bookmarkStart w:id="612" w:name="_Toc61187862"/>
      <w:bookmarkStart w:id="613" w:name="_Toc83029152"/>
      <w:bookmarkStart w:id="614" w:name="_Toc83919750"/>
      <w:bookmarkStart w:id="615" w:name="_Toc89784771"/>
      <w:r w:rsidRPr="00E11EA5">
        <w:rPr>
          <w:lang w:eastAsia="en-GB"/>
        </w:rPr>
        <w:t>6.3.4.2</w:t>
      </w:r>
      <w:r>
        <w:rPr>
          <w:lang w:eastAsia="en-GB"/>
        </w:rPr>
        <w:tab/>
      </w:r>
      <w:r w:rsidRPr="00E11EA5">
        <w:rPr>
          <w:lang w:eastAsia="en-GB"/>
        </w:rPr>
        <w:t>Reference angular step criteria</w:t>
      </w:r>
      <w:bookmarkEnd w:id="603"/>
      <w:bookmarkEnd w:id="604"/>
      <w:bookmarkEnd w:id="605"/>
      <w:bookmarkEnd w:id="606"/>
      <w:bookmarkEnd w:id="607"/>
      <w:bookmarkEnd w:id="608"/>
      <w:bookmarkEnd w:id="609"/>
      <w:bookmarkEnd w:id="610"/>
      <w:bookmarkEnd w:id="611"/>
      <w:bookmarkEnd w:id="612"/>
      <w:bookmarkEnd w:id="613"/>
      <w:bookmarkEnd w:id="614"/>
      <w:bookmarkEnd w:id="615"/>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5pt;height:36.5pt" o:ole="">
            <v:imagedata r:id="rId55" o:title=""/>
          </v:shape>
          <o:OLEObject Type="Embed" ProgID="Equation.DSMT4" ShapeID="_x0000_i1044" DrawAspect="Content" ObjectID="_1710574878"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pt;height:36.5pt" o:ole="">
            <v:imagedata r:id="rId57" o:title=""/>
          </v:shape>
          <o:OLEObject Type="Embed" ProgID="Equation.DSMT4" ShapeID="_x0000_i1045" DrawAspect="Content" ObjectID="_1710574879"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pt;height:36.5pt" o:ole="">
            <v:imagedata r:id="rId65" o:title=""/>
          </v:shape>
          <o:OLEObject Type="Embed" ProgID="Equation.3" ShapeID="_x0000_i1046" DrawAspect="Content" ObjectID="_1710574880"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pt;height:44pt" o:ole="">
            <v:imagedata r:id="rId69" o:title=""/>
          </v:shape>
          <o:OLEObject Type="Embed" ProgID="Equation.DSMT4" ShapeID="_x0000_i1047" DrawAspect="Content" ObjectID="_1710574881"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pt;height:43.5pt" o:ole="">
            <v:imagedata r:id="rId71" o:title=""/>
          </v:shape>
          <o:OLEObject Type="Embed" ProgID="Equation.DSMT4" ShapeID="_x0000_i1048" DrawAspect="Content" ObjectID="_1710574882"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5pt;height:44pt" o:ole="">
            <v:imagedata r:id="rId73" o:title=""/>
          </v:shape>
          <o:OLEObject Type="Embed" ProgID="Equation.DSMT4" ShapeID="_x0000_i1049" DrawAspect="Content" ObjectID="_1710574883"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pt;height:43.5pt" o:ole="">
            <v:imagedata r:id="rId75" o:title=""/>
          </v:shape>
          <o:OLEObject Type="Embed" ProgID="Equation.DSMT4" ShapeID="_x0000_i1050" DrawAspect="Content" ObjectID="_1710574884"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pt;height:36.5pt" o:ole="">
            <v:imagedata r:id="rId77" o:title=""/>
          </v:shape>
          <o:OLEObject Type="Embed" ProgID="Equation.DSMT4" ShapeID="_x0000_i1051" DrawAspect="Content" ObjectID="_1710574885"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pt;height:36.5pt" o:ole="">
            <v:imagedata r:id="rId79" o:title=""/>
          </v:shape>
          <o:OLEObject Type="Embed" ProgID="Equation.DSMT4" ShapeID="_x0000_i1052" DrawAspect="Content" ObjectID="_1710574886"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pt;height:36.5pt" o:ole="">
            <v:imagedata r:id="rId81" o:title=""/>
          </v:shape>
          <o:OLEObject Type="Embed" ProgID="Equation.DSMT4" ShapeID="_x0000_i1053" DrawAspect="Content" ObjectID="_1710574887"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pt;height:36.5pt" o:ole="">
            <v:imagedata r:id="rId83" o:title=""/>
          </v:shape>
          <o:OLEObject Type="Embed" ProgID="Equation.DSMT4" ShapeID="_x0000_i1054" DrawAspect="Content" ObjectID="_1710574888" r:id="rId84"/>
        </w:object>
      </w:r>
    </w:p>
    <w:p w14:paraId="444FDAC6" w14:textId="77777777" w:rsidR="00C57672" w:rsidRPr="00E11EA5" w:rsidRDefault="00C57672" w:rsidP="00C57672">
      <w:pPr>
        <w:pStyle w:val="Heading4"/>
        <w:rPr>
          <w:lang w:eastAsia="en-GB"/>
        </w:rPr>
      </w:pPr>
      <w:bookmarkStart w:id="616" w:name="_Toc32331990"/>
      <w:bookmarkStart w:id="617" w:name="_Toc37429904"/>
      <w:bookmarkStart w:id="618" w:name="_Toc43738975"/>
      <w:bookmarkStart w:id="619" w:name="_Toc46346736"/>
      <w:bookmarkStart w:id="620" w:name="_Toc53165675"/>
      <w:bookmarkStart w:id="621" w:name="_Toc53166370"/>
      <w:bookmarkStart w:id="622" w:name="_Toc53167064"/>
      <w:bookmarkStart w:id="623" w:name="_Toc61130295"/>
      <w:bookmarkStart w:id="624" w:name="_Toc61131021"/>
      <w:bookmarkStart w:id="625" w:name="_Toc61187863"/>
      <w:bookmarkStart w:id="626" w:name="_Toc83029153"/>
      <w:bookmarkStart w:id="627" w:name="_Toc83919751"/>
      <w:bookmarkStart w:id="628" w:name="_Toc89784772"/>
      <w:r w:rsidRPr="00E11EA5">
        <w:rPr>
          <w:lang w:eastAsia="en-GB"/>
        </w:rPr>
        <w:t>6.3.4.3</w:t>
      </w:r>
      <w:r>
        <w:rPr>
          <w:lang w:eastAsia="en-GB"/>
        </w:rPr>
        <w:tab/>
      </w:r>
      <w:r w:rsidRPr="00E11EA5">
        <w:rPr>
          <w:lang w:eastAsia="en-GB"/>
        </w:rPr>
        <w:t>Spherical equal area grids</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pt;height:36.5pt" o:ole="">
            <v:imagedata r:id="rId85" o:title=""/>
          </v:shape>
          <o:OLEObject Type="Embed" ProgID="Equation.3" ShapeID="_x0000_i1055" DrawAspect="Content" ObjectID="_1710574889"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629" w:name="_Toc32331991"/>
      <w:bookmarkStart w:id="630" w:name="_Toc37429905"/>
      <w:bookmarkStart w:id="631" w:name="_Toc43738976"/>
      <w:bookmarkStart w:id="632" w:name="_Toc46346737"/>
      <w:bookmarkStart w:id="633" w:name="_Toc53165676"/>
      <w:bookmarkStart w:id="634" w:name="_Toc53166371"/>
      <w:bookmarkStart w:id="635" w:name="_Toc53167065"/>
      <w:bookmarkStart w:id="636" w:name="_Toc61130296"/>
      <w:bookmarkStart w:id="637" w:name="_Toc61131022"/>
      <w:bookmarkStart w:id="638" w:name="_Toc61187864"/>
      <w:bookmarkStart w:id="639" w:name="_Toc83029154"/>
      <w:bookmarkStart w:id="640" w:name="_Toc83919752"/>
      <w:bookmarkStart w:id="641" w:name="_Toc89784773"/>
      <w:r w:rsidRPr="00E11EA5">
        <w:rPr>
          <w:lang w:eastAsia="en-GB"/>
        </w:rPr>
        <w:t>6.3.4.4</w:t>
      </w:r>
      <w:r>
        <w:rPr>
          <w:lang w:eastAsia="en-GB"/>
        </w:rPr>
        <w:tab/>
      </w:r>
      <w:r w:rsidRPr="00E11EA5">
        <w:rPr>
          <w:lang w:eastAsia="en-GB"/>
        </w:rPr>
        <w:t>Spherical Fibonacci grids</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642" w:name="_Toc32331992"/>
      <w:bookmarkStart w:id="643" w:name="_Toc37429906"/>
      <w:bookmarkStart w:id="644" w:name="_Toc43738977"/>
      <w:bookmarkStart w:id="645" w:name="_Toc46346738"/>
      <w:bookmarkStart w:id="646" w:name="_Toc53165677"/>
      <w:bookmarkStart w:id="647" w:name="_Toc53166372"/>
      <w:bookmarkStart w:id="648" w:name="_Toc53167066"/>
      <w:bookmarkStart w:id="649" w:name="_Toc61130297"/>
      <w:bookmarkStart w:id="650" w:name="_Toc61131023"/>
      <w:bookmarkStart w:id="651" w:name="_Toc61187865"/>
      <w:bookmarkStart w:id="652" w:name="_Toc83029155"/>
      <w:bookmarkStart w:id="653" w:name="_Toc83919753"/>
      <w:bookmarkStart w:id="654" w:name="_Toc89784774"/>
      <w:r w:rsidRPr="00E11EA5">
        <w:rPr>
          <w:lang w:eastAsia="en-GB"/>
        </w:rPr>
        <w:t>6.3.4.5</w:t>
      </w:r>
      <w:r>
        <w:rPr>
          <w:lang w:eastAsia="en-GB"/>
        </w:rPr>
        <w:tab/>
      </w:r>
      <w:r w:rsidRPr="00E11EA5">
        <w:rPr>
          <w:lang w:eastAsia="en-GB"/>
        </w:rPr>
        <w:t>Orthogonal cuts grids</w:t>
      </w:r>
      <w:bookmarkEnd w:id="642"/>
      <w:bookmarkEnd w:id="643"/>
      <w:bookmarkEnd w:id="644"/>
      <w:bookmarkEnd w:id="645"/>
      <w:bookmarkEnd w:id="646"/>
      <w:bookmarkEnd w:id="647"/>
      <w:bookmarkEnd w:id="648"/>
      <w:bookmarkEnd w:id="649"/>
      <w:bookmarkEnd w:id="650"/>
      <w:bookmarkEnd w:id="651"/>
      <w:bookmarkEnd w:id="652"/>
      <w:bookmarkEnd w:id="653"/>
      <w:bookmarkEnd w:id="654"/>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655" w:name="_Toc32331993"/>
      <w:bookmarkStart w:id="656" w:name="_Toc37429907"/>
      <w:bookmarkStart w:id="657" w:name="_Toc43738978"/>
      <w:bookmarkStart w:id="658" w:name="_Toc46346739"/>
      <w:bookmarkStart w:id="659" w:name="_Toc53165678"/>
      <w:bookmarkStart w:id="660" w:name="_Toc53166373"/>
      <w:bookmarkStart w:id="661" w:name="_Toc53167067"/>
      <w:bookmarkStart w:id="662" w:name="_Toc61130298"/>
      <w:bookmarkStart w:id="663" w:name="_Toc61131024"/>
      <w:bookmarkStart w:id="664" w:name="_Toc61187866"/>
      <w:bookmarkStart w:id="665" w:name="_Toc83029156"/>
      <w:bookmarkStart w:id="666" w:name="_Toc83919754"/>
      <w:bookmarkStart w:id="667" w:name="_Toc89784775"/>
      <w:r w:rsidRPr="00E11EA5">
        <w:rPr>
          <w:lang w:eastAsia="en-GB"/>
        </w:rPr>
        <w:t>6.3.4.6</w:t>
      </w:r>
      <w:r>
        <w:rPr>
          <w:lang w:eastAsia="en-GB"/>
        </w:rPr>
        <w:tab/>
      </w:r>
      <w:r w:rsidRPr="00E11EA5">
        <w:rPr>
          <w:lang w:eastAsia="en-GB"/>
        </w:rPr>
        <w:t>Wave vector space sampling grid</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668" w:name="_Toc32331994"/>
      <w:bookmarkStart w:id="669" w:name="_Toc37429908"/>
      <w:bookmarkStart w:id="670" w:name="_Toc43738979"/>
      <w:bookmarkStart w:id="671" w:name="_Toc46346740"/>
      <w:bookmarkStart w:id="672" w:name="_Toc53165679"/>
      <w:bookmarkStart w:id="673" w:name="_Toc53166374"/>
      <w:bookmarkStart w:id="674" w:name="_Toc53167068"/>
      <w:bookmarkStart w:id="675" w:name="_Toc61130299"/>
      <w:bookmarkStart w:id="676" w:name="_Toc61131025"/>
      <w:bookmarkStart w:id="677" w:name="_Toc61187867"/>
      <w:bookmarkStart w:id="678" w:name="_Toc83029157"/>
      <w:bookmarkStart w:id="679" w:name="_Toc83919755"/>
      <w:bookmarkStart w:id="680" w:name="_Toc89784776"/>
      <w:r w:rsidRPr="00E11EA5">
        <w:rPr>
          <w:lang w:eastAsia="en-GB"/>
        </w:rPr>
        <w:t>6.3.5</w:t>
      </w:r>
      <w:r>
        <w:rPr>
          <w:lang w:eastAsia="en-GB"/>
        </w:rPr>
        <w:tab/>
      </w:r>
      <w:r w:rsidRPr="00E11EA5">
        <w:t>Aspects related to measurement of OTA unwanted emission</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1FD24217" w14:textId="77777777" w:rsidR="00C57672" w:rsidRPr="00E11EA5" w:rsidRDefault="00C57672" w:rsidP="00C57672">
      <w:pPr>
        <w:pStyle w:val="Heading4"/>
      </w:pPr>
      <w:bookmarkStart w:id="681" w:name="_Toc21021130"/>
      <w:bookmarkStart w:id="682" w:name="_Toc29813827"/>
      <w:bookmarkStart w:id="683" w:name="_Toc29814298"/>
      <w:bookmarkStart w:id="684" w:name="_Toc29814646"/>
      <w:bookmarkStart w:id="685" w:name="_Toc32331995"/>
      <w:bookmarkStart w:id="686" w:name="_Toc37429909"/>
      <w:bookmarkStart w:id="687" w:name="_Toc43738980"/>
      <w:bookmarkStart w:id="688" w:name="_Toc46346741"/>
      <w:bookmarkStart w:id="689" w:name="_Toc53165680"/>
      <w:bookmarkStart w:id="690" w:name="_Toc53166375"/>
      <w:bookmarkStart w:id="691" w:name="_Toc53167069"/>
      <w:bookmarkStart w:id="692" w:name="_Toc61130300"/>
      <w:bookmarkStart w:id="693" w:name="_Toc61131026"/>
      <w:bookmarkStart w:id="694" w:name="_Toc61187868"/>
      <w:bookmarkStart w:id="695" w:name="_Toc83029158"/>
      <w:bookmarkStart w:id="696" w:name="_Toc83919756"/>
      <w:bookmarkStart w:id="697" w:name="_Toc89784777"/>
      <w:r w:rsidRPr="00E11EA5">
        <w:rPr>
          <w:lang w:eastAsia="en-GB"/>
        </w:rPr>
        <w:t>6.3.5.1</w:t>
      </w:r>
      <w:r>
        <w:rPr>
          <w:lang w:eastAsia="en-GB"/>
        </w:rPr>
        <w:tab/>
      </w:r>
      <w:r w:rsidRPr="00E11EA5">
        <w:t>Test range</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698" w:name="_Toc21021131"/>
      <w:bookmarkStart w:id="699" w:name="_Toc29813828"/>
      <w:bookmarkStart w:id="700" w:name="_Toc29814299"/>
      <w:bookmarkStart w:id="701" w:name="_Toc29814647"/>
      <w:bookmarkStart w:id="702" w:name="_Toc32331996"/>
      <w:bookmarkStart w:id="703" w:name="_Toc37429910"/>
      <w:bookmarkStart w:id="704" w:name="_Toc43738981"/>
      <w:bookmarkStart w:id="705" w:name="_Toc46346742"/>
      <w:bookmarkStart w:id="706" w:name="_Toc53165681"/>
      <w:bookmarkStart w:id="707" w:name="_Toc53166376"/>
      <w:bookmarkStart w:id="708" w:name="_Toc53167070"/>
      <w:bookmarkStart w:id="709" w:name="_Toc61130301"/>
      <w:bookmarkStart w:id="710" w:name="_Toc61131027"/>
      <w:bookmarkStart w:id="711" w:name="_Toc61187869"/>
      <w:bookmarkStart w:id="712" w:name="_Toc83029159"/>
      <w:bookmarkStart w:id="713" w:name="_Toc83919757"/>
      <w:bookmarkStart w:id="714" w:name="_Toc89784778"/>
      <w:r w:rsidRPr="00E11EA5">
        <w:rPr>
          <w:lang w:eastAsia="en-GB"/>
        </w:rPr>
        <w:t>6.3.5.2</w:t>
      </w:r>
      <w:r>
        <w:rPr>
          <w:lang w:eastAsia="en-GB"/>
        </w:rPr>
        <w:tab/>
      </w:r>
      <w:r w:rsidRPr="00E11EA5">
        <w:t>Measurement distance</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715" w:name="_Toc21021132"/>
      <w:bookmarkStart w:id="716" w:name="_Toc29813829"/>
      <w:bookmarkStart w:id="717" w:name="_Toc29814300"/>
      <w:bookmarkStart w:id="718" w:name="_Toc29814648"/>
      <w:bookmarkStart w:id="719" w:name="_Toc32331997"/>
      <w:bookmarkStart w:id="720" w:name="_Toc37429911"/>
      <w:bookmarkStart w:id="721" w:name="_Toc43738982"/>
      <w:bookmarkStart w:id="722" w:name="_Toc46346743"/>
      <w:bookmarkStart w:id="723" w:name="_Toc53165682"/>
      <w:bookmarkStart w:id="724" w:name="_Toc53166377"/>
      <w:bookmarkStart w:id="725" w:name="_Toc53167071"/>
      <w:bookmarkStart w:id="726" w:name="_Toc61130302"/>
      <w:bookmarkStart w:id="727" w:name="_Toc61131028"/>
      <w:bookmarkStart w:id="728" w:name="_Toc61187870"/>
      <w:bookmarkStart w:id="729" w:name="_Toc83029160"/>
      <w:bookmarkStart w:id="730" w:name="_Toc83919758"/>
      <w:bookmarkStart w:id="731" w:name="_Toc89784779"/>
      <w:r w:rsidRPr="00E11EA5">
        <w:rPr>
          <w:lang w:eastAsia="en-GB"/>
        </w:rPr>
        <w:t>6.3.5.3</w:t>
      </w:r>
      <w:r>
        <w:rPr>
          <w:lang w:eastAsia="en-GB"/>
        </w:rPr>
        <w:tab/>
      </w:r>
      <w:r w:rsidRPr="00E11EA5">
        <w:t>Sampling grid selection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732" w:name="_Toc32331998"/>
      <w:bookmarkStart w:id="733" w:name="_Toc37429912"/>
      <w:bookmarkStart w:id="734" w:name="_Toc43738983"/>
      <w:bookmarkStart w:id="735" w:name="_Toc46346744"/>
      <w:bookmarkStart w:id="736" w:name="_Toc53165683"/>
      <w:bookmarkStart w:id="737" w:name="_Toc53166378"/>
      <w:bookmarkStart w:id="738" w:name="_Toc53167072"/>
      <w:bookmarkStart w:id="739" w:name="_Toc61130303"/>
      <w:bookmarkStart w:id="740" w:name="_Toc61131029"/>
      <w:bookmarkStart w:id="741" w:name="_Toc61187871"/>
      <w:bookmarkStart w:id="742" w:name="_Toc83029161"/>
      <w:bookmarkStart w:id="743" w:name="_Toc83919759"/>
      <w:bookmarkStart w:id="744" w:name="_Toc89784780"/>
      <w:r w:rsidRPr="00E11EA5">
        <w:rPr>
          <w:lang w:eastAsia="en-GB"/>
        </w:rPr>
        <w:t>6.3.6</w:t>
      </w:r>
      <w:r>
        <w:rPr>
          <w:lang w:eastAsia="en-GB"/>
        </w:rPr>
        <w:tab/>
      </w:r>
      <w:r w:rsidRPr="00E11EA5">
        <w:rPr>
          <w:lang w:eastAsia="en-GB"/>
        </w:rPr>
        <w:t>TRP summation error</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745" w:name="_Toc32331999"/>
      <w:bookmarkStart w:id="746" w:name="_Toc37429913"/>
      <w:bookmarkStart w:id="747" w:name="_Toc43738984"/>
      <w:bookmarkStart w:id="748" w:name="_Toc46346745"/>
      <w:bookmarkStart w:id="749" w:name="_Toc53165684"/>
      <w:bookmarkStart w:id="750" w:name="_Toc53166379"/>
      <w:bookmarkStart w:id="751" w:name="_Toc53167073"/>
    </w:p>
    <w:p w14:paraId="4B4E47A7" w14:textId="77777777" w:rsidR="00C57672" w:rsidRPr="00E11EA5" w:rsidRDefault="00C57672" w:rsidP="00C57672">
      <w:pPr>
        <w:pStyle w:val="Heading2"/>
        <w:rPr>
          <w:lang w:eastAsia="en-GB"/>
        </w:rPr>
      </w:pPr>
      <w:bookmarkStart w:id="752" w:name="_Toc61130304"/>
      <w:bookmarkStart w:id="753" w:name="_Toc61131030"/>
      <w:bookmarkStart w:id="754" w:name="_Toc61187872"/>
      <w:bookmarkStart w:id="755" w:name="_Toc83029162"/>
      <w:bookmarkStart w:id="756" w:name="_Toc83919760"/>
      <w:bookmarkStart w:id="757" w:name="_Toc89784781"/>
      <w:r w:rsidRPr="00E11EA5">
        <w:rPr>
          <w:lang w:eastAsia="en-GB"/>
        </w:rPr>
        <w:t>6.4</w:t>
      </w:r>
      <w:r w:rsidRPr="00E11EA5">
        <w:rPr>
          <w:lang w:eastAsia="en-GB"/>
        </w:rPr>
        <w:tab/>
        <w:t>Co-location measurements</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151FA3DE" w14:textId="77777777" w:rsidR="00C57672" w:rsidRPr="00E11EA5" w:rsidRDefault="00C57672" w:rsidP="00C57672">
      <w:pPr>
        <w:pStyle w:val="Heading3"/>
      </w:pPr>
      <w:bookmarkStart w:id="758" w:name="_Toc43738985"/>
      <w:bookmarkStart w:id="759" w:name="_Toc46346746"/>
      <w:bookmarkStart w:id="760" w:name="_Toc53165685"/>
      <w:bookmarkStart w:id="761" w:name="_Toc53166380"/>
      <w:bookmarkStart w:id="762" w:name="_Toc53167074"/>
      <w:bookmarkStart w:id="763" w:name="_Toc61130305"/>
      <w:bookmarkStart w:id="764" w:name="_Toc61131031"/>
      <w:bookmarkStart w:id="765" w:name="_Toc61187873"/>
      <w:bookmarkStart w:id="766" w:name="_Toc83029163"/>
      <w:bookmarkStart w:id="767" w:name="_Toc83919761"/>
      <w:bookmarkStart w:id="768" w:name="_Toc89784782"/>
      <w:r w:rsidRPr="00E11EA5">
        <w:t>6.4.1</w:t>
      </w:r>
      <w:r>
        <w:tab/>
      </w:r>
      <w:r w:rsidRPr="00E11EA5">
        <w:t>General</w:t>
      </w:r>
      <w:bookmarkEnd w:id="758"/>
      <w:bookmarkEnd w:id="759"/>
      <w:bookmarkEnd w:id="760"/>
      <w:bookmarkEnd w:id="761"/>
      <w:bookmarkEnd w:id="762"/>
      <w:bookmarkEnd w:id="763"/>
      <w:bookmarkEnd w:id="764"/>
      <w:bookmarkEnd w:id="765"/>
      <w:bookmarkEnd w:id="766"/>
      <w:bookmarkEnd w:id="767"/>
      <w:bookmarkEnd w:id="768"/>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769" w:name="_Toc21086095"/>
      <w:bookmarkStart w:id="770" w:name="_Toc29768531"/>
      <w:bookmarkStart w:id="771" w:name="_Toc43738986"/>
      <w:bookmarkStart w:id="772" w:name="_Toc46346747"/>
      <w:bookmarkStart w:id="773" w:name="_Toc53165686"/>
      <w:bookmarkStart w:id="774" w:name="_Toc53166381"/>
      <w:bookmarkStart w:id="775" w:name="_Toc53167075"/>
      <w:bookmarkStart w:id="776" w:name="_Toc61130306"/>
      <w:bookmarkStart w:id="777" w:name="_Toc61131032"/>
      <w:bookmarkStart w:id="778" w:name="_Toc61187874"/>
      <w:bookmarkStart w:id="779" w:name="_Toc83029164"/>
      <w:bookmarkStart w:id="780" w:name="_Toc83919762"/>
      <w:bookmarkStart w:id="781" w:name="_Toc89784783"/>
      <w:bookmarkStart w:id="782" w:name="_Toc21086096"/>
      <w:bookmarkStart w:id="783" w:name="_Toc29768532"/>
      <w:r w:rsidRPr="00E11EA5">
        <w:lastRenderedPageBreak/>
        <w:t>6.4.2</w:t>
      </w:r>
      <w:r>
        <w:tab/>
      </w:r>
      <w:r w:rsidRPr="00E11EA5">
        <w:t>Co-location test antenna</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784" w:name="_Toc43738987"/>
      <w:bookmarkStart w:id="785" w:name="_Toc46346748"/>
      <w:bookmarkStart w:id="786" w:name="_Toc53165687"/>
      <w:bookmarkStart w:id="787" w:name="_Toc53166382"/>
      <w:bookmarkStart w:id="788" w:name="_Toc53167076"/>
      <w:bookmarkStart w:id="789" w:name="_Toc61130307"/>
      <w:bookmarkStart w:id="790" w:name="_Toc61131033"/>
      <w:bookmarkStart w:id="791" w:name="_Toc61187875"/>
      <w:bookmarkStart w:id="792" w:name="_Toc83029165"/>
      <w:bookmarkStart w:id="793" w:name="_Toc83919763"/>
      <w:bookmarkStart w:id="794" w:name="_Toc89784784"/>
      <w:r w:rsidRPr="00E11EA5">
        <w:t>6.4.3</w:t>
      </w:r>
      <w:r>
        <w:tab/>
      </w:r>
      <w:r w:rsidRPr="00E11EA5">
        <w:t>Standard test antenna</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795" w:name="_Toc32332000"/>
      <w:bookmarkStart w:id="796" w:name="_Toc37429914"/>
      <w:bookmarkStart w:id="797" w:name="_Toc43738988"/>
      <w:bookmarkStart w:id="798" w:name="_Toc46346749"/>
      <w:bookmarkStart w:id="799" w:name="_Toc53165688"/>
      <w:bookmarkStart w:id="800" w:name="_Toc53166383"/>
      <w:bookmarkStart w:id="801" w:name="_Toc53167077"/>
      <w:bookmarkStart w:id="802" w:name="_Toc61130308"/>
      <w:bookmarkStart w:id="803" w:name="_Toc61131034"/>
      <w:bookmarkStart w:id="804" w:name="_Toc61187876"/>
      <w:bookmarkStart w:id="805" w:name="_Toc83029166"/>
      <w:bookmarkStart w:id="806" w:name="_Toc83919764"/>
      <w:bookmarkStart w:id="807" w:name="_Toc89784785"/>
      <w:r w:rsidRPr="00E11EA5">
        <w:rPr>
          <w:lang w:eastAsia="en-GB"/>
        </w:rPr>
        <w:t>6.5</w:t>
      </w:r>
      <w:r w:rsidRPr="00E11EA5">
        <w:rPr>
          <w:lang w:eastAsia="en-GB"/>
        </w:rPr>
        <w:tab/>
        <w:t>Requirements classification</w:t>
      </w:r>
      <w:bookmarkEnd w:id="795"/>
      <w:bookmarkEnd w:id="796"/>
      <w:bookmarkEnd w:id="797"/>
      <w:bookmarkEnd w:id="798"/>
      <w:bookmarkEnd w:id="799"/>
      <w:bookmarkEnd w:id="800"/>
      <w:bookmarkEnd w:id="801"/>
      <w:bookmarkEnd w:id="802"/>
      <w:bookmarkEnd w:id="803"/>
      <w:bookmarkEnd w:id="804"/>
      <w:bookmarkEnd w:id="805"/>
      <w:bookmarkEnd w:id="806"/>
      <w:bookmarkEnd w:id="807"/>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808" w:name="_Toc53165689"/>
      <w:bookmarkStart w:id="809" w:name="_Toc53166384"/>
      <w:bookmarkStart w:id="810" w:name="_Toc53167078"/>
      <w:bookmarkStart w:id="811" w:name="_Toc61130309"/>
      <w:bookmarkStart w:id="812" w:name="_Toc61131035"/>
      <w:bookmarkStart w:id="813" w:name="_Toc61187877"/>
      <w:bookmarkStart w:id="814" w:name="_Toc83029167"/>
      <w:bookmarkStart w:id="815" w:name="_Toc83919765"/>
      <w:bookmarkStart w:id="816" w:name="_Toc89784786"/>
      <w:r w:rsidRPr="00E11EA5">
        <w:t>7</w:t>
      </w:r>
      <w:r w:rsidRPr="00E11EA5">
        <w:tab/>
        <w:t>OTA m</w:t>
      </w:r>
      <w:r w:rsidRPr="00E11EA5">
        <w:rPr>
          <w:lang w:eastAsia="sv-SE"/>
        </w:rPr>
        <w:t>easurement systems</w:t>
      </w:r>
      <w:bookmarkEnd w:id="161"/>
      <w:bookmarkEnd w:id="162"/>
      <w:bookmarkEnd w:id="163"/>
      <w:bookmarkEnd w:id="808"/>
      <w:bookmarkEnd w:id="809"/>
      <w:bookmarkEnd w:id="810"/>
      <w:bookmarkEnd w:id="811"/>
      <w:bookmarkEnd w:id="812"/>
      <w:bookmarkEnd w:id="813"/>
      <w:bookmarkEnd w:id="814"/>
      <w:bookmarkEnd w:id="815"/>
      <w:bookmarkEnd w:id="816"/>
    </w:p>
    <w:p w14:paraId="1FE2A523" w14:textId="77777777" w:rsidR="00C57672" w:rsidRPr="00E11EA5" w:rsidRDefault="00C57672" w:rsidP="00C57672">
      <w:pPr>
        <w:pStyle w:val="Heading2"/>
        <w:rPr>
          <w:lang w:eastAsia="sv-SE"/>
        </w:rPr>
      </w:pPr>
      <w:bookmarkStart w:id="817" w:name="_Toc32332002"/>
      <w:bookmarkStart w:id="818" w:name="_Toc37429916"/>
      <w:bookmarkStart w:id="819" w:name="_Toc43738990"/>
      <w:bookmarkStart w:id="820" w:name="_Toc46346751"/>
      <w:bookmarkStart w:id="821" w:name="_Toc53165690"/>
      <w:bookmarkStart w:id="822" w:name="_Toc53166385"/>
      <w:bookmarkStart w:id="823" w:name="_Toc53167079"/>
      <w:bookmarkStart w:id="824" w:name="_Toc61130310"/>
      <w:bookmarkStart w:id="825" w:name="_Toc61131036"/>
      <w:bookmarkStart w:id="826" w:name="_Toc61187878"/>
      <w:bookmarkStart w:id="827" w:name="_Toc83029168"/>
      <w:bookmarkStart w:id="828" w:name="_Toc83919766"/>
      <w:bookmarkStart w:id="829" w:name="_Toc89784787"/>
      <w:r w:rsidRPr="00E11EA5">
        <w:t>7.1</w:t>
      </w:r>
      <w:r w:rsidRPr="00E11EA5">
        <w:tab/>
      </w:r>
      <w:r w:rsidRPr="00E11EA5">
        <w:rPr>
          <w:lang w:eastAsia="sv-SE"/>
        </w:rPr>
        <w:t>General</w:t>
      </w:r>
      <w:bookmarkEnd w:id="817"/>
      <w:bookmarkEnd w:id="818"/>
      <w:bookmarkEnd w:id="819"/>
      <w:bookmarkEnd w:id="820"/>
      <w:bookmarkEnd w:id="821"/>
      <w:bookmarkEnd w:id="822"/>
      <w:bookmarkEnd w:id="823"/>
      <w:bookmarkEnd w:id="824"/>
      <w:bookmarkEnd w:id="825"/>
      <w:bookmarkEnd w:id="826"/>
      <w:bookmarkEnd w:id="827"/>
      <w:bookmarkEnd w:id="828"/>
      <w:bookmarkEnd w:id="829"/>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830" w:name="_Toc32332003"/>
      <w:bookmarkStart w:id="831" w:name="_Toc37429917"/>
      <w:bookmarkStart w:id="832" w:name="_Toc43738991"/>
      <w:bookmarkStart w:id="833" w:name="_Toc46346752"/>
      <w:bookmarkStart w:id="834" w:name="_Toc53165691"/>
      <w:bookmarkStart w:id="835" w:name="_Toc53166386"/>
      <w:bookmarkStart w:id="836" w:name="_Toc53167080"/>
      <w:bookmarkStart w:id="837" w:name="_Toc61130311"/>
      <w:bookmarkStart w:id="838" w:name="_Toc61131037"/>
      <w:bookmarkStart w:id="839" w:name="_Toc61187879"/>
      <w:bookmarkStart w:id="840" w:name="_Toc83029169"/>
      <w:bookmarkStart w:id="841" w:name="_Toc83919767"/>
      <w:bookmarkStart w:id="842" w:name="_Toc89784788"/>
      <w:r w:rsidRPr="00E11EA5">
        <w:t>7.2</w:t>
      </w:r>
      <w:r w:rsidRPr="00E11EA5">
        <w:tab/>
      </w:r>
      <w:r w:rsidRPr="00E11EA5">
        <w:rPr>
          <w:lang w:eastAsia="sv-SE"/>
        </w:rPr>
        <w:t>Indoor Anechoic Chamber</w:t>
      </w:r>
      <w:bookmarkEnd w:id="830"/>
      <w:bookmarkEnd w:id="831"/>
      <w:bookmarkEnd w:id="832"/>
      <w:bookmarkEnd w:id="833"/>
      <w:bookmarkEnd w:id="834"/>
      <w:bookmarkEnd w:id="835"/>
      <w:bookmarkEnd w:id="836"/>
      <w:bookmarkEnd w:id="837"/>
      <w:bookmarkEnd w:id="838"/>
      <w:bookmarkEnd w:id="839"/>
      <w:bookmarkEnd w:id="840"/>
      <w:bookmarkEnd w:id="841"/>
      <w:bookmarkEnd w:id="842"/>
    </w:p>
    <w:p w14:paraId="15F19ED6" w14:textId="77777777" w:rsidR="00C57672" w:rsidRPr="00E11EA5" w:rsidRDefault="00C57672" w:rsidP="00C57672">
      <w:pPr>
        <w:pStyle w:val="Heading3"/>
        <w:rPr>
          <w:lang w:eastAsia="sv-SE"/>
        </w:rPr>
      </w:pPr>
      <w:bookmarkStart w:id="843" w:name="_Toc32332004"/>
      <w:bookmarkStart w:id="844" w:name="_Toc37429918"/>
      <w:bookmarkStart w:id="845" w:name="_Toc43738992"/>
      <w:bookmarkStart w:id="846" w:name="_Toc46346753"/>
      <w:bookmarkStart w:id="847" w:name="_Toc53165692"/>
      <w:bookmarkStart w:id="848" w:name="_Toc53166387"/>
      <w:bookmarkStart w:id="849" w:name="_Toc53167081"/>
      <w:bookmarkStart w:id="850" w:name="_Toc61130312"/>
      <w:bookmarkStart w:id="851" w:name="_Toc61131038"/>
      <w:bookmarkStart w:id="852" w:name="_Toc61187880"/>
      <w:bookmarkStart w:id="853" w:name="_Toc83029170"/>
      <w:bookmarkStart w:id="854" w:name="_Toc83919768"/>
      <w:bookmarkStart w:id="855" w:name="_Toc89784789"/>
      <w:r w:rsidRPr="00E11EA5">
        <w:rPr>
          <w:lang w:eastAsia="sv-SE"/>
        </w:rPr>
        <w:t>7.2.1</w:t>
      </w:r>
      <w:r>
        <w:rPr>
          <w:lang w:eastAsia="sv-SE"/>
        </w:rPr>
        <w:tab/>
      </w:r>
      <w:r w:rsidRPr="00E11EA5">
        <w:rPr>
          <w:lang w:eastAsia="sv-SE"/>
        </w:rPr>
        <w:t>Measurement system description, Normal test conditions</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856" w:name="_Toc32332005"/>
      <w:bookmarkStart w:id="857" w:name="_Toc37429919"/>
      <w:bookmarkStart w:id="858" w:name="_Toc43738993"/>
      <w:bookmarkStart w:id="859" w:name="_Toc46346754"/>
      <w:bookmarkStart w:id="860" w:name="_Toc53165693"/>
      <w:bookmarkStart w:id="861" w:name="_Toc53166388"/>
      <w:bookmarkStart w:id="862" w:name="_Toc53167082"/>
      <w:bookmarkStart w:id="863" w:name="_Toc61130313"/>
      <w:bookmarkStart w:id="864" w:name="_Toc61131039"/>
      <w:bookmarkStart w:id="865" w:name="_Toc61187881"/>
      <w:bookmarkStart w:id="866" w:name="_Toc83029171"/>
      <w:bookmarkStart w:id="867" w:name="_Toc83919769"/>
      <w:bookmarkStart w:id="868" w:name="_Toc89784790"/>
      <w:r w:rsidRPr="00E11EA5">
        <w:rPr>
          <w:lang w:eastAsia="sv-SE"/>
        </w:rPr>
        <w:lastRenderedPageBreak/>
        <w:t>7.2.2</w:t>
      </w:r>
      <w:r>
        <w:rPr>
          <w:lang w:eastAsia="sv-SE"/>
        </w:rPr>
        <w:tab/>
      </w:r>
      <w:r w:rsidRPr="00E11EA5">
        <w:rPr>
          <w:lang w:eastAsia="sv-SE"/>
        </w:rPr>
        <w:t>Measurement system description, Extreme test conditions</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869" w:name="_Toc32332006"/>
      <w:bookmarkStart w:id="870" w:name="_Toc37429920"/>
      <w:bookmarkStart w:id="871" w:name="_Toc43738994"/>
      <w:bookmarkStart w:id="872" w:name="_Toc46346755"/>
      <w:bookmarkStart w:id="873" w:name="_Toc53165694"/>
      <w:bookmarkStart w:id="874" w:name="_Toc53166389"/>
      <w:bookmarkStart w:id="875" w:name="_Toc53167083"/>
      <w:bookmarkStart w:id="876" w:name="_Toc61130314"/>
      <w:bookmarkStart w:id="877" w:name="_Toc61131040"/>
      <w:bookmarkStart w:id="878" w:name="_Toc61187882"/>
      <w:bookmarkStart w:id="879" w:name="_Toc83029172"/>
      <w:bookmarkStart w:id="880" w:name="_Toc83919770"/>
      <w:bookmarkStart w:id="881" w:name="_Toc89784791"/>
      <w:r w:rsidRPr="00E11EA5">
        <w:rPr>
          <w:lang w:eastAsia="sv-SE"/>
        </w:rPr>
        <w:t>7.2.3</w:t>
      </w:r>
      <w:r w:rsidRPr="00E11EA5">
        <w:rPr>
          <w:lang w:eastAsia="sv-SE"/>
        </w:rPr>
        <w:tab/>
        <w:t>Test method limitations</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882" w:name="_Toc32332007"/>
      <w:bookmarkStart w:id="883" w:name="_Toc37429921"/>
      <w:bookmarkStart w:id="884" w:name="_Toc43738995"/>
      <w:bookmarkStart w:id="885" w:name="_Toc46346756"/>
      <w:bookmarkStart w:id="886" w:name="_Toc53165695"/>
      <w:bookmarkStart w:id="887" w:name="_Toc53166390"/>
      <w:bookmarkStart w:id="888" w:name="_Toc53167084"/>
      <w:bookmarkStart w:id="889" w:name="_Toc61130315"/>
      <w:bookmarkStart w:id="890" w:name="_Toc61131041"/>
      <w:bookmarkStart w:id="891" w:name="_Toc61187883"/>
      <w:bookmarkStart w:id="892" w:name="_Toc83029173"/>
      <w:bookmarkStart w:id="893" w:name="_Toc83919771"/>
      <w:bookmarkStart w:id="894" w:name="_Toc89784792"/>
      <w:r w:rsidRPr="00E11EA5">
        <w:t>7.3</w:t>
      </w:r>
      <w:r w:rsidRPr="00E11EA5">
        <w:tab/>
        <w:t>Compact Antenna Test Range</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77039DA3" w14:textId="77777777" w:rsidR="00C57672" w:rsidRPr="00E11EA5" w:rsidRDefault="00C57672" w:rsidP="00C57672">
      <w:pPr>
        <w:pStyle w:val="Heading3"/>
        <w:rPr>
          <w:lang w:eastAsia="sv-SE"/>
        </w:rPr>
      </w:pPr>
      <w:bookmarkStart w:id="895" w:name="_Toc32332008"/>
      <w:bookmarkStart w:id="896" w:name="_Toc37429922"/>
      <w:bookmarkStart w:id="897" w:name="_Toc43738996"/>
      <w:bookmarkStart w:id="898" w:name="_Toc46346757"/>
      <w:bookmarkStart w:id="899" w:name="_Toc53165696"/>
      <w:bookmarkStart w:id="900" w:name="_Toc53166391"/>
      <w:bookmarkStart w:id="901" w:name="_Toc53167085"/>
      <w:bookmarkStart w:id="902" w:name="_Toc61130316"/>
      <w:bookmarkStart w:id="903" w:name="_Toc61131042"/>
      <w:bookmarkStart w:id="904" w:name="_Toc61187884"/>
      <w:bookmarkStart w:id="905" w:name="_Toc83029174"/>
      <w:bookmarkStart w:id="906" w:name="_Toc83919772"/>
      <w:bookmarkStart w:id="907" w:name="_Toc89784793"/>
      <w:r w:rsidRPr="00E11EA5">
        <w:rPr>
          <w:lang w:eastAsia="sv-SE"/>
        </w:rPr>
        <w:t>7.3.1</w:t>
      </w:r>
      <w:r>
        <w:rPr>
          <w:lang w:eastAsia="sv-SE"/>
        </w:rPr>
        <w:tab/>
      </w:r>
      <w:r w:rsidRPr="00E11EA5">
        <w:rPr>
          <w:lang w:eastAsia="sv-SE"/>
        </w:rPr>
        <w:t>Measurement system description, Normal test conditions</w:t>
      </w:r>
      <w:bookmarkEnd w:id="895"/>
      <w:bookmarkEnd w:id="896"/>
      <w:bookmarkEnd w:id="897"/>
      <w:bookmarkEnd w:id="898"/>
      <w:bookmarkEnd w:id="899"/>
      <w:bookmarkEnd w:id="900"/>
      <w:bookmarkEnd w:id="901"/>
      <w:bookmarkEnd w:id="902"/>
      <w:bookmarkEnd w:id="903"/>
      <w:bookmarkEnd w:id="904"/>
      <w:bookmarkEnd w:id="905"/>
      <w:bookmarkEnd w:id="906"/>
      <w:bookmarkEnd w:id="907"/>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3.5pt;height:309.5pt" o:ole="">
            <v:imagedata r:id="rId104" o:title=""/>
          </v:shape>
          <o:OLEObject Type="Embed" ProgID="Visio.Drawing.15" ShapeID="_x0000_i1056" DrawAspect="Content" ObjectID="_1710574890"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pt;height:302.5pt" o:ole="">
            <v:imagedata r:id="rId106" o:title=""/>
          </v:shape>
          <o:OLEObject Type="Embed" ProgID="Visio.Drawing.15" ShapeID="_x0000_i1057" DrawAspect="Content" ObjectID="_1710574891"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908" w:name="_Toc32332009"/>
      <w:bookmarkStart w:id="909" w:name="_Toc37429923"/>
      <w:bookmarkStart w:id="910" w:name="_Toc43738997"/>
      <w:bookmarkStart w:id="911" w:name="_Toc46346758"/>
      <w:bookmarkStart w:id="912" w:name="_Toc53165697"/>
      <w:bookmarkStart w:id="913" w:name="_Toc53166392"/>
      <w:bookmarkStart w:id="914" w:name="_Toc53167086"/>
      <w:bookmarkStart w:id="915" w:name="_Toc61130317"/>
      <w:bookmarkStart w:id="916" w:name="_Toc61131043"/>
      <w:bookmarkStart w:id="917" w:name="_Toc61187885"/>
      <w:bookmarkStart w:id="918" w:name="_Toc83029175"/>
      <w:bookmarkStart w:id="919" w:name="_Toc83919773"/>
      <w:bookmarkStart w:id="920" w:name="_Toc89784794"/>
      <w:r w:rsidRPr="00E11EA5">
        <w:rPr>
          <w:lang w:eastAsia="sv-SE"/>
        </w:rPr>
        <w:t>7.3.2</w:t>
      </w:r>
      <w:r>
        <w:rPr>
          <w:lang w:eastAsia="sv-SE"/>
        </w:rPr>
        <w:tab/>
      </w:r>
      <w:r w:rsidRPr="00E11EA5">
        <w:rPr>
          <w:lang w:eastAsia="sv-SE"/>
        </w:rPr>
        <w:t>Measurement system description, Extreme test conditions</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921" w:name="_Toc32332010"/>
      <w:bookmarkStart w:id="922" w:name="_Toc37429924"/>
      <w:bookmarkStart w:id="923" w:name="_Toc43738998"/>
      <w:bookmarkStart w:id="924" w:name="_Toc46346759"/>
      <w:bookmarkStart w:id="925" w:name="_Toc53165698"/>
      <w:bookmarkStart w:id="926" w:name="_Toc53166393"/>
      <w:bookmarkStart w:id="927" w:name="_Toc53167087"/>
    </w:p>
    <w:p w14:paraId="3B5F0F1E" w14:textId="77777777" w:rsidR="00C57672" w:rsidRPr="00E11EA5" w:rsidRDefault="00C57672" w:rsidP="00C57672">
      <w:pPr>
        <w:pStyle w:val="Heading3"/>
        <w:rPr>
          <w:lang w:eastAsia="sv-SE"/>
        </w:rPr>
      </w:pPr>
      <w:bookmarkStart w:id="928" w:name="_Toc61130318"/>
      <w:bookmarkStart w:id="929" w:name="_Toc61131044"/>
      <w:bookmarkStart w:id="930" w:name="_Toc61187886"/>
      <w:bookmarkStart w:id="931" w:name="_Toc83029176"/>
      <w:bookmarkStart w:id="932" w:name="_Toc83919774"/>
      <w:bookmarkStart w:id="933" w:name="_Toc89784795"/>
      <w:r w:rsidRPr="00E11EA5">
        <w:rPr>
          <w:lang w:eastAsia="sv-SE"/>
        </w:rPr>
        <w:t>7.3.3</w:t>
      </w:r>
      <w:r>
        <w:rPr>
          <w:lang w:eastAsia="sv-SE"/>
        </w:rPr>
        <w:tab/>
      </w:r>
      <w:r w:rsidRPr="00E11EA5">
        <w:rPr>
          <w:lang w:eastAsia="sv-SE"/>
        </w:rPr>
        <w:t>Test method limitations</w:t>
      </w:r>
      <w:bookmarkEnd w:id="921"/>
      <w:bookmarkEnd w:id="922"/>
      <w:bookmarkEnd w:id="923"/>
      <w:bookmarkEnd w:id="924"/>
      <w:bookmarkEnd w:id="925"/>
      <w:bookmarkEnd w:id="926"/>
      <w:bookmarkEnd w:id="927"/>
      <w:bookmarkEnd w:id="928"/>
      <w:bookmarkEnd w:id="929"/>
      <w:bookmarkEnd w:id="930"/>
      <w:bookmarkEnd w:id="931"/>
      <w:bookmarkEnd w:id="932"/>
      <w:bookmarkEnd w:id="933"/>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934" w:name="_Toc32332011"/>
      <w:bookmarkStart w:id="935" w:name="_Toc37429925"/>
      <w:bookmarkStart w:id="936" w:name="_Toc43738999"/>
      <w:bookmarkStart w:id="937" w:name="_Toc46346760"/>
      <w:bookmarkStart w:id="938" w:name="_Toc53165699"/>
      <w:bookmarkStart w:id="939" w:name="_Toc53166394"/>
      <w:bookmarkStart w:id="940" w:name="_Toc53167088"/>
      <w:bookmarkStart w:id="941" w:name="_Toc61130319"/>
      <w:bookmarkStart w:id="942" w:name="_Toc61131045"/>
      <w:bookmarkStart w:id="943" w:name="_Toc61187887"/>
      <w:bookmarkStart w:id="944" w:name="_Toc83029177"/>
      <w:bookmarkStart w:id="945" w:name="_Toc83919775"/>
      <w:bookmarkStart w:id="946" w:name="_Toc89784796"/>
      <w:r w:rsidRPr="00E11EA5">
        <w:t>7.4</w:t>
      </w:r>
      <w:r w:rsidRPr="00E11EA5">
        <w:tab/>
      </w:r>
      <w:r w:rsidRPr="00E11EA5">
        <w:rPr>
          <w:noProof/>
          <w:lang w:eastAsia="sv-SE"/>
        </w:rPr>
        <w:t>One Dimensional</w:t>
      </w:r>
      <w:r w:rsidRPr="00E11EA5">
        <w:rPr>
          <w:lang w:eastAsia="sv-SE"/>
        </w:rPr>
        <w:t xml:space="preserve"> Compact Range</w:t>
      </w:r>
      <w:bookmarkEnd w:id="934"/>
      <w:bookmarkEnd w:id="935"/>
      <w:bookmarkEnd w:id="936"/>
      <w:bookmarkEnd w:id="937"/>
      <w:bookmarkEnd w:id="938"/>
      <w:bookmarkEnd w:id="939"/>
      <w:bookmarkEnd w:id="940"/>
      <w:bookmarkEnd w:id="941"/>
      <w:bookmarkEnd w:id="942"/>
      <w:bookmarkEnd w:id="943"/>
      <w:bookmarkEnd w:id="944"/>
      <w:bookmarkEnd w:id="945"/>
      <w:bookmarkEnd w:id="946"/>
    </w:p>
    <w:p w14:paraId="73A5F500" w14:textId="77777777" w:rsidR="00C57672" w:rsidRPr="00E11EA5" w:rsidRDefault="00C57672" w:rsidP="00C57672">
      <w:pPr>
        <w:pStyle w:val="Heading3"/>
        <w:rPr>
          <w:lang w:eastAsia="sv-SE"/>
        </w:rPr>
      </w:pPr>
      <w:bookmarkStart w:id="947" w:name="_Toc32332012"/>
      <w:bookmarkStart w:id="948" w:name="_Toc37429926"/>
      <w:bookmarkStart w:id="949" w:name="_Toc43739000"/>
      <w:bookmarkStart w:id="950" w:name="_Toc46346761"/>
      <w:bookmarkStart w:id="951" w:name="_Toc53165700"/>
      <w:bookmarkStart w:id="952" w:name="_Toc53166395"/>
      <w:bookmarkStart w:id="953" w:name="_Toc53167089"/>
      <w:bookmarkStart w:id="954" w:name="_Toc61130320"/>
      <w:bookmarkStart w:id="955" w:name="_Toc61131046"/>
      <w:bookmarkStart w:id="956" w:name="_Toc61187888"/>
      <w:bookmarkStart w:id="957" w:name="_Toc83029178"/>
      <w:bookmarkStart w:id="958" w:name="_Toc83919776"/>
      <w:bookmarkStart w:id="959" w:name="_Toc89784797"/>
      <w:r w:rsidRPr="00E11EA5">
        <w:rPr>
          <w:lang w:eastAsia="sv-SE"/>
        </w:rPr>
        <w:t>7.4.1</w:t>
      </w:r>
      <w:r>
        <w:rPr>
          <w:lang w:eastAsia="sv-SE"/>
        </w:rPr>
        <w:tab/>
      </w:r>
      <w:r w:rsidRPr="00E11EA5">
        <w:rPr>
          <w:lang w:eastAsia="sv-SE"/>
        </w:rPr>
        <w:t>Measurement system description</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960" w:name="_Toc32332013"/>
      <w:bookmarkStart w:id="961" w:name="_Toc37429927"/>
      <w:bookmarkStart w:id="962" w:name="_Toc43739001"/>
      <w:bookmarkStart w:id="963" w:name="_Toc46346762"/>
      <w:bookmarkStart w:id="964" w:name="_Toc53165701"/>
      <w:bookmarkStart w:id="965" w:name="_Toc53166396"/>
      <w:bookmarkStart w:id="966" w:name="_Toc53167090"/>
      <w:bookmarkStart w:id="967" w:name="_Toc61130321"/>
      <w:bookmarkStart w:id="968" w:name="_Toc61131047"/>
      <w:bookmarkStart w:id="969" w:name="_Toc61187889"/>
      <w:bookmarkStart w:id="970" w:name="_Toc83029179"/>
      <w:bookmarkStart w:id="971" w:name="_Toc83919777"/>
      <w:bookmarkStart w:id="972" w:name="_Toc89784798"/>
      <w:r w:rsidRPr="00E11EA5">
        <w:rPr>
          <w:lang w:eastAsia="sv-SE"/>
        </w:rPr>
        <w:t>7.4.2</w:t>
      </w:r>
      <w:r>
        <w:rPr>
          <w:lang w:eastAsia="sv-SE"/>
        </w:rPr>
        <w:tab/>
      </w:r>
      <w:r w:rsidRPr="00E11EA5">
        <w:rPr>
          <w:lang w:eastAsia="sv-SE"/>
        </w:rPr>
        <w:t>Test method limitations</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973" w:name="_Toc32332014"/>
      <w:bookmarkStart w:id="974" w:name="_Toc37429928"/>
      <w:bookmarkStart w:id="975" w:name="_Toc43739002"/>
      <w:bookmarkStart w:id="976" w:name="_Toc46346763"/>
      <w:bookmarkStart w:id="977" w:name="_Toc53165702"/>
      <w:bookmarkStart w:id="978" w:name="_Toc53166397"/>
      <w:bookmarkStart w:id="979" w:name="_Toc53167091"/>
      <w:bookmarkStart w:id="980" w:name="_Toc61130322"/>
      <w:bookmarkStart w:id="981" w:name="_Toc61131048"/>
      <w:bookmarkStart w:id="982" w:name="_Toc61187890"/>
      <w:bookmarkStart w:id="983" w:name="_Toc83029180"/>
      <w:bookmarkStart w:id="984" w:name="_Toc83919778"/>
      <w:bookmarkStart w:id="985" w:name="_Toc89784799"/>
      <w:r w:rsidRPr="00E11EA5">
        <w:lastRenderedPageBreak/>
        <w:t>7.5</w:t>
      </w:r>
      <w:r w:rsidRPr="00E11EA5">
        <w:tab/>
      </w:r>
      <w:r w:rsidRPr="00E11EA5">
        <w:rPr>
          <w:noProof/>
          <w:lang w:eastAsia="sv-SE"/>
        </w:rPr>
        <w:t xml:space="preserve">Near Field Test </w:t>
      </w:r>
      <w:r w:rsidRPr="00E11EA5">
        <w:rPr>
          <w:lang w:eastAsia="sv-SE"/>
        </w:rPr>
        <w:t>Range</w:t>
      </w:r>
      <w:bookmarkEnd w:id="973"/>
      <w:bookmarkEnd w:id="974"/>
      <w:bookmarkEnd w:id="975"/>
      <w:bookmarkEnd w:id="976"/>
      <w:bookmarkEnd w:id="977"/>
      <w:bookmarkEnd w:id="978"/>
      <w:bookmarkEnd w:id="979"/>
      <w:bookmarkEnd w:id="980"/>
      <w:bookmarkEnd w:id="981"/>
      <w:bookmarkEnd w:id="982"/>
      <w:bookmarkEnd w:id="983"/>
      <w:bookmarkEnd w:id="984"/>
      <w:bookmarkEnd w:id="985"/>
    </w:p>
    <w:p w14:paraId="2AEC5247" w14:textId="77777777" w:rsidR="00C57672" w:rsidRPr="00E11EA5" w:rsidRDefault="00C57672" w:rsidP="00C57672">
      <w:pPr>
        <w:pStyle w:val="Heading3"/>
        <w:rPr>
          <w:lang w:eastAsia="sv-SE"/>
        </w:rPr>
      </w:pPr>
      <w:bookmarkStart w:id="986" w:name="_Toc32332015"/>
      <w:bookmarkStart w:id="987" w:name="_Toc37429929"/>
      <w:bookmarkStart w:id="988" w:name="_Toc43739003"/>
      <w:bookmarkStart w:id="989" w:name="_Toc46346764"/>
      <w:bookmarkStart w:id="990" w:name="_Toc53165703"/>
      <w:bookmarkStart w:id="991" w:name="_Toc53166398"/>
      <w:bookmarkStart w:id="992" w:name="_Toc53167092"/>
      <w:bookmarkStart w:id="993" w:name="_Toc61130323"/>
      <w:bookmarkStart w:id="994" w:name="_Toc61131049"/>
      <w:bookmarkStart w:id="995" w:name="_Toc61187891"/>
      <w:bookmarkStart w:id="996" w:name="_Toc83029181"/>
      <w:bookmarkStart w:id="997" w:name="_Toc83919779"/>
      <w:bookmarkStart w:id="998" w:name="_Toc89784800"/>
      <w:r w:rsidRPr="00E11EA5">
        <w:rPr>
          <w:lang w:eastAsia="sv-SE"/>
        </w:rPr>
        <w:t>7.5.1</w:t>
      </w:r>
      <w:r>
        <w:rPr>
          <w:lang w:eastAsia="sv-SE"/>
        </w:rPr>
        <w:tab/>
      </w:r>
      <w:r w:rsidRPr="00E11EA5">
        <w:rPr>
          <w:lang w:eastAsia="sv-SE"/>
        </w:rPr>
        <w:t>Measurement system description</w:t>
      </w:r>
      <w:bookmarkEnd w:id="986"/>
      <w:bookmarkEnd w:id="987"/>
      <w:bookmarkEnd w:id="988"/>
      <w:bookmarkEnd w:id="989"/>
      <w:bookmarkEnd w:id="990"/>
      <w:bookmarkEnd w:id="991"/>
      <w:bookmarkEnd w:id="992"/>
      <w:bookmarkEnd w:id="993"/>
      <w:bookmarkEnd w:id="994"/>
      <w:bookmarkEnd w:id="995"/>
      <w:bookmarkEnd w:id="996"/>
      <w:bookmarkEnd w:id="997"/>
      <w:bookmarkEnd w:id="998"/>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999" w:name="_Toc32332016"/>
      <w:bookmarkStart w:id="1000" w:name="_Toc37429930"/>
      <w:bookmarkStart w:id="1001" w:name="_Toc43739004"/>
      <w:bookmarkStart w:id="1002" w:name="_Toc46346765"/>
      <w:bookmarkStart w:id="1003" w:name="_Toc53165704"/>
      <w:bookmarkStart w:id="1004" w:name="_Toc53166399"/>
      <w:bookmarkStart w:id="1005" w:name="_Toc53167093"/>
      <w:bookmarkStart w:id="1006" w:name="_Toc61130324"/>
      <w:bookmarkStart w:id="1007" w:name="_Toc61131050"/>
      <w:bookmarkStart w:id="1008" w:name="_Toc61187892"/>
      <w:bookmarkStart w:id="1009" w:name="_Toc83029182"/>
      <w:bookmarkStart w:id="1010" w:name="_Toc83919780"/>
      <w:bookmarkStart w:id="1011" w:name="_Toc89784801"/>
      <w:r w:rsidRPr="00E11EA5">
        <w:rPr>
          <w:lang w:eastAsia="sv-SE"/>
        </w:rPr>
        <w:t>7.5.2</w:t>
      </w:r>
      <w:r>
        <w:rPr>
          <w:lang w:eastAsia="sv-SE"/>
        </w:rPr>
        <w:tab/>
      </w:r>
      <w:r w:rsidRPr="00E11EA5">
        <w:rPr>
          <w:lang w:eastAsia="sv-SE"/>
        </w:rPr>
        <w:t>Test method limitations</w:t>
      </w:r>
      <w:bookmarkStart w:id="1012" w:name="_Toc32332017"/>
      <w:bookmarkStart w:id="1013" w:name="_Toc37429931"/>
      <w:bookmarkStart w:id="1014" w:name="_Toc43739005"/>
      <w:bookmarkStart w:id="1015" w:name="_Toc46346766"/>
      <w:bookmarkStart w:id="1016" w:name="_Toc53165705"/>
      <w:bookmarkStart w:id="1017" w:name="_Toc53166400"/>
      <w:bookmarkStart w:id="1018" w:name="_Toc53167094"/>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56540CB3" w14:textId="77777777" w:rsidR="00C57672" w:rsidRPr="00E11EA5" w:rsidRDefault="00C57672" w:rsidP="00C57672">
      <w:pPr>
        <w:pStyle w:val="Heading4"/>
        <w:rPr>
          <w:lang w:eastAsia="sv-SE"/>
        </w:rPr>
      </w:pPr>
      <w:bookmarkStart w:id="1019" w:name="_Toc61130325"/>
      <w:bookmarkStart w:id="1020" w:name="_Toc61131051"/>
      <w:bookmarkStart w:id="1021" w:name="_Toc61187893"/>
      <w:bookmarkStart w:id="1022" w:name="_Toc83029183"/>
      <w:bookmarkStart w:id="1023" w:name="_Toc83919781"/>
      <w:bookmarkStart w:id="1024" w:name="_Toc89784802"/>
      <w:r w:rsidRPr="00E11EA5">
        <w:rPr>
          <w:lang w:eastAsia="sv-SE"/>
        </w:rPr>
        <w:t>7.5.2.1</w:t>
      </w:r>
      <w:r w:rsidRPr="00E11EA5">
        <w:rPr>
          <w:lang w:eastAsia="sv-SE"/>
        </w:rPr>
        <w:tab/>
        <w:t xml:space="preserve">OTA </w:t>
      </w:r>
      <w:r w:rsidRPr="00E11EA5">
        <w:t>EVM measurement</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025" w:name="_Toc37429932"/>
      <w:bookmarkStart w:id="1026" w:name="_Toc43739006"/>
      <w:bookmarkStart w:id="1027" w:name="_Toc46346767"/>
      <w:bookmarkStart w:id="1028" w:name="_Toc53165706"/>
      <w:bookmarkStart w:id="1029" w:name="_Toc53166401"/>
      <w:bookmarkStart w:id="1030" w:name="_Toc53167095"/>
      <w:bookmarkStart w:id="1031" w:name="_Toc61130326"/>
      <w:bookmarkStart w:id="1032" w:name="_Toc61131052"/>
      <w:bookmarkStart w:id="1033" w:name="_Toc61187894"/>
      <w:bookmarkStart w:id="1034" w:name="_Toc83029184"/>
      <w:bookmarkStart w:id="1035" w:name="_Toc83919782"/>
      <w:bookmarkStart w:id="1036" w:name="_Toc89784803"/>
      <w:r w:rsidRPr="00501E48">
        <w:t>7.5.2.2</w:t>
      </w:r>
      <w:r w:rsidRPr="00501E48">
        <w:tab/>
        <w:t>OTA RX directional requirements</w:t>
      </w:r>
      <w:bookmarkEnd w:id="1025"/>
      <w:bookmarkEnd w:id="1026"/>
      <w:bookmarkEnd w:id="1027"/>
      <w:bookmarkEnd w:id="1028"/>
      <w:bookmarkEnd w:id="1029"/>
      <w:bookmarkEnd w:id="1030"/>
      <w:bookmarkEnd w:id="1031"/>
      <w:bookmarkEnd w:id="1032"/>
      <w:bookmarkEnd w:id="1033"/>
      <w:bookmarkEnd w:id="1034"/>
      <w:bookmarkEnd w:id="1035"/>
      <w:bookmarkEnd w:id="1036"/>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037" w:name="_Toc32332018"/>
      <w:bookmarkStart w:id="1038" w:name="_Toc37429933"/>
      <w:bookmarkStart w:id="1039" w:name="_Toc43739007"/>
      <w:bookmarkStart w:id="1040" w:name="_Toc46346768"/>
      <w:bookmarkStart w:id="1041" w:name="_Toc53165707"/>
      <w:bookmarkStart w:id="1042" w:name="_Toc53166402"/>
      <w:bookmarkStart w:id="1043" w:name="_Toc53167096"/>
    </w:p>
    <w:p w14:paraId="0C0FEFB8" w14:textId="77777777" w:rsidR="00C57672" w:rsidRPr="00E11EA5" w:rsidRDefault="00C57672" w:rsidP="00C57672">
      <w:pPr>
        <w:pStyle w:val="Heading4"/>
      </w:pPr>
      <w:bookmarkStart w:id="1044" w:name="_Toc61130327"/>
      <w:bookmarkStart w:id="1045" w:name="_Toc61131053"/>
      <w:bookmarkStart w:id="1046" w:name="_Toc61187895"/>
      <w:bookmarkStart w:id="1047" w:name="_Toc83029185"/>
      <w:bookmarkStart w:id="1048" w:name="_Toc83919783"/>
      <w:bookmarkStart w:id="1049" w:name="_Toc89784804"/>
      <w:r w:rsidRPr="00E11EA5">
        <w:t>7.5.2.3</w:t>
      </w:r>
      <w:r w:rsidRPr="00E11EA5">
        <w:tab/>
        <w:t>OTA sensitivity measurement</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050" w:name="_Toc32332019"/>
      <w:bookmarkStart w:id="1051" w:name="_Toc37429934"/>
      <w:bookmarkStart w:id="1052" w:name="_Toc43739008"/>
      <w:bookmarkStart w:id="1053" w:name="_Toc46346769"/>
      <w:bookmarkStart w:id="1054" w:name="_Toc53165708"/>
      <w:bookmarkStart w:id="1055" w:name="_Toc53166403"/>
      <w:bookmarkStart w:id="1056" w:name="_Toc53167097"/>
    </w:p>
    <w:p w14:paraId="00DAB66F" w14:textId="77777777" w:rsidR="00C57672" w:rsidRPr="00E11EA5" w:rsidRDefault="00C57672" w:rsidP="00C57672">
      <w:pPr>
        <w:pStyle w:val="Heading2"/>
      </w:pPr>
      <w:bookmarkStart w:id="1057" w:name="_Toc61130328"/>
      <w:bookmarkStart w:id="1058" w:name="_Toc61131054"/>
      <w:bookmarkStart w:id="1059" w:name="_Toc61187896"/>
      <w:bookmarkStart w:id="1060" w:name="_Toc83029186"/>
      <w:bookmarkStart w:id="1061" w:name="_Toc83919784"/>
      <w:bookmarkStart w:id="1062" w:name="_Toc89784805"/>
      <w:r w:rsidRPr="00E11EA5">
        <w:t>7.6</w:t>
      </w:r>
      <w:r w:rsidRPr="00E11EA5">
        <w:tab/>
        <w:t>Plane Wave Synthesizer</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61956D21" w14:textId="77777777" w:rsidR="00C57672" w:rsidRPr="00E11EA5" w:rsidRDefault="00C57672" w:rsidP="00C57672">
      <w:pPr>
        <w:pStyle w:val="Heading3"/>
      </w:pPr>
      <w:bookmarkStart w:id="1063" w:name="_Toc21086249"/>
      <w:bookmarkStart w:id="1064" w:name="_Toc29768685"/>
      <w:bookmarkStart w:id="1065" w:name="_Toc32332020"/>
      <w:bookmarkStart w:id="1066" w:name="_Toc37429935"/>
      <w:bookmarkStart w:id="1067" w:name="_Toc43739009"/>
      <w:bookmarkStart w:id="1068" w:name="_Toc46346770"/>
      <w:bookmarkStart w:id="1069" w:name="_Toc53165709"/>
      <w:bookmarkStart w:id="1070" w:name="_Toc53166404"/>
      <w:bookmarkStart w:id="1071" w:name="_Toc53167098"/>
      <w:bookmarkStart w:id="1072" w:name="_Toc61130329"/>
      <w:bookmarkStart w:id="1073" w:name="_Toc61131055"/>
      <w:bookmarkStart w:id="1074" w:name="_Toc61187897"/>
      <w:bookmarkStart w:id="1075" w:name="_Toc83029187"/>
      <w:bookmarkStart w:id="1076" w:name="_Toc83919785"/>
      <w:bookmarkStart w:id="1077" w:name="_Toc89784806"/>
      <w:r w:rsidRPr="00E11EA5">
        <w:t>7.6.1</w:t>
      </w:r>
      <w:r>
        <w:tab/>
      </w:r>
      <w:r w:rsidRPr="00E11EA5">
        <w:rPr>
          <w:lang w:eastAsia="sv-SE"/>
        </w:rPr>
        <w:t>Measurement system</w:t>
      </w:r>
      <w:r w:rsidRPr="00E11EA5">
        <w:t xml:space="preserve"> description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078" w:name="_MON_1587198493"/>
    <w:bookmarkEnd w:id="1078"/>
    <w:p w14:paraId="1B3CA3E8" w14:textId="4426BC63" w:rsidR="00F178B0" w:rsidRDefault="00F178B0" w:rsidP="0030180B">
      <w:pPr>
        <w:pStyle w:val="TH"/>
      </w:pPr>
      <w:r>
        <w:object w:dxaOrig="7471" w:dyaOrig="3402" w14:anchorId="2484F1CA">
          <v:shape id="_x0000_i1058" type="#_x0000_t75" style="width:374.5pt;height:172.5pt" o:ole="">
            <v:imagedata r:id="rId122" o:title=""/>
          </v:shape>
          <o:OLEObject Type="Embed" ProgID="Word.Picture.8" ShapeID="_x0000_i1058" DrawAspect="Content" ObjectID="_1710574892" r:id="rId123"/>
        </w:object>
      </w:r>
    </w:p>
    <w:p w14:paraId="5211A2D5" w14:textId="31FDD9EF" w:rsidR="00F178B0" w:rsidRDefault="00F178B0" w:rsidP="00753FEA">
      <w:pPr>
        <w:pStyle w:val="TF"/>
      </w:pPr>
      <w:r>
        <w:t>Figure 7.6.1-3: PWS measurement setup, OTA dynamic range, ACS, blocking and ICS</w:t>
      </w:r>
    </w:p>
    <w:bookmarkStart w:id="1079" w:name="_MON_1670126831"/>
    <w:bookmarkEnd w:id="1079"/>
    <w:p w14:paraId="32B17BA6" w14:textId="4D416E63" w:rsidR="00F178B0" w:rsidRDefault="00F178B0" w:rsidP="00F178B0">
      <w:pPr>
        <w:pStyle w:val="TH"/>
      </w:pPr>
      <w:r>
        <w:object w:dxaOrig="7456" w:dyaOrig="3402" w14:anchorId="535D05B9">
          <v:shape id="_x0000_i1059" type="#_x0000_t75" style="width:374.5pt;height:172.5pt" o:ole="">
            <v:imagedata r:id="rId124" o:title=""/>
          </v:shape>
          <o:OLEObject Type="Embed" ProgID="Word.Picture.8" ShapeID="_x0000_i1059" DrawAspect="Content" ObjectID="_1710574893"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080" w:name="_Toc32332021"/>
      <w:bookmarkStart w:id="1081" w:name="_Toc37429936"/>
      <w:bookmarkStart w:id="1082" w:name="_Toc43739010"/>
      <w:bookmarkStart w:id="1083" w:name="_Toc46346771"/>
      <w:bookmarkStart w:id="1084" w:name="_Toc53165710"/>
      <w:bookmarkStart w:id="1085" w:name="_Toc53166405"/>
      <w:bookmarkStart w:id="1086" w:name="_Toc53167099"/>
      <w:bookmarkStart w:id="1087" w:name="_Toc61130330"/>
      <w:bookmarkStart w:id="1088" w:name="_Toc61131056"/>
      <w:bookmarkStart w:id="1089" w:name="_Toc61187898"/>
      <w:bookmarkStart w:id="1090" w:name="_Toc83029188"/>
      <w:bookmarkStart w:id="1091" w:name="_Toc83919786"/>
      <w:bookmarkStart w:id="1092" w:name="_Toc89784807"/>
      <w:r w:rsidRPr="00E11EA5">
        <w:t>7.6.2</w:t>
      </w:r>
      <w:r>
        <w:tab/>
      </w:r>
      <w:r w:rsidRPr="00E11EA5">
        <w:t>Test method limitations</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1093" w:name="_Toc32332022"/>
      <w:bookmarkStart w:id="1094" w:name="_Toc37429937"/>
      <w:bookmarkStart w:id="1095" w:name="_Toc43739011"/>
      <w:bookmarkStart w:id="1096" w:name="_Toc46346772"/>
      <w:bookmarkStart w:id="1097" w:name="_Toc53165711"/>
      <w:bookmarkStart w:id="1098" w:name="_Toc53166406"/>
      <w:bookmarkStart w:id="1099" w:name="_Toc53167100"/>
      <w:bookmarkStart w:id="1100" w:name="_Toc61130331"/>
      <w:bookmarkStart w:id="1101" w:name="_Toc61131057"/>
      <w:bookmarkStart w:id="1102" w:name="_Toc61187899"/>
      <w:bookmarkStart w:id="1103" w:name="_Toc83029189"/>
      <w:bookmarkStart w:id="1104" w:name="_Toc83919787"/>
      <w:bookmarkStart w:id="1105" w:name="_Toc89784808"/>
      <w:r w:rsidRPr="00E11EA5">
        <w:t>7.7</w:t>
      </w:r>
      <w:r w:rsidRPr="00E11EA5">
        <w:tab/>
        <w:t>General chamber</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309A2D99" w14:textId="77777777" w:rsidR="00C57672" w:rsidRPr="00E11EA5" w:rsidRDefault="00C57672" w:rsidP="00C57672">
      <w:pPr>
        <w:pStyle w:val="Heading3"/>
        <w:rPr>
          <w:lang w:eastAsia="sv-SE"/>
        </w:rPr>
      </w:pPr>
      <w:bookmarkStart w:id="1106" w:name="_Toc32332023"/>
      <w:bookmarkStart w:id="1107" w:name="_Toc37429938"/>
      <w:bookmarkStart w:id="1108" w:name="_Toc43739012"/>
      <w:bookmarkStart w:id="1109" w:name="_Toc46346773"/>
      <w:bookmarkStart w:id="1110" w:name="_Toc53165712"/>
      <w:bookmarkStart w:id="1111" w:name="_Toc53166407"/>
      <w:bookmarkStart w:id="1112" w:name="_Toc53167101"/>
      <w:bookmarkStart w:id="1113" w:name="_Toc61130332"/>
      <w:bookmarkStart w:id="1114" w:name="_Toc61131058"/>
      <w:bookmarkStart w:id="1115" w:name="_Toc61187900"/>
      <w:bookmarkStart w:id="1116" w:name="_Toc83029190"/>
      <w:bookmarkStart w:id="1117" w:name="_Toc83919788"/>
      <w:bookmarkStart w:id="1118" w:name="_Toc89784809"/>
      <w:r w:rsidRPr="00E11EA5">
        <w:rPr>
          <w:lang w:eastAsia="sv-SE"/>
        </w:rPr>
        <w:t>7.7.1</w:t>
      </w:r>
      <w:r>
        <w:rPr>
          <w:lang w:eastAsia="sv-SE"/>
        </w:rPr>
        <w:tab/>
      </w:r>
      <w:r w:rsidRPr="00E11EA5">
        <w:rPr>
          <w:lang w:eastAsia="sv-SE"/>
        </w:rPr>
        <w:t>Measurement system description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lastRenderedPageBreak/>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1119" w:name="_Toc32332024"/>
    </w:p>
    <w:p w14:paraId="7F71BB7C" w14:textId="77777777" w:rsidR="00C57672" w:rsidRDefault="00C57672" w:rsidP="00C57672">
      <w:pPr>
        <w:pStyle w:val="Heading3"/>
        <w:rPr>
          <w:lang w:eastAsia="sv-SE"/>
        </w:rPr>
      </w:pPr>
      <w:bookmarkStart w:id="1120" w:name="_Toc61130333"/>
      <w:bookmarkStart w:id="1121" w:name="_Toc61131059"/>
      <w:bookmarkStart w:id="1122" w:name="_Toc61187901"/>
      <w:bookmarkStart w:id="1123" w:name="_Toc83029191"/>
      <w:bookmarkStart w:id="1124" w:name="_Toc83919789"/>
      <w:bookmarkStart w:id="1125" w:name="_Toc89784810"/>
      <w:bookmarkStart w:id="1126" w:name="_Toc37429939"/>
      <w:bookmarkStart w:id="1127" w:name="_Toc43739013"/>
      <w:bookmarkStart w:id="1128" w:name="_Toc46346774"/>
      <w:bookmarkStart w:id="1129" w:name="_Toc53165713"/>
      <w:bookmarkStart w:id="1130" w:name="_Toc53166408"/>
      <w:bookmarkStart w:id="1131" w:name="_Toc53167102"/>
      <w:r>
        <w:rPr>
          <w:lang w:eastAsia="sv-SE"/>
        </w:rPr>
        <w:lastRenderedPageBreak/>
        <w:t>7.7.2</w:t>
      </w:r>
      <w:r>
        <w:rPr>
          <w:lang w:eastAsia="sv-SE"/>
        </w:rPr>
        <w:tab/>
        <w:t>Test method limitations</w:t>
      </w:r>
      <w:bookmarkEnd w:id="1120"/>
      <w:bookmarkEnd w:id="1121"/>
      <w:bookmarkEnd w:id="1122"/>
      <w:bookmarkEnd w:id="1123"/>
      <w:bookmarkEnd w:id="1124"/>
      <w:bookmarkEnd w:id="1125"/>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1132" w:name="_Toc61130334"/>
      <w:bookmarkStart w:id="1133" w:name="_Toc61131060"/>
      <w:bookmarkStart w:id="1134" w:name="_Toc61187902"/>
      <w:bookmarkStart w:id="1135" w:name="_Toc83029192"/>
      <w:bookmarkStart w:id="1136" w:name="_Toc83919790"/>
      <w:bookmarkStart w:id="1137" w:name="_Toc89784811"/>
      <w:r w:rsidRPr="00E11EA5">
        <w:t>7.8</w:t>
      </w:r>
      <w:r w:rsidRPr="00E11EA5">
        <w:tab/>
        <w:t>Reverberation chamber</w:t>
      </w:r>
      <w:bookmarkEnd w:id="1119"/>
      <w:bookmarkEnd w:id="1126"/>
      <w:bookmarkEnd w:id="1127"/>
      <w:bookmarkEnd w:id="1128"/>
      <w:bookmarkEnd w:id="1129"/>
      <w:bookmarkEnd w:id="1130"/>
      <w:bookmarkEnd w:id="1131"/>
      <w:bookmarkEnd w:id="1132"/>
      <w:bookmarkEnd w:id="1133"/>
      <w:bookmarkEnd w:id="1134"/>
      <w:bookmarkEnd w:id="1135"/>
      <w:bookmarkEnd w:id="1136"/>
      <w:bookmarkEnd w:id="1137"/>
    </w:p>
    <w:p w14:paraId="6C32054E" w14:textId="77777777" w:rsidR="00C57672" w:rsidRPr="00E11EA5" w:rsidRDefault="00C57672" w:rsidP="00C57672">
      <w:pPr>
        <w:pStyle w:val="Heading3"/>
        <w:rPr>
          <w:lang w:eastAsia="sv-SE"/>
        </w:rPr>
      </w:pPr>
      <w:bookmarkStart w:id="1138" w:name="_Toc32332025"/>
      <w:bookmarkStart w:id="1139" w:name="_Toc37429940"/>
      <w:bookmarkStart w:id="1140" w:name="_Toc43739014"/>
      <w:bookmarkStart w:id="1141" w:name="_Toc46346775"/>
      <w:bookmarkStart w:id="1142" w:name="_Toc53165714"/>
      <w:bookmarkStart w:id="1143" w:name="_Toc53166409"/>
      <w:bookmarkStart w:id="1144" w:name="_Toc53167103"/>
      <w:bookmarkStart w:id="1145" w:name="_Toc61130335"/>
      <w:bookmarkStart w:id="1146" w:name="_Toc61131061"/>
      <w:bookmarkStart w:id="1147" w:name="_Toc61187903"/>
      <w:bookmarkStart w:id="1148" w:name="_Toc83029193"/>
      <w:bookmarkStart w:id="1149" w:name="_Toc83919791"/>
      <w:bookmarkStart w:id="1150" w:name="_Toc89784812"/>
      <w:r w:rsidRPr="00E11EA5">
        <w:rPr>
          <w:lang w:eastAsia="sv-SE"/>
        </w:rPr>
        <w:t>7.8.1</w:t>
      </w:r>
      <w:r>
        <w:rPr>
          <w:lang w:eastAsia="sv-SE"/>
        </w:rPr>
        <w:tab/>
      </w:r>
      <w:r w:rsidRPr="00E11EA5">
        <w:rPr>
          <w:lang w:eastAsia="sv-SE"/>
        </w:rPr>
        <w:t>Measurement system description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5pt;height:43.5pt" o:ole="">
            <v:imagedata r:id="rId128" o:title=""/>
          </v:shape>
          <o:OLEObject Type="Embed" ProgID="Word.Document.12" ShapeID="_x0000_i1060" DrawAspect="Content" ObjectID="_1710574894"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pt;height:28.5pt" o:ole="">
            <v:imagedata r:id="rId130" o:title=""/>
          </v:shape>
          <o:OLEObject Type="Embed" ProgID="Equation.DSMT4" ShapeID="_x0000_i1061" DrawAspect="Content" ObjectID="_1710574895"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1151" w:name="_Hlk20911338"/>
      <w:r w:rsidRPr="00E11EA5">
        <w:rPr>
          <w:noProof w:val="0"/>
        </w:rPr>
        <w:tab/>
      </w:r>
      <w:bookmarkEnd w:id="1151"/>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152" w:name="_Toc32332026"/>
      <w:bookmarkStart w:id="1153" w:name="_Toc37429941"/>
      <w:bookmarkStart w:id="1154" w:name="_Toc43739015"/>
      <w:bookmarkStart w:id="1155" w:name="_Toc46346776"/>
      <w:bookmarkStart w:id="1156" w:name="_Toc53165715"/>
      <w:bookmarkStart w:id="1157" w:name="_Toc53166410"/>
      <w:bookmarkStart w:id="1158" w:name="_Toc53167104"/>
      <w:bookmarkStart w:id="1159" w:name="_Toc61130336"/>
      <w:bookmarkStart w:id="1160" w:name="_Toc61131062"/>
      <w:bookmarkStart w:id="1161" w:name="_Toc61187904"/>
      <w:bookmarkStart w:id="1162" w:name="_Toc83029194"/>
      <w:bookmarkStart w:id="1163" w:name="_Toc83919792"/>
      <w:bookmarkStart w:id="1164" w:name="_Toc89784813"/>
      <w:r w:rsidRPr="00E11EA5">
        <w:rPr>
          <w:lang w:eastAsia="sv-SE"/>
        </w:rPr>
        <w:t>7.8.2</w:t>
      </w:r>
      <w:r>
        <w:rPr>
          <w:lang w:eastAsia="sv-SE"/>
        </w:rPr>
        <w:tab/>
      </w:r>
      <w:r w:rsidRPr="00E11EA5">
        <w:rPr>
          <w:lang w:eastAsia="sv-SE"/>
        </w:rPr>
        <w:t>Test method limitations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165" w:name="_Toc37429942"/>
      <w:bookmarkStart w:id="1166" w:name="_Toc43739016"/>
      <w:bookmarkStart w:id="1167" w:name="_Toc46346777"/>
      <w:bookmarkStart w:id="1168" w:name="_Toc53165716"/>
      <w:bookmarkStart w:id="1169" w:name="_Toc53166411"/>
      <w:bookmarkStart w:id="1170" w:name="_Toc53167105"/>
      <w:bookmarkStart w:id="1171" w:name="_Toc61130337"/>
      <w:bookmarkStart w:id="1172" w:name="_Toc61131063"/>
      <w:bookmarkStart w:id="1173" w:name="_Toc61187905"/>
      <w:bookmarkStart w:id="1174" w:name="_Toc83029195"/>
      <w:bookmarkStart w:id="1175" w:name="_Toc83919793"/>
      <w:bookmarkStart w:id="1176" w:name="_Toc89784814"/>
      <w:r w:rsidRPr="00E11EA5">
        <w:t>8</w:t>
      </w:r>
      <w:r w:rsidRPr="00E11EA5">
        <w:tab/>
        <w:t>Measurement system c</w:t>
      </w:r>
      <w:r w:rsidRPr="00E11EA5">
        <w:rPr>
          <w:lang w:eastAsia="sv-SE"/>
        </w:rPr>
        <w:t>alibration</w:t>
      </w:r>
      <w:bookmarkStart w:id="1177" w:name="_Toc32332028"/>
      <w:bookmarkStart w:id="1178" w:name="_Toc37429943"/>
      <w:bookmarkStart w:id="1179" w:name="_Toc43739017"/>
      <w:bookmarkStart w:id="1180" w:name="_Toc46346778"/>
      <w:bookmarkStart w:id="1181" w:name="_Toc53165717"/>
      <w:bookmarkStart w:id="1182" w:name="_Toc53166412"/>
      <w:bookmarkStart w:id="1183" w:name="_Toc53167106"/>
      <w:bookmarkEnd w:id="1165"/>
      <w:bookmarkEnd w:id="1166"/>
      <w:bookmarkEnd w:id="1167"/>
      <w:bookmarkEnd w:id="1168"/>
      <w:bookmarkEnd w:id="1169"/>
      <w:bookmarkEnd w:id="1170"/>
      <w:bookmarkEnd w:id="1171"/>
      <w:bookmarkEnd w:id="1172"/>
      <w:bookmarkEnd w:id="1173"/>
      <w:bookmarkEnd w:id="1174"/>
      <w:bookmarkEnd w:id="1175"/>
      <w:bookmarkEnd w:id="1176"/>
    </w:p>
    <w:p w14:paraId="6080702B" w14:textId="77777777" w:rsidR="00C57672" w:rsidRPr="00E11EA5" w:rsidRDefault="00C57672" w:rsidP="00C57672">
      <w:pPr>
        <w:pStyle w:val="Heading2"/>
      </w:pPr>
      <w:bookmarkStart w:id="1184" w:name="_Toc61130338"/>
      <w:bookmarkStart w:id="1185" w:name="_Toc61131064"/>
      <w:bookmarkStart w:id="1186" w:name="_Toc61187906"/>
      <w:bookmarkStart w:id="1187" w:name="_Toc83029196"/>
      <w:bookmarkStart w:id="1188" w:name="_Toc83919794"/>
      <w:bookmarkStart w:id="1189" w:name="_Toc89784815"/>
      <w:r w:rsidRPr="00E11EA5">
        <w:rPr>
          <w:lang w:eastAsia="sv-SE"/>
        </w:rPr>
        <w:t>8.1</w:t>
      </w:r>
      <w:r>
        <w:rPr>
          <w:lang w:eastAsia="sv-SE"/>
        </w:rPr>
        <w:tab/>
      </w:r>
      <w:r w:rsidRPr="00E11EA5">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3A5BFC96" w14:textId="77777777" w:rsidR="00C57672" w:rsidRPr="00E11EA5" w:rsidRDefault="00C57672" w:rsidP="00C57672">
      <w:r w:rsidRPr="00E11EA5">
        <w:t>Calibration of the OTA measurement systems is assumed to be the same for FR1 and FR2 frequencies, unless otherwise stated.</w:t>
      </w:r>
      <w:bookmarkStart w:id="1190" w:name="_Toc32332029"/>
      <w:bookmarkStart w:id="1191" w:name="_Toc37429944"/>
      <w:bookmarkStart w:id="1192" w:name="_Toc43739018"/>
      <w:bookmarkStart w:id="1193" w:name="_Toc46346779"/>
      <w:bookmarkStart w:id="1194" w:name="_Toc53165718"/>
      <w:bookmarkStart w:id="1195" w:name="_Toc53166413"/>
      <w:bookmarkStart w:id="1196" w:name="_Toc53167107"/>
    </w:p>
    <w:p w14:paraId="75F5CD99" w14:textId="77777777" w:rsidR="00C57672" w:rsidRPr="00E11EA5" w:rsidRDefault="00C57672" w:rsidP="00C57672">
      <w:pPr>
        <w:pStyle w:val="Heading2"/>
      </w:pPr>
      <w:bookmarkStart w:id="1197" w:name="_Toc61130339"/>
      <w:bookmarkStart w:id="1198" w:name="_Toc61131065"/>
      <w:bookmarkStart w:id="1199" w:name="_Toc61187907"/>
      <w:bookmarkStart w:id="1200" w:name="_Toc83029197"/>
      <w:bookmarkStart w:id="1201" w:name="_Toc83919795"/>
      <w:bookmarkStart w:id="1202" w:name="_Toc89784816"/>
      <w:r w:rsidRPr="00E11EA5">
        <w:rPr>
          <w:lang w:eastAsia="sv-SE"/>
        </w:rPr>
        <w:t>8.2</w:t>
      </w:r>
      <w:r>
        <w:rPr>
          <w:lang w:eastAsia="sv-SE"/>
        </w:rPr>
        <w:tab/>
      </w:r>
      <w:r w:rsidRPr="00E11EA5">
        <w:t>Indoor Anechoic Chamber calibration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1203" w:name="_Toc32332030"/>
      <w:bookmarkStart w:id="1204" w:name="_Toc37429945"/>
      <w:bookmarkStart w:id="1205" w:name="_Toc43739019"/>
      <w:bookmarkStart w:id="1206" w:name="_Toc46346780"/>
      <w:bookmarkStart w:id="1207" w:name="_Toc53165719"/>
      <w:bookmarkStart w:id="1208" w:name="_Toc53166414"/>
      <w:bookmarkStart w:id="1209" w:name="_Toc53167108"/>
      <w:bookmarkStart w:id="1210" w:name="_Toc61130340"/>
      <w:bookmarkStart w:id="1211" w:name="_Toc61131066"/>
      <w:bookmarkStart w:id="1212" w:name="_Toc61187908"/>
      <w:bookmarkStart w:id="1213" w:name="_Toc83029198"/>
      <w:bookmarkStart w:id="1214" w:name="_Toc83919796"/>
      <w:bookmarkStart w:id="1215" w:name="_Toc89784817"/>
      <w:r w:rsidRPr="00E11EA5">
        <w:rPr>
          <w:lang w:eastAsia="sv-SE"/>
        </w:rPr>
        <w:t>8.3</w:t>
      </w:r>
      <w:r>
        <w:rPr>
          <w:lang w:eastAsia="sv-SE"/>
        </w:rPr>
        <w:tab/>
      </w:r>
      <w:r w:rsidRPr="00E11EA5">
        <w:t>Compact Antenna Test Range</w:t>
      </w:r>
      <w:r w:rsidRPr="00E11EA5" w:rsidDel="00CA5DA1">
        <w:t xml:space="preserve"> </w:t>
      </w:r>
      <w:r w:rsidRPr="00E11EA5">
        <w:t>calibration</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5pt;height:309.5pt" o:ole="">
            <v:imagedata r:id="rId135" o:title=""/>
          </v:shape>
          <o:OLEObject Type="Embed" ProgID="Visio.Drawing.15" ShapeID="_x0000_i1062" DrawAspect="Content" ObjectID="_1710574896"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5pt" o:ole="">
            <v:imagedata r:id="rId137" o:title="" cropbottom="8053f"/>
          </v:shape>
          <o:OLEObject Type="Embed" ProgID="Visio.Drawing.15" ShapeID="_x0000_i1063" DrawAspect="Content" ObjectID="_1710574897"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1216" w:name="_Toc32332031"/>
      <w:bookmarkStart w:id="1217" w:name="_Toc37429946"/>
      <w:bookmarkStart w:id="1218" w:name="_Toc43739020"/>
      <w:bookmarkStart w:id="1219" w:name="_Toc46346781"/>
      <w:bookmarkStart w:id="1220" w:name="_Toc53165720"/>
      <w:bookmarkStart w:id="1221" w:name="_Toc53166415"/>
      <w:bookmarkStart w:id="1222" w:name="_Toc53167109"/>
      <w:bookmarkStart w:id="1223" w:name="_Toc61130341"/>
      <w:bookmarkStart w:id="1224" w:name="_Toc61131067"/>
      <w:bookmarkStart w:id="1225" w:name="_Toc61187909"/>
      <w:bookmarkStart w:id="1226" w:name="_Toc83029199"/>
      <w:bookmarkStart w:id="1227" w:name="_Toc83919797"/>
      <w:bookmarkStart w:id="1228" w:name="_Toc89784818"/>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7D523742" w14:textId="77777777" w:rsidR="00C57672" w:rsidRPr="00E11EA5" w:rsidRDefault="00C57672" w:rsidP="00C57672">
      <w:pPr>
        <w:pStyle w:val="Heading2"/>
      </w:pPr>
      <w:bookmarkStart w:id="1229" w:name="_Toc32332032"/>
      <w:bookmarkStart w:id="1230" w:name="_Toc37429947"/>
      <w:bookmarkStart w:id="1231" w:name="_Toc43739021"/>
      <w:bookmarkStart w:id="1232" w:name="_Toc46346782"/>
      <w:bookmarkStart w:id="1233" w:name="_Toc53165721"/>
      <w:bookmarkStart w:id="1234" w:name="_Toc53166416"/>
      <w:bookmarkStart w:id="1235" w:name="_Toc53167110"/>
      <w:bookmarkStart w:id="1236" w:name="_Toc61130342"/>
      <w:bookmarkStart w:id="1237" w:name="_Toc61131068"/>
      <w:bookmarkStart w:id="1238" w:name="_Toc61187910"/>
      <w:bookmarkStart w:id="1239" w:name="_Toc83029200"/>
      <w:bookmarkStart w:id="1240" w:name="_Toc83919798"/>
      <w:bookmarkStart w:id="1241" w:name="_Toc89784819"/>
      <w:r w:rsidRPr="00E11EA5">
        <w:rPr>
          <w:lang w:eastAsia="sv-SE"/>
        </w:rPr>
        <w:t>8.5</w:t>
      </w:r>
      <w:r>
        <w:rPr>
          <w:lang w:eastAsia="sv-SE"/>
        </w:rPr>
        <w:tab/>
      </w:r>
      <w:r w:rsidRPr="00E11EA5">
        <w:t>Near Field Test Range</w:t>
      </w:r>
      <w:r w:rsidRPr="00E11EA5" w:rsidDel="00CA5DA1">
        <w:t xml:space="preserve"> </w:t>
      </w:r>
      <w:r w:rsidRPr="00E11EA5">
        <w:t>calibration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242" w:name="_Toc32332033"/>
      <w:bookmarkStart w:id="1243" w:name="_Toc37429948"/>
      <w:bookmarkStart w:id="1244" w:name="_Toc43739022"/>
      <w:bookmarkStart w:id="1245" w:name="_Toc46346783"/>
      <w:bookmarkStart w:id="1246" w:name="_Toc53165722"/>
      <w:bookmarkStart w:id="1247" w:name="_Toc53166417"/>
      <w:bookmarkStart w:id="1248" w:name="_Toc53167111"/>
      <w:bookmarkStart w:id="1249" w:name="_Toc61130343"/>
      <w:bookmarkStart w:id="1250" w:name="_Toc61131069"/>
      <w:bookmarkStart w:id="1251" w:name="_Toc61187911"/>
      <w:bookmarkStart w:id="1252" w:name="_Toc83029201"/>
      <w:bookmarkStart w:id="1253" w:name="_Toc83919799"/>
      <w:bookmarkStart w:id="1254" w:name="_Toc89784820"/>
      <w:r w:rsidRPr="00E11EA5">
        <w:rPr>
          <w:lang w:eastAsia="sv-SE"/>
        </w:rPr>
        <w:t>8.6</w:t>
      </w:r>
      <w:r>
        <w:rPr>
          <w:lang w:eastAsia="sv-SE"/>
        </w:rPr>
        <w:tab/>
      </w:r>
      <w:r w:rsidRPr="00E11EA5">
        <w:t>Plane Wave Synthesizer calibration</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1255" w:name="_Toc37429949"/>
      <w:bookmarkStart w:id="1256" w:name="_Toc43739023"/>
      <w:bookmarkStart w:id="1257" w:name="_Toc46346784"/>
      <w:bookmarkStart w:id="1258" w:name="_Toc53165723"/>
      <w:bookmarkStart w:id="1259" w:name="_Toc53166418"/>
      <w:bookmarkStart w:id="1260" w:name="_Toc53167112"/>
      <w:bookmarkStart w:id="1261" w:name="_Toc61130344"/>
      <w:bookmarkStart w:id="1262" w:name="_Toc61131070"/>
      <w:bookmarkStart w:id="1263" w:name="_Toc61187912"/>
      <w:bookmarkStart w:id="1264" w:name="_Toc83029202"/>
      <w:bookmarkStart w:id="1265" w:name="_Toc83919800"/>
      <w:bookmarkStart w:id="1266" w:name="_Toc89784821"/>
      <w:r w:rsidRPr="00E11EA5">
        <w:rPr>
          <w:lang w:eastAsia="sv-SE"/>
        </w:rPr>
        <w:t>8.7</w:t>
      </w:r>
      <w:r>
        <w:rPr>
          <w:lang w:eastAsia="sv-SE"/>
        </w:rPr>
        <w:tab/>
      </w:r>
      <w:r w:rsidRPr="00E11EA5">
        <w:t>General chamber calibration</w:t>
      </w:r>
      <w:bookmarkEnd w:id="1255"/>
      <w:bookmarkEnd w:id="1256"/>
      <w:bookmarkEnd w:id="1257"/>
      <w:bookmarkEnd w:id="1258"/>
      <w:bookmarkEnd w:id="1259"/>
      <w:bookmarkEnd w:id="1260"/>
      <w:bookmarkEnd w:id="1261"/>
      <w:bookmarkEnd w:id="1262"/>
      <w:bookmarkEnd w:id="1263"/>
      <w:bookmarkEnd w:id="1264"/>
      <w:bookmarkEnd w:id="1265"/>
      <w:bookmarkEnd w:id="1266"/>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lastRenderedPageBreak/>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1267" w:name="_Toc32332034"/>
      <w:bookmarkStart w:id="1268" w:name="_Toc37429950"/>
      <w:bookmarkStart w:id="1269" w:name="_Toc43739024"/>
      <w:bookmarkStart w:id="1270" w:name="_Toc46346785"/>
      <w:bookmarkStart w:id="1271" w:name="_Toc53165724"/>
      <w:bookmarkStart w:id="1272" w:name="_Toc53166419"/>
      <w:bookmarkStart w:id="1273" w:name="_Toc53167113"/>
      <w:bookmarkStart w:id="1274" w:name="_Toc61130345"/>
      <w:bookmarkStart w:id="1275" w:name="_Toc61131071"/>
      <w:bookmarkStart w:id="1276" w:name="_Toc61187913"/>
      <w:bookmarkStart w:id="1277" w:name="_Toc83029203"/>
      <w:bookmarkStart w:id="1278" w:name="_Toc83919801"/>
      <w:bookmarkStart w:id="1279" w:name="_Toc89784822"/>
      <w:r w:rsidRPr="00E11EA5">
        <w:rPr>
          <w:lang w:eastAsia="sv-SE"/>
        </w:rPr>
        <w:t>8.8</w:t>
      </w:r>
      <w:r>
        <w:rPr>
          <w:lang w:eastAsia="sv-SE"/>
        </w:rPr>
        <w:tab/>
      </w:r>
      <w:r w:rsidRPr="00E11EA5">
        <w:t>Reverberation chamber calibration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2pt" o:ole="">
            <v:imagedata r:id="rId144" o:title=""/>
          </v:shape>
          <o:OLEObject Type="Embed" ProgID="Equation.DSMT4" ShapeID="_x0000_i1064" DrawAspect="Content" ObjectID="_1710574898"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lastRenderedPageBreak/>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1280" w:name="_Toc37429951"/>
      <w:bookmarkStart w:id="1281" w:name="_Toc43739025"/>
      <w:bookmarkStart w:id="1282" w:name="_Toc46346786"/>
      <w:bookmarkStart w:id="1283" w:name="_Toc53165725"/>
      <w:bookmarkStart w:id="1284" w:name="_Toc53166420"/>
      <w:bookmarkStart w:id="1285" w:name="_Toc53167114"/>
      <w:bookmarkStart w:id="1286" w:name="_Toc61130346"/>
      <w:bookmarkStart w:id="1287" w:name="_Toc61131072"/>
      <w:bookmarkStart w:id="1288" w:name="_Toc61187914"/>
      <w:bookmarkStart w:id="1289" w:name="_Toc83029204"/>
      <w:bookmarkStart w:id="1290" w:name="_Toc83919802"/>
      <w:bookmarkStart w:id="1291" w:name="_Toc89784823"/>
      <w:r w:rsidRPr="00E11EA5">
        <w:t>9</w:t>
      </w:r>
      <w:r w:rsidRPr="00E11EA5">
        <w:tab/>
        <w:t>TX directional requirements</w:t>
      </w:r>
      <w:bookmarkEnd w:id="1280"/>
      <w:bookmarkEnd w:id="1281"/>
      <w:bookmarkEnd w:id="1282"/>
      <w:bookmarkEnd w:id="1283"/>
      <w:bookmarkEnd w:id="1284"/>
      <w:bookmarkEnd w:id="1285"/>
      <w:bookmarkEnd w:id="1286"/>
      <w:bookmarkEnd w:id="1287"/>
      <w:bookmarkEnd w:id="1288"/>
      <w:bookmarkEnd w:id="1289"/>
      <w:bookmarkEnd w:id="1290"/>
      <w:bookmarkEnd w:id="1291"/>
    </w:p>
    <w:p w14:paraId="78D26990" w14:textId="77777777" w:rsidR="00C57672" w:rsidRPr="00501E48" w:rsidRDefault="00C57672" w:rsidP="00C57672">
      <w:pPr>
        <w:pStyle w:val="Heading2"/>
      </w:pPr>
      <w:bookmarkStart w:id="1292" w:name="_Toc21086241"/>
      <w:bookmarkStart w:id="1293" w:name="_Toc29768677"/>
      <w:bookmarkStart w:id="1294" w:name="_Toc32332036"/>
      <w:bookmarkStart w:id="1295" w:name="_Toc37429952"/>
      <w:bookmarkStart w:id="1296" w:name="_Toc43739026"/>
      <w:bookmarkStart w:id="1297" w:name="_Toc46346787"/>
      <w:bookmarkStart w:id="1298" w:name="_Toc53165726"/>
      <w:bookmarkStart w:id="1299" w:name="_Toc53166421"/>
      <w:bookmarkStart w:id="1300" w:name="_Toc53167115"/>
      <w:bookmarkStart w:id="1301" w:name="_Toc61130347"/>
      <w:bookmarkStart w:id="1302" w:name="_Toc61131073"/>
      <w:bookmarkStart w:id="1303" w:name="_Toc61187915"/>
      <w:bookmarkStart w:id="1304" w:name="_Toc83029205"/>
      <w:bookmarkStart w:id="1305" w:name="_Toc83919803"/>
      <w:bookmarkStart w:id="1306" w:name="_Toc89784824"/>
      <w:r w:rsidRPr="00501E48">
        <w:t>9.1</w:t>
      </w:r>
      <w:r>
        <w:tab/>
      </w:r>
      <w:r w:rsidRPr="00501E48">
        <w:t>General</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307" w:name="_Toc21086242"/>
      <w:bookmarkStart w:id="1308" w:name="_Toc29768678"/>
      <w:bookmarkStart w:id="1309" w:name="_Toc32332037"/>
      <w:bookmarkStart w:id="1310" w:name="_Toc37429953"/>
      <w:bookmarkStart w:id="1311" w:name="_Toc43739027"/>
      <w:bookmarkStart w:id="1312" w:name="_Toc46346788"/>
      <w:bookmarkStart w:id="1313" w:name="_Toc53165727"/>
      <w:bookmarkStart w:id="1314" w:name="_Toc53166422"/>
      <w:bookmarkStart w:id="1315" w:name="_Toc53167116"/>
      <w:bookmarkStart w:id="1316" w:name="_Toc61130348"/>
      <w:bookmarkStart w:id="1317" w:name="_Toc61131074"/>
      <w:bookmarkStart w:id="1318" w:name="_Toc61187916"/>
      <w:bookmarkStart w:id="1319" w:name="_Toc83029206"/>
      <w:bookmarkStart w:id="1320" w:name="_Toc83919804"/>
      <w:bookmarkStart w:id="1321" w:name="_Toc89784825"/>
      <w:r w:rsidRPr="00E11EA5">
        <w:lastRenderedPageBreak/>
        <w:t>9.2</w:t>
      </w:r>
      <w:r>
        <w:tab/>
      </w:r>
      <w:r w:rsidRPr="00E11EA5">
        <w:t>EIRP accuracy</w:t>
      </w:r>
      <w:bookmarkEnd w:id="1307"/>
      <w:bookmarkEnd w:id="1308"/>
      <w:r w:rsidRPr="00E11EA5">
        <w:t>, Normal test conditions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7C07BDF9" w14:textId="77777777" w:rsidR="00C57672" w:rsidRPr="00E11EA5" w:rsidRDefault="00C57672" w:rsidP="00C57672">
      <w:pPr>
        <w:pStyle w:val="Heading3"/>
      </w:pPr>
      <w:bookmarkStart w:id="1322" w:name="_Toc21086243"/>
      <w:bookmarkStart w:id="1323" w:name="_Toc29768679"/>
      <w:bookmarkStart w:id="1324" w:name="_Toc32332038"/>
      <w:bookmarkStart w:id="1325" w:name="_Toc37429954"/>
      <w:bookmarkStart w:id="1326" w:name="_Toc43739028"/>
      <w:bookmarkStart w:id="1327" w:name="_Toc46346789"/>
      <w:bookmarkStart w:id="1328" w:name="_Toc53165728"/>
      <w:bookmarkStart w:id="1329" w:name="_Toc53166423"/>
      <w:bookmarkStart w:id="1330" w:name="_Toc53167117"/>
      <w:bookmarkStart w:id="1331" w:name="_Toc61130349"/>
      <w:bookmarkStart w:id="1332" w:name="_Toc61131075"/>
      <w:bookmarkStart w:id="1333" w:name="_Toc61187917"/>
      <w:bookmarkStart w:id="1334" w:name="_Toc83029207"/>
      <w:bookmarkStart w:id="1335" w:name="_Toc83919805"/>
      <w:bookmarkStart w:id="1336" w:name="_Toc89784826"/>
      <w:r w:rsidRPr="00E11EA5">
        <w:t>9.2.1</w:t>
      </w:r>
      <w:r>
        <w:tab/>
      </w:r>
      <w:r w:rsidRPr="00E11EA5">
        <w:t>General</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337" w:name="_Toc32332039"/>
      <w:bookmarkStart w:id="1338" w:name="_Toc37429955"/>
      <w:bookmarkStart w:id="1339" w:name="_Toc43739029"/>
      <w:bookmarkStart w:id="1340" w:name="_Toc46346790"/>
      <w:bookmarkStart w:id="1341" w:name="_Toc53165729"/>
      <w:bookmarkStart w:id="1342" w:name="_Toc53166424"/>
      <w:bookmarkStart w:id="1343" w:name="_Toc53167118"/>
      <w:bookmarkStart w:id="1344" w:name="_Toc61130350"/>
      <w:bookmarkStart w:id="1345" w:name="_Toc61131076"/>
      <w:bookmarkStart w:id="1346" w:name="_Toc61187918"/>
      <w:bookmarkStart w:id="1347" w:name="_Toc83029208"/>
      <w:bookmarkStart w:id="1348" w:name="_Toc83919806"/>
      <w:bookmarkStart w:id="1349" w:name="_Toc89784827"/>
      <w:r w:rsidRPr="00E11EA5">
        <w:t>9.2.2</w:t>
      </w:r>
      <w:r>
        <w:tab/>
      </w:r>
      <w:r w:rsidRPr="00E11EA5">
        <w:rPr>
          <w:lang w:eastAsia="sv-SE"/>
        </w:rPr>
        <w:t>Indoor Anechoic Chamber</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384FA43C" w14:textId="77777777" w:rsidR="00C57672" w:rsidRPr="00E11EA5" w:rsidRDefault="00C57672" w:rsidP="00C57672">
      <w:pPr>
        <w:pStyle w:val="Heading4"/>
        <w:rPr>
          <w:lang w:eastAsia="sv-SE"/>
        </w:rPr>
      </w:pPr>
      <w:bookmarkStart w:id="1350" w:name="_Toc32332040"/>
      <w:bookmarkStart w:id="1351" w:name="_Toc37429956"/>
      <w:bookmarkStart w:id="1352" w:name="_Toc43739030"/>
      <w:bookmarkStart w:id="1353" w:name="_Toc46346791"/>
      <w:bookmarkStart w:id="1354" w:name="_Toc53165730"/>
      <w:bookmarkStart w:id="1355" w:name="_Toc53166425"/>
      <w:bookmarkStart w:id="1356" w:name="_Toc53167119"/>
      <w:bookmarkStart w:id="1357" w:name="_Toc61130351"/>
      <w:bookmarkStart w:id="1358" w:name="_Toc61131077"/>
      <w:bookmarkStart w:id="1359" w:name="_Toc61187919"/>
      <w:bookmarkStart w:id="1360" w:name="_Toc83029209"/>
      <w:bookmarkStart w:id="1361" w:name="_Toc83919807"/>
      <w:bookmarkStart w:id="1362" w:name="_Toc89784828"/>
      <w:bookmarkStart w:id="1363" w:name="_Toc21086244"/>
      <w:bookmarkStart w:id="1364" w:name="_Toc29768680"/>
      <w:r w:rsidRPr="00E11EA5">
        <w:rPr>
          <w:lang w:eastAsia="sv-SE"/>
        </w:rPr>
        <w:t>9.2.</w:t>
      </w:r>
      <w:r w:rsidRPr="00E11EA5">
        <w:t>2</w:t>
      </w:r>
      <w:r w:rsidRPr="00E11EA5">
        <w:rPr>
          <w:lang w:eastAsia="sv-SE"/>
        </w:rPr>
        <w:t>.1</w:t>
      </w:r>
      <w:r w:rsidRPr="00E11EA5">
        <w:rPr>
          <w:lang w:eastAsia="sv-SE"/>
        </w:rPr>
        <w:tab/>
        <w:t>Measurement system description</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365" w:name="_Toc32332041"/>
      <w:bookmarkStart w:id="1366" w:name="_Toc37429957"/>
      <w:bookmarkStart w:id="1367" w:name="_Toc43739031"/>
      <w:bookmarkStart w:id="1368" w:name="_Toc46346792"/>
      <w:bookmarkStart w:id="1369" w:name="_Toc53165731"/>
      <w:bookmarkStart w:id="1370" w:name="_Toc53166426"/>
      <w:bookmarkStart w:id="1371" w:name="_Toc53167120"/>
    </w:p>
    <w:p w14:paraId="0FD36FCB" w14:textId="77777777" w:rsidR="00C57672" w:rsidRPr="00E11EA5" w:rsidRDefault="00C57672" w:rsidP="00C57672">
      <w:pPr>
        <w:pStyle w:val="Heading4"/>
        <w:rPr>
          <w:lang w:eastAsia="sv-SE"/>
        </w:rPr>
      </w:pPr>
      <w:bookmarkStart w:id="1372" w:name="_Toc61130352"/>
      <w:bookmarkStart w:id="1373" w:name="_Toc61131078"/>
      <w:bookmarkStart w:id="1374" w:name="_Toc61187920"/>
      <w:bookmarkStart w:id="1375" w:name="_Toc83029210"/>
      <w:bookmarkStart w:id="1376" w:name="_Toc83919808"/>
      <w:bookmarkStart w:id="1377" w:name="_Toc89784829"/>
      <w:r w:rsidRPr="00E11EA5">
        <w:rPr>
          <w:lang w:eastAsia="sv-SE"/>
        </w:rPr>
        <w:t>9.2.</w:t>
      </w:r>
      <w:r w:rsidRPr="00E11EA5">
        <w:t>2</w:t>
      </w:r>
      <w:r w:rsidRPr="00E11EA5">
        <w:rPr>
          <w:lang w:eastAsia="sv-SE"/>
        </w:rPr>
        <w:t>.2</w:t>
      </w:r>
      <w:r>
        <w:rPr>
          <w:lang w:eastAsia="sv-SE"/>
        </w:rPr>
        <w:tab/>
      </w:r>
      <w:r w:rsidRPr="00E11EA5">
        <w:rPr>
          <w:lang w:eastAsia="sv-SE"/>
        </w:rPr>
        <w:t>Test procedure</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3D747CF0" w14:textId="77777777" w:rsidR="00C57672" w:rsidRPr="00E11EA5" w:rsidRDefault="00C57672" w:rsidP="00C57672">
      <w:pPr>
        <w:pStyle w:val="Heading5"/>
      </w:pPr>
      <w:bookmarkStart w:id="1378" w:name="_Toc32332042"/>
      <w:bookmarkStart w:id="1379" w:name="_Toc37429958"/>
      <w:bookmarkStart w:id="1380" w:name="_Toc43739032"/>
      <w:bookmarkStart w:id="1381" w:name="_Toc46346793"/>
      <w:bookmarkStart w:id="1382" w:name="_Toc53165732"/>
      <w:bookmarkStart w:id="1383" w:name="_Toc53166427"/>
      <w:bookmarkStart w:id="1384" w:name="_Toc53167121"/>
      <w:bookmarkStart w:id="1385" w:name="_Toc61130353"/>
      <w:bookmarkStart w:id="1386" w:name="_Toc61131079"/>
      <w:bookmarkStart w:id="1387" w:name="_Toc61187921"/>
      <w:bookmarkStart w:id="1388" w:name="_Toc83029211"/>
      <w:bookmarkStart w:id="1389" w:name="_Toc83919809"/>
      <w:bookmarkStart w:id="1390" w:name="_Toc89784830"/>
      <w:r w:rsidRPr="00E11EA5">
        <w:rPr>
          <w:lang w:eastAsia="sv-SE"/>
        </w:rPr>
        <w:t>9.2.</w:t>
      </w:r>
      <w:r w:rsidRPr="00E11EA5">
        <w:t>2</w:t>
      </w:r>
      <w:r w:rsidRPr="00E11EA5">
        <w:rPr>
          <w:lang w:eastAsia="sv-SE"/>
        </w:rPr>
        <w:t>.2.1</w:t>
      </w:r>
      <w:r w:rsidRPr="00E11EA5">
        <w:rPr>
          <w:lang w:eastAsia="sv-SE"/>
        </w:rPr>
        <w:tab/>
      </w:r>
      <w:r w:rsidRPr="00E11EA5">
        <w:t>Stage 1: Calibration</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391" w:name="_Toc32332043"/>
      <w:bookmarkStart w:id="1392" w:name="_Toc37429959"/>
      <w:bookmarkStart w:id="1393" w:name="_Toc43739033"/>
      <w:bookmarkStart w:id="1394" w:name="_Toc46346794"/>
      <w:bookmarkStart w:id="1395" w:name="_Toc53165733"/>
      <w:bookmarkStart w:id="1396" w:name="_Toc53166428"/>
      <w:bookmarkStart w:id="1397" w:name="_Toc53167122"/>
      <w:bookmarkStart w:id="1398" w:name="_Toc61130354"/>
      <w:bookmarkStart w:id="1399" w:name="_Toc61131080"/>
      <w:bookmarkStart w:id="1400" w:name="_Toc61187922"/>
      <w:bookmarkStart w:id="1401" w:name="_Toc83029212"/>
      <w:bookmarkStart w:id="1402" w:name="_Toc83919810"/>
      <w:bookmarkStart w:id="1403" w:name="_Toc89784831"/>
      <w:r w:rsidRPr="00E11EA5">
        <w:rPr>
          <w:lang w:eastAsia="sv-SE"/>
        </w:rPr>
        <w:t>9.2.</w:t>
      </w:r>
      <w:r w:rsidRPr="00E11EA5">
        <w:t>2</w:t>
      </w:r>
      <w:r w:rsidRPr="00E11EA5">
        <w:rPr>
          <w:lang w:eastAsia="sv-SE"/>
        </w:rPr>
        <w:t>.2.2</w:t>
      </w:r>
      <w:r w:rsidRPr="00E11EA5">
        <w:rPr>
          <w:lang w:eastAsia="sv-SE"/>
        </w:rPr>
        <w:tab/>
      </w:r>
      <w:r w:rsidRPr="00E11EA5">
        <w:t>Stage 2: BS measurement</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404" w:name="_Toc32332044"/>
      <w:bookmarkStart w:id="1405" w:name="_Toc37429960"/>
      <w:bookmarkStart w:id="1406" w:name="_Toc43739034"/>
      <w:bookmarkStart w:id="1407" w:name="_Toc46346795"/>
      <w:bookmarkStart w:id="1408" w:name="_Toc53165734"/>
      <w:bookmarkStart w:id="1409" w:name="_Toc53166429"/>
      <w:bookmarkStart w:id="1410" w:name="_Toc53167123"/>
      <w:bookmarkStart w:id="1411" w:name="_Toc61130355"/>
      <w:bookmarkStart w:id="1412" w:name="_Toc61131081"/>
      <w:bookmarkStart w:id="1413" w:name="_Toc61187923"/>
      <w:bookmarkStart w:id="1414" w:name="_Toc83029213"/>
      <w:bookmarkStart w:id="1415" w:name="_Toc83919811"/>
      <w:bookmarkStart w:id="1416" w:name="_Toc89784832"/>
      <w:r w:rsidRPr="00E11EA5">
        <w:rPr>
          <w:lang w:eastAsia="sv-SE"/>
        </w:rPr>
        <w:t>9.2.2.3</w:t>
      </w:r>
      <w:r w:rsidRPr="00E11EA5">
        <w:rPr>
          <w:lang w:eastAsia="sv-SE"/>
        </w:rPr>
        <w:tab/>
        <w:t>MU value derivation, FR1</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417" w:name="RANGE!S16"/>
            <w:r w:rsidRPr="00E11EA5">
              <w:rPr>
                <w:rFonts w:ascii="Arial" w:eastAsia="SimSun" w:hAnsi="Arial" w:cs="Arial"/>
                <w:sz w:val="16"/>
                <w:szCs w:val="16"/>
                <w:lang w:val="en-US" w:eastAsia="zh-CN"/>
              </w:rPr>
              <w:t>A1-1</w:t>
            </w:r>
            <w:bookmarkEnd w:id="1417"/>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418" w:name="RANGE!S17"/>
            <w:r w:rsidRPr="00E11EA5">
              <w:rPr>
                <w:rFonts w:ascii="Arial" w:eastAsia="SimSun" w:hAnsi="Arial" w:cs="Arial"/>
                <w:sz w:val="16"/>
                <w:szCs w:val="16"/>
                <w:lang w:val="en-US" w:eastAsia="zh-CN"/>
              </w:rPr>
              <w:t>A1-2</w:t>
            </w:r>
            <w:bookmarkEnd w:id="1418"/>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419" w:name="RANGE!S19"/>
            <w:r w:rsidRPr="00E11EA5">
              <w:rPr>
                <w:rFonts w:ascii="Arial" w:eastAsia="SimSun" w:hAnsi="Arial" w:cs="Arial"/>
                <w:sz w:val="16"/>
                <w:szCs w:val="16"/>
                <w:lang w:val="en-US" w:eastAsia="zh-CN"/>
              </w:rPr>
              <w:t>A1-4a</w:t>
            </w:r>
            <w:bookmarkEnd w:id="1419"/>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420" w:name="RANGE!S20"/>
            <w:r w:rsidRPr="00E11EA5">
              <w:rPr>
                <w:rFonts w:ascii="Arial" w:eastAsia="SimSun" w:hAnsi="Arial" w:cs="Arial"/>
                <w:sz w:val="16"/>
                <w:szCs w:val="16"/>
                <w:lang w:val="en-US" w:eastAsia="zh-CN"/>
              </w:rPr>
              <w:t>A1-5</w:t>
            </w:r>
            <w:bookmarkEnd w:id="1420"/>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421" w:name="RANGE!S22"/>
            <w:r w:rsidRPr="00E11EA5">
              <w:rPr>
                <w:rFonts w:ascii="Arial" w:eastAsia="SimSun" w:hAnsi="Arial" w:cs="Arial"/>
                <w:sz w:val="16"/>
                <w:szCs w:val="16"/>
                <w:lang w:val="en-US" w:eastAsia="zh-CN"/>
              </w:rPr>
              <w:t>C1-1</w:t>
            </w:r>
            <w:bookmarkEnd w:id="1421"/>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422" w:name="RANGE!S33"/>
            <w:r w:rsidRPr="00E11EA5">
              <w:rPr>
                <w:rFonts w:ascii="Arial" w:eastAsia="SimSun" w:hAnsi="Arial" w:cs="Arial"/>
                <w:sz w:val="16"/>
                <w:szCs w:val="16"/>
                <w:lang w:val="en-US" w:eastAsia="zh-CN"/>
              </w:rPr>
              <w:t>C1-3</w:t>
            </w:r>
            <w:bookmarkEnd w:id="1422"/>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423" w:name="_Toc32332046"/>
      <w:bookmarkStart w:id="1424" w:name="_Toc37429961"/>
      <w:bookmarkStart w:id="1425" w:name="_Toc43739035"/>
      <w:bookmarkStart w:id="1426" w:name="_Toc46346796"/>
      <w:bookmarkStart w:id="1427" w:name="_Toc53165735"/>
      <w:bookmarkStart w:id="1428" w:name="_Toc53166430"/>
      <w:bookmarkStart w:id="1429" w:name="_Toc53167124"/>
      <w:bookmarkStart w:id="1430" w:name="_Toc61130356"/>
      <w:bookmarkStart w:id="1431" w:name="_Toc61131082"/>
      <w:bookmarkStart w:id="1432" w:name="_Toc61187924"/>
      <w:bookmarkStart w:id="1433" w:name="_Toc83029214"/>
      <w:bookmarkStart w:id="1434" w:name="_Toc83919812"/>
      <w:bookmarkStart w:id="1435" w:name="_Toc89784833"/>
      <w:r w:rsidRPr="00E11EA5">
        <w:lastRenderedPageBreak/>
        <w:t>9.2.3</w:t>
      </w:r>
      <w:r>
        <w:tab/>
      </w:r>
      <w:r w:rsidRPr="00E11EA5">
        <w:t>Compact Antenna Test Range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4D61F55" w14:textId="77777777" w:rsidR="00C57672" w:rsidRPr="00E11EA5" w:rsidRDefault="00C57672" w:rsidP="00C57672">
      <w:pPr>
        <w:pStyle w:val="Heading4"/>
        <w:rPr>
          <w:lang w:eastAsia="sv-SE"/>
        </w:rPr>
      </w:pPr>
      <w:bookmarkStart w:id="1436" w:name="_Toc32332047"/>
      <w:bookmarkStart w:id="1437" w:name="_Toc37429962"/>
      <w:bookmarkStart w:id="1438" w:name="_Toc43739036"/>
      <w:bookmarkStart w:id="1439" w:name="_Toc46346797"/>
      <w:bookmarkStart w:id="1440" w:name="_Toc53165736"/>
      <w:bookmarkStart w:id="1441" w:name="_Toc53166431"/>
      <w:bookmarkStart w:id="1442" w:name="_Toc53167125"/>
      <w:bookmarkStart w:id="1443" w:name="_Toc61130357"/>
      <w:bookmarkStart w:id="1444" w:name="_Toc61131083"/>
      <w:bookmarkStart w:id="1445" w:name="_Toc61187925"/>
      <w:bookmarkStart w:id="1446" w:name="_Toc83029215"/>
      <w:bookmarkStart w:id="1447" w:name="_Toc83919813"/>
      <w:bookmarkStart w:id="1448" w:name="_Toc89784834"/>
      <w:r w:rsidRPr="00E11EA5">
        <w:rPr>
          <w:lang w:eastAsia="sv-SE"/>
        </w:rPr>
        <w:t>9.2.</w:t>
      </w:r>
      <w:r w:rsidRPr="00E11EA5">
        <w:t>3</w:t>
      </w:r>
      <w:r w:rsidRPr="00E11EA5">
        <w:rPr>
          <w:lang w:eastAsia="sv-SE"/>
        </w:rPr>
        <w:t>.1</w:t>
      </w:r>
      <w:r w:rsidRPr="00E11EA5">
        <w:rPr>
          <w:lang w:eastAsia="sv-SE"/>
        </w:rPr>
        <w:tab/>
        <w:t>Measurement system description</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449" w:name="_Toc32332048"/>
      <w:bookmarkStart w:id="1450" w:name="_Toc37429963"/>
      <w:bookmarkStart w:id="1451" w:name="_Toc43739037"/>
      <w:bookmarkStart w:id="1452" w:name="_Toc46346798"/>
      <w:bookmarkStart w:id="1453" w:name="_Toc53165737"/>
      <w:bookmarkStart w:id="1454" w:name="_Toc53166432"/>
      <w:bookmarkStart w:id="1455" w:name="_Toc53167126"/>
    </w:p>
    <w:p w14:paraId="117FBC1B" w14:textId="77777777" w:rsidR="00C57672" w:rsidRPr="00E11EA5" w:rsidRDefault="00C57672" w:rsidP="00C57672">
      <w:pPr>
        <w:pStyle w:val="Heading4"/>
        <w:rPr>
          <w:lang w:eastAsia="sv-SE"/>
        </w:rPr>
      </w:pPr>
      <w:bookmarkStart w:id="1456" w:name="_Toc61130358"/>
      <w:bookmarkStart w:id="1457" w:name="_Toc61131084"/>
      <w:bookmarkStart w:id="1458" w:name="_Toc61187926"/>
      <w:bookmarkStart w:id="1459" w:name="_Toc83029216"/>
      <w:bookmarkStart w:id="1460" w:name="_Toc83919814"/>
      <w:bookmarkStart w:id="1461" w:name="_Toc89784835"/>
      <w:r w:rsidRPr="00E11EA5">
        <w:rPr>
          <w:lang w:eastAsia="sv-SE"/>
        </w:rPr>
        <w:t>9.2.3.2</w:t>
      </w:r>
      <w:r w:rsidRPr="00E11EA5">
        <w:rPr>
          <w:lang w:eastAsia="sv-SE"/>
        </w:rPr>
        <w:tab/>
        <w:t xml:space="preserve">Test </w:t>
      </w:r>
      <w:r w:rsidRPr="00E11EA5">
        <w:t>procedure</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6C601087" w14:textId="77777777" w:rsidR="00C57672" w:rsidRPr="00E11EA5" w:rsidRDefault="00C57672" w:rsidP="00C57672">
      <w:pPr>
        <w:pStyle w:val="Heading5"/>
        <w:rPr>
          <w:lang w:eastAsia="sv-SE"/>
        </w:rPr>
      </w:pPr>
      <w:bookmarkStart w:id="1462" w:name="_Toc32332049"/>
      <w:bookmarkStart w:id="1463" w:name="_Toc37429964"/>
      <w:bookmarkStart w:id="1464" w:name="_Toc43739038"/>
      <w:bookmarkStart w:id="1465" w:name="_Toc46346799"/>
      <w:bookmarkStart w:id="1466" w:name="_Toc53165738"/>
      <w:bookmarkStart w:id="1467" w:name="_Toc53166433"/>
      <w:bookmarkStart w:id="1468" w:name="_Toc53167127"/>
      <w:bookmarkStart w:id="1469" w:name="_Toc61130359"/>
      <w:bookmarkStart w:id="1470" w:name="_Toc61131085"/>
      <w:bookmarkStart w:id="1471" w:name="_Toc61187927"/>
      <w:bookmarkStart w:id="1472" w:name="_Toc83029217"/>
      <w:bookmarkStart w:id="1473" w:name="_Toc83919815"/>
      <w:bookmarkStart w:id="1474" w:name="_Toc89784836"/>
      <w:r w:rsidRPr="00E11EA5">
        <w:rPr>
          <w:lang w:eastAsia="sv-SE"/>
        </w:rPr>
        <w:t>9.2.3.2.1</w:t>
      </w:r>
      <w:r w:rsidRPr="00E11EA5">
        <w:rPr>
          <w:lang w:eastAsia="sv-SE"/>
        </w:rPr>
        <w:tab/>
      </w:r>
      <w:r w:rsidRPr="00E11EA5">
        <w:t xml:space="preserve">Stage 1: </w:t>
      </w:r>
      <w:r w:rsidRPr="00E11EA5">
        <w:rPr>
          <w:lang w:eastAsia="sv-SE"/>
        </w:rPr>
        <w:t>Calibration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475" w:name="_Toc32332050"/>
      <w:bookmarkStart w:id="1476" w:name="_Toc37429965"/>
      <w:bookmarkStart w:id="1477" w:name="_Toc43739039"/>
      <w:bookmarkStart w:id="1478" w:name="_Toc46346800"/>
      <w:bookmarkStart w:id="1479" w:name="_Toc53165739"/>
      <w:bookmarkStart w:id="1480" w:name="_Toc53166434"/>
      <w:bookmarkStart w:id="1481" w:name="_Toc53167128"/>
      <w:bookmarkStart w:id="1482" w:name="_Toc61130360"/>
      <w:bookmarkStart w:id="1483" w:name="_Toc61131086"/>
      <w:bookmarkStart w:id="1484" w:name="_Toc61187928"/>
      <w:bookmarkStart w:id="1485" w:name="_Toc83029218"/>
      <w:bookmarkStart w:id="1486" w:name="_Toc83919816"/>
      <w:bookmarkStart w:id="1487" w:name="_Toc89784837"/>
      <w:r w:rsidRPr="00E11EA5">
        <w:rPr>
          <w:lang w:eastAsia="sv-SE"/>
        </w:rPr>
        <w:t>9.2.3.2.2</w:t>
      </w:r>
      <w:r w:rsidRPr="00E11EA5">
        <w:rPr>
          <w:lang w:eastAsia="sv-SE"/>
        </w:rPr>
        <w:tab/>
      </w:r>
      <w:r w:rsidRPr="00E11EA5">
        <w:t xml:space="preserve">Stage 2: BS </w:t>
      </w:r>
      <w:r w:rsidRPr="00E11EA5">
        <w:rPr>
          <w:lang w:eastAsia="sv-SE"/>
        </w:rPr>
        <w:t>measurement</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488" w:name="_Toc21086247"/>
      <w:bookmarkStart w:id="1489" w:name="_Toc29768683"/>
      <w:bookmarkStart w:id="1490" w:name="_Toc32332051"/>
      <w:bookmarkStart w:id="1491" w:name="_Toc37429966"/>
      <w:bookmarkStart w:id="1492" w:name="_Toc43739040"/>
      <w:bookmarkStart w:id="1493" w:name="_Toc46346801"/>
      <w:bookmarkStart w:id="1494" w:name="_Toc53165740"/>
      <w:bookmarkStart w:id="1495" w:name="_Toc53166435"/>
      <w:bookmarkStart w:id="1496" w:name="_Toc53167129"/>
      <w:bookmarkStart w:id="1497" w:name="_Toc61130361"/>
      <w:bookmarkStart w:id="1498" w:name="_Toc61131087"/>
      <w:bookmarkStart w:id="1499" w:name="_Toc61187929"/>
      <w:bookmarkStart w:id="1500" w:name="_Toc83029219"/>
      <w:bookmarkStart w:id="1501" w:name="_Toc83919817"/>
      <w:bookmarkStart w:id="1502" w:name="_Toc89784838"/>
      <w:bookmarkEnd w:id="1363"/>
      <w:bookmarkEnd w:id="1364"/>
      <w:r w:rsidRPr="00E11EA5">
        <w:t>9.2.3.3</w:t>
      </w:r>
      <w:r w:rsidRPr="00E11EA5">
        <w:tab/>
        <w:t>MU value</w:t>
      </w:r>
      <w:bookmarkEnd w:id="1488"/>
      <w:bookmarkEnd w:id="1489"/>
      <w:r w:rsidRPr="00E11EA5">
        <w:t xml:space="preserve"> derivation, FR1</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503" w:name="_Toc32332052"/>
      <w:bookmarkStart w:id="1504" w:name="_Toc37429967"/>
      <w:bookmarkStart w:id="1505" w:name="_Toc43739041"/>
      <w:bookmarkStart w:id="1506" w:name="_Toc46346802"/>
      <w:bookmarkStart w:id="1507" w:name="_Toc53165741"/>
      <w:bookmarkStart w:id="1508" w:name="_Toc53166436"/>
      <w:bookmarkStart w:id="1509" w:name="_Toc53167130"/>
      <w:bookmarkStart w:id="1510" w:name="_Toc61130362"/>
      <w:bookmarkStart w:id="1511" w:name="_Toc61131088"/>
      <w:bookmarkStart w:id="1512" w:name="_Toc61187930"/>
      <w:bookmarkStart w:id="1513" w:name="_Toc83029220"/>
      <w:bookmarkStart w:id="1514" w:name="_Toc83919818"/>
      <w:bookmarkStart w:id="1515" w:name="_Toc89784839"/>
      <w:r w:rsidRPr="00E11EA5">
        <w:t>9.2.3.4</w:t>
      </w:r>
      <w:r w:rsidRPr="00E11EA5">
        <w:tab/>
        <w:t>MU value derivation, FR2</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B11FA7" w:rsidRPr="00DA2979" w:rsidRDefault="00B11FA7" w:rsidP="00B11FA7">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B11FA7" w:rsidRPr="00DA2979" w:rsidRDefault="00B11FA7" w:rsidP="00B11FA7">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02A38FAA"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1169F8FF"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B11FA7" w:rsidRPr="00DA2979" w:rsidRDefault="00B11FA7" w:rsidP="00B11FA7">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B11FA7" w:rsidRPr="00DA2979" w:rsidRDefault="00B11FA7" w:rsidP="00B11FA7">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B11FA7" w:rsidRPr="00DA2979" w:rsidRDefault="00B11FA7" w:rsidP="00B11FA7">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6B61A6F5"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A5F65A7"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516" w:name="_Toc32332053"/>
      <w:bookmarkStart w:id="1517" w:name="_Toc37429968"/>
      <w:bookmarkStart w:id="1518" w:name="_Toc43739042"/>
      <w:bookmarkStart w:id="1519" w:name="_Toc46346803"/>
      <w:bookmarkStart w:id="1520" w:name="_Toc53165742"/>
      <w:bookmarkStart w:id="1521" w:name="_Toc53166437"/>
      <w:bookmarkStart w:id="1522" w:name="_Toc53167131"/>
      <w:bookmarkStart w:id="1523" w:name="_Toc61130363"/>
      <w:bookmarkStart w:id="1524" w:name="_Toc61131089"/>
      <w:bookmarkStart w:id="1525" w:name="_Toc61187931"/>
      <w:bookmarkStart w:id="1526" w:name="_Toc83029221"/>
      <w:bookmarkStart w:id="1527" w:name="_Toc83919819"/>
      <w:bookmarkStart w:id="1528" w:name="_Toc89784840"/>
      <w:bookmarkStart w:id="1529" w:name="_Toc21086248"/>
      <w:bookmarkStart w:id="1530" w:name="_Toc29768684"/>
      <w:r w:rsidRPr="00E11EA5">
        <w:t>9.2.4</w:t>
      </w:r>
      <w:r>
        <w:tab/>
      </w:r>
      <w:r w:rsidRPr="00E11EA5">
        <w:rPr>
          <w:noProof/>
          <w:lang w:eastAsia="sv-SE"/>
        </w:rPr>
        <w:t>One Dimensional</w:t>
      </w:r>
      <w:r w:rsidRPr="00E11EA5">
        <w:rPr>
          <w:lang w:eastAsia="sv-SE"/>
        </w:rPr>
        <w:t xml:space="preserve"> Compact Range</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0FDB8913" w14:textId="77777777" w:rsidR="00C57672" w:rsidRPr="00E11EA5" w:rsidRDefault="00C57672" w:rsidP="00C57672">
      <w:pPr>
        <w:pStyle w:val="Heading4"/>
        <w:rPr>
          <w:lang w:eastAsia="sv-SE"/>
        </w:rPr>
      </w:pPr>
      <w:bookmarkStart w:id="1531" w:name="_Toc32332054"/>
      <w:bookmarkStart w:id="1532" w:name="_Toc37429969"/>
      <w:bookmarkStart w:id="1533" w:name="_Toc43739043"/>
      <w:bookmarkStart w:id="1534" w:name="_Toc46346804"/>
      <w:bookmarkStart w:id="1535" w:name="_Toc53165743"/>
      <w:bookmarkStart w:id="1536" w:name="_Toc53166438"/>
      <w:bookmarkStart w:id="1537" w:name="_Toc53167132"/>
      <w:bookmarkStart w:id="1538" w:name="_Toc61130364"/>
      <w:bookmarkStart w:id="1539" w:name="_Toc61131090"/>
      <w:bookmarkStart w:id="1540" w:name="_Toc61187932"/>
      <w:bookmarkStart w:id="1541" w:name="_Toc83029222"/>
      <w:bookmarkStart w:id="1542" w:name="_Toc83919820"/>
      <w:bookmarkStart w:id="1543" w:name="_Toc89784841"/>
      <w:r w:rsidRPr="00E11EA5">
        <w:rPr>
          <w:lang w:eastAsia="sv-SE"/>
        </w:rPr>
        <w:t>9.2.</w:t>
      </w:r>
      <w:r w:rsidRPr="00E11EA5">
        <w:t>4</w:t>
      </w:r>
      <w:r w:rsidRPr="00E11EA5">
        <w:rPr>
          <w:lang w:eastAsia="sv-SE"/>
        </w:rPr>
        <w:t>.1</w:t>
      </w:r>
      <w:r w:rsidRPr="00E11EA5">
        <w:rPr>
          <w:lang w:eastAsia="sv-SE"/>
        </w:rPr>
        <w:tab/>
        <w:t>Measurement system description</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544" w:name="_Toc32332055"/>
      <w:bookmarkStart w:id="1545" w:name="_Toc37429970"/>
      <w:bookmarkStart w:id="1546" w:name="_Toc43739044"/>
      <w:bookmarkStart w:id="1547" w:name="_Toc46346805"/>
      <w:bookmarkStart w:id="1548" w:name="_Toc53165744"/>
      <w:bookmarkStart w:id="1549" w:name="_Toc53166439"/>
      <w:bookmarkStart w:id="1550" w:name="_Toc53167133"/>
    </w:p>
    <w:p w14:paraId="7B327D3F" w14:textId="77777777" w:rsidR="00C57672" w:rsidRPr="00E11EA5" w:rsidRDefault="00C57672" w:rsidP="00C57672">
      <w:pPr>
        <w:pStyle w:val="Heading4"/>
        <w:rPr>
          <w:lang w:eastAsia="sv-SE"/>
        </w:rPr>
      </w:pPr>
      <w:bookmarkStart w:id="1551" w:name="_Toc61130365"/>
      <w:bookmarkStart w:id="1552" w:name="_Toc61131091"/>
      <w:bookmarkStart w:id="1553" w:name="_Toc61187933"/>
      <w:bookmarkStart w:id="1554" w:name="_Toc83029223"/>
      <w:bookmarkStart w:id="1555" w:name="_Toc83919821"/>
      <w:bookmarkStart w:id="1556" w:name="_Toc89784842"/>
      <w:r w:rsidRPr="00E11EA5">
        <w:rPr>
          <w:lang w:eastAsia="sv-SE"/>
        </w:rPr>
        <w:t>9.2.4.2</w:t>
      </w:r>
      <w:r w:rsidRPr="00E11EA5">
        <w:rPr>
          <w:lang w:eastAsia="sv-SE"/>
        </w:rPr>
        <w:tab/>
        <w:t xml:space="preserve">Test </w:t>
      </w:r>
      <w:r w:rsidRPr="00E11EA5">
        <w:t>procedure</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5AFBCF26" w14:textId="77777777" w:rsidR="00C57672" w:rsidRPr="00E11EA5" w:rsidRDefault="00C57672" w:rsidP="00C57672">
      <w:pPr>
        <w:pStyle w:val="Heading5"/>
        <w:rPr>
          <w:lang w:eastAsia="sv-SE"/>
        </w:rPr>
      </w:pPr>
      <w:bookmarkStart w:id="1557" w:name="_Toc32332056"/>
      <w:bookmarkStart w:id="1558" w:name="_Toc37429971"/>
      <w:bookmarkStart w:id="1559" w:name="_Toc43739045"/>
      <w:bookmarkStart w:id="1560" w:name="_Toc46346806"/>
      <w:bookmarkStart w:id="1561" w:name="_Toc53165745"/>
      <w:bookmarkStart w:id="1562" w:name="_Toc53166440"/>
      <w:bookmarkStart w:id="1563" w:name="_Toc53167134"/>
      <w:bookmarkStart w:id="1564" w:name="_Toc61130366"/>
      <w:bookmarkStart w:id="1565" w:name="_Toc61131092"/>
      <w:bookmarkStart w:id="1566" w:name="_Toc61187934"/>
      <w:bookmarkStart w:id="1567" w:name="_Toc83029224"/>
      <w:bookmarkStart w:id="1568" w:name="_Toc83919822"/>
      <w:bookmarkStart w:id="1569" w:name="_Toc89784843"/>
      <w:r w:rsidRPr="00E11EA5">
        <w:rPr>
          <w:lang w:eastAsia="sv-SE"/>
        </w:rPr>
        <w:t>9.2.4.2.1</w:t>
      </w:r>
      <w:r w:rsidRPr="00E11EA5">
        <w:rPr>
          <w:lang w:eastAsia="sv-SE"/>
        </w:rPr>
        <w:tab/>
      </w:r>
      <w:r w:rsidRPr="00E11EA5">
        <w:t xml:space="preserve">Stage 1: </w:t>
      </w:r>
      <w:r w:rsidRPr="00E11EA5">
        <w:rPr>
          <w:lang w:eastAsia="sv-SE"/>
        </w:rPr>
        <w:t>Calibration</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570" w:name="_Toc32332057"/>
      <w:bookmarkStart w:id="1571" w:name="_Toc37429972"/>
      <w:bookmarkStart w:id="1572" w:name="_Toc43739046"/>
      <w:bookmarkStart w:id="1573" w:name="_Toc46346807"/>
      <w:bookmarkStart w:id="1574" w:name="_Toc53165746"/>
      <w:bookmarkStart w:id="1575" w:name="_Toc53166441"/>
      <w:bookmarkStart w:id="1576" w:name="_Toc53167135"/>
      <w:bookmarkStart w:id="1577" w:name="_Toc61130367"/>
      <w:bookmarkStart w:id="1578" w:name="_Toc61131093"/>
      <w:bookmarkStart w:id="1579" w:name="_Toc61187935"/>
      <w:bookmarkStart w:id="1580" w:name="_Toc83029225"/>
      <w:bookmarkStart w:id="1581" w:name="_Toc83919823"/>
      <w:bookmarkStart w:id="1582" w:name="_Toc89784844"/>
      <w:r w:rsidRPr="00E11EA5">
        <w:rPr>
          <w:lang w:eastAsia="sv-SE"/>
        </w:rPr>
        <w:lastRenderedPageBreak/>
        <w:t>9.2.4.2.2</w:t>
      </w:r>
      <w:r w:rsidRPr="00E11EA5">
        <w:rPr>
          <w:lang w:eastAsia="sv-SE"/>
        </w:rPr>
        <w:tab/>
        <w:t>Stage 2: BS measurement</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583" w:name="_Toc32332058"/>
      <w:bookmarkStart w:id="1584" w:name="_Toc37429973"/>
      <w:bookmarkStart w:id="1585" w:name="_Toc43739047"/>
      <w:bookmarkStart w:id="1586" w:name="_Toc46346808"/>
      <w:bookmarkStart w:id="1587" w:name="_Toc53165747"/>
      <w:bookmarkStart w:id="1588" w:name="_Toc53166442"/>
      <w:bookmarkStart w:id="1589" w:name="_Toc53167136"/>
      <w:bookmarkStart w:id="1590" w:name="_Toc61130368"/>
      <w:bookmarkStart w:id="1591" w:name="_Toc61131094"/>
      <w:bookmarkStart w:id="1592" w:name="_Toc61187936"/>
      <w:bookmarkStart w:id="1593" w:name="_Toc83029226"/>
      <w:bookmarkStart w:id="1594" w:name="_Toc83919824"/>
      <w:bookmarkStart w:id="1595" w:name="_Toc89784845"/>
      <w:r w:rsidRPr="00E11EA5">
        <w:rPr>
          <w:lang w:eastAsia="sv-SE"/>
        </w:rPr>
        <w:t>9.2.4.3</w:t>
      </w:r>
      <w:r w:rsidRPr="00E11EA5">
        <w:rPr>
          <w:lang w:eastAsia="sv-SE"/>
        </w:rPr>
        <w:tab/>
      </w:r>
      <w:r w:rsidRPr="00E11EA5">
        <w:t>MU value derivation, FR1</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596" w:name="RANGE!S142"/>
            <w:r w:rsidRPr="00E11EA5">
              <w:rPr>
                <w:rFonts w:ascii="Arial" w:eastAsia="SimSun" w:hAnsi="Arial" w:cs="Arial"/>
                <w:sz w:val="16"/>
                <w:szCs w:val="16"/>
                <w:lang w:val="en-US" w:eastAsia="zh-CN"/>
              </w:rPr>
              <w:t>A4-13</w:t>
            </w:r>
            <w:bookmarkEnd w:id="1596"/>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597" w:name="RANGE!S143"/>
            <w:r w:rsidRPr="00E11EA5">
              <w:rPr>
                <w:rFonts w:ascii="Arial" w:eastAsia="SimSun" w:hAnsi="Arial" w:cs="Arial"/>
                <w:sz w:val="16"/>
                <w:szCs w:val="16"/>
                <w:lang w:val="en-US" w:eastAsia="zh-CN"/>
              </w:rPr>
              <w:t>A4-14</w:t>
            </w:r>
            <w:bookmarkEnd w:id="1597"/>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598" w:name="RANGE!S145"/>
            <w:r w:rsidRPr="00E11EA5">
              <w:rPr>
                <w:rFonts w:ascii="Arial" w:eastAsia="SimSun" w:hAnsi="Arial" w:cs="Arial"/>
                <w:sz w:val="16"/>
                <w:szCs w:val="16"/>
                <w:lang w:val="en-US" w:eastAsia="zh-CN"/>
              </w:rPr>
              <w:t>C1-4</w:t>
            </w:r>
            <w:bookmarkEnd w:id="1598"/>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599" w:name="RANGE!S146"/>
            <w:r w:rsidRPr="00E11EA5">
              <w:rPr>
                <w:rFonts w:ascii="Arial" w:eastAsia="SimSun" w:hAnsi="Arial" w:cs="Arial"/>
                <w:sz w:val="16"/>
                <w:szCs w:val="16"/>
                <w:lang w:val="en-US" w:eastAsia="zh-CN"/>
              </w:rPr>
              <w:t>A4-8b</w:t>
            </w:r>
            <w:bookmarkEnd w:id="1599"/>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600" w:name="_Toc32332059"/>
      <w:bookmarkStart w:id="1601" w:name="_Toc37429974"/>
      <w:bookmarkStart w:id="1602" w:name="_Toc43739048"/>
      <w:bookmarkStart w:id="1603" w:name="_Toc46346809"/>
      <w:bookmarkStart w:id="1604" w:name="_Toc53165748"/>
      <w:bookmarkStart w:id="1605" w:name="_Toc53166443"/>
      <w:bookmarkStart w:id="1606" w:name="_Toc53167137"/>
      <w:bookmarkStart w:id="1607" w:name="_Toc61130369"/>
      <w:bookmarkStart w:id="1608" w:name="_Toc61131095"/>
      <w:bookmarkStart w:id="1609" w:name="_Toc61187937"/>
      <w:bookmarkStart w:id="1610" w:name="_Toc83029227"/>
      <w:bookmarkStart w:id="1611" w:name="_Toc83919825"/>
      <w:bookmarkStart w:id="1612" w:name="_Toc89784846"/>
      <w:r w:rsidRPr="00E11EA5">
        <w:lastRenderedPageBreak/>
        <w:t>9.2.5</w:t>
      </w:r>
      <w:r>
        <w:tab/>
      </w:r>
      <w:r w:rsidRPr="00E11EA5">
        <w:rPr>
          <w:noProof/>
          <w:lang w:eastAsia="sv-SE"/>
        </w:rPr>
        <w:t xml:space="preserve">Near Field Test </w:t>
      </w:r>
      <w:r w:rsidRPr="00E11EA5">
        <w:rPr>
          <w:lang w:eastAsia="sv-SE"/>
        </w:rPr>
        <w:t>Range</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60164AB1" w14:textId="77777777" w:rsidR="00C57672" w:rsidRPr="00E11EA5" w:rsidRDefault="00C57672" w:rsidP="00C57672">
      <w:pPr>
        <w:pStyle w:val="Heading4"/>
        <w:rPr>
          <w:lang w:eastAsia="sv-SE"/>
        </w:rPr>
      </w:pPr>
      <w:bookmarkStart w:id="1613" w:name="_Toc32332060"/>
      <w:bookmarkStart w:id="1614" w:name="_Toc37429975"/>
      <w:bookmarkStart w:id="1615" w:name="_Toc43739049"/>
      <w:bookmarkStart w:id="1616" w:name="_Toc46346810"/>
      <w:bookmarkStart w:id="1617" w:name="_Toc53165749"/>
      <w:bookmarkStart w:id="1618" w:name="_Toc53166444"/>
      <w:bookmarkStart w:id="1619" w:name="_Toc53167138"/>
      <w:bookmarkStart w:id="1620" w:name="_Toc61130370"/>
      <w:bookmarkStart w:id="1621" w:name="_Toc61131096"/>
      <w:bookmarkStart w:id="1622" w:name="_Toc61187938"/>
      <w:bookmarkStart w:id="1623" w:name="_Toc83029228"/>
      <w:bookmarkStart w:id="1624" w:name="_Toc83919826"/>
      <w:bookmarkStart w:id="1625" w:name="_Toc89784847"/>
      <w:r w:rsidRPr="00E11EA5">
        <w:rPr>
          <w:lang w:eastAsia="sv-SE"/>
        </w:rPr>
        <w:t>9.2.5.1</w:t>
      </w:r>
      <w:r w:rsidRPr="00E11EA5">
        <w:rPr>
          <w:lang w:eastAsia="sv-SE"/>
        </w:rPr>
        <w:tab/>
        <w:t>Measurement system description</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1626" w:name="_Toc32332061"/>
      <w:bookmarkStart w:id="1627" w:name="_Toc37429976"/>
      <w:bookmarkStart w:id="1628" w:name="_Toc43739050"/>
      <w:bookmarkStart w:id="1629" w:name="_Toc46346811"/>
      <w:bookmarkStart w:id="1630" w:name="_Toc53165750"/>
      <w:bookmarkStart w:id="1631" w:name="_Toc53166445"/>
      <w:bookmarkStart w:id="1632" w:name="_Toc53167139"/>
    </w:p>
    <w:p w14:paraId="6DFB82A7" w14:textId="77777777" w:rsidR="00C57672" w:rsidRPr="00E11EA5" w:rsidRDefault="00C57672" w:rsidP="00C57672">
      <w:pPr>
        <w:pStyle w:val="Heading4"/>
        <w:rPr>
          <w:lang w:eastAsia="sv-SE"/>
        </w:rPr>
      </w:pPr>
      <w:bookmarkStart w:id="1633" w:name="_Toc61130371"/>
      <w:bookmarkStart w:id="1634" w:name="_Toc61131097"/>
      <w:bookmarkStart w:id="1635" w:name="_Toc61187939"/>
      <w:bookmarkStart w:id="1636" w:name="_Toc83029229"/>
      <w:bookmarkStart w:id="1637" w:name="_Toc83919827"/>
      <w:bookmarkStart w:id="1638" w:name="_Toc89784848"/>
      <w:r w:rsidRPr="00E11EA5">
        <w:rPr>
          <w:lang w:eastAsia="sv-SE"/>
        </w:rPr>
        <w:t>9.2.5.2</w:t>
      </w:r>
      <w:r w:rsidRPr="00E11EA5">
        <w:rPr>
          <w:lang w:eastAsia="sv-SE"/>
        </w:rPr>
        <w:tab/>
        <w:t>Test procedure</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64D02538" w14:textId="77777777" w:rsidR="00C57672" w:rsidRPr="00E11EA5" w:rsidRDefault="00C57672" w:rsidP="00C57672">
      <w:pPr>
        <w:pStyle w:val="Heading5"/>
        <w:rPr>
          <w:lang w:eastAsia="sv-SE"/>
        </w:rPr>
      </w:pPr>
      <w:bookmarkStart w:id="1639" w:name="_Toc32332062"/>
      <w:bookmarkStart w:id="1640" w:name="_Toc37429977"/>
      <w:bookmarkStart w:id="1641" w:name="_Toc43739051"/>
      <w:bookmarkStart w:id="1642" w:name="_Toc46346812"/>
      <w:bookmarkStart w:id="1643" w:name="_Toc53165751"/>
      <w:bookmarkStart w:id="1644" w:name="_Toc53166446"/>
      <w:bookmarkStart w:id="1645" w:name="_Toc53167140"/>
      <w:bookmarkStart w:id="1646" w:name="_Toc61130372"/>
      <w:bookmarkStart w:id="1647" w:name="_Toc61131098"/>
      <w:bookmarkStart w:id="1648" w:name="_Toc61187940"/>
      <w:bookmarkStart w:id="1649" w:name="_Toc83029230"/>
      <w:bookmarkStart w:id="1650" w:name="_Toc83919828"/>
      <w:bookmarkStart w:id="1651" w:name="_Toc89784849"/>
      <w:r w:rsidRPr="00E11EA5">
        <w:rPr>
          <w:lang w:eastAsia="sv-SE"/>
        </w:rPr>
        <w:t>9.2.5.2.1</w:t>
      </w:r>
      <w:r w:rsidRPr="00E11EA5">
        <w:rPr>
          <w:lang w:eastAsia="sv-SE"/>
        </w:rPr>
        <w:tab/>
      </w:r>
      <w:r w:rsidRPr="00E11EA5">
        <w:t xml:space="preserve">Stage 1: </w:t>
      </w:r>
      <w:r w:rsidRPr="00E11EA5">
        <w:rPr>
          <w:lang w:eastAsia="sv-SE"/>
        </w:rPr>
        <w:t>Calibration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1652" w:name="_Toc32332063"/>
      <w:bookmarkStart w:id="1653" w:name="_Toc37429978"/>
      <w:bookmarkStart w:id="1654" w:name="_Toc43739052"/>
      <w:bookmarkStart w:id="1655" w:name="_Toc46346813"/>
      <w:bookmarkStart w:id="1656" w:name="_Toc53165752"/>
      <w:bookmarkStart w:id="1657" w:name="_Toc53166447"/>
      <w:bookmarkStart w:id="1658" w:name="_Toc53167141"/>
      <w:bookmarkStart w:id="1659" w:name="_Toc61130373"/>
      <w:bookmarkStart w:id="1660" w:name="_Toc61131099"/>
      <w:bookmarkStart w:id="1661" w:name="_Toc61187941"/>
      <w:bookmarkStart w:id="1662" w:name="_Toc83029231"/>
      <w:bookmarkStart w:id="1663" w:name="_Toc83919829"/>
      <w:bookmarkStart w:id="1664" w:name="_Toc89784850"/>
      <w:r w:rsidRPr="00E11EA5">
        <w:rPr>
          <w:lang w:eastAsia="sv-SE"/>
        </w:rPr>
        <w:t>9.2.5.2.2</w:t>
      </w:r>
      <w:r w:rsidRPr="00E11EA5">
        <w:rPr>
          <w:lang w:eastAsia="sv-SE"/>
        </w:rPr>
        <w:tab/>
      </w:r>
      <w:r w:rsidRPr="00E11EA5">
        <w:t xml:space="preserve">Stage 2: </w:t>
      </w:r>
      <w:r w:rsidRPr="00E11EA5">
        <w:rPr>
          <w:lang w:eastAsia="sv-SE"/>
        </w:rPr>
        <w:t>BS measurement</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1665" w:name="_Toc32332064"/>
      <w:bookmarkStart w:id="1666" w:name="_Toc37429979"/>
      <w:bookmarkStart w:id="1667" w:name="_Toc43739053"/>
      <w:bookmarkStart w:id="1668" w:name="_Toc46346814"/>
      <w:bookmarkStart w:id="1669" w:name="_Toc53165753"/>
      <w:bookmarkStart w:id="1670" w:name="_Toc53166448"/>
      <w:bookmarkStart w:id="1671" w:name="_Toc53167142"/>
      <w:bookmarkStart w:id="1672" w:name="_Toc61130374"/>
      <w:bookmarkStart w:id="1673" w:name="_Toc61131100"/>
      <w:bookmarkStart w:id="1674" w:name="_Toc61187942"/>
      <w:bookmarkStart w:id="1675" w:name="_Toc83029232"/>
      <w:bookmarkStart w:id="1676" w:name="_Toc83919830"/>
      <w:bookmarkStart w:id="1677" w:name="_Toc89784851"/>
      <w:r w:rsidRPr="00E11EA5">
        <w:rPr>
          <w:lang w:eastAsia="sv-SE"/>
        </w:rPr>
        <w:t>9.2.5.3</w:t>
      </w:r>
      <w:r w:rsidRPr="00E11EA5">
        <w:rPr>
          <w:lang w:eastAsia="sv-SE"/>
        </w:rPr>
        <w:tab/>
      </w:r>
      <w:r w:rsidRPr="00E11EA5">
        <w:t>MU value derivation</w:t>
      </w:r>
      <w:r w:rsidRPr="00E11EA5">
        <w:rPr>
          <w:lang w:eastAsia="sv-SE"/>
        </w:rPr>
        <w:t>, FR1</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1678" w:name="RANGE!S81"/>
            <w:r w:rsidRPr="00E11EA5">
              <w:rPr>
                <w:rFonts w:ascii="Arial" w:eastAsia="SimSun" w:hAnsi="Arial" w:cs="Arial"/>
                <w:sz w:val="16"/>
                <w:szCs w:val="16"/>
                <w:lang w:val="en-US" w:eastAsia="zh-CN"/>
              </w:rPr>
              <w:t>A3-6</w:t>
            </w:r>
            <w:bookmarkEnd w:id="1678"/>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1679" w:name="RANGE!S110"/>
            <w:r w:rsidRPr="00E11EA5">
              <w:rPr>
                <w:rFonts w:ascii="Arial" w:eastAsia="SimSun" w:hAnsi="Arial" w:cs="Arial"/>
                <w:sz w:val="16"/>
                <w:szCs w:val="16"/>
                <w:lang w:val="en-US" w:eastAsia="zh-CN"/>
              </w:rPr>
              <w:t>A3-31</w:t>
            </w:r>
            <w:bookmarkEnd w:id="1679"/>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1680" w:name="_Toc32332065"/>
      <w:bookmarkStart w:id="1681" w:name="_Toc37429980"/>
      <w:bookmarkStart w:id="1682" w:name="_Toc43739054"/>
      <w:bookmarkStart w:id="1683" w:name="_Toc46346815"/>
      <w:bookmarkStart w:id="1684" w:name="_Toc53165754"/>
      <w:bookmarkStart w:id="1685" w:name="_Toc53166449"/>
      <w:bookmarkStart w:id="1686" w:name="_Toc53167143"/>
      <w:bookmarkStart w:id="1687" w:name="_Toc61130375"/>
      <w:bookmarkStart w:id="1688" w:name="_Toc61131101"/>
      <w:bookmarkStart w:id="1689" w:name="_Toc61187943"/>
      <w:bookmarkStart w:id="1690" w:name="_Toc83029233"/>
      <w:bookmarkStart w:id="1691" w:name="_Toc83919831"/>
      <w:bookmarkStart w:id="1692" w:name="_Toc89784852"/>
      <w:r w:rsidRPr="00E11EA5">
        <w:t>9.2.6</w:t>
      </w:r>
      <w:r>
        <w:tab/>
      </w:r>
      <w:r w:rsidRPr="00E11EA5">
        <w:t>Plane Wave Synthesizer</w:t>
      </w:r>
      <w:bookmarkStart w:id="1693" w:name="_Toc32332066"/>
      <w:bookmarkStart w:id="1694" w:name="_Toc37429981"/>
      <w:bookmarkStart w:id="1695" w:name="_Toc43739055"/>
      <w:bookmarkStart w:id="1696" w:name="_Toc46346816"/>
      <w:bookmarkStart w:id="1697" w:name="_Toc53165755"/>
      <w:bookmarkStart w:id="1698" w:name="_Toc53166450"/>
      <w:bookmarkStart w:id="1699" w:name="_Toc53167144"/>
      <w:bookmarkEnd w:id="1529"/>
      <w:bookmarkEnd w:id="1530"/>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507C4653" w14:textId="77777777" w:rsidR="00C57672" w:rsidRPr="00E11EA5" w:rsidRDefault="00C57672" w:rsidP="00C57672">
      <w:pPr>
        <w:pStyle w:val="Heading4"/>
        <w:rPr>
          <w:lang w:eastAsia="sv-SE"/>
        </w:rPr>
      </w:pPr>
      <w:bookmarkStart w:id="1700" w:name="_Toc61130376"/>
      <w:bookmarkStart w:id="1701" w:name="_Toc61131102"/>
      <w:bookmarkStart w:id="1702" w:name="_Toc61187944"/>
      <w:bookmarkStart w:id="1703" w:name="_Toc83029234"/>
      <w:bookmarkStart w:id="1704" w:name="_Toc83919832"/>
      <w:bookmarkStart w:id="1705" w:name="_Toc89784853"/>
      <w:r w:rsidRPr="00E11EA5">
        <w:rPr>
          <w:lang w:eastAsia="sv-SE"/>
        </w:rPr>
        <w:t>9.2.6.1</w:t>
      </w:r>
      <w:r w:rsidRPr="00E11EA5">
        <w:rPr>
          <w:lang w:eastAsia="sv-SE"/>
        </w:rPr>
        <w:tab/>
        <w:t>Measurement system description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1706" w:name="_Toc32332067"/>
      <w:bookmarkStart w:id="1707" w:name="_Toc37429982"/>
      <w:bookmarkStart w:id="1708" w:name="_Toc43739056"/>
      <w:bookmarkStart w:id="1709" w:name="_Toc46346817"/>
      <w:bookmarkStart w:id="1710" w:name="_Toc53165756"/>
      <w:bookmarkStart w:id="1711" w:name="_Toc53166451"/>
      <w:bookmarkStart w:id="1712" w:name="_Toc53167145"/>
    </w:p>
    <w:p w14:paraId="5E120D1C" w14:textId="77777777" w:rsidR="00C57672" w:rsidRPr="00E11EA5" w:rsidRDefault="00C57672" w:rsidP="00C57672">
      <w:pPr>
        <w:pStyle w:val="Heading4"/>
        <w:rPr>
          <w:lang w:eastAsia="sv-SE"/>
        </w:rPr>
      </w:pPr>
      <w:bookmarkStart w:id="1713" w:name="_Toc61130377"/>
      <w:bookmarkStart w:id="1714" w:name="_Toc61131103"/>
      <w:bookmarkStart w:id="1715" w:name="_Toc61187945"/>
      <w:bookmarkStart w:id="1716" w:name="_Toc83029235"/>
      <w:bookmarkStart w:id="1717" w:name="_Toc83919833"/>
      <w:bookmarkStart w:id="1718" w:name="_Toc89784854"/>
      <w:r w:rsidRPr="00E11EA5">
        <w:rPr>
          <w:lang w:eastAsia="sv-SE"/>
        </w:rPr>
        <w:lastRenderedPageBreak/>
        <w:t>9.2.6.2</w:t>
      </w:r>
      <w:r w:rsidRPr="00E11EA5">
        <w:rPr>
          <w:lang w:eastAsia="sv-SE"/>
        </w:rPr>
        <w:tab/>
        <w:t>Test procedure</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758DD4F8" w14:textId="77777777" w:rsidR="00C57672" w:rsidRPr="00E11EA5" w:rsidRDefault="00C57672" w:rsidP="00C57672">
      <w:pPr>
        <w:pStyle w:val="Heading5"/>
        <w:rPr>
          <w:lang w:eastAsia="sv-SE"/>
        </w:rPr>
      </w:pPr>
      <w:bookmarkStart w:id="1719" w:name="_Toc32332068"/>
      <w:bookmarkStart w:id="1720" w:name="_Toc37429983"/>
      <w:bookmarkStart w:id="1721" w:name="_Toc43739057"/>
      <w:bookmarkStart w:id="1722" w:name="_Toc46346818"/>
      <w:bookmarkStart w:id="1723" w:name="_Toc53165757"/>
      <w:bookmarkStart w:id="1724" w:name="_Toc53166452"/>
      <w:bookmarkStart w:id="1725" w:name="_Toc53167146"/>
      <w:bookmarkStart w:id="1726" w:name="_Toc61130378"/>
      <w:bookmarkStart w:id="1727" w:name="_Toc61131104"/>
      <w:bookmarkStart w:id="1728" w:name="_Toc61187946"/>
      <w:bookmarkStart w:id="1729" w:name="_Toc83029236"/>
      <w:bookmarkStart w:id="1730" w:name="_Toc83919834"/>
      <w:bookmarkStart w:id="1731" w:name="_Toc89784855"/>
      <w:r w:rsidRPr="00E11EA5">
        <w:rPr>
          <w:lang w:eastAsia="sv-SE"/>
        </w:rPr>
        <w:t>9.2.6.2.1</w:t>
      </w:r>
      <w:r w:rsidRPr="00E11EA5">
        <w:rPr>
          <w:lang w:eastAsia="sv-SE"/>
        </w:rPr>
        <w:tab/>
      </w:r>
      <w:r w:rsidRPr="00E11EA5">
        <w:t xml:space="preserve">Stage 1: </w:t>
      </w:r>
      <w:r w:rsidRPr="00E11EA5">
        <w:rPr>
          <w:lang w:eastAsia="sv-SE"/>
        </w:rPr>
        <w:t>Calibration</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1732" w:name="_Toc32332069"/>
      <w:bookmarkStart w:id="1733" w:name="_Toc37429984"/>
      <w:bookmarkStart w:id="1734" w:name="_Toc43739058"/>
      <w:bookmarkStart w:id="1735" w:name="_Toc46346819"/>
      <w:bookmarkStart w:id="1736" w:name="_Toc53165758"/>
      <w:bookmarkStart w:id="1737" w:name="_Toc53166453"/>
      <w:bookmarkStart w:id="1738" w:name="_Toc53167147"/>
      <w:bookmarkStart w:id="1739" w:name="_Toc61130379"/>
      <w:bookmarkStart w:id="1740" w:name="_Toc61131105"/>
      <w:bookmarkStart w:id="1741" w:name="_Toc61187947"/>
      <w:bookmarkStart w:id="1742" w:name="_Toc83029237"/>
      <w:bookmarkStart w:id="1743" w:name="_Toc83919835"/>
      <w:bookmarkStart w:id="1744" w:name="_Toc89784856"/>
      <w:r w:rsidRPr="00E11EA5">
        <w:rPr>
          <w:lang w:eastAsia="sv-SE"/>
        </w:rPr>
        <w:t>9.2.6.2.2</w:t>
      </w:r>
      <w:r w:rsidRPr="00E11EA5">
        <w:rPr>
          <w:lang w:eastAsia="sv-SE"/>
        </w:rPr>
        <w:tab/>
      </w:r>
      <w:r w:rsidRPr="00E11EA5">
        <w:t xml:space="preserve">Stage 2: </w:t>
      </w:r>
      <w:r w:rsidRPr="00E11EA5">
        <w:rPr>
          <w:lang w:eastAsia="sv-SE"/>
        </w:rPr>
        <w:t>BS measurement</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1745" w:name="_Toc21086253"/>
      <w:bookmarkStart w:id="1746" w:name="_Toc29768690"/>
      <w:bookmarkStart w:id="1747" w:name="_Toc32332070"/>
      <w:bookmarkStart w:id="1748" w:name="_Toc37429985"/>
      <w:bookmarkStart w:id="1749" w:name="_Toc43739059"/>
      <w:bookmarkStart w:id="1750" w:name="_Toc46346820"/>
      <w:bookmarkStart w:id="1751" w:name="_Toc53165759"/>
      <w:bookmarkStart w:id="1752" w:name="_Toc53166454"/>
      <w:bookmarkStart w:id="1753" w:name="_Toc53167148"/>
      <w:bookmarkStart w:id="1754" w:name="_Toc61130380"/>
      <w:bookmarkStart w:id="1755" w:name="_Toc61131106"/>
      <w:bookmarkStart w:id="1756" w:name="_Toc61187948"/>
      <w:bookmarkStart w:id="1757" w:name="_Toc83029238"/>
      <w:bookmarkStart w:id="1758" w:name="_Toc83919836"/>
      <w:bookmarkStart w:id="1759" w:name="_Toc89784857"/>
      <w:r w:rsidRPr="00E11EA5">
        <w:t>9.2.6.3</w:t>
      </w:r>
      <w:r w:rsidRPr="00E11EA5">
        <w:tab/>
        <w:t>MU value</w:t>
      </w:r>
      <w:bookmarkEnd w:id="1745"/>
      <w:bookmarkEnd w:id="1746"/>
      <w:r w:rsidRPr="00E11EA5">
        <w:t xml:space="preserve"> derivation, FR1</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1760" w:name="RANGE!S158"/>
            <w:r w:rsidRPr="00E11EA5">
              <w:rPr>
                <w:rFonts w:eastAsia="SimSun"/>
                <w:lang w:val="en-US" w:eastAsia="zh-CN"/>
              </w:rPr>
              <w:t>A7-2a</w:t>
            </w:r>
            <w:bookmarkEnd w:id="1760"/>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1761" w:name="_Toc32332071"/>
      <w:bookmarkStart w:id="1762" w:name="_Toc37429986"/>
      <w:bookmarkStart w:id="1763" w:name="_Toc43739060"/>
      <w:bookmarkStart w:id="1764" w:name="_Toc46346821"/>
      <w:bookmarkStart w:id="1765" w:name="_Toc53165760"/>
      <w:bookmarkStart w:id="1766" w:name="_Toc53166455"/>
      <w:bookmarkStart w:id="1767" w:name="_Toc53167149"/>
      <w:bookmarkStart w:id="1768" w:name="_Toc61130381"/>
      <w:bookmarkStart w:id="1769" w:name="_Toc61131107"/>
      <w:bookmarkStart w:id="1770" w:name="_Toc61187949"/>
      <w:bookmarkStart w:id="1771" w:name="_Toc83029239"/>
      <w:bookmarkStart w:id="1772" w:name="_Toc83919837"/>
      <w:bookmarkStart w:id="1773" w:name="_Toc89784858"/>
      <w:r w:rsidRPr="00E11EA5">
        <w:t>9.2.7</w:t>
      </w:r>
      <w:r>
        <w:tab/>
      </w:r>
      <w:r w:rsidRPr="00E11EA5">
        <w:t>Maximum accepted test system uncertainty</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155"/>
      </w:tblGrid>
      <w:tr w:rsidR="00B11FA7" w:rsidRPr="00E11EA5" w14:paraId="66BBDE5D" w14:textId="095794B7" w:rsidTr="00B11FA7">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B11FA7" w:rsidRPr="00E11EA5" w:rsidRDefault="00B11FA7" w:rsidP="009C163B">
            <w:pPr>
              <w:pStyle w:val="TAH"/>
              <w:rPr>
                <w:rFonts w:eastAsia="Arial Unicode MS" w:cs="Arial"/>
                <w:lang w:val="en-US" w:eastAsia="zh-CN"/>
              </w:rPr>
            </w:pPr>
            <w:r w:rsidRPr="00E11EA5">
              <w:rPr>
                <w:rFonts w:eastAsia="Arial Unicode MS" w:cs="Arial"/>
                <w:lang w:val="en-US" w:eastAsia="zh-CN"/>
              </w:rPr>
              <w:t xml:space="preserve">　</w:t>
            </w:r>
          </w:p>
        </w:tc>
        <w:tc>
          <w:tcPr>
            <w:tcW w:w="4049" w:type="dxa"/>
            <w:gridSpan w:val="3"/>
            <w:tcBorders>
              <w:top w:val="single" w:sz="4" w:space="0" w:color="auto"/>
              <w:left w:val="nil"/>
              <w:bottom w:val="single" w:sz="4" w:space="0" w:color="auto"/>
              <w:right w:val="single" w:sz="4" w:space="0" w:color="auto"/>
            </w:tcBorders>
            <w:shd w:val="clear" w:color="auto" w:fill="auto"/>
            <w:hideMark/>
          </w:tcPr>
          <w:p w14:paraId="7FF0DA5D" w14:textId="49829E3D" w:rsidR="00B11FA7" w:rsidRPr="00E11EA5" w:rsidRDefault="00B11FA7" w:rsidP="009C163B">
            <w:pPr>
              <w:pStyle w:val="TAH"/>
              <w:rPr>
                <w:rFonts w:cs="Arial"/>
                <w:lang w:val="en-US" w:eastAsia="zh-CN"/>
              </w:rPr>
            </w:pPr>
            <w:r w:rsidRPr="00E11EA5">
              <w:rPr>
                <w:rFonts w:cs="Arial"/>
                <w:lang w:val="en-US" w:eastAsia="zh-CN"/>
              </w:rPr>
              <w:t>Expanded uncertainty (dB)</w:t>
            </w:r>
          </w:p>
        </w:tc>
      </w:tr>
      <w:tr w:rsidR="00B11FA7" w:rsidRPr="00E11EA5" w14:paraId="7C1A9DB4" w14:textId="40C5BD2C" w:rsidTr="00B11FA7">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B11FA7" w:rsidRPr="00E11EA5" w:rsidRDefault="00B11FA7" w:rsidP="00B11FA7">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B11FA7" w:rsidRPr="00E11EA5" w:rsidRDefault="00B11FA7" w:rsidP="00B11FA7">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37494489" w:rsidR="00B11FA7" w:rsidRPr="00E11EA5" w:rsidRDefault="00B11FA7" w:rsidP="00B11FA7">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55" w:type="dxa"/>
            <w:tcBorders>
              <w:top w:val="nil"/>
              <w:left w:val="nil"/>
              <w:bottom w:val="single" w:sz="4" w:space="0" w:color="auto"/>
              <w:right w:val="single" w:sz="4" w:space="0" w:color="auto"/>
            </w:tcBorders>
          </w:tcPr>
          <w:p w14:paraId="7CF72144" w14:textId="332030CB"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p>
        </w:tc>
      </w:tr>
      <w:tr w:rsidR="00B11FA7" w:rsidRPr="00E11EA5" w14:paraId="1CB2334F" w14:textId="6F818B28"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B11FA7" w:rsidRPr="00E11EA5" w:rsidRDefault="00B11FA7" w:rsidP="00B11FA7">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B11FA7" w:rsidRPr="00E11EA5" w:rsidRDefault="00B11FA7" w:rsidP="00B11FA7">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7C473B1" w14:textId="7ADA99DE"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1F755972" w14:textId="3586FEFE"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B11FA7" w:rsidRPr="00E11EA5" w:rsidRDefault="00B11FA7" w:rsidP="00B11FA7">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B11FA7" w:rsidRPr="00E11EA5" w:rsidRDefault="00B11FA7" w:rsidP="00B11FA7">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B11FA7" w:rsidRPr="00E11EA5" w:rsidRDefault="00B11FA7" w:rsidP="00B11FA7">
            <w:pPr>
              <w:pStyle w:val="TAC"/>
              <w:rPr>
                <w:lang w:val="en-US" w:eastAsia="zh-CN"/>
              </w:rPr>
            </w:pPr>
            <w:r w:rsidRPr="00E11EA5">
              <w:rPr>
                <w:lang w:val="en-US" w:eastAsia="zh-CN"/>
              </w:rPr>
              <w:t>2.07</w:t>
            </w:r>
          </w:p>
        </w:tc>
        <w:tc>
          <w:tcPr>
            <w:tcW w:w="1155" w:type="dxa"/>
            <w:tcBorders>
              <w:top w:val="nil"/>
              <w:left w:val="nil"/>
              <w:bottom w:val="single" w:sz="4" w:space="0" w:color="auto"/>
              <w:right w:val="single" w:sz="4" w:space="0" w:color="auto"/>
            </w:tcBorders>
          </w:tcPr>
          <w:p w14:paraId="16F12DF1" w14:textId="2F4DD881" w:rsidR="00B11FA7" w:rsidRPr="00E11EA5" w:rsidRDefault="00B11FA7" w:rsidP="00B11FA7">
            <w:pPr>
              <w:pStyle w:val="TAC"/>
              <w:rPr>
                <w:lang w:val="en-US" w:eastAsia="zh-CN"/>
              </w:rPr>
            </w:pPr>
            <w:r>
              <w:rPr>
                <w:lang w:val="en-US" w:eastAsia="zh-CN"/>
              </w:rPr>
              <w:t>-</w:t>
            </w:r>
          </w:p>
        </w:tc>
      </w:tr>
      <w:tr w:rsidR="00B11FA7" w:rsidRPr="00E11EA5" w14:paraId="2CCD4C5F" w14:textId="5ABBBE49"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B11FA7" w:rsidRPr="00E11EA5" w:rsidRDefault="00B11FA7" w:rsidP="00B11FA7">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6F7FDBAC" w14:textId="58779445"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8656089" w14:textId="5C4E5BE2"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B11FA7" w:rsidRPr="00E11EA5" w:rsidRDefault="00B11FA7" w:rsidP="00B11FA7">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527E06B" w14:textId="7E7FF8E0"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5D774C5" w14:textId="695DEB3F"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B11FA7" w:rsidRPr="00E11EA5" w:rsidRDefault="00B11FA7" w:rsidP="00B11FA7">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316B9E9" w14:textId="0E7B931A"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2DE2415F" w14:textId="0EE98809" w:rsidTr="00B11FA7">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B11FA7" w:rsidRPr="00E11EA5" w:rsidRDefault="00B11FA7" w:rsidP="00B11FA7">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B11FA7" w:rsidRPr="00E11EA5" w:rsidRDefault="00B11FA7" w:rsidP="00B11FA7">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B11FA7" w:rsidRPr="00E11EA5" w:rsidRDefault="00B11FA7" w:rsidP="00B11FA7">
            <w:pPr>
              <w:pStyle w:val="TAH"/>
              <w:rPr>
                <w:bCs/>
                <w:lang w:val="en-US" w:eastAsia="zh-CN"/>
              </w:rPr>
            </w:pPr>
            <w:r w:rsidRPr="00E11EA5">
              <w:rPr>
                <w:bCs/>
                <w:lang w:val="en-US" w:eastAsia="zh-CN"/>
              </w:rPr>
              <w:t>2.00</w:t>
            </w:r>
          </w:p>
        </w:tc>
        <w:tc>
          <w:tcPr>
            <w:tcW w:w="1155" w:type="dxa"/>
            <w:tcBorders>
              <w:top w:val="nil"/>
              <w:left w:val="nil"/>
              <w:bottom w:val="single" w:sz="4" w:space="0" w:color="auto"/>
              <w:right w:val="single" w:sz="4" w:space="0" w:color="auto"/>
            </w:tcBorders>
          </w:tcPr>
          <w:p w14:paraId="30146D41" w14:textId="35C70B50" w:rsidR="00B11FA7" w:rsidRPr="00E11EA5" w:rsidRDefault="00B11FA7" w:rsidP="00B11FA7">
            <w:pPr>
              <w:pStyle w:val="TAH"/>
              <w:rPr>
                <w:bCs/>
                <w:lang w:val="en-US" w:eastAsia="zh-CN"/>
              </w:rPr>
            </w:pPr>
            <w:r>
              <w:rPr>
                <w:bCs/>
                <w:lang w:val="en-US" w:eastAsia="zh-CN"/>
              </w:rPr>
              <w:t xml:space="preserve">2.2 </w:t>
            </w:r>
            <w:r>
              <w:rPr>
                <w:rFonts w:eastAsia="SimSun" w:cs="Arial"/>
                <w:lang w:val="en-US" w:eastAsia="zh-CN"/>
              </w:rPr>
              <w:t>(NOTE)</w:t>
            </w:r>
          </w:p>
        </w:tc>
      </w:tr>
      <w:tr w:rsidR="00B11FA7" w:rsidRPr="00E11EA5" w14:paraId="514C2CEC" w14:textId="77777777" w:rsidTr="00B11FA7">
        <w:trPr>
          <w:cantSplit/>
          <w:jc w:val="center"/>
        </w:trPr>
        <w:tc>
          <w:tcPr>
            <w:tcW w:w="8827" w:type="dxa"/>
            <w:gridSpan w:val="4"/>
            <w:tcBorders>
              <w:top w:val="single" w:sz="4" w:space="0" w:color="auto"/>
              <w:left w:val="single" w:sz="4" w:space="0" w:color="auto"/>
              <w:bottom w:val="single" w:sz="4" w:space="0" w:color="auto"/>
              <w:right w:val="single" w:sz="4" w:space="0" w:color="auto"/>
            </w:tcBorders>
            <w:shd w:val="clear" w:color="auto" w:fill="auto"/>
            <w:noWrap/>
          </w:tcPr>
          <w:p w14:paraId="493D5755" w14:textId="61C3BFCA" w:rsidR="00B11FA7" w:rsidRPr="00E11EA5" w:rsidRDefault="00B11FA7" w:rsidP="00B11FA7">
            <w:pPr>
              <w:pStyle w:val="TAN"/>
              <w:rPr>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1774" w:name="_Toc478460626"/>
      <w:bookmarkStart w:id="1775" w:name="_Toc32332072"/>
      <w:bookmarkStart w:id="1776" w:name="_Toc37429987"/>
      <w:bookmarkStart w:id="1777" w:name="_Toc43739061"/>
      <w:bookmarkStart w:id="1778"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1779" w:name="_Toc53165761"/>
      <w:bookmarkStart w:id="1780" w:name="_Toc53166456"/>
      <w:bookmarkStart w:id="1781" w:name="_Toc53167150"/>
    </w:p>
    <w:p w14:paraId="0575D1C4" w14:textId="77777777" w:rsidR="00C57672" w:rsidRPr="00E11EA5" w:rsidRDefault="00C57672" w:rsidP="00C57672">
      <w:pPr>
        <w:pStyle w:val="Heading3"/>
      </w:pPr>
      <w:bookmarkStart w:id="1782" w:name="_Toc61130382"/>
      <w:bookmarkStart w:id="1783" w:name="_Toc61131108"/>
      <w:bookmarkStart w:id="1784" w:name="_Toc61187950"/>
      <w:bookmarkStart w:id="1785" w:name="_Toc83029240"/>
      <w:bookmarkStart w:id="1786" w:name="_Toc83919838"/>
      <w:bookmarkStart w:id="1787" w:name="_Toc89784859"/>
      <w:r w:rsidRPr="00E11EA5">
        <w:t>9.2.8</w:t>
      </w:r>
      <w:r>
        <w:tab/>
      </w:r>
      <w:r w:rsidRPr="00E11EA5">
        <w:t>Test Tolerance</w:t>
      </w:r>
      <w:bookmarkEnd w:id="1774"/>
      <w:r w:rsidRPr="00E11EA5">
        <w:t xml:space="preserve"> for EIRP accuracy, Normal test conditions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lastRenderedPageBreak/>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B11FA7" w:rsidRPr="00E11EA5" w14:paraId="12E202C3" w14:textId="5087EC59" w:rsidTr="00B11FA7">
        <w:trPr>
          <w:cantSplit/>
          <w:jc w:val="center"/>
        </w:trPr>
        <w:tc>
          <w:tcPr>
            <w:tcW w:w="1727" w:type="dxa"/>
            <w:shd w:val="clear" w:color="auto" w:fill="auto"/>
            <w:noWrap/>
            <w:hideMark/>
          </w:tcPr>
          <w:p w14:paraId="5F4D7B97" w14:textId="77777777" w:rsidR="00B11FA7" w:rsidRPr="00E11EA5" w:rsidRDefault="00B11FA7" w:rsidP="00B11FA7">
            <w:pPr>
              <w:spacing w:after="0"/>
              <w:rPr>
                <w:rFonts w:ascii="Arial" w:hAnsi="Arial" w:cs="Arial"/>
                <w:sz w:val="18"/>
                <w:szCs w:val="18"/>
              </w:rPr>
            </w:pPr>
          </w:p>
        </w:tc>
        <w:tc>
          <w:tcPr>
            <w:tcW w:w="1567" w:type="dxa"/>
            <w:shd w:val="clear" w:color="auto" w:fill="auto"/>
            <w:hideMark/>
          </w:tcPr>
          <w:p w14:paraId="3A8B2A4B" w14:textId="5EBA69FD" w:rsidR="00B11FA7" w:rsidRPr="00E11EA5" w:rsidRDefault="00B11FA7" w:rsidP="00B11FA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1130B763" w:rsidR="00B11FA7" w:rsidRPr="00E11EA5" w:rsidRDefault="00B11FA7" w:rsidP="00B11FA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67" w:type="dxa"/>
          </w:tcPr>
          <w:p w14:paraId="0982EEA6" w14:textId="68DA3017"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4F6ABBDD" w14:textId="73588F4C" w:rsidTr="00B11FA7">
        <w:trPr>
          <w:cantSplit/>
          <w:jc w:val="center"/>
        </w:trPr>
        <w:tc>
          <w:tcPr>
            <w:tcW w:w="1727" w:type="dxa"/>
            <w:shd w:val="clear" w:color="auto" w:fill="auto"/>
            <w:noWrap/>
            <w:hideMark/>
          </w:tcPr>
          <w:p w14:paraId="03909DB4" w14:textId="77777777" w:rsidR="00B11FA7" w:rsidRPr="00E11EA5" w:rsidRDefault="00B11FA7" w:rsidP="00B11FA7">
            <w:pPr>
              <w:pStyle w:val="TAC"/>
              <w:rPr>
                <w:rFonts w:cs="Arial"/>
              </w:rPr>
            </w:pPr>
            <w:r w:rsidRPr="00E11EA5">
              <w:rPr>
                <w:rFonts w:cs="Arial"/>
              </w:rPr>
              <w:t>Test Tolerance (dB)</w:t>
            </w:r>
          </w:p>
        </w:tc>
        <w:tc>
          <w:tcPr>
            <w:tcW w:w="1567" w:type="dxa"/>
            <w:shd w:val="clear" w:color="auto" w:fill="auto"/>
            <w:noWrap/>
          </w:tcPr>
          <w:p w14:paraId="5DFEB1F8" w14:textId="77777777" w:rsidR="00B11FA7" w:rsidRPr="00E11EA5" w:rsidRDefault="00B11FA7" w:rsidP="00B11FA7">
            <w:pPr>
              <w:pStyle w:val="TAC"/>
              <w:rPr>
                <w:rFonts w:cs="Arial"/>
              </w:rPr>
            </w:pPr>
            <w:r w:rsidRPr="00E11EA5">
              <w:rPr>
                <w:rFonts w:cs="Arial"/>
              </w:rPr>
              <w:t>1.7</w:t>
            </w:r>
          </w:p>
        </w:tc>
        <w:tc>
          <w:tcPr>
            <w:tcW w:w="1167" w:type="dxa"/>
            <w:shd w:val="clear" w:color="auto" w:fill="auto"/>
            <w:noWrap/>
          </w:tcPr>
          <w:p w14:paraId="0EFE5E0C" w14:textId="18714903" w:rsidR="00B11FA7" w:rsidRPr="00E11EA5" w:rsidRDefault="00B11FA7" w:rsidP="00B11FA7">
            <w:pPr>
              <w:pStyle w:val="TAC"/>
              <w:rPr>
                <w:rFonts w:cs="Arial"/>
              </w:rPr>
            </w:pPr>
            <w:r w:rsidRPr="00E11EA5">
              <w:rPr>
                <w:rFonts w:cs="Arial"/>
              </w:rPr>
              <w:t>2.0</w:t>
            </w:r>
          </w:p>
        </w:tc>
        <w:tc>
          <w:tcPr>
            <w:tcW w:w="1167" w:type="dxa"/>
          </w:tcPr>
          <w:p w14:paraId="277E558A" w14:textId="4D0AC929" w:rsidR="00B11FA7" w:rsidRPr="00E11EA5" w:rsidRDefault="00B11FA7" w:rsidP="00B11FA7">
            <w:pPr>
              <w:pStyle w:val="TAC"/>
              <w:rPr>
                <w:rFonts w:cs="Arial"/>
              </w:rPr>
            </w:pPr>
            <w:r>
              <w:rPr>
                <w:rFonts w:cs="Arial"/>
              </w:rPr>
              <w:t>2.2</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1788" w:name="_Toc32332073"/>
      <w:bookmarkStart w:id="1789" w:name="_Toc37429988"/>
      <w:bookmarkStart w:id="1790" w:name="_Toc43739062"/>
      <w:bookmarkStart w:id="1791"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1792" w:name="_Toc53165762"/>
      <w:bookmarkStart w:id="1793" w:name="_Toc53166457"/>
      <w:bookmarkStart w:id="1794" w:name="_Toc53167151"/>
      <w:bookmarkStart w:id="1795" w:name="_Toc61130383"/>
      <w:bookmarkStart w:id="1796" w:name="_Toc61131109"/>
      <w:bookmarkStart w:id="1797" w:name="_Toc61187951"/>
      <w:bookmarkStart w:id="1798" w:name="_Toc83029241"/>
      <w:bookmarkStart w:id="1799" w:name="_Toc83919839"/>
      <w:bookmarkStart w:id="1800" w:name="_Toc89784860"/>
      <w:r w:rsidRPr="00501E48">
        <w:t>9.3</w:t>
      </w:r>
      <w:r w:rsidRPr="00501E48">
        <w:tab/>
        <w:t>EIRP accuracy, Extreme test conditions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3196230B" w14:textId="77777777" w:rsidR="00C57672" w:rsidRPr="00E11EA5" w:rsidRDefault="00C57672" w:rsidP="00C57672">
      <w:pPr>
        <w:pStyle w:val="Heading3"/>
      </w:pPr>
      <w:bookmarkStart w:id="1801" w:name="_Toc21086388"/>
      <w:bookmarkStart w:id="1802" w:name="_Toc29768825"/>
      <w:bookmarkStart w:id="1803" w:name="_Toc32332074"/>
      <w:bookmarkStart w:id="1804" w:name="_Toc37429989"/>
      <w:bookmarkStart w:id="1805" w:name="_Toc43739063"/>
      <w:bookmarkStart w:id="1806" w:name="_Toc46346824"/>
      <w:bookmarkStart w:id="1807" w:name="_Toc53165763"/>
      <w:bookmarkStart w:id="1808" w:name="_Toc53166458"/>
      <w:bookmarkStart w:id="1809" w:name="_Toc53167152"/>
      <w:bookmarkStart w:id="1810" w:name="_Toc61130384"/>
      <w:bookmarkStart w:id="1811" w:name="_Toc61131110"/>
      <w:bookmarkStart w:id="1812" w:name="_Toc61187952"/>
      <w:bookmarkStart w:id="1813" w:name="_Toc83029242"/>
      <w:bookmarkStart w:id="1814" w:name="_Toc83919840"/>
      <w:bookmarkStart w:id="1815" w:name="_Toc89784861"/>
      <w:bookmarkStart w:id="1816" w:name="_Toc21086254"/>
      <w:bookmarkStart w:id="1817" w:name="_Toc29768691"/>
      <w:r w:rsidRPr="00E11EA5">
        <w:rPr>
          <w:lang w:eastAsia="en-CA"/>
        </w:rPr>
        <w:t>9</w:t>
      </w:r>
      <w:r w:rsidRPr="00E11EA5">
        <w:t>.3.1</w:t>
      </w:r>
      <w:r>
        <w:tab/>
      </w:r>
      <w:r w:rsidRPr="00E11EA5">
        <w:t>General</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1818" w:name="_Toc21086389"/>
      <w:bookmarkStart w:id="1819" w:name="_Toc29768826"/>
      <w:bookmarkStart w:id="1820" w:name="_Toc32332075"/>
      <w:bookmarkStart w:id="1821" w:name="_Toc37429990"/>
      <w:bookmarkStart w:id="1822" w:name="_Toc43739064"/>
      <w:bookmarkStart w:id="1823" w:name="_Toc46346825"/>
      <w:bookmarkStart w:id="1824" w:name="_Toc53165764"/>
      <w:bookmarkStart w:id="1825" w:name="_Toc53166459"/>
      <w:bookmarkStart w:id="1826" w:name="_Toc53167153"/>
      <w:bookmarkStart w:id="1827" w:name="_Toc61130385"/>
      <w:bookmarkStart w:id="1828" w:name="_Toc61131111"/>
      <w:bookmarkStart w:id="1829" w:name="_Toc61187953"/>
      <w:bookmarkStart w:id="1830" w:name="_Toc83029243"/>
      <w:bookmarkStart w:id="1831" w:name="_Toc83919841"/>
      <w:bookmarkStart w:id="1832" w:name="_Toc89784862"/>
      <w:r w:rsidRPr="00E11EA5">
        <w:t>9.3.2</w:t>
      </w:r>
      <w:r>
        <w:tab/>
      </w:r>
      <w:r w:rsidRPr="00E11EA5">
        <w:t>Indoor Anechoic Chamber</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7561374F" w14:textId="77777777" w:rsidR="00C57672" w:rsidRPr="00E11EA5" w:rsidRDefault="00C57672" w:rsidP="00C57672">
      <w:pPr>
        <w:pStyle w:val="Heading4"/>
      </w:pPr>
      <w:bookmarkStart w:id="1833" w:name="_Toc32332076"/>
      <w:bookmarkStart w:id="1834" w:name="_Toc37429991"/>
      <w:bookmarkStart w:id="1835" w:name="_Toc43739065"/>
      <w:bookmarkStart w:id="1836" w:name="_Toc46346826"/>
      <w:bookmarkStart w:id="1837" w:name="_Toc53165765"/>
      <w:bookmarkStart w:id="1838" w:name="_Toc53166460"/>
      <w:bookmarkStart w:id="1839" w:name="_Toc53167154"/>
      <w:bookmarkStart w:id="1840" w:name="_Toc61130386"/>
      <w:bookmarkStart w:id="1841" w:name="_Toc61131112"/>
      <w:bookmarkStart w:id="1842" w:name="_Toc61187954"/>
      <w:bookmarkStart w:id="1843" w:name="_Toc83029244"/>
      <w:bookmarkStart w:id="1844" w:name="_Toc83919842"/>
      <w:bookmarkStart w:id="1845" w:name="_Toc89784863"/>
      <w:r w:rsidRPr="00E11EA5">
        <w:rPr>
          <w:lang w:eastAsia="sv-SE"/>
        </w:rPr>
        <w:t>9.3.</w:t>
      </w:r>
      <w:r w:rsidRPr="00E11EA5">
        <w:t>2</w:t>
      </w:r>
      <w:r w:rsidRPr="00E11EA5">
        <w:rPr>
          <w:lang w:eastAsia="sv-SE"/>
        </w:rPr>
        <w:t>.1</w:t>
      </w:r>
      <w:r w:rsidRPr="00E11EA5">
        <w:rPr>
          <w:lang w:eastAsia="sv-SE"/>
        </w:rPr>
        <w:tab/>
        <w:t>Measurement system description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2D93B7C1" w14:textId="77777777" w:rsidR="00C57672" w:rsidRPr="00E11EA5" w:rsidRDefault="00C57672" w:rsidP="00C57672">
      <w:bookmarkStart w:id="1846" w:name="_Toc21086390"/>
      <w:bookmarkStart w:id="1847" w:name="_Toc29768827"/>
      <w:r w:rsidRPr="00E11EA5">
        <w:rPr>
          <w:lang w:val="en-US"/>
        </w:rPr>
        <w:t>Measurement system description is captured in clause</w:t>
      </w:r>
      <w:r>
        <w:rPr>
          <w:lang w:val="en-US"/>
        </w:rPr>
        <w:t> </w:t>
      </w:r>
      <w:r w:rsidRPr="00E11EA5">
        <w:rPr>
          <w:lang w:val="en-US"/>
        </w:rPr>
        <w:t>7.2.2.</w:t>
      </w:r>
      <w:bookmarkStart w:id="1848" w:name="_Toc32332077"/>
      <w:bookmarkStart w:id="1849" w:name="_Toc37429992"/>
      <w:bookmarkStart w:id="1850" w:name="_Toc43739066"/>
      <w:bookmarkStart w:id="1851" w:name="_Toc46346827"/>
      <w:bookmarkStart w:id="1852" w:name="_Toc53165766"/>
      <w:bookmarkStart w:id="1853" w:name="_Toc53166461"/>
      <w:bookmarkStart w:id="1854" w:name="_Toc53167155"/>
      <w:bookmarkStart w:id="1855" w:name="_Toc21086391"/>
      <w:bookmarkStart w:id="1856" w:name="_Toc29768828"/>
      <w:bookmarkEnd w:id="1846"/>
      <w:bookmarkEnd w:id="1847"/>
    </w:p>
    <w:p w14:paraId="16FD29E1" w14:textId="77777777" w:rsidR="00C57672" w:rsidRPr="00E11EA5" w:rsidRDefault="00C57672" w:rsidP="00C57672">
      <w:pPr>
        <w:pStyle w:val="Heading4"/>
        <w:rPr>
          <w:lang w:eastAsia="sv-SE"/>
        </w:rPr>
      </w:pPr>
      <w:bookmarkStart w:id="1857" w:name="_Toc61130387"/>
      <w:bookmarkStart w:id="1858" w:name="_Toc61131113"/>
      <w:bookmarkStart w:id="1859" w:name="_Toc61187955"/>
      <w:bookmarkStart w:id="1860" w:name="_Toc83029245"/>
      <w:bookmarkStart w:id="1861" w:name="_Toc83919843"/>
      <w:bookmarkStart w:id="1862" w:name="_Toc89784864"/>
      <w:r w:rsidRPr="00E11EA5">
        <w:rPr>
          <w:lang w:eastAsia="sv-SE"/>
        </w:rPr>
        <w:t>9.3.</w:t>
      </w:r>
      <w:r w:rsidRPr="00E11EA5">
        <w:t>2</w:t>
      </w:r>
      <w:r w:rsidRPr="00E11EA5">
        <w:rPr>
          <w:lang w:eastAsia="sv-SE"/>
        </w:rPr>
        <w:t>.2</w:t>
      </w:r>
      <w:r>
        <w:rPr>
          <w:lang w:eastAsia="sv-SE"/>
        </w:rPr>
        <w:tab/>
      </w:r>
      <w:r w:rsidRPr="00E11EA5">
        <w:rPr>
          <w:lang w:eastAsia="sv-SE"/>
        </w:rPr>
        <w:t>Test procedure</w:t>
      </w:r>
      <w:bookmarkEnd w:id="1848"/>
      <w:bookmarkEnd w:id="1849"/>
      <w:bookmarkEnd w:id="1850"/>
      <w:bookmarkEnd w:id="1851"/>
      <w:bookmarkEnd w:id="1852"/>
      <w:bookmarkEnd w:id="1853"/>
      <w:bookmarkEnd w:id="1854"/>
      <w:bookmarkEnd w:id="1857"/>
      <w:bookmarkEnd w:id="1858"/>
      <w:bookmarkEnd w:id="1859"/>
      <w:bookmarkEnd w:id="1860"/>
      <w:bookmarkEnd w:id="1861"/>
      <w:bookmarkEnd w:id="1862"/>
    </w:p>
    <w:p w14:paraId="093C4A26" w14:textId="77777777" w:rsidR="00C57672" w:rsidRPr="00E11EA5" w:rsidRDefault="00C57672" w:rsidP="00C57672">
      <w:pPr>
        <w:pStyle w:val="Heading5"/>
      </w:pPr>
      <w:bookmarkStart w:id="1863" w:name="_Toc32332078"/>
      <w:bookmarkStart w:id="1864" w:name="_Toc37429993"/>
      <w:bookmarkStart w:id="1865" w:name="_Toc43739067"/>
      <w:bookmarkStart w:id="1866" w:name="_Toc46346828"/>
      <w:bookmarkStart w:id="1867" w:name="_Toc53165767"/>
      <w:bookmarkStart w:id="1868" w:name="_Toc53166462"/>
      <w:bookmarkStart w:id="1869" w:name="_Toc53167156"/>
      <w:bookmarkStart w:id="1870" w:name="_Toc61130388"/>
      <w:bookmarkStart w:id="1871" w:name="_Toc61131114"/>
      <w:bookmarkStart w:id="1872" w:name="_Toc61187956"/>
      <w:bookmarkStart w:id="1873" w:name="_Toc83029246"/>
      <w:bookmarkStart w:id="1874" w:name="_Toc83919844"/>
      <w:bookmarkStart w:id="1875" w:name="_Toc89784865"/>
      <w:r w:rsidRPr="00E11EA5">
        <w:t>9.3.2.2.1</w:t>
      </w:r>
      <w:r w:rsidRPr="00E11EA5">
        <w:tab/>
        <w:t>Stage 1: Calibration</w:t>
      </w:r>
      <w:bookmarkEnd w:id="1855"/>
      <w:bookmarkEnd w:id="1856"/>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1876" w:name="_Toc21086392"/>
      <w:bookmarkStart w:id="1877" w:name="_Toc29768829"/>
      <w:bookmarkStart w:id="1878" w:name="_Toc32332079"/>
      <w:bookmarkStart w:id="1879" w:name="_Toc37429994"/>
      <w:bookmarkStart w:id="1880" w:name="_Toc43739068"/>
      <w:bookmarkStart w:id="1881" w:name="_Toc46346829"/>
      <w:bookmarkStart w:id="1882" w:name="_Toc53165768"/>
      <w:bookmarkStart w:id="1883" w:name="_Toc53166463"/>
      <w:bookmarkStart w:id="1884" w:name="_Toc53167157"/>
      <w:bookmarkStart w:id="1885" w:name="_Toc61130389"/>
      <w:bookmarkStart w:id="1886" w:name="_Toc61131115"/>
      <w:bookmarkStart w:id="1887" w:name="_Toc61187957"/>
      <w:bookmarkStart w:id="1888" w:name="_Toc83029247"/>
      <w:bookmarkStart w:id="1889" w:name="_Toc83919845"/>
      <w:bookmarkStart w:id="1890" w:name="_Toc89784866"/>
      <w:r w:rsidRPr="00E11EA5">
        <w:t>9.3.2.2.2</w:t>
      </w:r>
      <w:r w:rsidRPr="00E11EA5">
        <w:tab/>
        <w:t>Stage 2: BS measurement</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1891" w:name="_Toc21086395"/>
      <w:bookmarkStart w:id="1892" w:name="_Toc29768832"/>
      <w:bookmarkStart w:id="1893" w:name="_Toc32332080"/>
      <w:bookmarkStart w:id="1894" w:name="_Toc37429995"/>
      <w:bookmarkStart w:id="1895" w:name="_Toc43739069"/>
      <w:bookmarkStart w:id="1896" w:name="_Toc46346830"/>
      <w:bookmarkStart w:id="1897" w:name="_Toc53165769"/>
      <w:bookmarkStart w:id="1898" w:name="_Toc53166464"/>
      <w:bookmarkStart w:id="1899" w:name="_Toc53167158"/>
      <w:bookmarkStart w:id="1900" w:name="_Toc61130390"/>
      <w:bookmarkStart w:id="1901" w:name="_Toc61131116"/>
      <w:bookmarkStart w:id="1902" w:name="_Toc61187958"/>
      <w:bookmarkStart w:id="1903" w:name="_Toc83029248"/>
      <w:bookmarkStart w:id="1904" w:name="_Toc83919846"/>
      <w:bookmarkStart w:id="1905" w:name="_Toc89784867"/>
      <w:r w:rsidRPr="00E11EA5">
        <w:lastRenderedPageBreak/>
        <w:t>9.3.2.3</w:t>
      </w:r>
      <w:r w:rsidRPr="00E11EA5">
        <w:rPr>
          <w:rFonts w:hint="eastAsia"/>
        </w:rPr>
        <w:tab/>
      </w:r>
      <w:r w:rsidRPr="00E11EA5">
        <w:t>MU value</w:t>
      </w:r>
      <w:bookmarkEnd w:id="1891"/>
      <w:bookmarkEnd w:id="1892"/>
      <w:r w:rsidRPr="00E11EA5">
        <w:rPr>
          <w:lang w:eastAsia="sv-SE"/>
        </w:rPr>
        <w:t xml:space="preserve"> derivation</w:t>
      </w:r>
      <w:bookmarkEnd w:id="1893"/>
      <w:r w:rsidRPr="00E11EA5">
        <w:rPr>
          <w:lang w:eastAsia="sv-SE"/>
        </w:rPr>
        <w:t>, FR1</w:t>
      </w:r>
      <w:bookmarkEnd w:id="1894"/>
      <w:bookmarkEnd w:id="1895"/>
      <w:bookmarkEnd w:id="1896"/>
      <w:bookmarkEnd w:id="1897"/>
      <w:bookmarkEnd w:id="1898"/>
      <w:bookmarkEnd w:id="1899"/>
      <w:bookmarkEnd w:id="1900"/>
      <w:bookmarkEnd w:id="1901"/>
      <w:bookmarkEnd w:id="1902"/>
      <w:bookmarkEnd w:id="1903"/>
      <w:bookmarkEnd w:id="1904"/>
      <w:bookmarkEnd w:id="1905"/>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1906" w:name="_Toc32332081"/>
      <w:bookmarkStart w:id="1907" w:name="_Toc37429997"/>
      <w:bookmarkStart w:id="1908" w:name="_Toc43739070"/>
      <w:bookmarkStart w:id="1909" w:name="_Toc46346831"/>
      <w:bookmarkStart w:id="1910" w:name="_Toc53165770"/>
      <w:bookmarkStart w:id="1911" w:name="_Toc53166465"/>
      <w:bookmarkStart w:id="1912" w:name="_Toc53167159"/>
      <w:bookmarkStart w:id="1913" w:name="_Toc21086396"/>
      <w:bookmarkStart w:id="1914" w:name="_Toc29768833"/>
    </w:p>
    <w:p w14:paraId="3F5C66EC" w14:textId="77777777" w:rsidR="00C57672" w:rsidRPr="00E11EA5" w:rsidRDefault="00C57672" w:rsidP="00C57672">
      <w:pPr>
        <w:pStyle w:val="Heading3"/>
        <w:rPr>
          <w:lang w:eastAsia="sv-SE"/>
        </w:rPr>
      </w:pPr>
      <w:bookmarkStart w:id="1915" w:name="_Toc61130391"/>
      <w:bookmarkStart w:id="1916" w:name="_Toc61131117"/>
      <w:bookmarkStart w:id="1917" w:name="_Toc61187959"/>
      <w:bookmarkStart w:id="1918" w:name="_Toc83029249"/>
      <w:bookmarkStart w:id="1919" w:name="_Toc83919847"/>
      <w:bookmarkStart w:id="1920" w:name="_Toc89784868"/>
      <w:r w:rsidRPr="00E11EA5">
        <w:lastRenderedPageBreak/>
        <w:t>9.3.3</w:t>
      </w:r>
      <w:r>
        <w:tab/>
      </w:r>
      <w:r w:rsidRPr="00E11EA5">
        <w:rPr>
          <w:lang w:eastAsia="sv-SE"/>
        </w:rPr>
        <w:t>Compact Antenna Test Range</w:t>
      </w:r>
      <w:bookmarkStart w:id="1921" w:name="_Toc32332082"/>
      <w:bookmarkStart w:id="1922" w:name="_Toc21086397"/>
      <w:bookmarkStart w:id="1923" w:name="_Toc29768834"/>
      <w:bookmarkStart w:id="1924" w:name="_Toc37429998"/>
      <w:bookmarkStart w:id="1925" w:name="_Toc43739071"/>
      <w:bookmarkStart w:id="1926" w:name="_Toc46346832"/>
      <w:bookmarkStart w:id="1927" w:name="_Toc53165771"/>
      <w:bookmarkStart w:id="1928" w:name="_Toc53166466"/>
      <w:bookmarkStart w:id="1929" w:name="_Toc53167160"/>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6E53DA1" w14:textId="77777777" w:rsidR="00C57672" w:rsidRPr="00E11EA5" w:rsidRDefault="00C57672" w:rsidP="00C57672">
      <w:pPr>
        <w:pStyle w:val="Heading4"/>
      </w:pPr>
      <w:bookmarkStart w:id="1930" w:name="_Toc61130392"/>
      <w:bookmarkStart w:id="1931" w:name="_Toc61131118"/>
      <w:bookmarkStart w:id="1932" w:name="_Toc61187960"/>
      <w:bookmarkStart w:id="1933" w:name="_Toc83029250"/>
      <w:bookmarkStart w:id="1934" w:name="_Toc83919848"/>
      <w:bookmarkStart w:id="1935" w:name="_Toc89784869"/>
      <w:r w:rsidRPr="00E11EA5">
        <w:rPr>
          <w:lang w:eastAsia="sv-SE"/>
        </w:rPr>
        <w:t>9.3.</w:t>
      </w:r>
      <w:r w:rsidRPr="00E11EA5">
        <w:t>3</w:t>
      </w:r>
      <w:r w:rsidRPr="00E11EA5">
        <w:rPr>
          <w:lang w:eastAsia="sv-SE"/>
        </w:rPr>
        <w:t>.1</w:t>
      </w:r>
      <w:r w:rsidRPr="00E11EA5">
        <w:rPr>
          <w:lang w:eastAsia="sv-SE"/>
        </w:rPr>
        <w:tab/>
        <w:t>Measurement system description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1936" w:name="_Toc32332083"/>
      <w:bookmarkStart w:id="1937" w:name="_Toc37429999"/>
      <w:bookmarkStart w:id="1938" w:name="_Toc43739072"/>
      <w:bookmarkStart w:id="1939" w:name="_Toc46346833"/>
      <w:bookmarkStart w:id="1940" w:name="_Toc53165772"/>
      <w:bookmarkStart w:id="1941" w:name="_Toc53166467"/>
      <w:bookmarkStart w:id="1942" w:name="_Toc53167161"/>
      <w:bookmarkStart w:id="1943" w:name="_Toc21086398"/>
      <w:bookmarkStart w:id="1944" w:name="_Toc29768835"/>
    </w:p>
    <w:p w14:paraId="72BADBE1" w14:textId="77777777" w:rsidR="00C57672" w:rsidRPr="00E11EA5" w:rsidRDefault="00C57672" w:rsidP="00C57672">
      <w:pPr>
        <w:pStyle w:val="Heading4"/>
        <w:rPr>
          <w:lang w:eastAsia="sv-SE"/>
        </w:rPr>
      </w:pPr>
      <w:bookmarkStart w:id="1945" w:name="_Toc61130393"/>
      <w:bookmarkStart w:id="1946" w:name="_Toc61131119"/>
      <w:bookmarkStart w:id="1947" w:name="_Toc61187961"/>
      <w:bookmarkStart w:id="1948" w:name="_Toc83029251"/>
      <w:bookmarkStart w:id="1949" w:name="_Toc83919849"/>
      <w:bookmarkStart w:id="1950" w:name="_Toc89784870"/>
      <w:r w:rsidRPr="00E11EA5">
        <w:rPr>
          <w:lang w:eastAsia="sv-SE"/>
        </w:rPr>
        <w:t>9.3.3.2</w:t>
      </w:r>
      <w:r w:rsidRPr="00E11EA5">
        <w:rPr>
          <w:lang w:eastAsia="sv-SE"/>
        </w:rPr>
        <w:tab/>
        <w:t xml:space="preserve">Test </w:t>
      </w:r>
      <w:r w:rsidRPr="00E11EA5">
        <w:t>procedure</w:t>
      </w:r>
      <w:bookmarkEnd w:id="1936"/>
      <w:bookmarkEnd w:id="1937"/>
      <w:bookmarkEnd w:id="1938"/>
      <w:bookmarkEnd w:id="1939"/>
      <w:bookmarkEnd w:id="1940"/>
      <w:bookmarkEnd w:id="1941"/>
      <w:bookmarkEnd w:id="1942"/>
      <w:bookmarkEnd w:id="1945"/>
      <w:bookmarkEnd w:id="1946"/>
      <w:bookmarkEnd w:id="1947"/>
      <w:bookmarkEnd w:id="1948"/>
      <w:bookmarkEnd w:id="1949"/>
      <w:bookmarkEnd w:id="1950"/>
    </w:p>
    <w:p w14:paraId="059239FB" w14:textId="77777777" w:rsidR="00C57672" w:rsidRPr="00E11EA5" w:rsidRDefault="00C57672" w:rsidP="00C57672">
      <w:pPr>
        <w:pStyle w:val="Heading5"/>
        <w:rPr>
          <w:lang w:eastAsia="sv-SE"/>
        </w:rPr>
      </w:pPr>
      <w:bookmarkStart w:id="1951" w:name="_Toc32332084"/>
      <w:bookmarkStart w:id="1952" w:name="_Toc37430000"/>
      <w:bookmarkStart w:id="1953" w:name="_Toc43739073"/>
      <w:bookmarkStart w:id="1954" w:name="_Toc46346834"/>
      <w:bookmarkStart w:id="1955" w:name="_Toc53165773"/>
      <w:bookmarkStart w:id="1956" w:name="_Toc53166468"/>
      <w:bookmarkStart w:id="1957" w:name="_Toc53167162"/>
      <w:bookmarkStart w:id="1958" w:name="_Toc61130394"/>
      <w:bookmarkStart w:id="1959" w:name="_Toc61131120"/>
      <w:bookmarkStart w:id="1960" w:name="_Toc61187962"/>
      <w:bookmarkStart w:id="1961" w:name="_Toc83029252"/>
      <w:bookmarkStart w:id="1962" w:name="_Toc83919850"/>
      <w:bookmarkStart w:id="1963" w:name="_Toc89784871"/>
      <w:r w:rsidRPr="00E11EA5">
        <w:rPr>
          <w:lang w:eastAsia="sv-SE"/>
        </w:rPr>
        <w:t>9.3.3.2.1</w:t>
      </w:r>
      <w:r w:rsidRPr="00E11EA5">
        <w:rPr>
          <w:lang w:eastAsia="sv-SE"/>
        </w:rPr>
        <w:tab/>
      </w:r>
      <w:r w:rsidRPr="00E11EA5">
        <w:t xml:space="preserve">Stage 1: </w:t>
      </w:r>
      <w:r w:rsidRPr="00E11EA5">
        <w:rPr>
          <w:lang w:eastAsia="sv-SE"/>
        </w:rPr>
        <w:t>Calibration</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1943"/>
    <w:bookmarkEnd w:id="1944"/>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1964" w:name="_Toc21086399"/>
      <w:bookmarkStart w:id="1965" w:name="_Toc29768836"/>
      <w:bookmarkStart w:id="1966" w:name="_Toc32332085"/>
      <w:bookmarkStart w:id="1967" w:name="_Toc37430001"/>
      <w:bookmarkStart w:id="1968" w:name="_Toc43739074"/>
      <w:bookmarkStart w:id="1969" w:name="_Toc46346835"/>
      <w:bookmarkStart w:id="1970" w:name="_Toc53165774"/>
      <w:bookmarkStart w:id="1971" w:name="_Toc53166469"/>
      <w:bookmarkStart w:id="1972" w:name="_Toc53167163"/>
      <w:bookmarkStart w:id="1973" w:name="_Toc61130395"/>
      <w:bookmarkStart w:id="1974" w:name="_Toc61131121"/>
      <w:bookmarkStart w:id="1975" w:name="_Toc61187963"/>
      <w:bookmarkStart w:id="1976" w:name="_Toc83029253"/>
      <w:bookmarkStart w:id="1977" w:name="_Toc83919851"/>
      <w:bookmarkStart w:id="1978" w:name="_Toc89784872"/>
      <w:r w:rsidRPr="00E11EA5">
        <w:t>9.3.3.2.2</w:t>
      </w:r>
      <w:r w:rsidRPr="00E11EA5">
        <w:tab/>
        <w:t>Stage 2: BS measurement</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1979" w:name="_Toc21086402"/>
      <w:bookmarkStart w:id="1980" w:name="_Toc29768839"/>
      <w:bookmarkStart w:id="1981" w:name="_Toc32332086"/>
      <w:bookmarkStart w:id="1982" w:name="_Toc37430002"/>
      <w:bookmarkStart w:id="1983" w:name="_Toc43739075"/>
      <w:bookmarkStart w:id="1984" w:name="_Toc46346836"/>
      <w:bookmarkStart w:id="1985" w:name="_Toc53165775"/>
      <w:bookmarkStart w:id="1986" w:name="_Toc53166470"/>
      <w:bookmarkStart w:id="1987" w:name="_Toc53167164"/>
      <w:bookmarkStart w:id="1988" w:name="_Toc61130396"/>
      <w:bookmarkStart w:id="1989" w:name="_Toc61131122"/>
      <w:bookmarkStart w:id="1990" w:name="_Toc61187964"/>
      <w:bookmarkStart w:id="1991" w:name="_Toc83029254"/>
      <w:bookmarkStart w:id="1992" w:name="_Toc83919852"/>
      <w:bookmarkStart w:id="1993" w:name="_Toc89784873"/>
      <w:r w:rsidRPr="00E11EA5">
        <w:lastRenderedPageBreak/>
        <w:t>9.3.3.3</w:t>
      </w:r>
      <w:r w:rsidRPr="00E11EA5">
        <w:rPr>
          <w:rFonts w:hint="eastAsia"/>
        </w:rPr>
        <w:tab/>
      </w:r>
      <w:r w:rsidRPr="00E11EA5">
        <w:t>MU value</w:t>
      </w:r>
      <w:bookmarkEnd w:id="1979"/>
      <w:bookmarkEnd w:id="1980"/>
      <w:r w:rsidRPr="00E11EA5">
        <w:t xml:space="preserve"> derivation, FR1</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1994" w:name="_Toc32332087"/>
      <w:bookmarkStart w:id="1995" w:name="_Toc37430003"/>
      <w:bookmarkStart w:id="1996" w:name="_Toc43739076"/>
      <w:bookmarkStart w:id="1997" w:name="_Toc46346837"/>
      <w:bookmarkStart w:id="1998" w:name="_Toc53165776"/>
      <w:bookmarkStart w:id="1999" w:name="_Toc53166471"/>
      <w:bookmarkStart w:id="2000" w:name="_Toc53167165"/>
      <w:bookmarkStart w:id="2001" w:name="_Toc61130397"/>
      <w:bookmarkStart w:id="2002" w:name="_Toc61131123"/>
      <w:bookmarkStart w:id="2003" w:name="_Toc61187965"/>
      <w:bookmarkStart w:id="2004" w:name="_Toc83029255"/>
      <w:bookmarkStart w:id="2005" w:name="_Toc83919853"/>
      <w:bookmarkStart w:id="2006" w:name="_Toc89784874"/>
      <w:r w:rsidRPr="00E11EA5">
        <w:lastRenderedPageBreak/>
        <w:t>9.3.3.4</w:t>
      </w:r>
      <w:r w:rsidRPr="00E11EA5">
        <w:rPr>
          <w:rFonts w:hint="eastAsia"/>
        </w:rPr>
        <w:tab/>
      </w:r>
      <w:r w:rsidRPr="00E11EA5">
        <w:t>MU value derivation, FR2</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B11FA7" w:rsidRPr="00DA2979" w:rsidRDefault="00B11FA7" w:rsidP="00B11FA7">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B11FA7" w:rsidRPr="00DA2979" w:rsidRDefault="00B11FA7" w:rsidP="00B11FA7">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596D603D"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7EE00CB4"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B11FA7" w:rsidRPr="00DA2979" w:rsidRDefault="00B11FA7" w:rsidP="00B11FA7">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B11FA7" w:rsidRPr="00DA2979" w:rsidRDefault="00B11FA7" w:rsidP="00B11FA7">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B11FA7" w:rsidRPr="00DA2979" w:rsidRDefault="00B11FA7" w:rsidP="00B11FA7">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3A746F93"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7A5AAA8"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2007" w:name="_Toc32332088"/>
      <w:bookmarkStart w:id="2008" w:name="_Toc37430004"/>
      <w:bookmarkStart w:id="2009" w:name="_Toc43739077"/>
      <w:bookmarkStart w:id="2010" w:name="_Toc46346838"/>
      <w:bookmarkStart w:id="2011" w:name="_Toc53165777"/>
      <w:bookmarkStart w:id="2012" w:name="_Toc53166472"/>
      <w:bookmarkStart w:id="2013" w:name="_Toc53167166"/>
      <w:bookmarkStart w:id="2014" w:name="_Toc61130398"/>
      <w:bookmarkStart w:id="2015" w:name="_Toc61131124"/>
      <w:bookmarkStart w:id="2016" w:name="_Toc61187966"/>
      <w:bookmarkStart w:id="2017" w:name="_Toc83029256"/>
      <w:bookmarkStart w:id="2018" w:name="_Toc83919854"/>
      <w:bookmarkStart w:id="2019" w:name="_Toc89784875"/>
      <w:bookmarkStart w:id="2020" w:name="_Toc21086403"/>
      <w:bookmarkStart w:id="2021" w:name="_Toc29768840"/>
      <w:r w:rsidRPr="00E11EA5">
        <w:t>9.3.4</w:t>
      </w:r>
      <w:r>
        <w:tab/>
      </w:r>
      <w:r w:rsidRPr="00E11EA5">
        <w:t>Maximum accepted test system uncertainty</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lastRenderedPageBreak/>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2020"/>
      <w:bookmarkEnd w:id="2021"/>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B11FA7" w:rsidRPr="00E11EA5" w14:paraId="641AC95B" w14:textId="1768DAB7" w:rsidTr="00B11FA7">
        <w:trPr>
          <w:cantSplit/>
          <w:jc w:val="center"/>
        </w:trPr>
        <w:tc>
          <w:tcPr>
            <w:tcW w:w="4698" w:type="dxa"/>
            <w:noWrap/>
            <w:hideMark/>
          </w:tcPr>
          <w:p w14:paraId="7C46B309" w14:textId="77777777" w:rsidR="00B11FA7" w:rsidRPr="00E11EA5" w:rsidRDefault="00B11FA7" w:rsidP="009C163B">
            <w:pPr>
              <w:pStyle w:val="TAH"/>
            </w:pPr>
          </w:p>
        </w:tc>
        <w:tc>
          <w:tcPr>
            <w:tcW w:w="4851" w:type="dxa"/>
            <w:gridSpan w:val="3"/>
            <w:hideMark/>
          </w:tcPr>
          <w:p w14:paraId="2C9B54BB" w14:textId="659E9ED9" w:rsidR="00B11FA7" w:rsidRPr="00E11EA5" w:rsidRDefault="00B11FA7"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B11FA7" w:rsidRPr="00E11EA5" w14:paraId="3687C0C8" w14:textId="1033D4E4" w:rsidTr="00B11FA7">
        <w:trPr>
          <w:cantSplit/>
          <w:jc w:val="center"/>
        </w:trPr>
        <w:tc>
          <w:tcPr>
            <w:tcW w:w="4698" w:type="dxa"/>
            <w:noWrap/>
            <w:hideMark/>
          </w:tcPr>
          <w:p w14:paraId="72AB9800" w14:textId="77777777" w:rsidR="00B11FA7" w:rsidRPr="00E11EA5" w:rsidRDefault="00B11FA7" w:rsidP="00B11FA7">
            <w:pPr>
              <w:pStyle w:val="TAH"/>
            </w:pPr>
          </w:p>
        </w:tc>
        <w:tc>
          <w:tcPr>
            <w:tcW w:w="1617" w:type="dxa"/>
            <w:hideMark/>
          </w:tcPr>
          <w:p w14:paraId="3BF32013" w14:textId="2021B307" w:rsidR="00B11FA7" w:rsidRPr="00E11EA5" w:rsidRDefault="00B11FA7" w:rsidP="00B11FA7">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7CF9D009" w:rsidR="00B11FA7" w:rsidRPr="00E11EA5" w:rsidRDefault="00B11FA7" w:rsidP="00B11FA7">
            <w:pPr>
              <w:pStyle w:val="TAH"/>
              <w:rPr>
                <w:bCs/>
              </w:rPr>
            </w:pPr>
            <w:r w:rsidRPr="00E11EA5">
              <w:rPr>
                <w:rFonts w:hint="eastAsia"/>
                <w:bCs/>
              </w:rPr>
              <w:t>3</w:t>
            </w:r>
            <w:r w:rsidRPr="00E11EA5">
              <w:rPr>
                <w:bCs/>
              </w:rPr>
              <w:t>7</w:t>
            </w:r>
            <w:r>
              <w:rPr>
                <w:bCs/>
              </w:rPr>
              <w:t> </w:t>
            </w:r>
            <w:r w:rsidRPr="00E11EA5">
              <w:rPr>
                <w:rFonts w:hint="eastAsia"/>
                <w:bCs/>
              </w:rPr>
              <w:t xml:space="preserve">GHz &lt; f </w:t>
            </w:r>
            <w:r>
              <w:rPr>
                <w:rFonts w:ascii="Cambria Math" w:hAnsi="Cambria Math" w:cs="Cambria Math"/>
                <w:bCs/>
              </w:rPr>
              <w:t>≤</w:t>
            </w:r>
            <w:r w:rsidRPr="00E11EA5">
              <w:rPr>
                <w:rFonts w:hint="eastAsia"/>
                <w:bCs/>
              </w:rPr>
              <w:t xml:space="preserve"> 40Hz</w:t>
            </w:r>
          </w:p>
        </w:tc>
        <w:tc>
          <w:tcPr>
            <w:tcW w:w="1617" w:type="dxa"/>
          </w:tcPr>
          <w:p w14:paraId="2F7AEB5F" w14:textId="16AED50F" w:rsidR="00B11FA7" w:rsidRPr="00E11EA5" w:rsidRDefault="00B11FA7" w:rsidP="00B11FA7">
            <w:pPr>
              <w:pStyle w:val="TAH"/>
              <w:rPr>
                <w:bCs/>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3F8E567F" w14:textId="01BC7FAA" w:rsidTr="00B11FA7">
        <w:trPr>
          <w:cantSplit/>
          <w:jc w:val="center"/>
        </w:trPr>
        <w:tc>
          <w:tcPr>
            <w:tcW w:w="4698" w:type="dxa"/>
            <w:noWrap/>
            <w:hideMark/>
          </w:tcPr>
          <w:p w14:paraId="10FB7D38" w14:textId="77777777" w:rsidR="00B11FA7" w:rsidRPr="00E11EA5" w:rsidRDefault="00B11FA7" w:rsidP="00B11FA7">
            <w:pPr>
              <w:pStyle w:val="TAC"/>
            </w:pPr>
            <w:r w:rsidRPr="00E11EA5">
              <w:t>Compact Antenna Test Range</w:t>
            </w:r>
          </w:p>
        </w:tc>
        <w:tc>
          <w:tcPr>
            <w:tcW w:w="1617" w:type="dxa"/>
            <w:noWrap/>
          </w:tcPr>
          <w:p w14:paraId="1AFF888A" w14:textId="77777777" w:rsidR="00B11FA7" w:rsidRPr="00E11EA5" w:rsidRDefault="00B11FA7" w:rsidP="00B11FA7">
            <w:pPr>
              <w:pStyle w:val="TAC"/>
            </w:pPr>
            <w:r w:rsidRPr="00E11EA5">
              <w:rPr>
                <w:rFonts w:hint="eastAsia"/>
              </w:rPr>
              <w:t>3.05</w:t>
            </w:r>
          </w:p>
        </w:tc>
        <w:tc>
          <w:tcPr>
            <w:tcW w:w="1617" w:type="dxa"/>
            <w:noWrap/>
          </w:tcPr>
          <w:p w14:paraId="5825DCA4" w14:textId="73DFCA7A" w:rsidR="00B11FA7" w:rsidRPr="00E11EA5" w:rsidRDefault="00B11FA7" w:rsidP="00B11FA7">
            <w:pPr>
              <w:pStyle w:val="TAC"/>
            </w:pPr>
            <w:r w:rsidRPr="00E11EA5">
              <w:rPr>
                <w:rFonts w:hint="eastAsia"/>
              </w:rPr>
              <w:t>3.25</w:t>
            </w:r>
          </w:p>
        </w:tc>
        <w:tc>
          <w:tcPr>
            <w:tcW w:w="1617" w:type="dxa"/>
          </w:tcPr>
          <w:p w14:paraId="377A3E07" w14:textId="6B67928B" w:rsidR="00B11FA7" w:rsidRPr="00E11EA5" w:rsidRDefault="00B11FA7" w:rsidP="00B11FA7">
            <w:pPr>
              <w:pStyle w:val="TAC"/>
            </w:pPr>
            <w:r>
              <w:t>-</w:t>
            </w:r>
          </w:p>
        </w:tc>
      </w:tr>
      <w:tr w:rsidR="00B11FA7" w:rsidRPr="00E11EA5" w14:paraId="31E48CAA" w14:textId="4DB603CC" w:rsidTr="00B11FA7">
        <w:trPr>
          <w:cantSplit/>
          <w:jc w:val="center"/>
        </w:trPr>
        <w:tc>
          <w:tcPr>
            <w:tcW w:w="4698" w:type="dxa"/>
            <w:noWrap/>
            <w:hideMark/>
          </w:tcPr>
          <w:p w14:paraId="52991496" w14:textId="77777777" w:rsidR="00B11FA7" w:rsidRPr="00E11EA5" w:rsidRDefault="00B11FA7" w:rsidP="00B11FA7">
            <w:pPr>
              <w:pStyle w:val="TAC"/>
              <w:rPr>
                <w:b/>
              </w:rPr>
            </w:pPr>
            <w:r w:rsidRPr="00E11EA5">
              <w:rPr>
                <w:b/>
              </w:rPr>
              <w:t>Common maximum accepted test system uncertainty</w:t>
            </w:r>
          </w:p>
        </w:tc>
        <w:tc>
          <w:tcPr>
            <w:tcW w:w="1617" w:type="dxa"/>
            <w:noWrap/>
          </w:tcPr>
          <w:p w14:paraId="55B79F26" w14:textId="77777777" w:rsidR="00B11FA7" w:rsidRPr="00E11EA5" w:rsidRDefault="00B11FA7" w:rsidP="00B11FA7">
            <w:pPr>
              <w:pStyle w:val="TAC"/>
              <w:rPr>
                <w:b/>
              </w:rPr>
            </w:pPr>
            <w:r w:rsidRPr="00E11EA5">
              <w:rPr>
                <w:b/>
              </w:rPr>
              <w:t>3.1</w:t>
            </w:r>
          </w:p>
        </w:tc>
        <w:tc>
          <w:tcPr>
            <w:tcW w:w="1617" w:type="dxa"/>
            <w:noWrap/>
          </w:tcPr>
          <w:p w14:paraId="00615AC9" w14:textId="3316E105" w:rsidR="00B11FA7" w:rsidRPr="00E11EA5" w:rsidRDefault="00B11FA7" w:rsidP="00B11FA7">
            <w:pPr>
              <w:pStyle w:val="TAC"/>
              <w:rPr>
                <w:b/>
              </w:rPr>
            </w:pPr>
            <w:r w:rsidRPr="00E11EA5">
              <w:rPr>
                <w:b/>
              </w:rPr>
              <w:t>3.3</w:t>
            </w:r>
          </w:p>
        </w:tc>
        <w:tc>
          <w:tcPr>
            <w:tcW w:w="1617" w:type="dxa"/>
          </w:tcPr>
          <w:p w14:paraId="5ABC8173" w14:textId="0FC3492C" w:rsidR="00B11FA7" w:rsidRPr="00E11EA5" w:rsidRDefault="00B11FA7" w:rsidP="00B11FA7">
            <w:pPr>
              <w:pStyle w:val="TAC"/>
              <w:rPr>
                <w:b/>
              </w:rPr>
            </w:pPr>
            <w:r>
              <w:rPr>
                <w:b/>
              </w:rPr>
              <w:t>3.5 (NOTE)</w:t>
            </w:r>
          </w:p>
        </w:tc>
      </w:tr>
      <w:tr w:rsidR="00514A71" w:rsidRPr="00E11EA5" w14:paraId="7E2F6343" w14:textId="77777777" w:rsidTr="00514A71">
        <w:trPr>
          <w:cantSplit/>
          <w:jc w:val="center"/>
        </w:trPr>
        <w:tc>
          <w:tcPr>
            <w:tcW w:w="9549" w:type="dxa"/>
            <w:gridSpan w:val="4"/>
            <w:noWrap/>
          </w:tcPr>
          <w:p w14:paraId="78FC32A2" w14:textId="326EC6BB"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2022" w:name="_Toc32332089"/>
      <w:bookmarkStart w:id="2023" w:name="_Toc37430005"/>
      <w:bookmarkStart w:id="2024" w:name="_Toc43739078"/>
      <w:bookmarkStart w:id="2025"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2026" w:name="_Toc53165778"/>
      <w:bookmarkStart w:id="2027" w:name="_Toc53166473"/>
      <w:bookmarkStart w:id="2028" w:name="_Toc53167167"/>
      <w:bookmarkStart w:id="2029" w:name="_Toc61130399"/>
      <w:bookmarkStart w:id="2030" w:name="_Toc61131125"/>
      <w:bookmarkStart w:id="2031" w:name="_Toc61187967"/>
      <w:bookmarkStart w:id="2032" w:name="_Toc83029257"/>
      <w:bookmarkStart w:id="2033" w:name="_Toc83919855"/>
      <w:bookmarkStart w:id="2034" w:name="_Toc89784876"/>
      <w:r w:rsidRPr="00E11EA5">
        <w:t>9.3.5</w:t>
      </w:r>
      <w:r>
        <w:tab/>
      </w:r>
      <w:r w:rsidRPr="00E11EA5">
        <w:t>Test Tolerance for EIRP accuracy, Extreme test conditions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514A71" w:rsidRPr="00E11EA5" w14:paraId="773ECF92" w14:textId="6C8482C0" w:rsidTr="00514A71">
        <w:trPr>
          <w:cantSplit/>
          <w:jc w:val="center"/>
        </w:trPr>
        <w:tc>
          <w:tcPr>
            <w:tcW w:w="1727" w:type="dxa"/>
            <w:shd w:val="clear" w:color="auto" w:fill="auto"/>
            <w:noWrap/>
            <w:hideMark/>
          </w:tcPr>
          <w:p w14:paraId="1815AA1F" w14:textId="77777777" w:rsidR="00514A71" w:rsidRPr="00E11EA5" w:rsidRDefault="00514A71" w:rsidP="00514A71">
            <w:pPr>
              <w:spacing w:after="0"/>
              <w:rPr>
                <w:rFonts w:ascii="Arial" w:hAnsi="Arial" w:cs="Arial"/>
                <w:sz w:val="18"/>
                <w:szCs w:val="18"/>
              </w:rPr>
            </w:pPr>
          </w:p>
        </w:tc>
        <w:tc>
          <w:tcPr>
            <w:tcW w:w="1617" w:type="dxa"/>
            <w:shd w:val="clear" w:color="auto" w:fill="auto"/>
            <w:hideMark/>
          </w:tcPr>
          <w:p w14:paraId="122C278E" w14:textId="220D1FC3" w:rsidR="00514A71" w:rsidRPr="00E11EA5" w:rsidRDefault="00514A71" w:rsidP="00514A71">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7539A671" w:rsidR="00514A71" w:rsidRPr="00E11EA5" w:rsidRDefault="00514A71" w:rsidP="00514A71">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r>
              <w:rPr>
                <w:rFonts w:hint="eastAsia"/>
              </w:rPr>
              <w:t>43.5 GHz</w:t>
            </w:r>
          </w:p>
        </w:tc>
        <w:tc>
          <w:tcPr>
            <w:tcW w:w="1857" w:type="dxa"/>
          </w:tcPr>
          <w:p w14:paraId="3298DF23" w14:textId="335476B4"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6D2EF901" w14:textId="0AF20C73" w:rsidTr="00514A71">
        <w:trPr>
          <w:cantSplit/>
          <w:jc w:val="center"/>
        </w:trPr>
        <w:tc>
          <w:tcPr>
            <w:tcW w:w="1727" w:type="dxa"/>
            <w:shd w:val="clear" w:color="auto" w:fill="auto"/>
            <w:noWrap/>
            <w:hideMark/>
          </w:tcPr>
          <w:p w14:paraId="3FADFBF7" w14:textId="77777777" w:rsidR="00514A71" w:rsidRPr="00E11EA5" w:rsidRDefault="00514A71" w:rsidP="00514A71">
            <w:pPr>
              <w:pStyle w:val="TAC"/>
            </w:pPr>
            <w:r w:rsidRPr="00E11EA5">
              <w:t>Test Tolerance (dB)</w:t>
            </w:r>
          </w:p>
        </w:tc>
        <w:tc>
          <w:tcPr>
            <w:tcW w:w="1617" w:type="dxa"/>
            <w:shd w:val="clear" w:color="auto" w:fill="auto"/>
            <w:noWrap/>
          </w:tcPr>
          <w:p w14:paraId="10A80A2D" w14:textId="77777777" w:rsidR="00514A71" w:rsidRPr="00E11EA5" w:rsidRDefault="00514A71" w:rsidP="00514A71">
            <w:pPr>
              <w:pStyle w:val="TAC"/>
              <w:rPr>
                <w:b/>
              </w:rPr>
            </w:pPr>
            <w:r w:rsidRPr="00E11EA5">
              <w:rPr>
                <w:b/>
              </w:rPr>
              <w:t>3.1</w:t>
            </w:r>
          </w:p>
        </w:tc>
        <w:tc>
          <w:tcPr>
            <w:tcW w:w="1857" w:type="dxa"/>
            <w:shd w:val="clear" w:color="auto" w:fill="auto"/>
            <w:noWrap/>
          </w:tcPr>
          <w:p w14:paraId="199B12DA" w14:textId="0FD8C973" w:rsidR="00514A71" w:rsidRPr="00E11EA5" w:rsidRDefault="00514A71" w:rsidP="00514A71">
            <w:pPr>
              <w:pStyle w:val="TAC"/>
              <w:rPr>
                <w:b/>
              </w:rPr>
            </w:pPr>
            <w:r w:rsidRPr="00E11EA5">
              <w:rPr>
                <w:rFonts w:hint="eastAsia"/>
                <w:b/>
              </w:rPr>
              <w:t>3.3</w:t>
            </w:r>
          </w:p>
        </w:tc>
        <w:tc>
          <w:tcPr>
            <w:tcW w:w="1857" w:type="dxa"/>
          </w:tcPr>
          <w:p w14:paraId="02D4457D" w14:textId="0AB50C9C" w:rsidR="00514A71" w:rsidRPr="00E11EA5" w:rsidRDefault="00514A71" w:rsidP="00514A71">
            <w:pPr>
              <w:pStyle w:val="TAC"/>
              <w:rPr>
                <w:b/>
              </w:rPr>
            </w:pPr>
            <w:r w:rsidRPr="00A30BCF">
              <w:rPr>
                <w:rFonts w:cs="Arial"/>
                <w:b/>
              </w:rPr>
              <w:t>3,5</w:t>
            </w:r>
          </w:p>
        </w:tc>
      </w:tr>
    </w:tbl>
    <w:p w14:paraId="3E1383F7" w14:textId="77777777" w:rsidR="00C57672" w:rsidRPr="00E11EA5" w:rsidRDefault="00C57672" w:rsidP="00514A71">
      <w:pPr>
        <w:rPr>
          <w:lang w:eastAsia="ko-KR"/>
        </w:rPr>
      </w:pPr>
      <w:bookmarkStart w:id="2035" w:name="_Toc32332090"/>
      <w:bookmarkStart w:id="2036" w:name="_Toc37430006"/>
      <w:bookmarkStart w:id="2037" w:name="_Toc43739079"/>
      <w:bookmarkStart w:id="2038"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2039" w:name="_Toc53165779"/>
      <w:bookmarkStart w:id="2040" w:name="_Toc53166474"/>
      <w:bookmarkStart w:id="2041" w:name="_Toc53167168"/>
      <w:bookmarkStart w:id="2042" w:name="_Toc61130400"/>
      <w:bookmarkStart w:id="2043" w:name="_Toc61131126"/>
      <w:bookmarkStart w:id="2044" w:name="_Toc61187968"/>
      <w:bookmarkStart w:id="2045" w:name="_Toc83029258"/>
      <w:bookmarkStart w:id="2046" w:name="_Toc83919856"/>
      <w:bookmarkStart w:id="2047" w:name="_Toc89784877"/>
      <w:r w:rsidRPr="00753FEA">
        <w:rPr>
          <w:lang w:val="sv-FI"/>
        </w:rPr>
        <w:t>9.4</w:t>
      </w:r>
      <w:r w:rsidRPr="00753FEA">
        <w:rPr>
          <w:lang w:val="sv-FI"/>
        </w:rPr>
        <w:tab/>
        <w:t>OTA E-UTRA DL RS power</w:t>
      </w:r>
      <w:bookmarkEnd w:id="1816"/>
      <w:bookmarkEnd w:id="1817"/>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53B4DD8F" w14:textId="77777777" w:rsidR="00C57672" w:rsidRPr="00E11EA5" w:rsidRDefault="00C57672" w:rsidP="00C57672">
      <w:pPr>
        <w:pStyle w:val="Heading3"/>
      </w:pPr>
      <w:bookmarkStart w:id="2048" w:name="_Toc21086255"/>
      <w:bookmarkStart w:id="2049" w:name="_Toc29768692"/>
      <w:bookmarkStart w:id="2050" w:name="_Toc32332091"/>
      <w:bookmarkStart w:id="2051" w:name="_Toc37430007"/>
      <w:bookmarkStart w:id="2052" w:name="_Toc43739080"/>
      <w:bookmarkStart w:id="2053" w:name="_Toc46346841"/>
      <w:bookmarkStart w:id="2054" w:name="_Toc53165780"/>
      <w:bookmarkStart w:id="2055" w:name="_Toc53166475"/>
      <w:bookmarkStart w:id="2056" w:name="_Toc53167169"/>
      <w:bookmarkStart w:id="2057" w:name="_Toc61130401"/>
      <w:bookmarkStart w:id="2058" w:name="_Toc61131127"/>
      <w:bookmarkStart w:id="2059" w:name="_Toc61187969"/>
      <w:bookmarkStart w:id="2060" w:name="_Toc83029259"/>
      <w:bookmarkStart w:id="2061" w:name="_Toc83919857"/>
      <w:bookmarkStart w:id="2062" w:name="_Toc89784878"/>
      <w:r w:rsidRPr="00E11EA5">
        <w:t>9.4.1</w:t>
      </w:r>
      <w:r w:rsidRPr="00E11EA5">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2063" w:name="_Toc21086256"/>
      <w:bookmarkStart w:id="2064" w:name="_Toc29768693"/>
      <w:bookmarkStart w:id="2065" w:name="_Toc32332092"/>
      <w:bookmarkStart w:id="2066" w:name="_Toc37430008"/>
      <w:bookmarkStart w:id="2067" w:name="_Toc43739081"/>
      <w:bookmarkStart w:id="2068" w:name="_Toc46346842"/>
      <w:bookmarkStart w:id="2069" w:name="_Toc53165781"/>
      <w:bookmarkStart w:id="2070" w:name="_Toc53166476"/>
      <w:bookmarkStart w:id="2071" w:name="_Toc53167170"/>
      <w:bookmarkStart w:id="2072" w:name="_Toc61130402"/>
      <w:bookmarkStart w:id="2073" w:name="_Toc61131128"/>
      <w:bookmarkStart w:id="2074" w:name="_Toc61187970"/>
      <w:bookmarkStart w:id="2075" w:name="_Toc83029260"/>
      <w:bookmarkStart w:id="2076" w:name="_Toc83919858"/>
      <w:bookmarkStart w:id="2077" w:name="_Toc89784879"/>
      <w:r w:rsidRPr="00E11EA5">
        <w:t>9.4.2</w:t>
      </w:r>
      <w:r>
        <w:tab/>
      </w:r>
      <w:r w:rsidRPr="00E11EA5">
        <w:t>Indoor Anechoic Chamber</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76DF1E69" w14:textId="77777777" w:rsidR="00C57672" w:rsidRPr="00E11EA5" w:rsidRDefault="00C57672" w:rsidP="00C57672">
      <w:pPr>
        <w:pStyle w:val="Heading4"/>
        <w:rPr>
          <w:lang w:eastAsia="sv-SE"/>
        </w:rPr>
      </w:pPr>
      <w:bookmarkStart w:id="2078" w:name="_Toc32332093"/>
      <w:bookmarkStart w:id="2079" w:name="_Toc37430009"/>
      <w:bookmarkStart w:id="2080" w:name="_Toc43739082"/>
      <w:bookmarkStart w:id="2081" w:name="_Toc46346843"/>
      <w:bookmarkStart w:id="2082" w:name="_Toc53165782"/>
      <w:bookmarkStart w:id="2083" w:name="_Toc53166477"/>
      <w:bookmarkStart w:id="2084" w:name="_Toc53167171"/>
      <w:bookmarkStart w:id="2085" w:name="_Toc61130403"/>
      <w:bookmarkStart w:id="2086" w:name="_Toc61131129"/>
      <w:bookmarkStart w:id="2087" w:name="_Toc61187971"/>
      <w:bookmarkStart w:id="2088" w:name="_Toc83029261"/>
      <w:bookmarkStart w:id="2089" w:name="_Toc83919859"/>
      <w:bookmarkStart w:id="2090" w:name="_Toc89784880"/>
      <w:r w:rsidRPr="00E11EA5">
        <w:rPr>
          <w:lang w:eastAsia="sv-SE"/>
        </w:rPr>
        <w:t>9.4.</w:t>
      </w:r>
      <w:r w:rsidRPr="00E11EA5">
        <w:t>2</w:t>
      </w:r>
      <w:r w:rsidRPr="00E11EA5">
        <w:rPr>
          <w:lang w:eastAsia="sv-SE"/>
        </w:rPr>
        <w:t>.1</w:t>
      </w:r>
      <w:r w:rsidRPr="00E11EA5">
        <w:rPr>
          <w:lang w:eastAsia="sv-SE"/>
        </w:rPr>
        <w:tab/>
        <w:t>Measurement system description</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2091" w:name="_Toc32332094"/>
      <w:bookmarkStart w:id="2092" w:name="_Toc37430010"/>
      <w:bookmarkStart w:id="2093" w:name="_Toc43739083"/>
      <w:bookmarkStart w:id="2094" w:name="_Toc46346844"/>
      <w:bookmarkStart w:id="2095" w:name="_Toc53165783"/>
      <w:bookmarkStart w:id="2096" w:name="_Toc53166478"/>
      <w:bookmarkStart w:id="2097" w:name="_Toc53167172"/>
      <w:bookmarkStart w:id="2098" w:name="_Toc61130404"/>
      <w:bookmarkStart w:id="2099" w:name="_Toc61131130"/>
      <w:bookmarkStart w:id="2100" w:name="_Toc61187972"/>
      <w:bookmarkStart w:id="2101" w:name="_Toc83029262"/>
      <w:bookmarkStart w:id="2102" w:name="_Toc83919860"/>
      <w:bookmarkStart w:id="2103" w:name="_Toc89784881"/>
      <w:bookmarkStart w:id="2104" w:name="_Toc21086257"/>
      <w:bookmarkStart w:id="2105"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B9A8007" w14:textId="77777777" w:rsidR="00C57672" w:rsidRPr="00E11EA5" w:rsidRDefault="00C57672" w:rsidP="00C57672">
      <w:pPr>
        <w:pStyle w:val="Heading5"/>
      </w:pPr>
      <w:bookmarkStart w:id="2106" w:name="_Toc32332095"/>
      <w:bookmarkStart w:id="2107" w:name="_Toc37430011"/>
      <w:bookmarkStart w:id="2108" w:name="_Toc43739084"/>
      <w:bookmarkStart w:id="2109" w:name="_Toc46346845"/>
      <w:bookmarkStart w:id="2110" w:name="_Toc53165784"/>
      <w:bookmarkStart w:id="2111" w:name="_Toc53166479"/>
      <w:bookmarkStart w:id="2112" w:name="_Toc53167173"/>
      <w:bookmarkStart w:id="2113" w:name="_Toc61130405"/>
      <w:bookmarkStart w:id="2114" w:name="_Toc61131131"/>
      <w:bookmarkStart w:id="2115" w:name="_Toc61187973"/>
      <w:bookmarkStart w:id="2116" w:name="_Toc83029263"/>
      <w:bookmarkStart w:id="2117" w:name="_Toc83919861"/>
      <w:bookmarkStart w:id="2118" w:name="_Toc89784882"/>
      <w:r w:rsidRPr="00E11EA5">
        <w:rPr>
          <w:lang w:eastAsia="sv-SE"/>
        </w:rPr>
        <w:t>9.4.</w:t>
      </w:r>
      <w:r w:rsidRPr="00E11EA5">
        <w:t>2</w:t>
      </w:r>
      <w:r w:rsidRPr="00E11EA5">
        <w:rPr>
          <w:lang w:eastAsia="sv-SE"/>
        </w:rPr>
        <w:t>.2.1</w:t>
      </w:r>
      <w:r w:rsidRPr="00E11EA5">
        <w:rPr>
          <w:lang w:eastAsia="sv-SE"/>
        </w:rPr>
        <w:tab/>
      </w:r>
      <w:r w:rsidRPr="00E11EA5">
        <w:t>Stage 1: Calibration</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2119" w:name="_Toc32332096"/>
      <w:bookmarkStart w:id="2120" w:name="_Toc37430012"/>
      <w:bookmarkStart w:id="2121" w:name="_Toc43739085"/>
      <w:bookmarkStart w:id="2122" w:name="_Toc46346846"/>
      <w:bookmarkStart w:id="2123" w:name="_Toc53165785"/>
      <w:bookmarkStart w:id="2124" w:name="_Toc53166480"/>
      <w:bookmarkStart w:id="2125" w:name="_Toc53167174"/>
      <w:bookmarkStart w:id="2126" w:name="_Toc61130406"/>
      <w:bookmarkStart w:id="2127" w:name="_Toc61131132"/>
      <w:bookmarkStart w:id="2128" w:name="_Toc61187974"/>
      <w:bookmarkStart w:id="2129" w:name="_Toc83029264"/>
      <w:bookmarkStart w:id="2130" w:name="_Toc83919862"/>
      <w:bookmarkStart w:id="2131" w:name="_Toc89784883"/>
      <w:bookmarkStart w:id="2132" w:name="_Toc21086259"/>
      <w:bookmarkStart w:id="2133" w:name="_Toc29768696"/>
      <w:bookmarkEnd w:id="2104"/>
      <w:bookmarkEnd w:id="2105"/>
      <w:r w:rsidRPr="00E11EA5">
        <w:rPr>
          <w:lang w:eastAsia="sv-SE"/>
        </w:rPr>
        <w:t>9.4.</w:t>
      </w:r>
      <w:r w:rsidRPr="00E11EA5">
        <w:t>2</w:t>
      </w:r>
      <w:r w:rsidRPr="00E11EA5">
        <w:rPr>
          <w:lang w:eastAsia="sv-SE"/>
        </w:rPr>
        <w:t>.2.2</w:t>
      </w:r>
      <w:r w:rsidRPr="00E11EA5">
        <w:rPr>
          <w:lang w:eastAsia="en-CA"/>
        </w:rPr>
        <w:tab/>
      </w:r>
      <w:r w:rsidRPr="00E11EA5">
        <w:t>Stage 2: BS measurement</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2132"/>
      <w:bookmarkEnd w:id="2133"/>
    </w:p>
    <w:p w14:paraId="2E5D3C35" w14:textId="77777777" w:rsidR="00C57672" w:rsidRPr="00E11EA5" w:rsidRDefault="00C57672" w:rsidP="00C57672">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2134" w:name="_Toc32332097"/>
      <w:bookmarkStart w:id="2135" w:name="_Toc21086261"/>
      <w:bookmarkStart w:id="2136" w:name="_Toc29768698"/>
      <w:bookmarkStart w:id="2137" w:name="_Toc37430013"/>
      <w:bookmarkStart w:id="2138" w:name="_Toc43739086"/>
      <w:bookmarkStart w:id="2139" w:name="_Toc46346847"/>
      <w:bookmarkStart w:id="2140" w:name="_Toc53165786"/>
      <w:bookmarkStart w:id="2141" w:name="_Toc53166481"/>
      <w:bookmarkStart w:id="2142" w:name="_Toc53167175"/>
      <w:bookmarkStart w:id="2143" w:name="_Toc61130407"/>
      <w:bookmarkStart w:id="2144" w:name="_Toc61131133"/>
      <w:bookmarkStart w:id="2145" w:name="_Toc61187975"/>
      <w:bookmarkStart w:id="2146" w:name="_Toc83029265"/>
      <w:bookmarkStart w:id="2147" w:name="_Toc83919863"/>
      <w:bookmarkStart w:id="2148" w:name="_Toc89784884"/>
      <w:r w:rsidRPr="00E11EA5">
        <w:t>9.4.2.3</w:t>
      </w:r>
      <w:r w:rsidRPr="00E11EA5">
        <w:tab/>
        <w:t xml:space="preserve">MU </w:t>
      </w:r>
      <w:r w:rsidRPr="00E11EA5">
        <w:rPr>
          <w:lang w:eastAsia="sv-SE"/>
        </w:rPr>
        <w:t>value derivation</w:t>
      </w:r>
      <w:bookmarkEnd w:id="2134"/>
      <w:r w:rsidRPr="00E11EA5">
        <w:rPr>
          <w:lang w:eastAsia="sv-SE"/>
        </w:rPr>
        <w:t>, FR1</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2149" w:name="_Toc32332098"/>
      <w:bookmarkStart w:id="2150" w:name="_Toc37430014"/>
      <w:bookmarkStart w:id="2151" w:name="_Toc43739087"/>
      <w:bookmarkStart w:id="2152" w:name="_Toc46346848"/>
      <w:bookmarkStart w:id="2153" w:name="_Toc53165787"/>
      <w:bookmarkStart w:id="2154" w:name="_Toc53166482"/>
      <w:bookmarkStart w:id="2155" w:name="_Toc53167176"/>
      <w:bookmarkStart w:id="2156" w:name="_Toc21086263"/>
      <w:bookmarkStart w:id="2157" w:name="_Toc29768700"/>
      <w:bookmarkStart w:id="2158" w:name="_Toc61130408"/>
      <w:bookmarkStart w:id="2159" w:name="_Toc61131134"/>
      <w:bookmarkStart w:id="2160" w:name="_Toc61187976"/>
      <w:bookmarkStart w:id="2161" w:name="_Toc83029266"/>
      <w:bookmarkStart w:id="2162" w:name="_Toc83919864"/>
      <w:bookmarkStart w:id="2163" w:name="_Toc89784885"/>
      <w:r w:rsidRPr="00E11EA5">
        <w:t>9.4.3</w:t>
      </w:r>
      <w:r>
        <w:tab/>
      </w:r>
      <w:r w:rsidRPr="00E11EA5">
        <w:t>Compact Antenna Test Range</w:t>
      </w:r>
      <w:bookmarkStart w:id="2164" w:name="_Toc32332099"/>
      <w:bookmarkStart w:id="2165" w:name="_Toc37430015"/>
      <w:bookmarkStart w:id="2166" w:name="_Toc43739088"/>
      <w:bookmarkStart w:id="2167" w:name="_Toc46346849"/>
      <w:bookmarkStart w:id="2168" w:name="_Toc53165788"/>
      <w:bookmarkStart w:id="2169" w:name="_Toc53166483"/>
      <w:bookmarkStart w:id="2170" w:name="_Toc53167177"/>
      <w:bookmarkStart w:id="2171" w:name="_Toc21086264"/>
      <w:bookmarkStart w:id="2172" w:name="_Toc29768701"/>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01FC4263" w14:textId="77777777" w:rsidR="00C57672" w:rsidRPr="00E11EA5" w:rsidRDefault="00C57672" w:rsidP="00C57672">
      <w:pPr>
        <w:pStyle w:val="Heading4"/>
        <w:rPr>
          <w:lang w:eastAsia="sv-SE"/>
        </w:rPr>
      </w:pPr>
      <w:bookmarkStart w:id="2173" w:name="_Toc61130409"/>
      <w:bookmarkStart w:id="2174" w:name="_Toc61131135"/>
      <w:bookmarkStart w:id="2175" w:name="_Toc61187977"/>
      <w:bookmarkStart w:id="2176" w:name="_Toc83029267"/>
      <w:bookmarkStart w:id="2177" w:name="_Toc83919865"/>
      <w:bookmarkStart w:id="2178" w:name="_Toc89784886"/>
      <w:r w:rsidRPr="00E11EA5">
        <w:rPr>
          <w:lang w:eastAsia="sv-SE"/>
        </w:rPr>
        <w:t>9.4.3.1</w:t>
      </w:r>
      <w:r w:rsidRPr="00E11EA5">
        <w:rPr>
          <w:lang w:eastAsia="sv-SE"/>
        </w:rPr>
        <w:tab/>
        <w:t>Measurement system description</w:t>
      </w:r>
      <w:bookmarkEnd w:id="2164"/>
      <w:bookmarkEnd w:id="2165"/>
      <w:bookmarkEnd w:id="2166"/>
      <w:bookmarkEnd w:id="2167"/>
      <w:bookmarkEnd w:id="2168"/>
      <w:bookmarkEnd w:id="2169"/>
      <w:bookmarkEnd w:id="2170"/>
      <w:bookmarkEnd w:id="2173"/>
      <w:bookmarkEnd w:id="2174"/>
      <w:bookmarkEnd w:id="2175"/>
      <w:bookmarkEnd w:id="2176"/>
      <w:bookmarkEnd w:id="2177"/>
      <w:bookmarkEnd w:id="2178"/>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2179" w:name="_Toc32332100"/>
      <w:bookmarkStart w:id="2180" w:name="_Toc37430016"/>
      <w:bookmarkStart w:id="2181" w:name="_Toc43739089"/>
      <w:bookmarkStart w:id="2182" w:name="_Toc46346850"/>
      <w:bookmarkStart w:id="2183" w:name="_Toc53165789"/>
      <w:bookmarkStart w:id="2184" w:name="_Toc53166484"/>
      <w:bookmarkStart w:id="2185" w:name="_Toc53167178"/>
    </w:p>
    <w:p w14:paraId="15B9C6A8" w14:textId="77777777" w:rsidR="00C57672" w:rsidRPr="00E11EA5" w:rsidRDefault="00C57672" w:rsidP="00C57672">
      <w:pPr>
        <w:pStyle w:val="Heading4"/>
        <w:rPr>
          <w:lang w:eastAsia="sv-SE"/>
        </w:rPr>
      </w:pPr>
      <w:bookmarkStart w:id="2186" w:name="_Toc61130410"/>
      <w:bookmarkStart w:id="2187" w:name="_Toc61131136"/>
      <w:bookmarkStart w:id="2188" w:name="_Toc61187978"/>
      <w:bookmarkStart w:id="2189" w:name="_Toc83029268"/>
      <w:bookmarkStart w:id="2190" w:name="_Toc83919866"/>
      <w:bookmarkStart w:id="2191" w:name="_Toc89784887"/>
      <w:r w:rsidRPr="00E11EA5">
        <w:rPr>
          <w:lang w:eastAsia="sv-SE"/>
        </w:rPr>
        <w:t>9.4.3.2</w:t>
      </w:r>
      <w:r>
        <w:rPr>
          <w:lang w:eastAsia="sv-SE"/>
        </w:rPr>
        <w:tab/>
      </w:r>
      <w:r w:rsidRPr="00E11EA5">
        <w:rPr>
          <w:lang w:eastAsia="sv-SE"/>
        </w:rPr>
        <w:t>Test procedure</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1306DE2C" w14:textId="77777777" w:rsidR="00C57672" w:rsidRPr="00E11EA5" w:rsidRDefault="00C57672" w:rsidP="00C57672">
      <w:pPr>
        <w:pStyle w:val="Heading5"/>
      </w:pPr>
      <w:bookmarkStart w:id="2192" w:name="_Toc32332101"/>
      <w:bookmarkStart w:id="2193" w:name="_Toc37430017"/>
      <w:bookmarkStart w:id="2194" w:name="_Toc43739090"/>
      <w:bookmarkStart w:id="2195" w:name="_Toc46346851"/>
      <w:bookmarkStart w:id="2196" w:name="_Toc53165790"/>
      <w:bookmarkStart w:id="2197" w:name="_Toc53166485"/>
      <w:bookmarkStart w:id="2198" w:name="_Toc53167179"/>
      <w:bookmarkStart w:id="2199" w:name="_Toc61130411"/>
      <w:bookmarkStart w:id="2200" w:name="_Toc61131137"/>
      <w:bookmarkStart w:id="2201" w:name="_Toc61187979"/>
      <w:bookmarkStart w:id="2202" w:name="_Toc83029269"/>
      <w:bookmarkStart w:id="2203" w:name="_Toc83919867"/>
      <w:bookmarkStart w:id="2204" w:name="_Toc89784888"/>
      <w:r w:rsidRPr="00E11EA5">
        <w:rPr>
          <w:lang w:eastAsia="sv-SE"/>
        </w:rPr>
        <w:t>9.4.3.2.1</w:t>
      </w:r>
      <w:r w:rsidRPr="00E11EA5">
        <w:rPr>
          <w:lang w:eastAsia="sv-SE"/>
        </w:rPr>
        <w:tab/>
      </w:r>
      <w:r w:rsidRPr="00E11EA5">
        <w:t>Stage 1: Calibration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2171"/>
      <w:bookmarkEnd w:id="2172"/>
    </w:p>
    <w:p w14:paraId="711D1E17" w14:textId="77777777" w:rsidR="00C57672" w:rsidRPr="00E11EA5" w:rsidRDefault="00C57672" w:rsidP="00C57672">
      <w:pPr>
        <w:pStyle w:val="Heading5"/>
      </w:pPr>
      <w:bookmarkStart w:id="2205" w:name="_Toc32332102"/>
      <w:bookmarkStart w:id="2206" w:name="_Toc37430018"/>
      <w:bookmarkStart w:id="2207" w:name="_Toc43739091"/>
      <w:bookmarkStart w:id="2208" w:name="_Toc46346852"/>
      <w:bookmarkStart w:id="2209" w:name="_Toc53165791"/>
      <w:bookmarkStart w:id="2210" w:name="_Toc53166486"/>
      <w:bookmarkStart w:id="2211" w:name="_Toc53167180"/>
      <w:bookmarkStart w:id="2212" w:name="_Toc61130412"/>
      <w:bookmarkStart w:id="2213" w:name="_Toc61131138"/>
      <w:bookmarkStart w:id="2214" w:name="_Toc61187980"/>
      <w:bookmarkStart w:id="2215" w:name="_Toc83029270"/>
      <w:bookmarkStart w:id="2216" w:name="_Toc83919868"/>
      <w:bookmarkStart w:id="2217" w:name="_Toc89784889"/>
      <w:bookmarkStart w:id="2218" w:name="_Toc21086266"/>
      <w:bookmarkStart w:id="2219" w:name="_Toc29768703"/>
      <w:r w:rsidRPr="00E11EA5">
        <w:t>9.4.3.2.2</w:t>
      </w:r>
      <w:r w:rsidRPr="00E11EA5">
        <w:tab/>
        <w:t xml:space="preserve">Stage 2: BS </w:t>
      </w:r>
      <w:r w:rsidRPr="00E11EA5">
        <w:rPr>
          <w:lang w:eastAsia="sv-SE"/>
        </w:rPr>
        <w:t>measurement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2218"/>
      <w:bookmarkEnd w:id="2219"/>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2220" w:name="_Toc32332103"/>
      <w:bookmarkStart w:id="2221" w:name="_Toc37430019"/>
      <w:bookmarkStart w:id="2222" w:name="_Toc43739092"/>
      <w:bookmarkStart w:id="2223" w:name="_Toc46346853"/>
      <w:bookmarkStart w:id="2224" w:name="_Toc53165792"/>
      <w:bookmarkStart w:id="2225" w:name="_Toc53166487"/>
      <w:bookmarkStart w:id="2226" w:name="_Toc53167181"/>
      <w:bookmarkStart w:id="2227" w:name="_Toc21086268"/>
      <w:bookmarkStart w:id="2228" w:name="_Toc29768705"/>
      <w:bookmarkStart w:id="2229" w:name="_Toc61130413"/>
      <w:bookmarkStart w:id="2230" w:name="_Toc61131139"/>
      <w:bookmarkStart w:id="2231" w:name="_Toc61187981"/>
      <w:bookmarkStart w:id="2232" w:name="_Toc83029271"/>
      <w:bookmarkStart w:id="2233" w:name="_Toc83919869"/>
      <w:bookmarkStart w:id="2234" w:name="_Toc89784890"/>
      <w:r w:rsidRPr="00E11EA5">
        <w:t>9.4.3.3</w:t>
      </w:r>
      <w:r w:rsidRPr="00E11EA5">
        <w:tab/>
        <w:t>MU value derivation, FR1</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2235" w:name="_Toc21086270"/>
      <w:bookmarkStart w:id="2236" w:name="_Toc29768707"/>
      <w:bookmarkStart w:id="2237" w:name="_Toc32332104"/>
      <w:bookmarkStart w:id="2238" w:name="_Toc37430020"/>
      <w:bookmarkStart w:id="2239" w:name="_Toc43739093"/>
      <w:bookmarkStart w:id="2240" w:name="_Toc46346854"/>
      <w:bookmarkStart w:id="2241" w:name="_Toc53165793"/>
      <w:bookmarkStart w:id="2242" w:name="_Toc53166488"/>
      <w:bookmarkStart w:id="2243" w:name="_Toc53167182"/>
      <w:bookmarkStart w:id="2244" w:name="_Toc61130414"/>
      <w:bookmarkStart w:id="2245" w:name="_Toc61131140"/>
      <w:bookmarkStart w:id="2246" w:name="_Toc61187982"/>
      <w:bookmarkStart w:id="2247" w:name="_Toc83029272"/>
      <w:bookmarkStart w:id="2248" w:name="_Toc83919870"/>
      <w:bookmarkStart w:id="2249" w:name="_Toc89784891"/>
      <w:r w:rsidRPr="00E11EA5">
        <w:rPr>
          <w:lang w:eastAsia="en-CA"/>
        </w:rPr>
        <w:t>9.4.4</w:t>
      </w:r>
      <w:r>
        <w:rPr>
          <w:lang w:eastAsia="en-CA"/>
        </w:rPr>
        <w:tab/>
      </w:r>
      <w:r w:rsidRPr="00E11EA5">
        <w:rPr>
          <w:lang w:eastAsia="en-CA"/>
        </w:rPr>
        <w:t>Near Field</w:t>
      </w:r>
      <w:bookmarkEnd w:id="2235"/>
      <w:bookmarkEnd w:id="2236"/>
      <w:r w:rsidRPr="00E11EA5">
        <w:rPr>
          <w:noProof/>
          <w:lang w:eastAsia="sv-SE"/>
        </w:rPr>
        <w:t xml:space="preserve"> Test </w:t>
      </w:r>
      <w:r w:rsidRPr="00E11EA5">
        <w:rPr>
          <w:lang w:eastAsia="sv-SE"/>
        </w:rPr>
        <w:t>Range</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34627D0D" w14:textId="77777777" w:rsidR="00C57672" w:rsidRPr="00E11EA5" w:rsidRDefault="00C57672" w:rsidP="00C57672">
      <w:pPr>
        <w:pStyle w:val="Heading4"/>
        <w:rPr>
          <w:lang w:eastAsia="sv-SE"/>
        </w:rPr>
      </w:pPr>
      <w:bookmarkStart w:id="2250" w:name="_Toc32332105"/>
      <w:bookmarkStart w:id="2251" w:name="_Toc37430021"/>
      <w:bookmarkStart w:id="2252" w:name="_Toc43739094"/>
      <w:bookmarkStart w:id="2253" w:name="_Toc46346855"/>
      <w:bookmarkStart w:id="2254" w:name="_Toc53165794"/>
      <w:bookmarkStart w:id="2255" w:name="_Toc53166489"/>
      <w:bookmarkStart w:id="2256" w:name="_Toc53167183"/>
      <w:bookmarkStart w:id="2257" w:name="_Toc61130415"/>
      <w:bookmarkStart w:id="2258" w:name="_Toc61131141"/>
      <w:bookmarkStart w:id="2259" w:name="_Toc61187983"/>
      <w:bookmarkStart w:id="2260" w:name="_Toc83029273"/>
      <w:bookmarkStart w:id="2261" w:name="_Toc83919871"/>
      <w:bookmarkStart w:id="2262" w:name="_Toc89784892"/>
      <w:r w:rsidRPr="00E11EA5">
        <w:rPr>
          <w:lang w:eastAsia="sv-SE"/>
        </w:rPr>
        <w:t>9.4.4.1</w:t>
      </w:r>
      <w:r w:rsidRPr="00E11EA5">
        <w:rPr>
          <w:lang w:eastAsia="sv-SE"/>
        </w:rPr>
        <w:tab/>
        <w:t>Measurement system description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416422E8" w14:textId="3E4EB650" w:rsidR="00C57672" w:rsidRPr="00E11EA5" w:rsidRDefault="00C57672" w:rsidP="00C57672">
      <w:bookmarkStart w:id="2263" w:name="_Toc21086271"/>
      <w:bookmarkStart w:id="2264" w:name="_Toc29768708"/>
      <w:r w:rsidRPr="00E11EA5">
        <w:t>Measurement system description is captured in clause</w:t>
      </w:r>
      <w:r>
        <w:t> </w:t>
      </w:r>
      <w:r w:rsidR="009C163B">
        <w:t>7.5.1</w:t>
      </w:r>
      <w:r w:rsidRPr="00E11EA5">
        <w:t>.</w:t>
      </w:r>
      <w:bookmarkStart w:id="2265" w:name="_Toc32332106"/>
      <w:bookmarkStart w:id="2266" w:name="_Toc37430022"/>
      <w:bookmarkStart w:id="2267" w:name="_Toc43739095"/>
      <w:bookmarkStart w:id="2268" w:name="_Toc46346856"/>
      <w:bookmarkStart w:id="2269" w:name="_Toc53165795"/>
      <w:bookmarkStart w:id="2270" w:name="_Toc53166490"/>
      <w:bookmarkStart w:id="2271" w:name="_Toc53167184"/>
    </w:p>
    <w:p w14:paraId="399BE730" w14:textId="77777777" w:rsidR="00C57672" w:rsidRPr="00E11EA5" w:rsidRDefault="00C57672" w:rsidP="00C57672">
      <w:pPr>
        <w:pStyle w:val="Heading4"/>
        <w:rPr>
          <w:lang w:eastAsia="sv-SE"/>
        </w:rPr>
      </w:pPr>
      <w:bookmarkStart w:id="2272" w:name="_Toc61130416"/>
      <w:bookmarkStart w:id="2273" w:name="_Toc61131142"/>
      <w:bookmarkStart w:id="2274" w:name="_Toc61187984"/>
      <w:bookmarkStart w:id="2275" w:name="_Toc83029274"/>
      <w:bookmarkStart w:id="2276" w:name="_Toc83919872"/>
      <w:bookmarkStart w:id="2277" w:name="_Toc89784893"/>
      <w:r w:rsidRPr="00E11EA5">
        <w:rPr>
          <w:lang w:eastAsia="sv-SE"/>
        </w:rPr>
        <w:lastRenderedPageBreak/>
        <w:t>9.4.4.2</w:t>
      </w:r>
      <w:r w:rsidRPr="00E11EA5">
        <w:rPr>
          <w:lang w:eastAsia="sv-SE"/>
        </w:rPr>
        <w:tab/>
        <w:t>Test procedure</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2D00EC2A" w14:textId="77777777" w:rsidR="00C57672" w:rsidRPr="00501E48" w:rsidRDefault="00C57672" w:rsidP="00C57672">
      <w:pPr>
        <w:pStyle w:val="Heading5"/>
      </w:pPr>
      <w:bookmarkStart w:id="2278" w:name="_Toc32332107"/>
      <w:bookmarkStart w:id="2279" w:name="_Toc37430023"/>
      <w:bookmarkStart w:id="2280" w:name="_Toc43739096"/>
      <w:bookmarkStart w:id="2281" w:name="_Toc46346857"/>
      <w:bookmarkStart w:id="2282" w:name="_Toc53165796"/>
      <w:bookmarkStart w:id="2283" w:name="_Toc53166491"/>
      <w:bookmarkStart w:id="2284" w:name="_Toc53167185"/>
      <w:bookmarkStart w:id="2285" w:name="_Toc61130417"/>
      <w:bookmarkStart w:id="2286" w:name="_Toc61131143"/>
      <w:bookmarkStart w:id="2287" w:name="_Toc61187985"/>
      <w:bookmarkStart w:id="2288" w:name="_Toc83029275"/>
      <w:bookmarkStart w:id="2289" w:name="_Toc83919873"/>
      <w:bookmarkStart w:id="2290" w:name="_Toc89784894"/>
      <w:r w:rsidRPr="00E11EA5">
        <w:rPr>
          <w:lang w:eastAsia="sv-SE"/>
        </w:rPr>
        <w:t>9.4.4.2.1</w:t>
      </w:r>
      <w:r w:rsidRPr="00E11EA5">
        <w:rPr>
          <w:lang w:eastAsia="sv-SE"/>
        </w:rPr>
        <w:tab/>
      </w:r>
      <w:r w:rsidRPr="00E11EA5">
        <w:t xml:space="preserve">Stage 1: </w:t>
      </w:r>
      <w:r w:rsidRPr="00E11EA5">
        <w:rPr>
          <w:lang w:eastAsia="sv-SE"/>
        </w:rPr>
        <w:t>Calibration</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2263"/>
      <w:bookmarkEnd w:id="2264"/>
    </w:p>
    <w:p w14:paraId="5C3F7E61" w14:textId="77777777" w:rsidR="00C57672" w:rsidRPr="00E11EA5" w:rsidRDefault="00C57672" w:rsidP="00C57672">
      <w:pPr>
        <w:pStyle w:val="Heading5"/>
      </w:pPr>
      <w:bookmarkStart w:id="2291" w:name="_Toc32332108"/>
      <w:bookmarkStart w:id="2292" w:name="_Toc37430024"/>
      <w:bookmarkStart w:id="2293" w:name="_Toc43739097"/>
      <w:bookmarkStart w:id="2294" w:name="_Toc46346858"/>
      <w:bookmarkStart w:id="2295" w:name="_Toc53165797"/>
      <w:bookmarkStart w:id="2296" w:name="_Toc53166492"/>
      <w:bookmarkStart w:id="2297" w:name="_Toc53167186"/>
      <w:bookmarkStart w:id="2298" w:name="_Toc21086273"/>
      <w:bookmarkStart w:id="2299" w:name="_Toc29768710"/>
      <w:bookmarkStart w:id="2300" w:name="_Toc61130418"/>
      <w:bookmarkStart w:id="2301" w:name="_Toc61131144"/>
      <w:bookmarkStart w:id="2302" w:name="_Toc61187986"/>
      <w:bookmarkStart w:id="2303" w:name="_Toc83029276"/>
      <w:bookmarkStart w:id="2304" w:name="_Toc83919874"/>
      <w:bookmarkStart w:id="2305" w:name="_Toc89784895"/>
      <w:r w:rsidRPr="00E11EA5">
        <w:rPr>
          <w:lang w:eastAsia="sv-SE"/>
        </w:rPr>
        <w:t>9.4.4.2.2</w:t>
      </w:r>
      <w:r w:rsidRPr="00E11EA5">
        <w:tab/>
        <w:t>Stage 2: BS measurement</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2306" w:name="_Toc21086276"/>
      <w:bookmarkStart w:id="2307" w:name="_Toc29768713"/>
      <w:bookmarkStart w:id="2308" w:name="_Toc32332109"/>
      <w:bookmarkStart w:id="2309" w:name="_Toc37430025"/>
      <w:bookmarkStart w:id="2310" w:name="_Toc43739098"/>
      <w:bookmarkStart w:id="2311" w:name="_Toc46346859"/>
      <w:bookmarkStart w:id="2312" w:name="_Toc53165798"/>
      <w:bookmarkStart w:id="2313" w:name="_Toc53166493"/>
      <w:bookmarkStart w:id="2314" w:name="_Toc53167187"/>
      <w:bookmarkStart w:id="2315" w:name="_Toc61130419"/>
      <w:bookmarkStart w:id="2316" w:name="_Toc61131145"/>
      <w:bookmarkStart w:id="2317" w:name="_Toc61187987"/>
      <w:bookmarkStart w:id="2318" w:name="_Toc83029277"/>
      <w:bookmarkStart w:id="2319" w:name="_Toc83919875"/>
      <w:bookmarkStart w:id="2320" w:name="_Toc89784896"/>
      <w:r w:rsidRPr="00E11EA5">
        <w:lastRenderedPageBreak/>
        <w:t>9.4.4.3</w:t>
      </w:r>
      <w:r w:rsidRPr="00E11EA5">
        <w:tab/>
        <w:t>MU value</w:t>
      </w:r>
      <w:bookmarkEnd w:id="2306"/>
      <w:bookmarkEnd w:id="2307"/>
      <w:r w:rsidRPr="00E11EA5">
        <w:t xml:space="preserve"> derivation</w:t>
      </w:r>
      <w:bookmarkEnd w:id="2308"/>
      <w:r w:rsidRPr="00E11EA5">
        <w:t>, FR1</w:t>
      </w:r>
      <w:bookmarkEnd w:id="2309"/>
      <w:bookmarkEnd w:id="2310"/>
      <w:bookmarkEnd w:id="2311"/>
      <w:bookmarkEnd w:id="2312"/>
      <w:bookmarkEnd w:id="2313"/>
      <w:bookmarkEnd w:id="2314"/>
      <w:bookmarkEnd w:id="2315"/>
      <w:bookmarkEnd w:id="2316"/>
      <w:bookmarkEnd w:id="2317"/>
      <w:bookmarkEnd w:id="2318"/>
      <w:bookmarkEnd w:id="2319"/>
      <w:bookmarkEnd w:id="2320"/>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2321" w:name="_Toc34696772"/>
      <w:bookmarkStart w:id="2322" w:name="_Toc43739099"/>
      <w:bookmarkStart w:id="2323" w:name="_Toc46346860"/>
      <w:bookmarkStart w:id="2324" w:name="_Toc53165799"/>
      <w:bookmarkStart w:id="2325" w:name="_Toc53166494"/>
      <w:bookmarkStart w:id="2326" w:name="_Toc53167188"/>
      <w:bookmarkStart w:id="2327" w:name="_Toc61130420"/>
      <w:bookmarkStart w:id="2328" w:name="_Toc61131146"/>
      <w:bookmarkStart w:id="2329" w:name="_Toc61187988"/>
      <w:bookmarkStart w:id="2330" w:name="_Toc83029278"/>
      <w:bookmarkStart w:id="2331" w:name="_Toc83919876"/>
      <w:bookmarkStart w:id="2332" w:name="_Toc89784897"/>
      <w:r w:rsidRPr="00E11EA5">
        <w:lastRenderedPageBreak/>
        <w:t>9.4.5</w:t>
      </w:r>
      <w:r>
        <w:tab/>
      </w:r>
      <w:bookmarkEnd w:id="2321"/>
      <w:r w:rsidRPr="00E11EA5">
        <w:t>Plane Wave Synthesizer</w:t>
      </w:r>
      <w:bookmarkStart w:id="2333" w:name="_Toc34696773"/>
      <w:bookmarkStart w:id="2334" w:name="_Toc43739100"/>
      <w:bookmarkStart w:id="2335" w:name="_Toc46346861"/>
      <w:bookmarkStart w:id="2336" w:name="_Toc53165800"/>
      <w:bookmarkStart w:id="2337" w:name="_Toc53166495"/>
      <w:bookmarkStart w:id="2338" w:name="_Toc53167189"/>
      <w:bookmarkEnd w:id="2322"/>
      <w:bookmarkEnd w:id="2323"/>
      <w:bookmarkEnd w:id="2324"/>
      <w:bookmarkEnd w:id="2325"/>
      <w:bookmarkEnd w:id="2326"/>
      <w:bookmarkEnd w:id="2327"/>
      <w:bookmarkEnd w:id="2328"/>
      <w:bookmarkEnd w:id="2329"/>
      <w:bookmarkEnd w:id="2330"/>
      <w:bookmarkEnd w:id="2331"/>
      <w:bookmarkEnd w:id="2332"/>
    </w:p>
    <w:p w14:paraId="6227CDB0" w14:textId="77777777" w:rsidR="00C57672" w:rsidRPr="00E11EA5" w:rsidRDefault="00C57672" w:rsidP="00C57672">
      <w:pPr>
        <w:pStyle w:val="Heading4"/>
        <w:rPr>
          <w:lang w:eastAsia="sv-SE"/>
        </w:rPr>
      </w:pPr>
      <w:bookmarkStart w:id="2339" w:name="_Toc61130421"/>
      <w:bookmarkStart w:id="2340" w:name="_Toc61131147"/>
      <w:bookmarkStart w:id="2341" w:name="_Toc61187989"/>
      <w:bookmarkStart w:id="2342" w:name="_Toc83029279"/>
      <w:bookmarkStart w:id="2343" w:name="_Toc83919877"/>
      <w:bookmarkStart w:id="2344" w:name="_Toc89784898"/>
      <w:r w:rsidRPr="00E11EA5">
        <w:rPr>
          <w:lang w:eastAsia="sv-SE"/>
        </w:rPr>
        <w:t>9.4.5.1</w:t>
      </w:r>
      <w:r w:rsidRPr="00E11EA5">
        <w:rPr>
          <w:lang w:eastAsia="sv-SE"/>
        </w:rPr>
        <w:tab/>
        <w:t>Measurement system description</w:t>
      </w:r>
      <w:bookmarkEnd w:id="2333"/>
      <w:bookmarkEnd w:id="2334"/>
      <w:bookmarkEnd w:id="2335"/>
      <w:bookmarkEnd w:id="2336"/>
      <w:bookmarkEnd w:id="2337"/>
      <w:bookmarkEnd w:id="2338"/>
      <w:bookmarkEnd w:id="2339"/>
      <w:bookmarkEnd w:id="2340"/>
      <w:bookmarkEnd w:id="2341"/>
      <w:bookmarkEnd w:id="2342"/>
      <w:bookmarkEnd w:id="2343"/>
      <w:bookmarkEnd w:id="2344"/>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345" w:name="_Toc34696774"/>
      <w:bookmarkStart w:id="2346" w:name="_Toc43739101"/>
      <w:bookmarkStart w:id="2347" w:name="_Toc46346862"/>
      <w:bookmarkStart w:id="2348" w:name="_Toc53165801"/>
      <w:bookmarkStart w:id="2349" w:name="_Toc53166496"/>
      <w:bookmarkStart w:id="2350" w:name="_Toc53167190"/>
    </w:p>
    <w:p w14:paraId="365E9594" w14:textId="77777777" w:rsidR="00C57672" w:rsidRPr="00E11EA5" w:rsidRDefault="00C57672" w:rsidP="00C57672">
      <w:pPr>
        <w:pStyle w:val="Heading4"/>
        <w:rPr>
          <w:lang w:eastAsia="sv-SE"/>
        </w:rPr>
      </w:pPr>
      <w:bookmarkStart w:id="2351" w:name="_Toc61130422"/>
      <w:bookmarkStart w:id="2352" w:name="_Toc61131148"/>
      <w:bookmarkStart w:id="2353" w:name="_Toc61187990"/>
      <w:bookmarkStart w:id="2354" w:name="_Toc83029280"/>
      <w:bookmarkStart w:id="2355" w:name="_Toc83919878"/>
      <w:bookmarkStart w:id="2356" w:name="_Toc89784899"/>
      <w:r w:rsidRPr="00E11EA5">
        <w:rPr>
          <w:lang w:eastAsia="sv-SE"/>
        </w:rPr>
        <w:t>9.4.5.2</w:t>
      </w:r>
      <w:r>
        <w:rPr>
          <w:lang w:eastAsia="sv-SE"/>
        </w:rPr>
        <w:tab/>
      </w:r>
      <w:r w:rsidRPr="00E11EA5">
        <w:rPr>
          <w:lang w:eastAsia="sv-SE"/>
        </w:rPr>
        <w:t>Test procedure</w:t>
      </w:r>
      <w:bookmarkEnd w:id="2345"/>
      <w:bookmarkEnd w:id="2346"/>
      <w:bookmarkEnd w:id="2347"/>
      <w:bookmarkEnd w:id="2348"/>
      <w:bookmarkEnd w:id="2349"/>
      <w:bookmarkEnd w:id="2350"/>
      <w:bookmarkEnd w:id="2351"/>
      <w:bookmarkEnd w:id="2352"/>
      <w:bookmarkEnd w:id="2353"/>
      <w:bookmarkEnd w:id="2354"/>
      <w:bookmarkEnd w:id="2355"/>
      <w:bookmarkEnd w:id="2356"/>
    </w:p>
    <w:p w14:paraId="659D2E72" w14:textId="77777777" w:rsidR="00C57672" w:rsidRPr="00E11EA5" w:rsidRDefault="00C57672" w:rsidP="00C57672">
      <w:pPr>
        <w:pStyle w:val="Heading5"/>
      </w:pPr>
      <w:bookmarkStart w:id="2357" w:name="_Toc34696775"/>
      <w:bookmarkStart w:id="2358" w:name="_Toc43739102"/>
      <w:bookmarkStart w:id="2359" w:name="_Toc46346863"/>
      <w:bookmarkStart w:id="2360" w:name="_Toc53165802"/>
      <w:bookmarkStart w:id="2361" w:name="_Toc53166497"/>
      <w:bookmarkStart w:id="2362" w:name="_Toc53167191"/>
      <w:bookmarkStart w:id="2363" w:name="_Toc61130423"/>
      <w:bookmarkStart w:id="2364" w:name="_Toc61131149"/>
      <w:bookmarkStart w:id="2365" w:name="_Toc61187991"/>
      <w:bookmarkStart w:id="2366" w:name="_Toc83029281"/>
      <w:bookmarkStart w:id="2367" w:name="_Toc83919879"/>
      <w:bookmarkStart w:id="2368" w:name="_Toc89784900"/>
      <w:r w:rsidRPr="00E11EA5">
        <w:rPr>
          <w:lang w:eastAsia="sv-SE"/>
        </w:rPr>
        <w:t>9.4.5.2.1</w:t>
      </w:r>
      <w:r w:rsidRPr="00E11EA5">
        <w:rPr>
          <w:lang w:eastAsia="sv-SE"/>
        </w:rPr>
        <w:tab/>
      </w:r>
      <w:r w:rsidRPr="00E11EA5">
        <w:t>Stage 1: Calibration</w:t>
      </w:r>
      <w:bookmarkEnd w:id="2357"/>
      <w:bookmarkEnd w:id="2358"/>
      <w:bookmarkEnd w:id="2359"/>
      <w:bookmarkEnd w:id="2360"/>
      <w:bookmarkEnd w:id="2361"/>
      <w:bookmarkEnd w:id="2362"/>
      <w:bookmarkEnd w:id="2363"/>
      <w:bookmarkEnd w:id="2364"/>
      <w:bookmarkEnd w:id="2365"/>
      <w:bookmarkEnd w:id="2366"/>
      <w:bookmarkEnd w:id="2367"/>
      <w:bookmarkEnd w:id="2368"/>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2369" w:name="_Toc34696776"/>
      <w:bookmarkStart w:id="2370" w:name="_Toc43739103"/>
      <w:bookmarkStart w:id="2371" w:name="_Toc46346864"/>
      <w:bookmarkStart w:id="2372" w:name="_Toc53165803"/>
      <w:bookmarkStart w:id="2373" w:name="_Toc53166498"/>
      <w:bookmarkStart w:id="2374" w:name="_Toc53167192"/>
      <w:bookmarkStart w:id="2375" w:name="_Toc61130424"/>
      <w:bookmarkStart w:id="2376" w:name="_Toc61131150"/>
      <w:bookmarkStart w:id="2377" w:name="_Toc61187992"/>
      <w:bookmarkStart w:id="2378" w:name="_Toc83029282"/>
      <w:bookmarkStart w:id="2379" w:name="_Toc83919880"/>
      <w:bookmarkStart w:id="2380" w:name="_Toc89784901"/>
      <w:r w:rsidRPr="00E11EA5">
        <w:t>9.4.5.2.2</w:t>
      </w:r>
      <w:r w:rsidRPr="00E11EA5">
        <w:tab/>
        <w:t xml:space="preserve">Stage 2: BS </w:t>
      </w:r>
      <w:r w:rsidRPr="00E11EA5">
        <w:rPr>
          <w:lang w:eastAsia="sv-SE"/>
        </w:rPr>
        <w:t>measurement</w:t>
      </w:r>
      <w:bookmarkEnd w:id="2369"/>
      <w:bookmarkEnd w:id="2370"/>
      <w:bookmarkEnd w:id="2371"/>
      <w:bookmarkEnd w:id="2372"/>
      <w:bookmarkEnd w:id="2373"/>
      <w:bookmarkEnd w:id="2374"/>
      <w:bookmarkEnd w:id="2375"/>
      <w:bookmarkEnd w:id="2376"/>
      <w:bookmarkEnd w:id="2377"/>
      <w:bookmarkEnd w:id="2378"/>
      <w:bookmarkEnd w:id="2379"/>
      <w:bookmarkEnd w:id="2380"/>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2381" w:name="_Toc34696777"/>
      <w:bookmarkStart w:id="2382" w:name="_Toc43739104"/>
      <w:bookmarkStart w:id="2383" w:name="_Toc46346865"/>
      <w:bookmarkStart w:id="2384" w:name="_Toc53165804"/>
      <w:bookmarkStart w:id="2385" w:name="_Toc53166499"/>
      <w:bookmarkStart w:id="2386" w:name="_Toc53167193"/>
      <w:bookmarkStart w:id="2387" w:name="_Toc61130425"/>
      <w:bookmarkStart w:id="2388" w:name="_Toc61131151"/>
      <w:bookmarkStart w:id="2389" w:name="_Toc61187993"/>
      <w:bookmarkStart w:id="2390" w:name="_Toc83029283"/>
      <w:bookmarkStart w:id="2391" w:name="_Toc83919881"/>
      <w:bookmarkStart w:id="2392" w:name="_Toc89784902"/>
      <w:r w:rsidRPr="00E11EA5">
        <w:t>9.4.5.3</w:t>
      </w:r>
      <w:r w:rsidRPr="00E11EA5">
        <w:tab/>
        <w:t>MU value derivation, FR1</w:t>
      </w:r>
      <w:bookmarkEnd w:id="2381"/>
      <w:bookmarkEnd w:id="2382"/>
      <w:bookmarkEnd w:id="2383"/>
      <w:bookmarkEnd w:id="2384"/>
      <w:bookmarkEnd w:id="2385"/>
      <w:bookmarkEnd w:id="2386"/>
      <w:bookmarkEnd w:id="2387"/>
      <w:bookmarkEnd w:id="2388"/>
      <w:bookmarkEnd w:id="2389"/>
      <w:bookmarkEnd w:id="2390"/>
      <w:bookmarkEnd w:id="2391"/>
      <w:bookmarkEnd w:id="2392"/>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2393" w:name="_Toc32332110"/>
      <w:bookmarkStart w:id="2394" w:name="_Toc37430026"/>
      <w:bookmarkStart w:id="2395" w:name="_Toc43739105"/>
      <w:bookmarkStart w:id="2396" w:name="_Toc46346866"/>
      <w:bookmarkStart w:id="2397" w:name="_Toc53165805"/>
      <w:bookmarkStart w:id="2398" w:name="_Toc53166500"/>
      <w:bookmarkStart w:id="2399" w:name="_Toc53167194"/>
      <w:bookmarkStart w:id="2400" w:name="_Toc21086277"/>
      <w:bookmarkStart w:id="2401" w:name="_Toc29768714"/>
      <w:bookmarkStart w:id="2402" w:name="_Toc61130426"/>
      <w:bookmarkStart w:id="2403" w:name="_Toc61131152"/>
      <w:bookmarkStart w:id="2404" w:name="_Toc61187994"/>
      <w:bookmarkStart w:id="2405" w:name="_Toc83029284"/>
      <w:bookmarkStart w:id="2406" w:name="_Toc83919882"/>
      <w:bookmarkStart w:id="2407" w:name="_Toc89784903"/>
      <w:r w:rsidRPr="00E11EA5">
        <w:t>9.4.6</w:t>
      </w:r>
      <w:r>
        <w:tab/>
      </w:r>
      <w:r w:rsidRPr="00E11EA5">
        <w:t>Maximum accepted test system uncertainty</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2408" w:name="_Toc37430027"/>
      <w:bookmarkStart w:id="2409" w:name="_Toc43739106"/>
      <w:bookmarkStart w:id="2410" w:name="_Toc46346867"/>
      <w:bookmarkStart w:id="2411" w:name="_Toc53165806"/>
      <w:bookmarkStart w:id="2412" w:name="_Toc53166501"/>
      <w:bookmarkStart w:id="2413" w:name="_Toc53167195"/>
      <w:bookmarkStart w:id="2414" w:name="_Toc61130427"/>
      <w:bookmarkStart w:id="2415" w:name="_Toc61131153"/>
      <w:bookmarkStart w:id="2416" w:name="_Toc61187995"/>
      <w:bookmarkStart w:id="2417" w:name="_Toc83029285"/>
      <w:bookmarkStart w:id="2418" w:name="_Toc83919883"/>
      <w:bookmarkStart w:id="2419" w:name="_Toc89784904"/>
      <w:r w:rsidRPr="00E11EA5">
        <w:t>9.4.7</w:t>
      </w:r>
      <w:r>
        <w:tab/>
      </w:r>
      <w:r w:rsidRPr="00E11EA5">
        <w:t>Test Tolerance for OTA E-UTRA DL RS power</w:t>
      </w:r>
      <w:bookmarkEnd w:id="2408"/>
      <w:bookmarkEnd w:id="2409"/>
      <w:bookmarkEnd w:id="2410"/>
      <w:bookmarkEnd w:id="2411"/>
      <w:bookmarkEnd w:id="2412"/>
      <w:bookmarkEnd w:id="2413"/>
      <w:bookmarkEnd w:id="2414"/>
      <w:bookmarkEnd w:id="2415"/>
      <w:bookmarkEnd w:id="2416"/>
      <w:bookmarkEnd w:id="2417"/>
      <w:bookmarkEnd w:id="2418"/>
      <w:bookmarkEnd w:id="2419"/>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2420" w:name="_Toc21086278"/>
      <w:bookmarkStart w:id="2421" w:name="_Toc29768715"/>
      <w:bookmarkStart w:id="2422" w:name="_Toc32332111"/>
      <w:bookmarkStart w:id="2423" w:name="_Toc37430028"/>
      <w:bookmarkStart w:id="2424" w:name="_Toc43739107"/>
      <w:bookmarkStart w:id="2425" w:name="_Toc46346868"/>
      <w:bookmarkStart w:id="2426" w:name="_Toc53165807"/>
      <w:bookmarkStart w:id="2427" w:name="_Toc53166502"/>
      <w:bookmarkStart w:id="2428" w:name="_Toc53167196"/>
      <w:bookmarkStart w:id="2429" w:name="_Toc61130428"/>
      <w:bookmarkStart w:id="2430" w:name="_Toc61131154"/>
      <w:bookmarkStart w:id="2431" w:name="_Toc61187996"/>
      <w:bookmarkStart w:id="2432" w:name="_Toc83029286"/>
      <w:bookmarkStart w:id="2433" w:name="_Toc83919884"/>
      <w:bookmarkStart w:id="2434" w:name="_Toc89784905"/>
      <w:r w:rsidRPr="00501E48">
        <w:t>9.5</w:t>
      </w:r>
      <w:r w:rsidRPr="00501E48">
        <w:tab/>
        <w:t>OTA output power dynamics</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3B6101BF" w14:textId="77777777" w:rsidR="00C57672" w:rsidRPr="00E11EA5" w:rsidRDefault="00C57672" w:rsidP="00C57672">
      <w:pPr>
        <w:pStyle w:val="Heading3"/>
      </w:pPr>
      <w:bookmarkStart w:id="2435" w:name="_Toc21086279"/>
      <w:bookmarkStart w:id="2436" w:name="_Toc29768716"/>
      <w:bookmarkStart w:id="2437" w:name="_Toc32332112"/>
      <w:bookmarkStart w:id="2438" w:name="_Toc37430029"/>
      <w:bookmarkStart w:id="2439" w:name="_Toc43739108"/>
      <w:bookmarkStart w:id="2440" w:name="_Toc46346869"/>
      <w:bookmarkStart w:id="2441" w:name="_Toc53165808"/>
      <w:bookmarkStart w:id="2442" w:name="_Toc53166503"/>
      <w:bookmarkStart w:id="2443" w:name="_Toc53167197"/>
      <w:bookmarkStart w:id="2444" w:name="_Toc61130429"/>
      <w:bookmarkStart w:id="2445" w:name="_Toc61131155"/>
      <w:bookmarkStart w:id="2446" w:name="_Toc61187997"/>
      <w:bookmarkStart w:id="2447" w:name="_Toc83029287"/>
      <w:bookmarkStart w:id="2448" w:name="_Toc83919885"/>
      <w:bookmarkStart w:id="2449" w:name="_Toc89784906"/>
      <w:r w:rsidRPr="00E11EA5">
        <w:t>9.5.1</w:t>
      </w:r>
      <w:r>
        <w:tab/>
      </w:r>
      <w:r w:rsidRPr="00E11EA5">
        <w:t>General</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2450" w:name="_Toc32332113"/>
      <w:bookmarkStart w:id="2451" w:name="_Toc37430030"/>
      <w:bookmarkStart w:id="2452" w:name="_Toc43739109"/>
      <w:bookmarkStart w:id="2453" w:name="_Toc46346870"/>
      <w:bookmarkStart w:id="2454" w:name="_Toc53165809"/>
      <w:bookmarkStart w:id="2455" w:name="_Toc53166504"/>
      <w:bookmarkStart w:id="2456" w:name="_Toc53167198"/>
      <w:bookmarkStart w:id="2457" w:name="_Toc21086280"/>
      <w:bookmarkStart w:id="2458" w:name="_Toc29768717"/>
      <w:bookmarkStart w:id="2459" w:name="_Toc61130430"/>
      <w:bookmarkStart w:id="2460" w:name="_Toc61131156"/>
      <w:bookmarkStart w:id="2461" w:name="_Toc61187998"/>
      <w:bookmarkStart w:id="2462" w:name="_Toc83029288"/>
      <w:bookmarkStart w:id="2463" w:name="_Toc83919886"/>
      <w:bookmarkStart w:id="2464" w:name="_Toc89784907"/>
      <w:r w:rsidRPr="00E11EA5">
        <w:t>9.5.2</w:t>
      </w:r>
      <w:r>
        <w:tab/>
      </w:r>
      <w:r w:rsidRPr="00E11EA5">
        <w:rPr>
          <w:lang w:eastAsia="sv-SE"/>
        </w:rPr>
        <w:t>Indoor Anechoic Chamber</w:t>
      </w:r>
      <w:bookmarkStart w:id="2465" w:name="_Toc32332114"/>
      <w:bookmarkStart w:id="2466" w:name="_Toc37430031"/>
      <w:bookmarkStart w:id="2467" w:name="_Toc43739110"/>
      <w:bookmarkStart w:id="2468" w:name="_Toc46346871"/>
      <w:bookmarkStart w:id="2469" w:name="_Toc53165810"/>
      <w:bookmarkStart w:id="2470" w:name="_Toc53166505"/>
      <w:bookmarkStart w:id="2471" w:name="_Toc53167199"/>
      <w:bookmarkStart w:id="2472" w:name="_Toc21086281"/>
      <w:bookmarkStart w:id="2473" w:name="_Toc29768718"/>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1748F16" w14:textId="77777777" w:rsidR="00C57672" w:rsidRPr="00E11EA5" w:rsidRDefault="00C57672" w:rsidP="00C57672">
      <w:pPr>
        <w:pStyle w:val="Heading4"/>
        <w:rPr>
          <w:lang w:eastAsia="sv-SE"/>
        </w:rPr>
      </w:pPr>
      <w:bookmarkStart w:id="2474" w:name="_Toc61130431"/>
      <w:bookmarkStart w:id="2475" w:name="_Toc61131157"/>
      <w:bookmarkStart w:id="2476" w:name="_Toc61187999"/>
      <w:bookmarkStart w:id="2477" w:name="_Toc83029289"/>
      <w:bookmarkStart w:id="2478" w:name="_Toc83919887"/>
      <w:bookmarkStart w:id="2479" w:name="_Toc89784908"/>
      <w:r w:rsidRPr="00E11EA5">
        <w:rPr>
          <w:lang w:eastAsia="sv-SE"/>
        </w:rPr>
        <w:t>9.5.</w:t>
      </w:r>
      <w:r w:rsidRPr="00E11EA5">
        <w:t>2</w:t>
      </w:r>
      <w:r w:rsidRPr="00E11EA5">
        <w:rPr>
          <w:lang w:eastAsia="sv-SE"/>
        </w:rPr>
        <w:t>.1</w:t>
      </w:r>
      <w:r w:rsidRPr="00E11EA5">
        <w:rPr>
          <w:lang w:eastAsia="sv-SE"/>
        </w:rPr>
        <w:tab/>
        <w:t>Measurement system description</w:t>
      </w:r>
      <w:bookmarkEnd w:id="2465"/>
      <w:bookmarkEnd w:id="2466"/>
      <w:bookmarkEnd w:id="2467"/>
      <w:bookmarkEnd w:id="2468"/>
      <w:bookmarkEnd w:id="2469"/>
      <w:bookmarkEnd w:id="2470"/>
      <w:bookmarkEnd w:id="2471"/>
      <w:bookmarkEnd w:id="2474"/>
      <w:bookmarkEnd w:id="2475"/>
      <w:bookmarkEnd w:id="2476"/>
      <w:bookmarkEnd w:id="2477"/>
      <w:bookmarkEnd w:id="2478"/>
      <w:bookmarkEnd w:id="2479"/>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2480" w:name="_Toc32332115"/>
      <w:bookmarkStart w:id="2481" w:name="_Toc37430032"/>
      <w:bookmarkStart w:id="2482" w:name="_Toc43739111"/>
      <w:bookmarkStart w:id="2483" w:name="_Toc46346872"/>
      <w:bookmarkStart w:id="2484" w:name="_Toc53165811"/>
      <w:bookmarkStart w:id="2485" w:name="_Toc53166506"/>
      <w:bookmarkStart w:id="2486" w:name="_Toc53167200"/>
    </w:p>
    <w:p w14:paraId="69462D8C" w14:textId="77777777" w:rsidR="00C57672" w:rsidRPr="00E11EA5" w:rsidRDefault="00C57672" w:rsidP="00C57672">
      <w:pPr>
        <w:pStyle w:val="Heading4"/>
        <w:rPr>
          <w:lang w:eastAsia="sv-SE"/>
        </w:rPr>
      </w:pPr>
      <w:bookmarkStart w:id="2487" w:name="_Toc61130432"/>
      <w:bookmarkStart w:id="2488" w:name="_Toc61131158"/>
      <w:bookmarkStart w:id="2489" w:name="_Toc61188000"/>
      <w:bookmarkStart w:id="2490" w:name="_Toc83029290"/>
      <w:bookmarkStart w:id="2491" w:name="_Toc83919888"/>
      <w:bookmarkStart w:id="2492" w:name="_Toc89784909"/>
      <w:r w:rsidRPr="00E11EA5">
        <w:rPr>
          <w:lang w:eastAsia="sv-SE"/>
        </w:rPr>
        <w:t>9.5.</w:t>
      </w:r>
      <w:r w:rsidRPr="00E11EA5">
        <w:t>2</w:t>
      </w:r>
      <w:r w:rsidRPr="00E11EA5">
        <w:rPr>
          <w:lang w:eastAsia="sv-SE"/>
        </w:rPr>
        <w:t>.2</w:t>
      </w:r>
      <w:r>
        <w:rPr>
          <w:lang w:eastAsia="sv-SE"/>
        </w:rPr>
        <w:tab/>
      </w:r>
      <w:r w:rsidRPr="00E11EA5">
        <w:rPr>
          <w:lang w:eastAsia="sv-SE"/>
        </w:rPr>
        <w:t>Test procedure</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444E4AC5" w14:textId="77777777" w:rsidR="00C57672" w:rsidRPr="00E11EA5" w:rsidRDefault="00C57672" w:rsidP="00C57672">
      <w:pPr>
        <w:pStyle w:val="Heading5"/>
      </w:pPr>
      <w:bookmarkStart w:id="2493" w:name="_Toc32332116"/>
      <w:bookmarkStart w:id="2494" w:name="_Toc37430033"/>
      <w:bookmarkStart w:id="2495" w:name="_Toc43739112"/>
      <w:bookmarkStart w:id="2496" w:name="_Toc46346873"/>
      <w:bookmarkStart w:id="2497" w:name="_Toc53165812"/>
      <w:bookmarkStart w:id="2498" w:name="_Toc53166507"/>
      <w:bookmarkStart w:id="2499" w:name="_Toc53167201"/>
      <w:bookmarkStart w:id="2500" w:name="_Toc61130433"/>
      <w:bookmarkStart w:id="2501" w:name="_Toc61131159"/>
      <w:bookmarkStart w:id="2502" w:name="_Toc61188001"/>
      <w:bookmarkStart w:id="2503" w:name="_Toc83029291"/>
      <w:bookmarkStart w:id="2504" w:name="_Toc83919889"/>
      <w:bookmarkStart w:id="2505" w:name="_Toc89784910"/>
      <w:r w:rsidRPr="00E11EA5">
        <w:rPr>
          <w:lang w:eastAsia="sv-SE"/>
        </w:rPr>
        <w:t>9.5.</w:t>
      </w:r>
      <w:r w:rsidRPr="00E11EA5">
        <w:t>2</w:t>
      </w:r>
      <w:r w:rsidRPr="00E11EA5">
        <w:rPr>
          <w:lang w:eastAsia="sv-SE"/>
        </w:rPr>
        <w:t>.2.1</w:t>
      </w:r>
      <w:r w:rsidRPr="00E11EA5">
        <w:rPr>
          <w:lang w:eastAsia="sv-SE"/>
        </w:rPr>
        <w:tab/>
      </w:r>
      <w:r w:rsidRPr="00E11EA5">
        <w:t>Stage 1: Calibration</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2506" w:name="_Toc32332117"/>
      <w:bookmarkStart w:id="2507" w:name="_Toc37430034"/>
      <w:bookmarkStart w:id="2508" w:name="_Toc43739113"/>
      <w:bookmarkStart w:id="2509" w:name="_Toc46346874"/>
      <w:bookmarkStart w:id="2510" w:name="_Toc53165813"/>
      <w:bookmarkStart w:id="2511" w:name="_Toc53166508"/>
      <w:bookmarkStart w:id="2512" w:name="_Toc53167202"/>
      <w:bookmarkStart w:id="2513" w:name="_Toc61130434"/>
      <w:bookmarkStart w:id="2514" w:name="_Toc61131160"/>
      <w:bookmarkStart w:id="2515" w:name="_Toc61188002"/>
      <w:bookmarkStart w:id="2516" w:name="_Toc83029292"/>
      <w:bookmarkStart w:id="2517" w:name="_Toc83919890"/>
      <w:bookmarkStart w:id="2518" w:name="_Toc89784911"/>
      <w:r w:rsidRPr="00E11EA5">
        <w:rPr>
          <w:lang w:eastAsia="sv-SE"/>
        </w:rPr>
        <w:t>9.5.</w:t>
      </w:r>
      <w:r w:rsidRPr="00E11EA5">
        <w:t>2</w:t>
      </w:r>
      <w:r w:rsidRPr="00E11EA5">
        <w:rPr>
          <w:lang w:eastAsia="sv-SE"/>
        </w:rPr>
        <w:t>.2.2</w:t>
      </w:r>
      <w:r w:rsidRPr="00E11EA5">
        <w:rPr>
          <w:lang w:eastAsia="sv-SE"/>
        </w:rPr>
        <w:tab/>
      </w:r>
      <w:r w:rsidRPr="00E11EA5">
        <w:t>Stage 2: BS measurement</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p>
    <w:bookmarkEnd w:id="2472"/>
    <w:bookmarkEnd w:id="2473"/>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2519" w:name="_Toc32332118"/>
      <w:bookmarkStart w:id="2520" w:name="_Toc21086285"/>
      <w:bookmarkStart w:id="2521" w:name="_Toc29768722"/>
      <w:bookmarkStart w:id="2522" w:name="_Toc37430035"/>
      <w:bookmarkStart w:id="2523" w:name="_Toc43739114"/>
      <w:bookmarkStart w:id="2524" w:name="_Toc46346875"/>
      <w:bookmarkStart w:id="2525" w:name="_Toc53165814"/>
      <w:bookmarkStart w:id="2526" w:name="_Toc53166509"/>
      <w:bookmarkStart w:id="2527" w:name="_Toc53167203"/>
      <w:bookmarkStart w:id="2528" w:name="_Toc61130435"/>
      <w:bookmarkStart w:id="2529" w:name="_Toc61131161"/>
      <w:bookmarkStart w:id="2530" w:name="_Toc61188003"/>
      <w:bookmarkStart w:id="2531" w:name="_Toc83029293"/>
      <w:bookmarkStart w:id="2532" w:name="_Toc83919891"/>
      <w:bookmarkStart w:id="2533" w:name="_Toc89784912"/>
      <w:r w:rsidRPr="00E11EA5">
        <w:t>9.5.2.3</w:t>
      </w:r>
      <w:r w:rsidRPr="00E11EA5">
        <w:tab/>
        <w:t xml:space="preserve">MU </w:t>
      </w:r>
      <w:r w:rsidRPr="00E11EA5">
        <w:rPr>
          <w:lang w:eastAsia="sv-SE"/>
        </w:rPr>
        <w:t>value derivation</w:t>
      </w:r>
      <w:bookmarkEnd w:id="2519"/>
      <w:r w:rsidRPr="00E11EA5">
        <w:rPr>
          <w:lang w:eastAsia="sv-SE"/>
        </w:rPr>
        <w:t>, FR1</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2534" w:name="_Toc32332119"/>
      <w:bookmarkStart w:id="2535" w:name="_Toc37430036"/>
      <w:bookmarkStart w:id="2536" w:name="_Toc43739115"/>
      <w:bookmarkStart w:id="2537" w:name="_Toc46346876"/>
      <w:bookmarkStart w:id="2538" w:name="_Toc53165815"/>
      <w:bookmarkStart w:id="2539" w:name="_Toc53166510"/>
      <w:bookmarkStart w:id="2540" w:name="_Toc53167204"/>
      <w:bookmarkStart w:id="2541" w:name="_Toc61130436"/>
      <w:bookmarkStart w:id="2542" w:name="_Toc61131162"/>
      <w:bookmarkStart w:id="2543" w:name="_Toc61188004"/>
      <w:bookmarkStart w:id="2544" w:name="_Toc83029294"/>
      <w:bookmarkStart w:id="2545" w:name="_Toc83919892"/>
      <w:bookmarkStart w:id="2546" w:name="_Toc89784913"/>
      <w:bookmarkStart w:id="2547" w:name="_Toc21086287"/>
      <w:bookmarkStart w:id="2548" w:name="_Toc29768724"/>
      <w:r w:rsidRPr="00E11EA5">
        <w:t>9.5.3</w:t>
      </w:r>
      <w:r>
        <w:tab/>
      </w:r>
      <w:r w:rsidRPr="00E11EA5">
        <w:t>Compact Antenna Test Range</w:t>
      </w:r>
      <w:bookmarkStart w:id="2549" w:name="_Toc32332120"/>
      <w:bookmarkStart w:id="2550" w:name="_Toc37430037"/>
      <w:bookmarkStart w:id="2551" w:name="_Toc43739116"/>
      <w:bookmarkStart w:id="2552" w:name="_Toc46346877"/>
      <w:bookmarkStart w:id="2553" w:name="_Toc53165816"/>
      <w:bookmarkStart w:id="2554" w:name="_Toc53166511"/>
      <w:bookmarkStart w:id="2555" w:name="_Toc53167205"/>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5FEAC14C" w14:textId="77777777" w:rsidR="00C57672" w:rsidRPr="00E11EA5" w:rsidRDefault="00C57672" w:rsidP="00C57672">
      <w:pPr>
        <w:pStyle w:val="Heading4"/>
        <w:rPr>
          <w:lang w:eastAsia="sv-SE"/>
        </w:rPr>
      </w:pPr>
      <w:bookmarkStart w:id="2556" w:name="_Toc61130437"/>
      <w:bookmarkStart w:id="2557" w:name="_Toc61131163"/>
      <w:bookmarkStart w:id="2558" w:name="_Toc61188005"/>
      <w:bookmarkStart w:id="2559" w:name="_Toc83029295"/>
      <w:bookmarkStart w:id="2560" w:name="_Toc83919893"/>
      <w:bookmarkStart w:id="2561" w:name="_Toc89784914"/>
      <w:r w:rsidRPr="00E11EA5">
        <w:rPr>
          <w:lang w:eastAsia="sv-SE"/>
        </w:rPr>
        <w:t>9.5.3.1</w:t>
      </w:r>
      <w:r w:rsidRPr="00E11EA5">
        <w:rPr>
          <w:lang w:eastAsia="sv-SE"/>
        </w:rPr>
        <w:tab/>
        <w:t>Measurement system description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2562" w:name="_Toc32332121"/>
      <w:bookmarkStart w:id="2563" w:name="_Toc37430038"/>
      <w:bookmarkStart w:id="2564" w:name="_Toc43739117"/>
      <w:bookmarkStart w:id="2565" w:name="_Toc46346878"/>
      <w:bookmarkStart w:id="2566" w:name="_Toc53165817"/>
      <w:bookmarkStart w:id="2567" w:name="_Toc53166512"/>
      <w:bookmarkStart w:id="2568" w:name="_Toc53167206"/>
    </w:p>
    <w:p w14:paraId="2F382C5E" w14:textId="77777777" w:rsidR="00C57672" w:rsidRPr="00E11EA5" w:rsidRDefault="00C57672" w:rsidP="00C57672">
      <w:pPr>
        <w:pStyle w:val="Heading4"/>
        <w:rPr>
          <w:lang w:eastAsia="sv-SE"/>
        </w:rPr>
      </w:pPr>
      <w:bookmarkStart w:id="2569" w:name="_Toc61130438"/>
      <w:bookmarkStart w:id="2570" w:name="_Toc61131164"/>
      <w:bookmarkStart w:id="2571" w:name="_Toc61188006"/>
      <w:bookmarkStart w:id="2572" w:name="_Toc83029296"/>
      <w:bookmarkStart w:id="2573" w:name="_Toc83919894"/>
      <w:bookmarkStart w:id="2574" w:name="_Toc89784915"/>
      <w:r w:rsidRPr="00E11EA5">
        <w:rPr>
          <w:lang w:eastAsia="sv-SE"/>
        </w:rPr>
        <w:t>9.5.3.2</w:t>
      </w:r>
      <w:r w:rsidRPr="00E11EA5">
        <w:rPr>
          <w:lang w:eastAsia="sv-SE"/>
        </w:rPr>
        <w:tab/>
        <w:t xml:space="preserve">Test </w:t>
      </w:r>
      <w:r w:rsidRPr="00E11EA5">
        <w:t>procedure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190ADAFB" w14:textId="77777777" w:rsidR="00C57672" w:rsidRPr="00E11EA5" w:rsidRDefault="00C57672" w:rsidP="00C57672">
      <w:pPr>
        <w:pStyle w:val="Heading5"/>
        <w:rPr>
          <w:lang w:eastAsia="sv-SE"/>
        </w:rPr>
      </w:pPr>
      <w:bookmarkStart w:id="2575" w:name="_Toc32332122"/>
      <w:bookmarkStart w:id="2576" w:name="_Toc37430039"/>
      <w:bookmarkStart w:id="2577" w:name="_Toc43739118"/>
      <w:bookmarkStart w:id="2578" w:name="_Toc46346879"/>
      <w:bookmarkStart w:id="2579" w:name="_Toc53165818"/>
      <w:bookmarkStart w:id="2580" w:name="_Toc53166513"/>
      <w:bookmarkStart w:id="2581" w:name="_Toc53167207"/>
      <w:bookmarkStart w:id="2582" w:name="_Toc61130439"/>
      <w:bookmarkStart w:id="2583" w:name="_Toc61131165"/>
      <w:bookmarkStart w:id="2584" w:name="_Toc61188007"/>
      <w:bookmarkStart w:id="2585" w:name="_Toc83029297"/>
      <w:bookmarkStart w:id="2586" w:name="_Toc83919895"/>
      <w:bookmarkStart w:id="2587" w:name="_Toc89784916"/>
      <w:r w:rsidRPr="00E11EA5">
        <w:rPr>
          <w:lang w:eastAsia="sv-SE"/>
        </w:rPr>
        <w:t>9.5.3.2.1</w:t>
      </w:r>
      <w:r w:rsidRPr="00E11EA5">
        <w:rPr>
          <w:lang w:eastAsia="sv-SE"/>
        </w:rPr>
        <w:tab/>
      </w:r>
      <w:r w:rsidRPr="00E11EA5">
        <w:t xml:space="preserve">Stage 1: </w:t>
      </w:r>
      <w:r w:rsidRPr="00E11EA5">
        <w:rPr>
          <w:lang w:eastAsia="sv-SE"/>
        </w:rPr>
        <w:t>Calibration</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2588" w:name="_Toc32332123"/>
      <w:bookmarkStart w:id="2589" w:name="_Toc37430040"/>
      <w:bookmarkStart w:id="2590" w:name="_Toc43739119"/>
      <w:bookmarkStart w:id="2591" w:name="_Toc46346880"/>
      <w:bookmarkStart w:id="2592" w:name="_Toc53165819"/>
      <w:bookmarkStart w:id="2593" w:name="_Toc53166514"/>
      <w:bookmarkStart w:id="2594" w:name="_Toc53167208"/>
      <w:bookmarkStart w:id="2595" w:name="_Toc61130440"/>
      <w:bookmarkStart w:id="2596" w:name="_Toc61131166"/>
      <w:bookmarkStart w:id="2597" w:name="_Toc61188008"/>
      <w:bookmarkStart w:id="2598" w:name="_Toc83029298"/>
      <w:bookmarkStart w:id="2599" w:name="_Toc83919896"/>
      <w:bookmarkStart w:id="2600" w:name="_Toc89784917"/>
      <w:r w:rsidRPr="00E11EA5">
        <w:rPr>
          <w:lang w:eastAsia="sv-SE"/>
        </w:rPr>
        <w:t>9.5.3.2.2</w:t>
      </w:r>
      <w:r w:rsidRPr="00E11EA5">
        <w:rPr>
          <w:lang w:eastAsia="sv-SE"/>
        </w:rPr>
        <w:tab/>
      </w:r>
      <w:r w:rsidRPr="00E11EA5">
        <w:t xml:space="preserve">Stage 2: BS </w:t>
      </w:r>
      <w:r w:rsidRPr="00E11EA5">
        <w:rPr>
          <w:lang w:eastAsia="sv-SE"/>
        </w:rPr>
        <w:t>measurement</w:t>
      </w:r>
      <w:bookmarkEnd w:id="2547"/>
      <w:bookmarkEnd w:id="2548"/>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2601" w:name="_Toc32332124"/>
      <w:bookmarkStart w:id="2602" w:name="_Toc37430041"/>
      <w:bookmarkStart w:id="2603" w:name="_Toc43739120"/>
      <w:bookmarkStart w:id="2604" w:name="_Toc46346881"/>
      <w:bookmarkStart w:id="2605" w:name="_Toc53165820"/>
      <w:bookmarkStart w:id="2606" w:name="_Toc53166515"/>
      <w:bookmarkStart w:id="2607" w:name="_Toc53167209"/>
      <w:bookmarkStart w:id="2608" w:name="_Toc21086292"/>
      <w:bookmarkStart w:id="2609" w:name="_Toc29768729"/>
      <w:bookmarkStart w:id="2610" w:name="_Toc61130441"/>
      <w:bookmarkStart w:id="2611" w:name="_Toc61131167"/>
      <w:bookmarkStart w:id="2612" w:name="_Toc61188009"/>
      <w:bookmarkStart w:id="2613" w:name="_Toc83029299"/>
      <w:bookmarkStart w:id="2614" w:name="_Toc83919897"/>
      <w:bookmarkStart w:id="2615" w:name="_Toc89784918"/>
      <w:r w:rsidRPr="00E11EA5">
        <w:t>9.5.3.3</w:t>
      </w:r>
      <w:r w:rsidRPr="00E11EA5">
        <w:tab/>
        <w:t>MU value derivation</w:t>
      </w:r>
      <w:bookmarkEnd w:id="2601"/>
      <w:r w:rsidRPr="00E11EA5">
        <w:rPr>
          <w:lang w:eastAsia="sv-SE"/>
        </w:rPr>
        <w:t>, FR1</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2616" w:name="_Toc21086294"/>
      <w:bookmarkStart w:id="2617" w:name="_Toc29768731"/>
      <w:bookmarkStart w:id="2618" w:name="_Toc32332125"/>
      <w:bookmarkStart w:id="2619" w:name="_Toc37430042"/>
      <w:bookmarkStart w:id="2620" w:name="_Toc43739121"/>
      <w:bookmarkStart w:id="2621" w:name="_Toc46346882"/>
      <w:bookmarkStart w:id="2622" w:name="_Toc53165821"/>
      <w:bookmarkStart w:id="2623" w:name="_Toc53166516"/>
      <w:bookmarkStart w:id="2624" w:name="_Toc53167210"/>
      <w:bookmarkStart w:id="2625" w:name="_Toc61130442"/>
      <w:bookmarkStart w:id="2626" w:name="_Toc61131168"/>
      <w:bookmarkStart w:id="2627" w:name="_Toc61188010"/>
      <w:bookmarkStart w:id="2628" w:name="_Toc83029300"/>
      <w:bookmarkStart w:id="2629" w:name="_Toc83919898"/>
      <w:bookmarkStart w:id="2630" w:name="_Toc89784919"/>
      <w:r w:rsidRPr="00E11EA5">
        <w:lastRenderedPageBreak/>
        <w:t>9.5.4</w:t>
      </w:r>
      <w:r>
        <w:tab/>
      </w:r>
      <w:r w:rsidRPr="00E11EA5">
        <w:t>Near Field Test Range</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0873C9A0" w14:textId="77777777" w:rsidR="00C57672" w:rsidRPr="00E11EA5" w:rsidRDefault="00C57672" w:rsidP="00C57672">
      <w:pPr>
        <w:pStyle w:val="Heading4"/>
        <w:rPr>
          <w:lang w:eastAsia="sv-SE"/>
        </w:rPr>
      </w:pPr>
      <w:bookmarkStart w:id="2631" w:name="_Toc32332126"/>
      <w:bookmarkStart w:id="2632" w:name="_Toc37430043"/>
      <w:bookmarkStart w:id="2633" w:name="_Toc43739122"/>
      <w:bookmarkStart w:id="2634" w:name="_Toc46346883"/>
      <w:bookmarkStart w:id="2635" w:name="_Toc53165822"/>
      <w:bookmarkStart w:id="2636" w:name="_Toc53166517"/>
      <w:bookmarkStart w:id="2637" w:name="_Toc53167211"/>
      <w:bookmarkStart w:id="2638" w:name="_Toc61130443"/>
      <w:bookmarkStart w:id="2639" w:name="_Toc61131169"/>
      <w:bookmarkStart w:id="2640" w:name="_Toc61188011"/>
      <w:bookmarkStart w:id="2641" w:name="_Toc83029301"/>
      <w:bookmarkStart w:id="2642" w:name="_Toc83919899"/>
      <w:bookmarkStart w:id="2643" w:name="_Toc89784920"/>
      <w:r w:rsidRPr="00E11EA5">
        <w:rPr>
          <w:lang w:eastAsia="sv-SE"/>
        </w:rPr>
        <w:t>9.5.</w:t>
      </w:r>
      <w:r w:rsidRPr="00E11EA5">
        <w:t>4</w:t>
      </w:r>
      <w:r w:rsidRPr="00E11EA5">
        <w:rPr>
          <w:lang w:eastAsia="sv-SE"/>
        </w:rPr>
        <w:t>.1</w:t>
      </w:r>
      <w:r w:rsidRPr="00E11EA5">
        <w:rPr>
          <w:lang w:eastAsia="sv-SE"/>
        </w:rPr>
        <w:tab/>
        <w:t>Measurement system description</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2644" w:name="_Toc32332127"/>
      <w:bookmarkStart w:id="2645" w:name="_Toc37430044"/>
      <w:bookmarkStart w:id="2646" w:name="_Toc43739123"/>
      <w:bookmarkStart w:id="2647" w:name="_Toc46346884"/>
      <w:bookmarkStart w:id="2648" w:name="_Toc53165823"/>
      <w:bookmarkStart w:id="2649" w:name="_Toc53166518"/>
      <w:bookmarkStart w:id="2650" w:name="_Toc53167212"/>
    </w:p>
    <w:p w14:paraId="7D953992" w14:textId="77777777" w:rsidR="00C57672" w:rsidRPr="00E11EA5" w:rsidRDefault="00C57672" w:rsidP="00C57672">
      <w:pPr>
        <w:pStyle w:val="Heading4"/>
        <w:rPr>
          <w:lang w:eastAsia="sv-SE"/>
        </w:rPr>
      </w:pPr>
      <w:bookmarkStart w:id="2651" w:name="_Toc61130444"/>
      <w:bookmarkStart w:id="2652" w:name="_Toc61131170"/>
      <w:bookmarkStart w:id="2653" w:name="_Toc61188012"/>
      <w:bookmarkStart w:id="2654" w:name="_Toc83029302"/>
      <w:bookmarkStart w:id="2655" w:name="_Toc83919900"/>
      <w:bookmarkStart w:id="2656" w:name="_Toc89784921"/>
      <w:r w:rsidRPr="00E11EA5">
        <w:rPr>
          <w:lang w:eastAsia="sv-SE"/>
        </w:rPr>
        <w:t>9.5.</w:t>
      </w:r>
      <w:r w:rsidRPr="00E11EA5">
        <w:t>4</w:t>
      </w:r>
      <w:r w:rsidRPr="00E11EA5">
        <w:rPr>
          <w:lang w:eastAsia="sv-SE"/>
        </w:rPr>
        <w:t>.2</w:t>
      </w:r>
      <w:r>
        <w:rPr>
          <w:lang w:eastAsia="sv-SE"/>
        </w:rPr>
        <w:tab/>
      </w:r>
      <w:r w:rsidRPr="00E11EA5">
        <w:rPr>
          <w:lang w:eastAsia="sv-SE"/>
        </w:rPr>
        <w:t>Test procedure</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60CEA035" w14:textId="77777777" w:rsidR="00C57672" w:rsidRPr="00E11EA5" w:rsidRDefault="00C57672" w:rsidP="00C57672">
      <w:pPr>
        <w:pStyle w:val="Heading5"/>
      </w:pPr>
      <w:bookmarkStart w:id="2657" w:name="_Toc32332128"/>
      <w:bookmarkStart w:id="2658" w:name="_Toc37430045"/>
      <w:bookmarkStart w:id="2659" w:name="_Toc43739124"/>
      <w:bookmarkStart w:id="2660" w:name="_Toc46346885"/>
      <w:bookmarkStart w:id="2661" w:name="_Toc53165824"/>
      <w:bookmarkStart w:id="2662" w:name="_Toc53166519"/>
      <w:bookmarkStart w:id="2663" w:name="_Toc53167213"/>
      <w:bookmarkStart w:id="2664" w:name="_Toc61130445"/>
      <w:bookmarkStart w:id="2665" w:name="_Toc61131171"/>
      <w:bookmarkStart w:id="2666" w:name="_Toc61188013"/>
      <w:bookmarkStart w:id="2667" w:name="_Toc83029303"/>
      <w:bookmarkStart w:id="2668" w:name="_Toc83919901"/>
      <w:bookmarkStart w:id="2669" w:name="_Toc89784922"/>
      <w:r w:rsidRPr="00E11EA5">
        <w:rPr>
          <w:lang w:eastAsia="sv-SE"/>
        </w:rPr>
        <w:t>9.5.</w:t>
      </w:r>
      <w:r w:rsidRPr="00E11EA5">
        <w:t>4</w:t>
      </w:r>
      <w:r w:rsidRPr="00E11EA5">
        <w:rPr>
          <w:lang w:eastAsia="sv-SE"/>
        </w:rPr>
        <w:t>.2.1</w:t>
      </w:r>
      <w:r w:rsidRPr="00E11EA5">
        <w:rPr>
          <w:lang w:eastAsia="sv-SE"/>
        </w:rPr>
        <w:tab/>
      </w:r>
      <w:r w:rsidRPr="00E11EA5">
        <w:t>Stage 1: Calibration</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2670" w:name="_Toc32332129"/>
      <w:bookmarkStart w:id="2671" w:name="_Toc37430046"/>
      <w:bookmarkStart w:id="2672" w:name="_Toc43739125"/>
      <w:bookmarkStart w:id="2673" w:name="_Toc46346886"/>
      <w:bookmarkStart w:id="2674" w:name="_Toc53165825"/>
      <w:bookmarkStart w:id="2675" w:name="_Toc53166520"/>
      <w:bookmarkStart w:id="2676" w:name="_Toc53167214"/>
      <w:bookmarkStart w:id="2677" w:name="_Toc61130446"/>
      <w:bookmarkStart w:id="2678" w:name="_Toc61131172"/>
      <w:bookmarkStart w:id="2679" w:name="_Toc61188014"/>
      <w:bookmarkStart w:id="2680" w:name="_Toc83029304"/>
      <w:bookmarkStart w:id="2681" w:name="_Toc83919902"/>
      <w:bookmarkStart w:id="2682" w:name="_Toc89784923"/>
      <w:r w:rsidRPr="00E11EA5">
        <w:rPr>
          <w:lang w:eastAsia="sv-SE"/>
        </w:rPr>
        <w:t>9.5.</w:t>
      </w:r>
      <w:r w:rsidRPr="00E11EA5">
        <w:t>4</w:t>
      </w:r>
      <w:r w:rsidRPr="00E11EA5">
        <w:rPr>
          <w:lang w:eastAsia="sv-SE"/>
        </w:rPr>
        <w:t>.2.2</w:t>
      </w:r>
      <w:r w:rsidRPr="00E11EA5">
        <w:rPr>
          <w:lang w:eastAsia="sv-SE"/>
        </w:rPr>
        <w:tab/>
      </w:r>
      <w:r w:rsidRPr="00E11EA5">
        <w:t>Stage 2: BS measurement</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2683" w:name="_Toc32332130"/>
      <w:bookmarkStart w:id="2684" w:name="_Toc37430047"/>
      <w:bookmarkStart w:id="2685" w:name="_Toc43739126"/>
      <w:bookmarkStart w:id="2686" w:name="_Toc46346887"/>
      <w:bookmarkStart w:id="2687" w:name="_Toc53165826"/>
      <w:bookmarkStart w:id="2688" w:name="_Toc53166521"/>
      <w:bookmarkStart w:id="2689" w:name="_Toc53167215"/>
      <w:bookmarkStart w:id="2690" w:name="_Toc21086299"/>
      <w:bookmarkStart w:id="2691" w:name="_Toc29768736"/>
      <w:bookmarkStart w:id="2692" w:name="_Toc61130447"/>
      <w:bookmarkStart w:id="2693" w:name="_Toc61131173"/>
      <w:bookmarkStart w:id="2694" w:name="_Toc61188015"/>
      <w:bookmarkStart w:id="2695" w:name="_Toc83029305"/>
      <w:bookmarkStart w:id="2696" w:name="_Toc83919903"/>
      <w:bookmarkStart w:id="2697" w:name="_Toc89784924"/>
      <w:r w:rsidRPr="00E11EA5">
        <w:t>9.5.4.3</w:t>
      </w:r>
      <w:r w:rsidRPr="00E11EA5">
        <w:tab/>
        <w:t>MU value derivation</w:t>
      </w:r>
      <w:bookmarkEnd w:id="2683"/>
      <w:r w:rsidRPr="00E11EA5">
        <w:rPr>
          <w:lang w:eastAsia="sv-SE"/>
        </w:rPr>
        <w:t>, FR1</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2698" w:name="_Toc34696794"/>
      <w:bookmarkStart w:id="2699" w:name="_Toc43739127"/>
      <w:bookmarkStart w:id="2700" w:name="_Toc46346888"/>
      <w:bookmarkStart w:id="2701" w:name="_Toc53165827"/>
      <w:bookmarkStart w:id="2702" w:name="_Toc53166522"/>
      <w:bookmarkStart w:id="2703" w:name="_Toc53167216"/>
      <w:bookmarkStart w:id="2704" w:name="_Toc61130448"/>
      <w:bookmarkStart w:id="2705" w:name="_Toc61131174"/>
      <w:bookmarkStart w:id="2706" w:name="_Toc61188016"/>
      <w:bookmarkStart w:id="2707" w:name="_Toc83029306"/>
      <w:bookmarkStart w:id="2708" w:name="_Toc83919904"/>
      <w:bookmarkStart w:id="2709" w:name="_Toc89784925"/>
      <w:r w:rsidRPr="00E11EA5">
        <w:t>9.5.5</w:t>
      </w:r>
      <w:r>
        <w:tab/>
      </w:r>
      <w:bookmarkEnd w:id="2698"/>
      <w:r w:rsidRPr="00E11EA5">
        <w:t>Plane Wave Synthesizer</w:t>
      </w:r>
      <w:bookmarkStart w:id="2710" w:name="_Toc34696795"/>
      <w:bookmarkStart w:id="2711" w:name="_Toc43739128"/>
      <w:bookmarkStart w:id="2712" w:name="_Toc46346889"/>
      <w:bookmarkStart w:id="2713" w:name="_Toc53165828"/>
      <w:bookmarkStart w:id="2714" w:name="_Toc53166523"/>
      <w:bookmarkStart w:id="2715" w:name="_Toc53167217"/>
      <w:bookmarkEnd w:id="2699"/>
      <w:bookmarkEnd w:id="2700"/>
      <w:bookmarkEnd w:id="2701"/>
      <w:bookmarkEnd w:id="2702"/>
      <w:bookmarkEnd w:id="2703"/>
      <w:bookmarkEnd w:id="2704"/>
      <w:bookmarkEnd w:id="2705"/>
      <w:bookmarkEnd w:id="2706"/>
      <w:bookmarkEnd w:id="2707"/>
      <w:bookmarkEnd w:id="2708"/>
      <w:bookmarkEnd w:id="2709"/>
    </w:p>
    <w:p w14:paraId="7F9E3FA0" w14:textId="77777777" w:rsidR="00C57672" w:rsidRPr="00E11EA5" w:rsidRDefault="00C57672" w:rsidP="00C57672">
      <w:pPr>
        <w:pStyle w:val="Heading4"/>
        <w:rPr>
          <w:lang w:eastAsia="sv-SE"/>
        </w:rPr>
      </w:pPr>
      <w:bookmarkStart w:id="2716" w:name="_Toc61130449"/>
      <w:bookmarkStart w:id="2717" w:name="_Toc61131175"/>
      <w:bookmarkStart w:id="2718" w:name="_Toc61188017"/>
      <w:bookmarkStart w:id="2719" w:name="_Toc83029307"/>
      <w:bookmarkStart w:id="2720" w:name="_Toc83919905"/>
      <w:bookmarkStart w:id="2721" w:name="_Toc89784926"/>
      <w:r w:rsidRPr="00E11EA5">
        <w:rPr>
          <w:lang w:eastAsia="sv-SE"/>
        </w:rPr>
        <w:t>9.5.5.1</w:t>
      </w:r>
      <w:r w:rsidRPr="00E11EA5">
        <w:rPr>
          <w:lang w:eastAsia="sv-SE"/>
        </w:rPr>
        <w:tab/>
        <w:t>Measurement system description</w:t>
      </w:r>
      <w:bookmarkEnd w:id="2710"/>
      <w:bookmarkEnd w:id="2711"/>
      <w:bookmarkEnd w:id="2712"/>
      <w:bookmarkEnd w:id="2713"/>
      <w:bookmarkEnd w:id="2714"/>
      <w:bookmarkEnd w:id="2715"/>
      <w:bookmarkEnd w:id="2716"/>
      <w:bookmarkEnd w:id="2717"/>
      <w:bookmarkEnd w:id="2718"/>
      <w:bookmarkEnd w:id="2719"/>
      <w:bookmarkEnd w:id="2720"/>
      <w:bookmarkEnd w:id="2721"/>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722" w:name="_Toc34696796"/>
      <w:bookmarkStart w:id="2723" w:name="_Toc43739129"/>
      <w:bookmarkStart w:id="2724" w:name="_Toc46346890"/>
      <w:bookmarkStart w:id="2725" w:name="_Toc53165829"/>
      <w:bookmarkStart w:id="2726" w:name="_Toc53166524"/>
      <w:bookmarkStart w:id="2727" w:name="_Toc53167218"/>
    </w:p>
    <w:p w14:paraId="7DE24BC6" w14:textId="77777777" w:rsidR="00C57672" w:rsidRPr="00E11EA5" w:rsidRDefault="00C57672" w:rsidP="00C57672">
      <w:pPr>
        <w:pStyle w:val="Heading4"/>
        <w:rPr>
          <w:lang w:eastAsia="sv-SE"/>
        </w:rPr>
      </w:pPr>
      <w:bookmarkStart w:id="2728" w:name="_Toc61130450"/>
      <w:bookmarkStart w:id="2729" w:name="_Toc61131176"/>
      <w:bookmarkStart w:id="2730" w:name="_Toc61188018"/>
      <w:bookmarkStart w:id="2731" w:name="_Toc83029308"/>
      <w:bookmarkStart w:id="2732" w:name="_Toc83919906"/>
      <w:bookmarkStart w:id="2733" w:name="_Toc89784927"/>
      <w:r w:rsidRPr="00E11EA5">
        <w:rPr>
          <w:lang w:eastAsia="sv-SE"/>
        </w:rPr>
        <w:t>9.5.5.2</w:t>
      </w:r>
      <w:r w:rsidRPr="00E11EA5">
        <w:rPr>
          <w:lang w:eastAsia="sv-SE"/>
        </w:rPr>
        <w:tab/>
        <w:t xml:space="preserve">Test </w:t>
      </w:r>
      <w:r w:rsidRPr="00E11EA5">
        <w:t>procedure</w:t>
      </w:r>
      <w:bookmarkEnd w:id="2722"/>
      <w:bookmarkEnd w:id="2723"/>
      <w:bookmarkEnd w:id="2724"/>
      <w:bookmarkEnd w:id="2725"/>
      <w:bookmarkEnd w:id="2726"/>
      <w:bookmarkEnd w:id="2727"/>
      <w:bookmarkEnd w:id="2728"/>
      <w:bookmarkEnd w:id="2729"/>
      <w:bookmarkEnd w:id="2730"/>
      <w:bookmarkEnd w:id="2731"/>
      <w:bookmarkEnd w:id="2732"/>
      <w:bookmarkEnd w:id="2733"/>
    </w:p>
    <w:p w14:paraId="6D81E0F0" w14:textId="77777777" w:rsidR="00C57672" w:rsidRPr="00E11EA5" w:rsidRDefault="00C57672" w:rsidP="00C57672">
      <w:pPr>
        <w:pStyle w:val="Heading5"/>
        <w:rPr>
          <w:lang w:eastAsia="sv-SE"/>
        </w:rPr>
      </w:pPr>
      <w:bookmarkStart w:id="2734" w:name="_Toc34696797"/>
      <w:bookmarkStart w:id="2735" w:name="_Toc43739130"/>
      <w:bookmarkStart w:id="2736" w:name="_Toc46346891"/>
      <w:bookmarkStart w:id="2737" w:name="_Toc53165830"/>
      <w:bookmarkStart w:id="2738" w:name="_Toc53166525"/>
      <w:bookmarkStart w:id="2739" w:name="_Toc53167219"/>
      <w:bookmarkStart w:id="2740" w:name="_Toc61130451"/>
      <w:bookmarkStart w:id="2741" w:name="_Toc61131177"/>
      <w:bookmarkStart w:id="2742" w:name="_Toc61188019"/>
      <w:bookmarkStart w:id="2743" w:name="_Toc83029309"/>
      <w:bookmarkStart w:id="2744" w:name="_Toc83919907"/>
      <w:bookmarkStart w:id="2745" w:name="_Toc89784928"/>
      <w:r w:rsidRPr="00E11EA5">
        <w:rPr>
          <w:lang w:eastAsia="sv-SE"/>
        </w:rPr>
        <w:t>9.5.5.2.1</w:t>
      </w:r>
      <w:r w:rsidRPr="00E11EA5">
        <w:rPr>
          <w:lang w:eastAsia="sv-SE"/>
        </w:rPr>
        <w:tab/>
      </w:r>
      <w:r w:rsidRPr="00E11EA5">
        <w:t xml:space="preserve">Stage 1: </w:t>
      </w:r>
      <w:r w:rsidRPr="00E11EA5">
        <w:rPr>
          <w:lang w:eastAsia="sv-SE"/>
        </w:rPr>
        <w:t>Calibration</w:t>
      </w:r>
      <w:bookmarkEnd w:id="2734"/>
      <w:bookmarkEnd w:id="2735"/>
      <w:bookmarkEnd w:id="2736"/>
      <w:bookmarkEnd w:id="2737"/>
      <w:bookmarkEnd w:id="2738"/>
      <w:bookmarkEnd w:id="2739"/>
      <w:bookmarkEnd w:id="2740"/>
      <w:bookmarkEnd w:id="2741"/>
      <w:bookmarkEnd w:id="2742"/>
      <w:bookmarkEnd w:id="2743"/>
      <w:bookmarkEnd w:id="2744"/>
      <w:bookmarkEnd w:id="2745"/>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2746" w:name="_Toc34696798"/>
      <w:bookmarkStart w:id="2747" w:name="_Toc43739131"/>
      <w:bookmarkStart w:id="2748" w:name="_Toc46346892"/>
      <w:bookmarkStart w:id="2749" w:name="_Toc53165831"/>
      <w:bookmarkStart w:id="2750" w:name="_Toc53166526"/>
      <w:bookmarkStart w:id="2751" w:name="_Toc53167220"/>
      <w:bookmarkStart w:id="2752" w:name="_Toc61130452"/>
      <w:bookmarkStart w:id="2753" w:name="_Toc61131178"/>
      <w:bookmarkStart w:id="2754" w:name="_Toc61188020"/>
      <w:bookmarkStart w:id="2755" w:name="_Toc83029310"/>
      <w:bookmarkStart w:id="2756" w:name="_Toc83919908"/>
      <w:bookmarkStart w:id="2757" w:name="_Toc89784929"/>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2746"/>
      <w:bookmarkEnd w:id="2747"/>
      <w:bookmarkEnd w:id="2748"/>
      <w:bookmarkEnd w:id="2749"/>
      <w:bookmarkEnd w:id="2750"/>
      <w:bookmarkEnd w:id="2751"/>
      <w:bookmarkEnd w:id="2752"/>
      <w:bookmarkEnd w:id="2753"/>
      <w:bookmarkEnd w:id="2754"/>
      <w:bookmarkEnd w:id="2755"/>
      <w:bookmarkEnd w:id="2756"/>
      <w:bookmarkEnd w:id="2757"/>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2758" w:name="_Toc34696805"/>
      <w:bookmarkStart w:id="2759" w:name="_Toc43739132"/>
      <w:bookmarkStart w:id="2760" w:name="_Toc46346893"/>
      <w:bookmarkStart w:id="2761" w:name="_Toc53165832"/>
      <w:bookmarkStart w:id="2762" w:name="_Toc53166527"/>
      <w:bookmarkStart w:id="2763" w:name="_Toc53167221"/>
      <w:bookmarkStart w:id="2764" w:name="_Toc61130453"/>
      <w:bookmarkStart w:id="2765" w:name="_Toc61131179"/>
      <w:bookmarkStart w:id="2766" w:name="_Toc61188021"/>
      <w:bookmarkStart w:id="2767" w:name="_Toc83029311"/>
      <w:bookmarkStart w:id="2768" w:name="_Toc83919909"/>
      <w:bookmarkStart w:id="2769" w:name="_Toc89784930"/>
      <w:r w:rsidRPr="00E11EA5">
        <w:t>9.5.5.3</w:t>
      </w:r>
      <w:r w:rsidRPr="00E11EA5">
        <w:tab/>
        <w:t>MU value derivation</w:t>
      </w:r>
      <w:r w:rsidRPr="00E11EA5">
        <w:rPr>
          <w:lang w:eastAsia="sv-SE"/>
        </w:rPr>
        <w:t>, FR1</w:t>
      </w:r>
      <w:bookmarkEnd w:id="2758"/>
      <w:bookmarkEnd w:id="2759"/>
      <w:bookmarkEnd w:id="2760"/>
      <w:bookmarkEnd w:id="2761"/>
      <w:bookmarkEnd w:id="2762"/>
      <w:bookmarkEnd w:id="2763"/>
      <w:bookmarkEnd w:id="2764"/>
      <w:bookmarkEnd w:id="2765"/>
      <w:bookmarkEnd w:id="2766"/>
      <w:bookmarkEnd w:id="2767"/>
      <w:bookmarkEnd w:id="2768"/>
      <w:bookmarkEnd w:id="2769"/>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2770" w:name="_Toc32332131"/>
      <w:bookmarkStart w:id="2771" w:name="_Toc37430048"/>
      <w:bookmarkStart w:id="2772" w:name="_Toc43739133"/>
      <w:bookmarkStart w:id="2773" w:name="_Toc46346894"/>
      <w:bookmarkStart w:id="2774" w:name="_Toc53165833"/>
      <w:bookmarkStart w:id="2775" w:name="_Toc53166528"/>
      <w:bookmarkStart w:id="2776" w:name="_Toc53167222"/>
      <w:bookmarkStart w:id="2777" w:name="_Toc61130454"/>
      <w:bookmarkStart w:id="2778" w:name="_Toc61131180"/>
      <w:bookmarkStart w:id="2779" w:name="_Toc61188022"/>
      <w:bookmarkStart w:id="2780" w:name="_Toc83029312"/>
      <w:bookmarkStart w:id="2781" w:name="_Toc83919910"/>
      <w:bookmarkStart w:id="2782" w:name="_Toc89784931"/>
      <w:bookmarkStart w:id="2783" w:name="_Toc21086301"/>
      <w:bookmarkStart w:id="2784" w:name="_Toc29768738"/>
      <w:r w:rsidRPr="00E11EA5">
        <w:t>9.5.6</w:t>
      </w:r>
      <w:r>
        <w:tab/>
      </w:r>
      <w:r w:rsidRPr="00E11EA5">
        <w:t>Maximum accepted test system uncertainty</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2783"/>
      <w:bookmarkEnd w:id="2784"/>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2785" w:name="_Toc32332132"/>
      <w:bookmarkStart w:id="2786" w:name="_Toc37430049"/>
      <w:bookmarkStart w:id="2787" w:name="_Toc43739134"/>
      <w:bookmarkStart w:id="2788"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2789" w:name="_Toc53165834"/>
      <w:bookmarkStart w:id="2790" w:name="_Toc53166529"/>
      <w:bookmarkStart w:id="2791" w:name="_Toc53167223"/>
      <w:bookmarkStart w:id="2792" w:name="_Toc61130455"/>
      <w:bookmarkStart w:id="2793" w:name="_Toc61131181"/>
      <w:bookmarkStart w:id="2794" w:name="_Toc61188023"/>
      <w:bookmarkStart w:id="2795" w:name="_Toc83029313"/>
      <w:bookmarkStart w:id="2796" w:name="_Toc83919911"/>
      <w:bookmarkStart w:id="2797" w:name="_Toc89784932"/>
      <w:bookmarkStart w:id="2798" w:name="_Toc21086302"/>
      <w:bookmarkStart w:id="2799" w:name="_Toc29768739"/>
      <w:bookmarkStart w:id="2800" w:name="_Toc32332133"/>
      <w:bookmarkStart w:id="2801" w:name="_Toc37430050"/>
      <w:bookmarkStart w:id="2802" w:name="_Toc43739135"/>
      <w:bookmarkStart w:id="2803" w:name="_Toc46346896"/>
      <w:bookmarkEnd w:id="2785"/>
      <w:bookmarkEnd w:id="2786"/>
      <w:bookmarkEnd w:id="2787"/>
      <w:bookmarkEnd w:id="2788"/>
      <w:r w:rsidRPr="00E11EA5">
        <w:t>9.5.7</w:t>
      </w:r>
      <w:r>
        <w:tab/>
      </w:r>
      <w:r w:rsidRPr="00E11EA5">
        <w:t>Test Tolerance for OTA output power dynamics</w:t>
      </w:r>
      <w:bookmarkEnd w:id="2789"/>
      <w:bookmarkEnd w:id="2790"/>
      <w:bookmarkEnd w:id="2791"/>
      <w:bookmarkEnd w:id="2792"/>
      <w:bookmarkEnd w:id="2793"/>
      <w:bookmarkEnd w:id="2794"/>
      <w:bookmarkEnd w:id="2795"/>
      <w:bookmarkEnd w:id="2796"/>
      <w:bookmarkEnd w:id="2797"/>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2804" w:name="_Toc53165835"/>
      <w:bookmarkStart w:id="2805" w:name="_Toc53166530"/>
      <w:bookmarkStart w:id="2806" w:name="_Toc53167224"/>
      <w:bookmarkStart w:id="2807" w:name="_Toc61130456"/>
      <w:bookmarkStart w:id="2808" w:name="_Toc61131182"/>
      <w:bookmarkStart w:id="2809" w:name="_Toc61188024"/>
      <w:bookmarkStart w:id="2810" w:name="_Toc83029314"/>
      <w:bookmarkStart w:id="2811" w:name="_Toc83919912"/>
      <w:bookmarkStart w:id="2812" w:name="_Toc89784933"/>
      <w:r w:rsidRPr="00501E48">
        <w:t>9.6</w:t>
      </w:r>
      <w:r w:rsidRPr="00501E48">
        <w:tab/>
        <w:t xml:space="preserve">OTA transmitted signal quality: </w:t>
      </w:r>
      <w:r w:rsidRPr="00501E48">
        <w:rPr>
          <w:rFonts w:hint="eastAsia"/>
        </w:rPr>
        <w:t>Frequency</w:t>
      </w:r>
      <w:r w:rsidRPr="00501E48">
        <w:t xml:space="preserve"> error</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4E07F60F" w14:textId="77777777" w:rsidR="00C57672" w:rsidRPr="00E11EA5" w:rsidRDefault="00C57672" w:rsidP="00C57672">
      <w:pPr>
        <w:pStyle w:val="Heading3"/>
      </w:pPr>
      <w:bookmarkStart w:id="2813" w:name="_Toc21086303"/>
      <w:bookmarkStart w:id="2814" w:name="_Toc29768740"/>
      <w:bookmarkStart w:id="2815" w:name="_Toc32332134"/>
      <w:bookmarkStart w:id="2816" w:name="_Toc37430051"/>
      <w:bookmarkStart w:id="2817" w:name="_Toc43739136"/>
      <w:bookmarkStart w:id="2818" w:name="_Toc46346897"/>
      <w:bookmarkStart w:id="2819" w:name="_Toc53165836"/>
      <w:bookmarkStart w:id="2820" w:name="_Toc53166531"/>
      <w:bookmarkStart w:id="2821" w:name="_Toc53167225"/>
      <w:bookmarkStart w:id="2822" w:name="_Toc61130457"/>
      <w:bookmarkStart w:id="2823" w:name="_Toc61131183"/>
      <w:bookmarkStart w:id="2824" w:name="_Toc61188025"/>
      <w:bookmarkStart w:id="2825" w:name="_Toc83029315"/>
      <w:bookmarkStart w:id="2826" w:name="_Toc83919913"/>
      <w:bookmarkStart w:id="2827" w:name="_Toc89784934"/>
      <w:r w:rsidRPr="00E11EA5">
        <w:t>9.6.1</w:t>
      </w:r>
      <w:r>
        <w:tab/>
      </w:r>
      <w:r w:rsidRPr="00E11EA5">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2828" w:name="_Toc32332135"/>
      <w:bookmarkStart w:id="2829" w:name="_Toc37430052"/>
      <w:bookmarkStart w:id="2830" w:name="_Toc43739137"/>
      <w:bookmarkStart w:id="2831" w:name="_Toc46346898"/>
      <w:bookmarkStart w:id="2832" w:name="_Toc53165837"/>
      <w:bookmarkStart w:id="2833" w:name="_Toc53166532"/>
      <w:bookmarkStart w:id="2834" w:name="_Toc53167226"/>
      <w:bookmarkStart w:id="2835" w:name="_Toc61130458"/>
      <w:bookmarkStart w:id="2836" w:name="_Toc61131184"/>
      <w:bookmarkStart w:id="2837" w:name="_Toc61188026"/>
      <w:bookmarkStart w:id="2838" w:name="_Toc83029316"/>
      <w:bookmarkStart w:id="2839" w:name="_Toc83919914"/>
      <w:bookmarkStart w:id="2840" w:name="_Toc89784935"/>
      <w:bookmarkStart w:id="2841" w:name="_Toc21086304"/>
      <w:bookmarkStart w:id="2842" w:name="_Toc29768741"/>
      <w:r w:rsidRPr="00E11EA5">
        <w:t>9.6.2</w:t>
      </w:r>
      <w:r>
        <w:tab/>
      </w:r>
      <w:r w:rsidRPr="00E11EA5">
        <w:rPr>
          <w:lang w:eastAsia="sv-SE"/>
        </w:rPr>
        <w:t>Indoor Anechoic Chamber</w:t>
      </w:r>
      <w:bookmarkStart w:id="2843" w:name="_Toc32332136"/>
      <w:bookmarkStart w:id="2844" w:name="_Toc37430053"/>
      <w:bookmarkStart w:id="2845" w:name="_Toc43739138"/>
      <w:bookmarkStart w:id="2846" w:name="_Toc46346899"/>
      <w:bookmarkStart w:id="2847" w:name="_Toc53165838"/>
      <w:bookmarkStart w:id="2848" w:name="_Toc53166533"/>
      <w:bookmarkStart w:id="2849" w:name="_Toc531672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237ECD45" w14:textId="77777777" w:rsidR="00C57672" w:rsidRPr="00E11EA5" w:rsidRDefault="00C57672" w:rsidP="00C57672">
      <w:pPr>
        <w:pStyle w:val="Heading4"/>
        <w:rPr>
          <w:lang w:eastAsia="sv-SE"/>
        </w:rPr>
      </w:pPr>
      <w:bookmarkStart w:id="2850" w:name="_Toc61130459"/>
      <w:bookmarkStart w:id="2851" w:name="_Toc61131185"/>
      <w:bookmarkStart w:id="2852" w:name="_Toc61188027"/>
      <w:bookmarkStart w:id="2853" w:name="_Toc83029317"/>
      <w:bookmarkStart w:id="2854" w:name="_Toc83919915"/>
      <w:bookmarkStart w:id="2855" w:name="_Toc89784936"/>
      <w:r w:rsidRPr="00E11EA5">
        <w:rPr>
          <w:lang w:eastAsia="sv-SE"/>
        </w:rPr>
        <w:t>9.6.</w:t>
      </w:r>
      <w:r w:rsidRPr="00E11EA5">
        <w:t>2</w:t>
      </w:r>
      <w:r w:rsidRPr="00E11EA5">
        <w:rPr>
          <w:lang w:eastAsia="sv-SE"/>
        </w:rPr>
        <w:t>.1</w:t>
      </w:r>
      <w:r w:rsidRPr="00E11EA5">
        <w:rPr>
          <w:lang w:eastAsia="sv-SE"/>
        </w:rPr>
        <w:tab/>
        <w:t>Measurement system description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2856" w:name="_Toc32332137"/>
      <w:bookmarkStart w:id="2857" w:name="_Toc37430054"/>
      <w:bookmarkStart w:id="2858" w:name="_Toc43739139"/>
      <w:bookmarkStart w:id="2859" w:name="_Toc46346900"/>
      <w:bookmarkStart w:id="2860" w:name="_Toc53165839"/>
      <w:bookmarkStart w:id="2861" w:name="_Toc53166534"/>
      <w:bookmarkStart w:id="2862" w:name="_Toc53167228"/>
    </w:p>
    <w:p w14:paraId="4D76D692" w14:textId="77777777" w:rsidR="00C57672" w:rsidRPr="00E11EA5" w:rsidRDefault="00C57672" w:rsidP="00C57672">
      <w:pPr>
        <w:pStyle w:val="Heading4"/>
        <w:rPr>
          <w:lang w:eastAsia="sv-SE"/>
        </w:rPr>
      </w:pPr>
      <w:bookmarkStart w:id="2863" w:name="_Toc61130460"/>
      <w:bookmarkStart w:id="2864" w:name="_Toc61131186"/>
      <w:bookmarkStart w:id="2865" w:name="_Toc61188028"/>
      <w:bookmarkStart w:id="2866" w:name="_Toc83029318"/>
      <w:bookmarkStart w:id="2867" w:name="_Toc83919916"/>
      <w:bookmarkStart w:id="2868" w:name="_Toc89784937"/>
      <w:r w:rsidRPr="00E11EA5">
        <w:rPr>
          <w:lang w:eastAsia="sv-SE"/>
        </w:rPr>
        <w:t>9.6.</w:t>
      </w:r>
      <w:r w:rsidRPr="00E11EA5">
        <w:t>2</w:t>
      </w:r>
      <w:r w:rsidRPr="00E11EA5">
        <w:rPr>
          <w:lang w:eastAsia="sv-SE"/>
        </w:rPr>
        <w:t>.2</w:t>
      </w:r>
      <w:r>
        <w:rPr>
          <w:lang w:eastAsia="sv-SE"/>
        </w:rPr>
        <w:tab/>
      </w:r>
      <w:r w:rsidRPr="00E11EA5">
        <w:rPr>
          <w:lang w:eastAsia="sv-SE"/>
        </w:rPr>
        <w:t>Test procedure</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63128C6F" w14:textId="77777777" w:rsidR="00C57672" w:rsidRPr="00E11EA5" w:rsidRDefault="00C57672" w:rsidP="00C57672">
      <w:pPr>
        <w:pStyle w:val="Heading5"/>
      </w:pPr>
      <w:bookmarkStart w:id="2869" w:name="_Toc32332138"/>
      <w:bookmarkStart w:id="2870" w:name="_Toc37430055"/>
      <w:bookmarkStart w:id="2871" w:name="_Toc43739140"/>
      <w:bookmarkStart w:id="2872" w:name="_Toc46346901"/>
      <w:bookmarkStart w:id="2873" w:name="_Toc53165840"/>
      <w:bookmarkStart w:id="2874" w:name="_Toc53166535"/>
      <w:bookmarkStart w:id="2875" w:name="_Toc53167229"/>
      <w:bookmarkStart w:id="2876" w:name="_Toc61130461"/>
      <w:bookmarkStart w:id="2877" w:name="_Toc61131187"/>
      <w:bookmarkStart w:id="2878" w:name="_Toc61188029"/>
      <w:bookmarkStart w:id="2879" w:name="_Toc83029319"/>
      <w:bookmarkStart w:id="2880" w:name="_Toc83919917"/>
      <w:bookmarkStart w:id="2881" w:name="_Toc89784938"/>
      <w:r w:rsidRPr="00E11EA5">
        <w:rPr>
          <w:lang w:eastAsia="sv-SE"/>
        </w:rPr>
        <w:t>9.6.</w:t>
      </w:r>
      <w:r w:rsidRPr="00E11EA5">
        <w:t>2</w:t>
      </w:r>
      <w:r w:rsidRPr="00E11EA5">
        <w:rPr>
          <w:lang w:eastAsia="sv-SE"/>
        </w:rPr>
        <w:t>.2.1</w:t>
      </w:r>
      <w:r w:rsidRPr="00E11EA5">
        <w:rPr>
          <w:lang w:eastAsia="sv-SE"/>
        </w:rPr>
        <w:tab/>
      </w:r>
      <w:r w:rsidRPr="00E11EA5">
        <w:t>Stage 1: Calibration</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2882" w:name="_Toc32332139"/>
      <w:bookmarkStart w:id="2883" w:name="_Toc37430056"/>
      <w:bookmarkStart w:id="2884" w:name="_Toc43739141"/>
      <w:bookmarkStart w:id="2885" w:name="_Toc46346902"/>
      <w:bookmarkStart w:id="2886" w:name="_Toc53165841"/>
      <w:bookmarkStart w:id="2887" w:name="_Toc53166536"/>
      <w:bookmarkStart w:id="2888" w:name="_Toc53167230"/>
      <w:bookmarkStart w:id="2889" w:name="_Toc61130462"/>
      <w:bookmarkStart w:id="2890" w:name="_Toc61131188"/>
      <w:bookmarkStart w:id="2891" w:name="_Toc61188030"/>
      <w:bookmarkStart w:id="2892" w:name="_Toc83029320"/>
      <w:bookmarkStart w:id="2893" w:name="_Toc83919918"/>
      <w:bookmarkStart w:id="2894" w:name="_Toc89784939"/>
      <w:r w:rsidRPr="00E11EA5">
        <w:rPr>
          <w:lang w:eastAsia="sv-SE"/>
        </w:rPr>
        <w:t>9.6.</w:t>
      </w:r>
      <w:r w:rsidRPr="00E11EA5">
        <w:t>2</w:t>
      </w:r>
      <w:r w:rsidRPr="00E11EA5">
        <w:rPr>
          <w:lang w:eastAsia="sv-SE"/>
        </w:rPr>
        <w:t>.2.2</w:t>
      </w:r>
      <w:r w:rsidRPr="00E11EA5">
        <w:rPr>
          <w:lang w:eastAsia="sv-SE"/>
        </w:rPr>
        <w:tab/>
      </w:r>
      <w:r w:rsidRPr="00E11EA5">
        <w:t>Stage 2: BS measurement</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p>
    <w:bookmarkEnd w:id="2841"/>
    <w:bookmarkEnd w:id="2842"/>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2895" w:name="_Toc21086308"/>
      <w:bookmarkStart w:id="2896" w:name="_Toc29768745"/>
      <w:bookmarkStart w:id="2897" w:name="_Toc32332140"/>
      <w:bookmarkStart w:id="2898" w:name="_Toc37430057"/>
      <w:bookmarkStart w:id="2899" w:name="_Toc43739142"/>
      <w:bookmarkStart w:id="2900" w:name="_Toc46346903"/>
      <w:bookmarkStart w:id="2901" w:name="_Toc53165842"/>
      <w:bookmarkStart w:id="2902" w:name="_Toc53166537"/>
      <w:bookmarkStart w:id="2903" w:name="_Toc53167231"/>
      <w:bookmarkStart w:id="2904" w:name="_Toc61130463"/>
      <w:bookmarkStart w:id="2905" w:name="_Toc61131189"/>
      <w:bookmarkStart w:id="2906" w:name="_Toc61188031"/>
      <w:bookmarkStart w:id="2907" w:name="_Toc83029321"/>
      <w:bookmarkStart w:id="2908" w:name="_Toc83919919"/>
      <w:bookmarkStart w:id="2909" w:name="_Toc89784940"/>
      <w:r w:rsidRPr="00E11EA5">
        <w:t>9.6.2.3</w:t>
      </w:r>
      <w:r w:rsidRPr="00E11EA5">
        <w:tab/>
        <w:t xml:space="preserve">MU </w:t>
      </w:r>
      <w:r w:rsidRPr="00E11EA5">
        <w:rPr>
          <w:lang w:eastAsia="sv-SE"/>
        </w:rPr>
        <w:t>value derivation</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2910" w:name="_Toc32332141"/>
      <w:bookmarkStart w:id="2911" w:name="_Toc37430058"/>
      <w:bookmarkStart w:id="2912" w:name="_Toc43739143"/>
      <w:bookmarkStart w:id="2913" w:name="_Toc46346904"/>
      <w:bookmarkStart w:id="2914" w:name="_Toc53165843"/>
      <w:bookmarkStart w:id="2915" w:name="_Toc53166538"/>
      <w:bookmarkStart w:id="2916" w:name="_Toc53167232"/>
      <w:bookmarkStart w:id="2917" w:name="_Toc21086309"/>
      <w:bookmarkStart w:id="2918" w:name="_Toc29768746"/>
      <w:bookmarkStart w:id="2919" w:name="_Toc61130464"/>
      <w:bookmarkStart w:id="2920" w:name="_Toc61131190"/>
      <w:bookmarkStart w:id="2921" w:name="_Toc61188032"/>
      <w:bookmarkStart w:id="2922" w:name="_Toc83029322"/>
      <w:bookmarkStart w:id="2923" w:name="_Toc83919920"/>
      <w:bookmarkStart w:id="2924" w:name="_Toc89784941"/>
      <w:r w:rsidRPr="00E11EA5">
        <w:t>9.6.3</w:t>
      </w:r>
      <w:r>
        <w:tab/>
      </w:r>
      <w:r w:rsidRPr="00E11EA5">
        <w:t>Compact Antenna Test Range</w:t>
      </w:r>
      <w:bookmarkStart w:id="2925" w:name="_Toc32332142"/>
      <w:bookmarkStart w:id="2926" w:name="_Toc37430059"/>
      <w:bookmarkStart w:id="2927" w:name="_Toc43739144"/>
      <w:bookmarkStart w:id="2928" w:name="_Toc46346905"/>
      <w:bookmarkStart w:id="2929" w:name="_Toc53165844"/>
      <w:bookmarkStart w:id="2930" w:name="_Toc53166539"/>
      <w:bookmarkStart w:id="2931" w:name="_Toc53167233"/>
      <w:bookmarkStart w:id="2932" w:name="_Toc21086310"/>
      <w:bookmarkStart w:id="2933" w:name="_Toc29768747"/>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086E4A7F" w14:textId="77777777" w:rsidR="00C57672" w:rsidRPr="00E11EA5" w:rsidRDefault="00C57672" w:rsidP="00C57672">
      <w:pPr>
        <w:pStyle w:val="Heading4"/>
        <w:rPr>
          <w:lang w:eastAsia="sv-SE"/>
        </w:rPr>
      </w:pPr>
      <w:bookmarkStart w:id="2934" w:name="_Toc61130465"/>
      <w:bookmarkStart w:id="2935" w:name="_Toc61131191"/>
      <w:bookmarkStart w:id="2936" w:name="_Toc61188033"/>
      <w:bookmarkStart w:id="2937" w:name="_Toc83029323"/>
      <w:bookmarkStart w:id="2938" w:name="_Toc83919921"/>
      <w:bookmarkStart w:id="2939" w:name="_Toc89784942"/>
      <w:r w:rsidRPr="00E11EA5">
        <w:rPr>
          <w:lang w:eastAsia="sv-SE"/>
        </w:rPr>
        <w:t>9.6.3.1</w:t>
      </w:r>
      <w:r w:rsidRPr="00E11EA5">
        <w:rPr>
          <w:lang w:eastAsia="sv-SE"/>
        </w:rPr>
        <w:tab/>
        <w:t>Measurement system description</w:t>
      </w:r>
      <w:bookmarkEnd w:id="2925"/>
      <w:bookmarkEnd w:id="2926"/>
      <w:bookmarkEnd w:id="2927"/>
      <w:bookmarkEnd w:id="2928"/>
      <w:bookmarkEnd w:id="2929"/>
      <w:bookmarkEnd w:id="2930"/>
      <w:bookmarkEnd w:id="2931"/>
      <w:bookmarkEnd w:id="2934"/>
      <w:bookmarkEnd w:id="2935"/>
      <w:bookmarkEnd w:id="2936"/>
      <w:bookmarkEnd w:id="2937"/>
      <w:bookmarkEnd w:id="2938"/>
      <w:bookmarkEnd w:id="2939"/>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2940" w:name="_Toc32332143"/>
      <w:bookmarkStart w:id="2941" w:name="_Toc37430060"/>
      <w:bookmarkStart w:id="2942" w:name="_Toc43739145"/>
      <w:bookmarkStart w:id="2943" w:name="_Toc46346906"/>
      <w:bookmarkStart w:id="2944" w:name="_Toc53165845"/>
      <w:bookmarkStart w:id="2945" w:name="_Toc53166540"/>
      <w:bookmarkStart w:id="2946" w:name="_Toc53167234"/>
    </w:p>
    <w:p w14:paraId="6C3466E1" w14:textId="77777777" w:rsidR="00C57672" w:rsidRPr="00E11EA5" w:rsidRDefault="00C57672" w:rsidP="00C57672">
      <w:pPr>
        <w:pStyle w:val="Heading4"/>
        <w:rPr>
          <w:lang w:eastAsia="sv-SE"/>
        </w:rPr>
      </w:pPr>
      <w:bookmarkStart w:id="2947" w:name="_Toc61130466"/>
      <w:bookmarkStart w:id="2948" w:name="_Toc61131192"/>
      <w:bookmarkStart w:id="2949" w:name="_Toc61188034"/>
      <w:bookmarkStart w:id="2950" w:name="_Toc83029324"/>
      <w:bookmarkStart w:id="2951" w:name="_Toc83919922"/>
      <w:bookmarkStart w:id="2952" w:name="_Toc89784943"/>
      <w:r w:rsidRPr="00E11EA5">
        <w:rPr>
          <w:lang w:eastAsia="sv-SE"/>
        </w:rPr>
        <w:t>9.6.3.2</w:t>
      </w:r>
      <w:r>
        <w:rPr>
          <w:lang w:eastAsia="sv-SE"/>
        </w:rPr>
        <w:tab/>
      </w:r>
      <w:r w:rsidRPr="00E11EA5">
        <w:rPr>
          <w:lang w:eastAsia="sv-SE"/>
        </w:rPr>
        <w:t>Test procedure</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315BAA85" w14:textId="77777777" w:rsidR="00C57672" w:rsidRPr="00E11EA5" w:rsidRDefault="00C57672" w:rsidP="00C57672">
      <w:pPr>
        <w:pStyle w:val="Heading5"/>
      </w:pPr>
      <w:bookmarkStart w:id="2953" w:name="_Toc32332144"/>
      <w:bookmarkStart w:id="2954" w:name="_Toc37430061"/>
      <w:bookmarkStart w:id="2955" w:name="_Toc43739146"/>
      <w:bookmarkStart w:id="2956" w:name="_Toc46346907"/>
      <w:bookmarkStart w:id="2957" w:name="_Toc53165846"/>
      <w:bookmarkStart w:id="2958" w:name="_Toc53166541"/>
      <w:bookmarkStart w:id="2959" w:name="_Toc53167235"/>
      <w:bookmarkStart w:id="2960" w:name="_Toc61130467"/>
      <w:bookmarkStart w:id="2961" w:name="_Toc61131193"/>
      <w:bookmarkStart w:id="2962" w:name="_Toc61188035"/>
      <w:bookmarkStart w:id="2963" w:name="_Toc83029325"/>
      <w:bookmarkStart w:id="2964" w:name="_Toc83919923"/>
      <w:bookmarkStart w:id="2965" w:name="_Toc89784944"/>
      <w:r w:rsidRPr="00E11EA5">
        <w:rPr>
          <w:lang w:eastAsia="sv-SE"/>
        </w:rPr>
        <w:t>9.6.3.2.1</w:t>
      </w:r>
      <w:r w:rsidRPr="00E11EA5">
        <w:rPr>
          <w:lang w:eastAsia="sv-SE"/>
        </w:rPr>
        <w:tab/>
      </w:r>
      <w:r w:rsidRPr="00E11EA5">
        <w:t>Stage 1: Calibration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2966" w:name="_Toc32332145"/>
      <w:bookmarkStart w:id="2967" w:name="_Toc37430062"/>
      <w:bookmarkStart w:id="2968" w:name="_Toc43739147"/>
      <w:bookmarkStart w:id="2969" w:name="_Toc46346908"/>
      <w:bookmarkStart w:id="2970" w:name="_Toc53165847"/>
      <w:bookmarkStart w:id="2971" w:name="_Toc53166542"/>
      <w:bookmarkStart w:id="2972" w:name="_Toc53167236"/>
      <w:bookmarkStart w:id="2973" w:name="_Toc61130468"/>
      <w:bookmarkStart w:id="2974" w:name="_Toc61131194"/>
      <w:bookmarkStart w:id="2975" w:name="_Toc61188036"/>
      <w:bookmarkStart w:id="2976" w:name="_Toc83029326"/>
      <w:bookmarkStart w:id="2977" w:name="_Toc83919924"/>
      <w:bookmarkStart w:id="2978" w:name="_Toc89784945"/>
      <w:r w:rsidRPr="00E11EA5">
        <w:t>9.6.3.2.2</w:t>
      </w:r>
      <w:r w:rsidRPr="00E11EA5">
        <w:tab/>
        <w:t xml:space="preserve">Stage 2: BS </w:t>
      </w:r>
      <w:r w:rsidRPr="00E11EA5">
        <w:rPr>
          <w:lang w:eastAsia="sv-SE"/>
        </w:rPr>
        <w:t>measurement</w:t>
      </w:r>
      <w:bookmarkEnd w:id="2932"/>
      <w:bookmarkEnd w:id="2933"/>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2979" w:name="_Toc21086313"/>
      <w:bookmarkStart w:id="2980" w:name="_Toc29768750"/>
      <w:bookmarkStart w:id="2981" w:name="_Toc32332146"/>
      <w:bookmarkStart w:id="2982" w:name="_Toc37430063"/>
      <w:bookmarkStart w:id="2983" w:name="_Toc43739148"/>
      <w:bookmarkStart w:id="2984" w:name="_Toc46346909"/>
      <w:bookmarkStart w:id="2985" w:name="_Toc53165848"/>
      <w:bookmarkStart w:id="2986" w:name="_Toc53166543"/>
      <w:bookmarkStart w:id="2987" w:name="_Toc53167237"/>
      <w:bookmarkStart w:id="2988" w:name="_Toc61130469"/>
      <w:bookmarkStart w:id="2989" w:name="_Toc61131195"/>
      <w:bookmarkStart w:id="2990" w:name="_Toc61188037"/>
      <w:bookmarkStart w:id="2991" w:name="_Toc83029327"/>
      <w:bookmarkStart w:id="2992" w:name="_Toc83919925"/>
      <w:bookmarkStart w:id="2993" w:name="_Toc89784946"/>
      <w:r w:rsidRPr="00E11EA5">
        <w:t>9.6.3.3</w:t>
      </w:r>
      <w:r w:rsidRPr="00E11EA5">
        <w:tab/>
        <w:t xml:space="preserve">MU </w:t>
      </w:r>
      <w:bookmarkEnd w:id="2979"/>
      <w:bookmarkEnd w:id="2980"/>
      <w:r w:rsidRPr="00E11EA5">
        <w:t>value derivation</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2994" w:name="_Toc21086314"/>
      <w:bookmarkStart w:id="2995" w:name="_Toc29768751"/>
      <w:bookmarkStart w:id="2996" w:name="_Toc32332147"/>
      <w:bookmarkStart w:id="2997" w:name="_Toc37430064"/>
      <w:bookmarkStart w:id="2998" w:name="_Toc43739149"/>
      <w:bookmarkStart w:id="2999" w:name="_Toc46346910"/>
      <w:bookmarkStart w:id="3000" w:name="_Toc53165849"/>
      <w:bookmarkStart w:id="3001" w:name="_Toc53166544"/>
      <w:bookmarkStart w:id="3002" w:name="_Toc53167238"/>
      <w:bookmarkStart w:id="3003" w:name="_Toc61130470"/>
      <w:bookmarkStart w:id="3004" w:name="_Toc61131196"/>
      <w:bookmarkStart w:id="3005" w:name="_Toc61188038"/>
      <w:bookmarkStart w:id="3006" w:name="_Toc83029328"/>
      <w:bookmarkStart w:id="3007" w:name="_Toc83919926"/>
      <w:bookmarkStart w:id="3008" w:name="_Toc89784947"/>
      <w:r w:rsidRPr="00E11EA5">
        <w:t>9.6.4</w:t>
      </w:r>
      <w:r>
        <w:tab/>
      </w:r>
      <w:r w:rsidRPr="00E11EA5">
        <w:t>Near Field</w:t>
      </w:r>
      <w:bookmarkEnd w:id="2994"/>
      <w:bookmarkEnd w:id="2995"/>
      <w:r w:rsidRPr="00E11EA5">
        <w:t xml:space="preserve"> Test Range</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5CA12DFE" w14:textId="77777777" w:rsidR="00C57672" w:rsidRPr="00E11EA5" w:rsidRDefault="00C57672" w:rsidP="00C57672">
      <w:pPr>
        <w:pStyle w:val="Heading4"/>
        <w:rPr>
          <w:lang w:eastAsia="sv-SE"/>
        </w:rPr>
      </w:pPr>
      <w:bookmarkStart w:id="3009" w:name="_Toc32332148"/>
      <w:bookmarkStart w:id="3010" w:name="_Toc37430065"/>
      <w:bookmarkStart w:id="3011" w:name="_Toc43739150"/>
      <w:bookmarkStart w:id="3012" w:name="_Toc46346911"/>
      <w:bookmarkStart w:id="3013" w:name="_Toc53165850"/>
      <w:bookmarkStart w:id="3014" w:name="_Toc53166545"/>
      <w:bookmarkStart w:id="3015" w:name="_Toc53167239"/>
      <w:bookmarkStart w:id="3016" w:name="_Toc61130471"/>
      <w:bookmarkStart w:id="3017" w:name="_Toc61131197"/>
      <w:bookmarkStart w:id="3018" w:name="_Toc61188039"/>
      <w:bookmarkStart w:id="3019" w:name="_Toc83029329"/>
      <w:bookmarkStart w:id="3020" w:name="_Toc83919927"/>
      <w:bookmarkStart w:id="3021" w:name="_Toc89784948"/>
      <w:r w:rsidRPr="00E11EA5">
        <w:rPr>
          <w:lang w:eastAsia="sv-SE"/>
        </w:rPr>
        <w:t>9.6.4.1</w:t>
      </w:r>
      <w:r w:rsidRPr="00E11EA5">
        <w:rPr>
          <w:lang w:eastAsia="sv-SE"/>
        </w:rPr>
        <w:tab/>
        <w:t>Measurement system description</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3022" w:name="_Toc32332149"/>
      <w:bookmarkStart w:id="3023" w:name="_Toc37430066"/>
      <w:bookmarkStart w:id="3024" w:name="_Toc43739151"/>
      <w:bookmarkStart w:id="3025" w:name="_Toc46346912"/>
      <w:bookmarkStart w:id="3026" w:name="_Toc53165851"/>
      <w:bookmarkStart w:id="3027" w:name="_Toc53166546"/>
      <w:bookmarkStart w:id="3028" w:name="_Toc53167240"/>
      <w:bookmarkStart w:id="3029" w:name="_Toc61130472"/>
      <w:bookmarkStart w:id="3030" w:name="_Toc61131198"/>
      <w:bookmarkStart w:id="3031" w:name="_Toc61188040"/>
      <w:bookmarkStart w:id="3032" w:name="_Toc83029330"/>
      <w:bookmarkStart w:id="3033" w:name="_Toc83919928"/>
      <w:bookmarkStart w:id="3034" w:name="_Toc89784949"/>
      <w:bookmarkStart w:id="3035" w:name="_Toc21086316"/>
      <w:bookmarkStart w:id="3036" w:name="_Toc29768753"/>
      <w:r w:rsidRPr="00E11EA5">
        <w:rPr>
          <w:lang w:eastAsia="sv-SE"/>
        </w:rPr>
        <w:lastRenderedPageBreak/>
        <w:t>9.6.4.2</w:t>
      </w:r>
      <w:r w:rsidRPr="00E11EA5">
        <w:rPr>
          <w:lang w:eastAsia="sv-SE"/>
        </w:rPr>
        <w:tab/>
        <w:t>Test procedure</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12F6835F" w14:textId="77777777" w:rsidR="00C57672" w:rsidRPr="00501E48" w:rsidRDefault="00C57672" w:rsidP="00C57672">
      <w:pPr>
        <w:pStyle w:val="Heading5"/>
      </w:pPr>
      <w:bookmarkStart w:id="3037" w:name="_Toc32332150"/>
      <w:bookmarkStart w:id="3038" w:name="_Toc37430067"/>
      <w:bookmarkStart w:id="3039" w:name="_Toc43739152"/>
      <w:bookmarkStart w:id="3040" w:name="_Toc46346913"/>
      <w:bookmarkStart w:id="3041" w:name="_Toc53165852"/>
      <w:bookmarkStart w:id="3042" w:name="_Toc53166547"/>
      <w:bookmarkStart w:id="3043" w:name="_Toc53167241"/>
      <w:bookmarkStart w:id="3044" w:name="_Toc61130473"/>
      <w:bookmarkStart w:id="3045" w:name="_Toc61131199"/>
      <w:bookmarkStart w:id="3046" w:name="_Toc61188041"/>
      <w:bookmarkStart w:id="3047" w:name="_Toc83029331"/>
      <w:bookmarkStart w:id="3048" w:name="_Toc83919929"/>
      <w:bookmarkStart w:id="3049" w:name="_Toc89784950"/>
      <w:r w:rsidRPr="00E11EA5">
        <w:rPr>
          <w:lang w:eastAsia="sv-SE"/>
        </w:rPr>
        <w:t>9.6.4.2.1</w:t>
      </w:r>
      <w:r w:rsidRPr="00E11EA5">
        <w:rPr>
          <w:lang w:eastAsia="sv-SE"/>
        </w:rPr>
        <w:tab/>
      </w:r>
      <w:r w:rsidRPr="00E11EA5">
        <w:t xml:space="preserve">Stage 1: </w:t>
      </w:r>
      <w:r w:rsidRPr="00E11EA5">
        <w:rPr>
          <w:lang w:eastAsia="sv-SE"/>
        </w:rPr>
        <w:t>Calibration</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3035"/>
      <w:bookmarkEnd w:id="3036"/>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3050" w:name="_Toc32332151"/>
      <w:bookmarkStart w:id="3051" w:name="_Toc37430068"/>
      <w:bookmarkStart w:id="3052" w:name="_Toc43739153"/>
      <w:bookmarkStart w:id="3053" w:name="_Toc46346914"/>
      <w:bookmarkStart w:id="3054" w:name="_Toc53165853"/>
      <w:bookmarkStart w:id="3055" w:name="_Toc53166548"/>
      <w:bookmarkStart w:id="3056" w:name="_Toc53167242"/>
      <w:bookmarkStart w:id="3057" w:name="_Toc21086317"/>
      <w:bookmarkStart w:id="3058" w:name="_Toc29768754"/>
      <w:bookmarkStart w:id="3059" w:name="_Toc61130474"/>
      <w:bookmarkStart w:id="3060" w:name="_Toc61131200"/>
      <w:bookmarkStart w:id="3061" w:name="_Toc61188042"/>
      <w:bookmarkStart w:id="3062" w:name="_Toc83029332"/>
      <w:bookmarkStart w:id="3063" w:name="_Toc83919930"/>
      <w:bookmarkStart w:id="3064" w:name="_Toc89784951"/>
      <w:r w:rsidRPr="00E11EA5">
        <w:rPr>
          <w:lang w:eastAsia="sv-SE"/>
        </w:rPr>
        <w:t>9.6.4.2.2</w:t>
      </w:r>
      <w:r w:rsidRPr="00E11EA5">
        <w:tab/>
        <w:t>Stage 2: BS measurement</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3065" w:name="_Toc21086318"/>
      <w:bookmarkStart w:id="3066" w:name="_Toc29768755"/>
      <w:bookmarkStart w:id="3067" w:name="_Toc32332152"/>
      <w:bookmarkStart w:id="3068" w:name="_Toc37430069"/>
      <w:bookmarkStart w:id="3069" w:name="_Toc43739154"/>
      <w:bookmarkStart w:id="3070" w:name="_Toc46346915"/>
      <w:bookmarkStart w:id="3071" w:name="_Toc53165854"/>
      <w:bookmarkStart w:id="3072" w:name="_Toc53166549"/>
      <w:bookmarkStart w:id="3073" w:name="_Toc53167243"/>
      <w:bookmarkStart w:id="3074" w:name="_Toc61130475"/>
      <w:bookmarkStart w:id="3075" w:name="_Toc61131201"/>
      <w:bookmarkStart w:id="3076" w:name="_Toc61188043"/>
      <w:bookmarkStart w:id="3077" w:name="_Toc83029333"/>
      <w:bookmarkStart w:id="3078" w:name="_Toc83919931"/>
      <w:bookmarkStart w:id="3079" w:name="_Toc89784952"/>
      <w:r w:rsidRPr="00E11EA5">
        <w:t>9.6.4.3</w:t>
      </w:r>
      <w:r w:rsidRPr="00E11EA5">
        <w:tab/>
        <w:t xml:space="preserve">MU </w:t>
      </w:r>
      <w:bookmarkEnd w:id="3065"/>
      <w:bookmarkEnd w:id="3066"/>
      <w:r w:rsidRPr="00E11EA5">
        <w:t>value derivation</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3080" w:name="_Toc34696816"/>
      <w:bookmarkStart w:id="3081" w:name="_Toc43739155"/>
      <w:bookmarkStart w:id="3082" w:name="_Toc46346916"/>
      <w:bookmarkStart w:id="3083" w:name="_Toc53165855"/>
      <w:bookmarkStart w:id="3084" w:name="_Toc53166550"/>
      <w:bookmarkStart w:id="3085" w:name="_Toc53167244"/>
      <w:bookmarkStart w:id="3086" w:name="_Toc61130476"/>
      <w:bookmarkStart w:id="3087" w:name="_Toc61131202"/>
      <w:bookmarkStart w:id="3088" w:name="_Toc61188044"/>
      <w:bookmarkStart w:id="3089" w:name="_Toc83029334"/>
      <w:bookmarkStart w:id="3090" w:name="_Toc83919932"/>
      <w:bookmarkStart w:id="3091" w:name="_Toc89784953"/>
      <w:r w:rsidRPr="00E11EA5">
        <w:t>9.6.5</w:t>
      </w:r>
      <w:r>
        <w:tab/>
      </w:r>
      <w:bookmarkEnd w:id="3080"/>
      <w:r w:rsidRPr="00E11EA5">
        <w:t>Plane Wave Synthesizer</w:t>
      </w:r>
      <w:bookmarkStart w:id="3092" w:name="_Toc34696817"/>
      <w:bookmarkStart w:id="3093" w:name="_Toc43739156"/>
      <w:bookmarkStart w:id="3094" w:name="_Toc46346917"/>
      <w:bookmarkStart w:id="3095" w:name="_Toc53165856"/>
      <w:bookmarkStart w:id="3096" w:name="_Toc53166551"/>
      <w:bookmarkStart w:id="3097" w:name="_Toc53167245"/>
      <w:bookmarkEnd w:id="3081"/>
      <w:bookmarkEnd w:id="3082"/>
      <w:bookmarkEnd w:id="3083"/>
      <w:bookmarkEnd w:id="3084"/>
      <w:bookmarkEnd w:id="3085"/>
      <w:bookmarkEnd w:id="3086"/>
      <w:bookmarkEnd w:id="3087"/>
      <w:bookmarkEnd w:id="3088"/>
      <w:bookmarkEnd w:id="3089"/>
      <w:bookmarkEnd w:id="3090"/>
      <w:bookmarkEnd w:id="3091"/>
    </w:p>
    <w:p w14:paraId="0F9DB9D4" w14:textId="77777777" w:rsidR="00C57672" w:rsidRPr="00E11EA5" w:rsidRDefault="00C57672" w:rsidP="00C57672">
      <w:pPr>
        <w:pStyle w:val="Heading4"/>
        <w:rPr>
          <w:lang w:eastAsia="sv-SE"/>
        </w:rPr>
      </w:pPr>
      <w:bookmarkStart w:id="3098" w:name="_Toc61130477"/>
      <w:bookmarkStart w:id="3099" w:name="_Toc61131203"/>
      <w:bookmarkStart w:id="3100" w:name="_Toc61188045"/>
      <w:bookmarkStart w:id="3101" w:name="_Toc83029335"/>
      <w:bookmarkStart w:id="3102" w:name="_Toc83919933"/>
      <w:bookmarkStart w:id="3103" w:name="_Toc89784954"/>
      <w:r w:rsidRPr="00E11EA5">
        <w:rPr>
          <w:lang w:eastAsia="sv-SE"/>
        </w:rPr>
        <w:t>9.6.5.1</w:t>
      </w:r>
      <w:r w:rsidRPr="00E11EA5">
        <w:rPr>
          <w:lang w:eastAsia="sv-SE"/>
        </w:rPr>
        <w:tab/>
        <w:t>Measurement system description</w:t>
      </w:r>
      <w:bookmarkEnd w:id="3092"/>
      <w:bookmarkEnd w:id="3093"/>
      <w:bookmarkEnd w:id="3094"/>
      <w:bookmarkEnd w:id="3095"/>
      <w:bookmarkEnd w:id="3096"/>
      <w:bookmarkEnd w:id="3097"/>
      <w:bookmarkEnd w:id="3098"/>
      <w:bookmarkEnd w:id="3099"/>
      <w:bookmarkEnd w:id="3100"/>
      <w:bookmarkEnd w:id="3101"/>
      <w:bookmarkEnd w:id="3102"/>
      <w:bookmarkEnd w:id="3103"/>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104" w:name="_Toc34696818"/>
      <w:bookmarkStart w:id="3105" w:name="_Toc43739157"/>
      <w:bookmarkStart w:id="3106" w:name="_Toc46346918"/>
      <w:bookmarkStart w:id="3107" w:name="_Toc53165857"/>
      <w:bookmarkStart w:id="3108" w:name="_Toc53166552"/>
      <w:bookmarkStart w:id="3109" w:name="_Toc53167246"/>
    </w:p>
    <w:p w14:paraId="50E6FC68" w14:textId="77777777" w:rsidR="00C57672" w:rsidRPr="00E11EA5" w:rsidRDefault="00C57672" w:rsidP="00C57672">
      <w:pPr>
        <w:pStyle w:val="Heading4"/>
        <w:rPr>
          <w:lang w:eastAsia="sv-SE"/>
        </w:rPr>
      </w:pPr>
      <w:bookmarkStart w:id="3110" w:name="_Toc61130478"/>
      <w:bookmarkStart w:id="3111" w:name="_Toc61131204"/>
      <w:bookmarkStart w:id="3112" w:name="_Toc61188046"/>
      <w:bookmarkStart w:id="3113" w:name="_Toc83029336"/>
      <w:bookmarkStart w:id="3114" w:name="_Toc83919934"/>
      <w:bookmarkStart w:id="3115" w:name="_Toc89784955"/>
      <w:r w:rsidRPr="00E11EA5">
        <w:rPr>
          <w:lang w:eastAsia="sv-SE"/>
        </w:rPr>
        <w:t>9.6.5.2</w:t>
      </w:r>
      <w:r>
        <w:rPr>
          <w:lang w:eastAsia="sv-SE"/>
        </w:rPr>
        <w:tab/>
      </w:r>
      <w:r w:rsidRPr="00E11EA5">
        <w:rPr>
          <w:lang w:eastAsia="sv-SE"/>
        </w:rPr>
        <w:t>Test procedure</w:t>
      </w:r>
      <w:bookmarkEnd w:id="3104"/>
      <w:bookmarkEnd w:id="3105"/>
      <w:bookmarkEnd w:id="3106"/>
      <w:bookmarkEnd w:id="3107"/>
      <w:bookmarkEnd w:id="3108"/>
      <w:bookmarkEnd w:id="3109"/>
      <w:bookmarkEnd w:id="3110"/>
      <w:bookmarkEnd w:id="3111"/>
      <w:bookmarkEnd w:id="3112"/>
      <w:bookmarkEnd w:id="3113"/>
      <w:bookmarkEnd w:id="3114"/>
      <w:bookmarkEnd w:id="3115"/>
    </w:p>
    <w:p w14:paraId="486E153F" w14:textId="77777777" w:rsidR="00C57672" w:rsidRPr="00E11EA5" w:rsidRDefault="00C57672" w:rsidP="00C57672">
      <w:pPr>
        <w:pStyle w:val="Heading5"/>
      </w:pPr>
      <w:bookmarkStart w:id="3116" w:name="_Toc34696819"/>
      <w:bookmarkStart w:id="3117" w:name="_Toc43739158"/>
      <w:bookmarkStart w:id="3118" w:name="_Toc46346919"/>
      <w:bookmarkStart w:id="3119" w:name="_Toc53165858"/>
      <w:bookmarkStart w:id="3120" w:name="_Toc53166553"/>
      <w:bookmarkStart w:id="3121" w:name="_Toc53167247"/>
      <w:bookmarkStart w:id="3122" w:name="_Toc61130479"/>
      <w:bookmarkStart w:id="3123" w:name="_Toc61131205"/>
      <w:bookmarkStart w:id="3124" w:name="_Toc61188047"/>
      <w:bookmarkStart w:id="3125" w:name="_Toc83029337"/>
      <w:bookmarkStart w:id="3126" w:name="_Toc83919935"/>
      <w:bookmarkStart w:id="3127" w:name="_Toc89784956"/>
      <w:r w:rsidRPr="00E11EA5">
        <w:rPr>
          <w:lang w:eastAsia="sv-SE"/>
        </w:rPr>
        <w:t>9.6.5.2.1</w:t>
      </w:r>
      <w:r w:rsidRPr="00E11EA5">
        <w:rPr>
          <w:lang w:eastAsia="sv-SE"/>
        </w:rPr>
        <w:tab/>
      </w:r>
      <w:r w:rsidRPr="00E11EA5">
        <w:t>Stage 1: Calibration</w:t>
      </w:r>
      <w:bookmarkEnd w:id="3116"/>
      <w:bookmarkEnd w:id="3117"/>
      <w:bookmarkEnd w:id="3118"/>
      <w:bookmarkEnd w:id="3119"/>
      <w:bookmarkEnd w:id="3120"/>
      <w:bookmarkEnd w:id="3121"/>
      <w:bookmarkEnd w:id="3122"/>
      <w:bookmarkEnd w:id="3123"/>
      <w:bookmarkEnd w:id="3124"/>
      <w:bookmarkEnd w:id="3125"/>
      <w:bookmarkEnd w:id="3126"/>
      <w:bookmarkEnd w:id="3127"/>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3128" w:name="_Toc34696820"/>
      <w:bookmarkStart w:id="3129" w:name="_Toc43739159"/>
      <w:bookmarkStart w:id="3130" w:name="_Toc46346920"/>
      <w:bookmarkStart w:id="3131" w:name="_Toc53165859"/>
      <w:bookmarkStart w:id="3132" w:name="_Toc53166554"/>
      <w:bookmarkStart w:id="3133" w:name="_Toc53167248"/>
      <w:bookmarkStart w:id="3134" w:name="_Toc61130480"/>
      <w:bookmarkStart w:id="3135" w:name="_Toc61131206"/>
      <w:bookmarkStart w:id="3136" w:name="_Toc61188048"/>
      <w:bookmarkStart w:id="3137" w:name="_Toc83029338"/>
      <w:bookmarkStart w:id="3138" w:name="_Toc83919936"/>
      <w:bookmarkStart w:id="3139" w:name="_Toc89784957"/>
      <w:r w:rsidRPr="00E11EA5">
        <w:t>9.6.5.2.2</w:t>
      </w:r>
      <w:r w:rsidRPr="00E11EA5">
        <w:tab/>
        <w:t xml:space="preserve">Stage 2: BS </w:t>
      </w:r>
      <w:r w:rsidRPr="00E11EA5">
        <w:rPr>
          <w:lang w:eastAsia="sv-SE"/>
        </w:rPr>
        <w:t>measurement</w:t>
      </w:r>
      <w:bookmarkEnd w:id="3128"/>
      <w:bookmarkEnd w:id="3129"/>
      <w:bookmarkEnd w:id="3130"/>
      <w:bookmarkEnd w:id="3131"/>
      <w:bookmarkEnd w:id="3132"/>
      <w:bookmarkEnd w:id="3133"/>
      <w:bookmarkEnd w:id="3134"/>
      <w:bookmarkEnd w:id="3135"/>
      <w:bookmarkEnd w:id="3136"/>
      <w:bookmarkEnd w:id="3137"/>
      <w:bookmarkEnd w:id="3138"/>
      <w:bookmarkEnd w:id="3139"/>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3140" w:name="_Toc34696821"/>
      <w:bookmarkStart w:id="3141" w:name="_Toc43739160"/>
      <w:bookmarkStart w:id="3142" w:name="_Toc46346921"/>
      <w:bookmarkStart w:id="3143" w:name="_Toc53165860"/>
      <w:bookmarkStart w:id="3144" w:name="_Toc53166555"/>
      <w:bookmarkStart w:id="3145" w:name="_Toc53167249"/>
      <w:bookmarkStart w:id="3146" w:name="_Toc61130481"/>
      <w:bookmarkStart w:id="3147" w:name="_Toc61131207"/>
      <w:bookmarkStart w:id="3148" w:name="_Toc61188049"/>
      <w:bookmarkStart w:id="3149" w:name="_Toc83029339"/>
      <w:bookmarkStart w:id="3150" w:name="_Toc83919937"/>
      <w:bookmarkStart w:id="3151" w:name="_Toc89784958"/>
      <w:r w:rsidRPr="00E11EA5">
        <w:t>9.6.5.3</w:t>
      </w:r>
      <w:r w:rsidRPr="00E11EA5">
        <w:tab/>
        <w:t>MU value derivation</w:t>
      </w:r>
      <w:bookmarkEnd w:id="3140"/>
      <w:bookmarkEnd w:id="3141"/>
      <w:bookmarkEnd w:id="3142"/>
      <w:bookmarkEnd w:id="3143"/>
      <w:bookmarkEnd w:id="3144"/>
      <w:bookmarkEnd w:id="3145"/>
      <w:bookmarkEnd w:id="3146"/>
      <w:bookmarkEnd w:id="3147"/>
      <w:bookmarkEnd w:id="3148"/>
      <w:bookmarkEnd w:id="3149"/>
      <w:bookmarkEnd w:id="3150"/>
      <w:bookmarkEnd w:id="3151"/>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3152" w:name="_Toc32332153"/>
      <w:bookmarkStart w:id="3153" w:name="_Toc37430070"/>
      <w:bookmarkStart w:id="3154" w:name="_Toc43739161"/>
      <w:bookmarkStart w:id="3155" w:name="_Toc46346922"/>
      <w:bookmarkStart w:id="3156" w:name="_Toc53165861"/>
      <w:bookmarkStart w:id="3157" w:name="_Toc53166556"/>
      <w:bookmarkStart w:id="3158" w:name="_Toc53167250"/>
      <w:bookmarkStart w:id="3159" w:name="_Toc21086319"/>
      <w:bookmarkStart w:id="3160" w:name="_Toc29768756"/>
      <w:bookmarkStart w:id="3161" w:name="_Toc61130482"/>
      <w:bookmarkStart w:id="3162" w:name="_Toc61131208"/>
      <w:bookmarkStart w:id="3163" w:name="_Toc61188050"/>
      <w:bookmarkStart w:id="3164" w:name="_Toc83029340"/>
      <w:bookmarkStart w:id="3165" w:name="_Toc83919938"/>
      <w:bookmarkStart w:id="3166" w:name="_Toc89784959"/>
      <w:r w:rsidRPr="00E11EA5">
        <w:t>9.6.6</w:t>
      </w:r>
      <w:r>
        <w:tab/>
      </w:r>
      <w:r w:rsidRPr="00E11EA5">
        <w:t>Maximum accepted test system uncertainty</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3167" w:name="_Toc32332154"/>
      <w:bookmarkStart w:id="3168" w:name="_Toc37430071"/>
      <w:bookmarkStart w:id="3169" w:name="_Toc43739162"/>
      <w:bookmarkStart w:id="3170" w:name="_Toc46346923"/>
      <w:bookmarkStart w:id="3171" w:name="_Toc53165862"/>
      <w:bookmarkStart w:id="3172" w:name="_Toc53166557"/>
      <w:bookmarkStart w:id="3173" w:name="_Toc53167251"/>
      <w:bookmarkStart w:id="3174" w:name="_Toc61130483"/>
      <w:bookmarkStart w:id="3175" w:name="_Toc61131209"/>
      <w:bookmarkStart w:id="3176" w:name="_Toc61188051"/>
      <w:bookmarkStart w:id="3177" w:name="_Toc83029341"/>
      <w:bookmarkStart w:id="3178" w:name="_Toc83919939"/>
      <w:bookmarkStart w:id="3179" w:name="_Toc89784960"/>
      <w:r w:rsidRPr="00E11EA5">
        <w:t>9.6.7</w:t>
      </w:r>
      <w:r>
        <w:tab/>
      </w:r>
      <w:r w:rsidRPr="00E11EA5">
        <w:t>Test Tolerance for frequency error</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3180" w:name="_Toc21086320"/>
      <w:bookmarkStart w:id="3181" w:name="_Toc29768757"/>
      <w:bookmarkStart w:id="3182" w:name="_Toc32332155"/>
      <w:bookmarkStart w:id="3183" w:name="_Toc37430072"/>
      <w:bookmarkStart w:id="3184" w:name="_Toc43739163"/>
      <w:bookmarkStart w:id="3185" w:name="_Toc46346924"/>
      <w:bookmarkStart w:id="3186" w:name="_Toc53165863"/>
      <w:bookmarkStart w:id="3187" w:name="_Toc53166558"/>
      <w:bookmarkStart w:id="3188" w:name="_Toc53167252"/>
      <w:bookmarkStart w:id="3189" w:name="_Toc61130484"/>
      <w:bookmarkStart w:id="3190" w:name="_Toc61131210"/>
      <w:bookmarkStart w:id="3191" w:name="_Toc61188052"/>
      <w:bookmarkStart w:id="3192" w:name="_Toc83029342"/>
      <w:bookmarkStart w:id="3193" w:name="_Toc83919940"/>
      <w:bookmarkStart w:id="3194" w:name="_Toc89784961"/>
      <w:r w:rsidRPr="00501E48">
        <w:lastRenderedPageBreak/>
        <w:t>9.7</w:t>
      </w:r>
      <w:r w:rsidRPr="00501E48">
        <w:tab/>
        <w:t>OTA transmitted signal quality: EVM</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12A4068F" w14:textId="77777777" w:rsidR="00C57672" w:rsidRPr="00E11EA5" w:rsidRDefault="00C57672" w:rsidP="00C57672">
      <w:pPr>
        <w:pStyle w:val="Heading3"/>
      </w:pPr>
      <w:bookmarkStart w:id="3195" w:name="_Toc21086321"/>
      <w:bookmarkStart w:id="3196" w:name="_Toc29768758"/>
      <w:bookmarkStart w:id="3197" w:name="_Toc32332156"/>
      <w:bookmarkStart w:id="3198" w:name="_Toc37430073"/>
      <w:bookmarkStart w:id="3199" w:name="_Toc43739164"/>
      <w:bookmarkStart w:id="3200" w:name="_Toc46346925"/>
      <w:bookmarkStart w:id="3201" w:name="_Toc53165864"/>
      <w:bookmarkStart w:id="3202" w:name="_Toc53166559"/>
      <w:bookmarkStart w:id="3203" w:name="_Toc53167253"/>
      <w:bookmarkStart w:id="3204" w:name="_Toc61130485"/>
      <w:bookmarkStart w:id="3205" w:name="_Toc61131211"/>
      <w:bookmarkStart w:id="3206" w:name="_Toc61188053"/>
      <w:bookmarkStart w:id="3207" w:name="_Toc83029343"/>
      <w:bookmarkStart w:id="3208" w:name="_Toc83919941"/>
      <w:bookmarkStart w:id="3209" w:name="_Toc89784962"/>
      <w:r w:rsidRPr="00E11EA5">
        <w:t>9.7.1</w:t>
      </w:r>
      <w:r>
        <w:tab/>
      </w:r>
      <w:r w:rsidRPr="00E11EA5">
        <w:t>General</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3210" w:name="_Toc32332157"/>
      <w:bookmarkStart w:id="3211" w:name="_Toc37430074"/>
      <w:bookmarkStart w:id="3212" w:name="_Toc43739165"/>
      <w:bookmarkStart w:id="3213" w:name="_Toc46346926"/>
      <w:bookmarkStart w:id="3214" w:name="_Toc53165865"/>
      <w:bookmarkStart w:id="3215" w:name="_Toc53166560"/>
      <w:bookmarkStart w:id="3216" w:name="_Toc53167254"/>
      <w:bookmarkStart w:id="3217" w:name="_Toc61130486"/>
      <w:bookmarkStart w:id="3218" w:name="_Toc61131212"/>
      <w:bookmarkStart w:id="3219" w:name="_Toc61188054"/>
      <w:bookmarkStart w:id="3220" w:name="_Toc83029344"/>
      <w:bookmarkStart w:id="3221" w:name="_Toc83919942"/>
      <w:bookmarkStart w:id="3222" w:name="_Toc89784963"/>
      <w:bookmarkStart w:id="3223" w:name="_Toc21086323"/>
      <w:bookmarkStart w:id="3224" w:name="_Toc29768760"/>
      <w:r w:rsidRPr="00E11EA5">
        <w:t>9.7.2</w:t>
      </w:r>
      <w:r>
        <w:tab/>
      </w:r>
      <w:r w:rsidRPr="00E11EA5">
        <w:t>Indoor Anechoic Chamber</w:t>
      </w:r>
      <w:bookmarkStart w:id="3225" w:name="_Toc32332158"/>
      <w:bookmarkStart w:id="3226" w:name="_Toc37430075"/>
      <w:bookmarkStart w:id="3227" w:name="_Toc43739166"/>
      <w:bookmarkStart w:id="3228" w:name="_Toc46346927"/>
      <w:bookmarkStart w:id="3229" w:name="_Toc53165866"/>
      <w:bookmarkStart w:id="3230" w:name="_Toc53166561"/>
      <w:bookmarkStart w:id="3231" w:name="_Toc53167255"/>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5D11BDC8" w14:textId="77777777" w:rsidR="00C57672" w:rsidRPr="00E11EA5" w:rsidRDefault="00C57672" w:rsidP="00C57672">
      <w:pPr>
        <w:pStyle w:val="Heading4"/>
        <w:rPr>
          <w:lang w:eastAsia="sv-SE"/>
        </w:rPr>
      </w:pPr>
      <w:bookmarkStart w:id="3232" w:name="_Toc61130487"/>
      <w:bookmarkStart w:id="3233" w:name="_Toc61131213"/>
      <w:bookmarkStart w:id="3234" w:name="_Toc61188055"/>
      <w:bookmarkStart w:id="3235" w:name="_Toc83029345"/>
      <w:bookmarkStart w:id="3236" w:name="_Toc83919943"/>
      <w:bookmarkStart w:id="3237" w:name="_Toc89784964"/>
      <w:r w:rsidRPr="00E11EA5">
        <w:rPr>
          <w:lang w:eastAsia="sv-SE"/>
        </w:rPr>
        <w:t>9.7.</w:t>
      </w:r>
      <w:r w:rsidRPr="00E11EA5">
        <w:t>2</w:t>
      </w:r>
      <w:r w:rsidRPr="00E11EA5">
        <w:rPr>
          <w:lang w:eastAsia="sv-SE"/>
        </w:rPr>
        <w:t>.1</w:t>
      </w:r>
      <w:r w:rsidRPr="00E11EA5">
        <w:rPr>
          <w:lang w:eastAsia="sv-SE"/>
        </w:rPr>
        <w:tab/>
        <w:t>Measurement system description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3238" w:name="_Toc32332159"/>
      <w:bookmarkStart w:id="3239" w:name="_Toc37430076"/>
      <w:bookmarkStart w:id="3240" w:name="_Toc43739167"/>
      <w:bookmarkStart w:id="3241" w:name="_Toc46346928"/>
      <w:bookmarkStart w:id="3242" w:name="_Toc53165867"/>
      <w:bookmarkStart w:id="3243" w:name="_Toc53166562"/>
      <w:bookmarkStart w:id="3244" w:name="_Toc53167256"/>
      <w:bookmarkStart w:id="3245" w:name="_Toc61130488"/>
      <w:bookmarkStart w:id="3246" w:name="_Toc61131214"/>
      <w:bookmarkStart w:id="3247" w:name="_Toc61188056"/>
      <w:bookmarkStart w:id="3248" w:name="_Toc83029346"/>
      <w:bookmarkStart w:id="3249" w:name="_Toc83919944"/>
      <w:bookmarkStart w:id="3250" w:name="_Toc89784965"/>
      <w:r w:rsidRPr="00E11EA5">
        <w:rPr>
          <w:lang w:eastAsia="sv-SE"/>
        </w:rPr>
        <w:t>9.7.</w:t>
      </w:r>
      <w:r w:rsidRPr="00E11EA5">
        <w:t>2</w:t>
      </w:r>
      <w:r w:rsidRPr="00E11EA5">
        <w:rPr>
          <w:lang w:eastAsia="sv-SE"/>
        </w:rPr>
        <w:t>.2</w:t>
      </w:r>
      <w:r>
        <w:rPr>
          <w:lang w:eastAsia="sv-SE"/>
        </w:rPr>
        <w:tab/>
      </w:r>
      <w:r w:rsidRPr="00E11EA5">
        <w:rPr>
          <w:lang w:eastAsia="sv-SE"/>
        </w:rPr>
        <w:t>Test procedure</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2B361B6F" w14:textId="77777777" w:rsidR="00C57672" w:rsidRPr="00E11EA5" w:rsidRDefault="00C57672" w:rsidP="00C57672">
      <w:pPr>
        <w:pStyle w:val="Heading5"/>
      </w:pPr>
      <w:bookmarkStart w:id="3251" w:name="_Toc32332160"/>
      <w:bookmarkStart w:id="3252" w:name="_Toc37430077"/>
      <w:bookmarkStart w:id="3253" w:name="_Toc43739168"/>
      <w:bookmarkStart w:id="3254" w:name="_Toc46346929"/>
      <w:bookmarkStart w:id="3255" w:name="_Toc53165868"/>
      <w:bookmarkStart w:id="3256" w:name="_Toc53166563"/>
      <w:bookmarkStart w:id="3257" w:name="_Toc53167257"/>
      <w:bookmarkStart w:id="3258" w:name="_Toc61130489"/>
      <w:bookmarkStart w:id="3259" w:name="_Toc61131215"/>
      <w:bookmarkStart w:id="3260" w:name="_Toc61188057"/>
      <w:bookmarkStart w:id="3261" w:name="_Toc83029347"/>
      <w:bookmarkStart w:id="3262" w:name="_Toc83919945"/>
      <w:bookmarkStart w:id="3263" w:name="_Toc89784966"/>
      <w:r w:rsidRPr="00E11EA5">
        <w:rPr>
          <w:lang w:eastAsia="sv-SE"/>
        </w:rPr>
        <w:t>9.7.</w:t>
      </w:r>
      <w:r w:rsidRPr="00E11EA5">
        <w:t>2</w:t>
      </w:r>
      <w:r w:rsidRPr="00E11EA5">
        <w:rPr>
          <w:lang w:eastAsia="sv-SE"/>
        </w:rPr>
        <w:t>.2.1</w:t>
      </w:r>
      <w:r w:rsidRPr="00E11EA5">
        <w:rPr>
          <w:lang w:eastAsia="sv-SE"/>
        </w:rPr>
        <w:tab/>
      </w:r>
      <w:r w:rsidRPr="00E11EA5">
        <w:t>Stage 1: Calibration</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3264" w:name="_Toc32332161"/>
      <w:bookmarkStart w:id="3265" w:name="_Toc37430078"/>
      <w:bookmarkStart w:id="3266" w:name="_Toc43739169"/>
      <w:bookmarkStart w:id="3267" w:name="_Toc46346930"/>
      <w:bookmarkStart w:id="3268" w:name="_Toc53165869"/>
      <w:bookmarkStart w:id="3269" w:name="_Toc53166564"/>
      <w:bookmarkStart w:id="3270" w:name="_Toc53167258"/>
      <w:bookmarkStart w:id="3271" w:name="_Toc61130490"/>
      <w:bookmarkStart w:id="3272" w:name="_Toc61131216"/>
      <w:bookmarkStart w:id="3273" w:name="_Toc61188058"/>
      <w:bookmarkStart w:id="3274" w:name="_Toc83029348"/>
      <w:bookmarkStart w:id="3275" w:name="_Toc83919946"/>
      <w:bookmarkStart w:id="3276" w:name="_Toc89784967"/>
      <w:r w:rsidRPr="00E11EA5">
        <w:rPr>
          <w:lang w:eastAsia="sv-SE"/>
        </w:rPr>
        <w:t>9.7.</w:t>
      </w:r>
      <w:r w:rsidRPr="00E11EA5">
        <w:t>2</w:t>
      </w:r>
      <w:r w:rsidRPr="00E11EA5">
        <w:rPr>
          <w:lang w:eastAsia="sv-SE"/>
        </w:rPr>
        <w:t>.2.2</w:t>
      </w:r>
      <w:r w:rsidRPr="00E11EA5">
        <w:rPr>
          <w:lang w:eastAsia="en-CA"/>
        </w:rPr>
        <w:tab/>
      </w:r>
      <w:r w:rsidRPr="00E11EA5">
        <w:t>Stage 2: BS measurement</w:t>
      </w:r>
      <w:bookmarkEnd w:id="3223"/>
      <w:bookmarkEnd w:id="3224"/>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3277" w:name="_Toc32332162"/>
      <w:bookmarkStart w:id="3278" w:name="_Toc37430079"/>
      <w:bookmarkStart w:id="3279" w:name="_Toc43739170"/>
      <w:bookmarkStart w:id="3280" w:name="_Toc46346931"/>
      <w:bookmarkStart w:id="3281" w:name="_Toc53165870"/>
      <w:bookmarkStart w:id="3282" w:name="_Toc53166565"/>
      <w:bookmarkStart w:id="3283" w:name="_Toc53167259"/>
      <w:bookmarkStart w:id="3284" w:name="_Toc21086327"/>
      <w:bookmarkStart w:id="3285" w:name="_Toc29768764"/>
      <w:bookmarkStart w:id="3286" w:name="_Toc61130491"/>
      <w:bookmarkStart w:id="3287" w:name="_Toc61131217"/>
      <w:bookmarkStart w:id="3288" w:name="_Toc61188059"/>
      <w:bookmarkStart w:id="3289" w:name="_Toc83029349"/>
      <w:bookmarkStart w:id="3290" w:name="_Toc83919947"/>
      <w:bookmarkStart w:id="3291" w:name="_Toc89784968"/>
      <w:r w:rsidRPr="00E11EA5">
        <w:lastRenderedPageBreak/>
        <w:t>9.7.2.3</w:t>
      </w:r>
      <w:r w:rsidRPr="00E11EA5">
        <w:tab/>
        <w:t>MU value derivation</w:t>
      </w:r>
      <w:bookmarkEnd w:id="3277"/>
      <w:r w:rsidRPr="00E11EA5">
        <w:t>, FR1</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3292" w:name="_Toc32332163"/>
      <w:bookmarkStart w:id="3293" w:name="_Toc37430080"/>
      <w:bookmarkStart w:id="3294" w:name="_Toc43739171"/>
      <w:bookmarkStart w:id="3295" w:name="_Toc46346932"/>
      <w:bookmarkStart w:id="3296" w:name="_Toc53165871"/>
      <w:bookmarkStart w:id="3297" w:name="_Toc53166566"/>
      <w:bookmarkStart w:id="3298" w:name="_Toc53167260"/>
      <w:bookmarkStart w:id="3299" w:name="_Toc61130492"/>
      <w:bookmarkStart w:id="3300" w:name="_Toc61131218"/>
      <w:bookmarkStart w:id="3301" w:name="_Toc61188060"/>
      <w:bookmarkStart w:id="3302" w:name="_Toc83029350"/>
      <w:bookmarkStart w:id="3303" w:name="_Toc83919948"/>
      <w:bookmarkStart w:id="3304" w:name="_Toc89784969"/>
      <w:bookmarkStart w:id="3305" w:name="_Toc21086329"/>
      <w:bookmarkStart w:id="3306" w:name="_Toc29768766"/>
      <w:r w:rsidRPr="00E11EA5">
        <w:t>9.7.3</w:t>
      </w:r>
      <w:r>
        <w:tab/>
      </w:r>
      <w:r w:rsidRPr="00E11EA5">
        <w:t>Compact Antenna Test Range</w:t>
      </w:r>
      <w:bookmarkStart w:id="3307" w:name="_Toc32332164"/>
      <w:bookmarkStart w:id="3308" w:name="_Toc37430081"/>
      <w:bookmarkStart w:id="3309" w:name="_Toc43739172"/>
      <w:bookmarkStart w:id="3310" w:name="_Toc46346933"/>
      <w:bookmarkStart w:id="3311" w:name="_Toc53165872"/>
      <w:bookmarkStart w:id="3312" w:name="_Toc53166567"/>
      <w:bookmarkStart w:id="3313" w:name="_Toc5316726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392E4BC9" w14:textId="77777777" w:rsidR="00C57672" w:rsidRPr="00E11EA5" w:rsidRDefault="00C57672" w:rsidP="00C57672">
      <w:pPr>
        <w:pStyle w:val="Heading4"/>
        <w:rPr>
          <w:lang w:eastAsia="sv-SE"/>
        </w:rPr>
      </w:pPr>
      <w:bookmarkStart w:id="3314" w:name="_Toc61130493"/>
      <w:bookmarkStart w:id="3315" w:name="_Toc61131219"/>
      <w:bookmarkStart w:id="3316" w:name="_Toc61188061"/>
      <w:bookmarkStart w:id="3317" w:name="_Toc83029351"/>
      <w:bookmarkStart w:id="3318" w:name="_Toc83919949"/>
      <w:bookmarkStart w:id="3319" w:name="_Toc89784970"/>
      <w:r w:rsidRPr="00E11EA5">
        <w:rPr>
          <w:lang w:eastAsia="sv-SE"/>
        </w:rPr>
        <w:t>9.7.3.1</w:t>
      </w:r>
      <w:r w:rsidRPr="00E11EA5">
        <w:rPr>
          <w:lang w:eastAsia="sv-SE"/>
        </w:rPr>
        <w:tab/>
        <w:t>Measurement system description</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3320" w:name="_Toc32332165"/>
      <w:bookmarkStart w:id="3321" w:name="_Toc37430082"/>
      <w:bookmarkStart w:id="3322" w:name="_Toc43739173"/>
      <w:bookmarkStart w:id="3323" w:name="_Toc46346934"/>
      <w:bookmarkStart w:id="3324" w:name="_Toc53165873"/>
      <w:bookmarkStart w:id="3325" w:name="_Toc53166568"/>
      <w:bookmarkStart w:id="3326" w:name="_Toc53167262"/>
    </w:p>
    <w:p w14:paraId="6126DD82" w14:textId="77777777" w:rsidR="00C57672" w:rsidRPr="00E11EA5" w:rsidRDefault="00C57672" w:rsidP="00C57672">
      <w:pPr>
        <w:pStyle w:val="Heading4"/>
        <w:rPr>
          <w:lang w:eastAsia="sv-SE"/>
        </w:rPr>
      </w:pPr>
      <w:bookmarkStart w:id="3327" w:name="_Toc61130494"/>
      <w:bookmarkStart w:id="3328" w:name="_Toc61131220"/>
      <w:bookmarkStart w:id="3329" w:name="_Toc61188062"/>
      <w:bookmarkStart w:id="3330" w:name="_Toc83029352"/>
      <w:bookmarkStart w:id="3331" w:name="_Toc83919950"/>
      <w:bookmarkStart w:id="3332" w:name="_Toc89784971"/>
      <w:r w:rsidRPr="00E11EA5">
        <w:rPr>
          <w:lang w:eastAsia="sv-SE"/>
        </w:rPr>
        <w:t>9.7.3.2</w:t>
      </w:r>
      <w:r>
        <w:rPr>
          <w:lang w:eastAsia="sv-SE"/>
        </w:rPr>
        <w:tab/>
      </w:r>
      <w:r w:rsidRPr="00E11EA5">
        <w:rPr>
          <w:lang w:eastAsia="sv-SE"/>
        </w:rPr>
        <w:t>Test procedure</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2B0C9C32" w14:textId="77777777" w:rsidR="00C57672" w:rsidRPr="00E11EA5" w:rsidRDefault="00C57672" w:rsidP="00C57672">
      <w:pPr>
        <w:pStyle w:val="Heading5"/>
      </w:pPr>
      <w:bookmarkStart w:id="3333" w:name="_Toc32332166"/>
      <w:bookmarkStart w:id="3334" w:name="_Toc37430083"/>
      <w:bookmarkStart w:id="3335" w:name="_Toc43739174"/>
      <w:bookmarkStart w:id="3336" w:name="_Toc46346935"/>
      <w:bookmarkStart w:id="3337" w:name="_Toc53165874"/>
      <w:bookmarkStart w:id="3338" w:name="_Toc53166569"/>
      <w:bookmarkStart w:id="3339" w:name="_Toc53167263"/>
      <w:bookmarkStart w:id="3340" w:name="_Toc61130495"/>
      <w:bookmarkStart w:id="3341" w:name="_Toc61131221"/>
      <w:bookmarkStart w:id="3342" w:name="_Toc61188063"/>
      <w:bookmarkStart w:id="3343" w:name="_Toc83029353"/>
      <w:bookmarkStart w:id="3344" w:name="_Toc83919951"/>
      <w:bookmarkStart w:id="3345" w:name="_Toc89784972"/>
      <w:r w:rsidRPr="00E11EA5">
        <w:rPr>
          <w:lang w:eastAsia="sv-SE"/>
        </w:rPr>
        <w:t>9.7.3.2.1</w:t>
      </w:r>
      <w:r w:rsidRPr="00E11EA5">
        <w:rPr>
          <w:lang w:eastAsia="sv-SE"/>
        </w:rPr>
        <w:tab/>
      </w:r>
      <w:r w:rsidRPr="00E11EA5">
        <w:t>Stage 1: Calibration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3346" w:name="_Toc32332167"/>
      <w:bookmarkStart w:id="3347" w:name="_Toc37430084"/>
      <w:bookmarkStart w:id="3348" w:name="_Toc43739175"/>
      <w:bookmarkStart w:id="3349" w:name="_Toc46346936"/>
      <w:bookmarkStart w:id="3350" w:name="_Toc53165875"/>
      <w:bookmarkStart w:id="3351" w:name="_Toc53166570"/>
      <w:bookmarkStart w:id="3352" w:name="_Toc53167264"/>
      <w:bookmarkStart w:id="3353" w:name="_Toc61130496"/>
      <w:bookmarkStart w:id="3354" w:name="_Toc61131222"/>
      <w:bookmarkStart w:id="3355" w:name="_Toc61188064"/>
      <w:bookmarkStart w:id="3356" w:name="_Toc83029354"/>
      <w:bookmarkStart w:id="3357" w:name="_Toc83919952"/>
      <w:bookmarkStart w:id="3358" w:name="_Toc89784973"/>
      <w:r w:rsidRPr="00E11EA5">
        <w:t>9.7.3.2.2</w:t>
      </w:r>
      <w:r w:rsidRPr="00E11EA5">
        <w:tab/>
        <w:t xml:space="preserve">Stage 2: BS </w:t>
      </w:r>
      <w:r w:rsidRPr="00E11EA5">
        <w:rPr>
          <w:lang w:eastAsia="sv-SE"/>
        </w:rPr>
        <w:t>measurement</w:t>
      </w:r>
      <w:bookmarkEnd w:id="3305"/>
      <w:bookmarkEnd w:id="3306"/>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3359" w:name="_Toc32332168"/>
      <w:bookmarkStart w:id="3360" w:name="_Toc37430085"/>
      <w:bookmarkStart w:id="3361" w:name="_Toc43739176"/>
      <w:bookmarkStart w:id="3362" w:name="_Toc46346937"/>
      <w:bookmarkStart w:id="3363" w:name="_Toc53165876"/>
      <w:bookmarkStart w:id="3364" w:name="_Toc53166571"/>
      <w:bookmarkStart w:id="3365" w:name="_Toc53167265"/>
      <w:bookmarkStart w:id="3366" w:name="_Toc61130497"/>
      <w:bookmarkStart w:id="3367" w:name="_Toc61131223"/>
      <w:bookmarkStart w:id="3368" w:name="_Toc61188065"/>
      <w:bookmarkStart w:id="3369" w:name="_Toc83029355"/>
      <w:bookmarkStart w:id="3370" w:name="_Toc83919953"/>
      <w:bookmarkStart w:id="3371" w:name="_Toc89784974"/>
      <w:r w:rsidRPr="00E11EA5">
        <w:rPr>
          <w:lang w:eastAsia="sv-SE"/>
        </w:rPr>
        <w:t>9.7.3.3</w:t>
      </w:r>
      <w:r>
        <w:rPr>
          <w:lang w:eastAsia="sv-SE"/>
        </w:rPr>
        <w:tab/>
      </w:r>
      <w:r w:rsidRPr="00E11EA5">
        <w:t>MU value derivation</w:t>
      </w:r>
      <w:bookmarkEnd w:id="3359"/>
      <w:r w:rsidRPr="00E11EA5">
        <w:rPr>
          <w:lang w:eastAsia="sv-SE"/>
        </w:rPr>
        <w:t>, FR1</w:t>
      </w:r>
      <w:bookmarkEnd w:id="3360"/>
      <w:bookmarkEnd w:id="3361"/>
      <w:bookmarkEnd w:id="3362"/>
      <w:bookmarkEnd w:id="3363"/>
      <w:bookmarkEnd w:id="3364"/>
      <w:bookmarkEnd w:id="3365"/>
      <w:bookmarkEnd w:id="3366"/>
      <w:bookmarkEnd w:id="3367"/>
      <w:bookmarkEnd w:id="3368"/>
      <w:bookmarkEnd w:id="3369"/>
      <w:bookmarkEnd w:id="3370"/>
      <w:bookmarkEnd w:id="3371"/>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3372" w:name="_Toc21086336"/>
      <w:bookmarkStart w:id="3373" w:name="_Toc29768773"/>
      <w:bookmarkStart w:id="3374" w:name="_Toc32332169"/>
      <w:bookmarkStart w:id="3375" w:name="_Toc37430086"/>
      <w:bookmarkStart w:id="3376" w:name="_Toc43739177"/>
      <w:bookmarkStart w:id="3377" w:name="_Toc46346938"/>
      <w:bookmarkStart w:id="3378" w:name="_Toc53165877"/>
      <w:bookmarkStart w:id="3379" w:name="_Toc53166572"/>
      <w:bookmarkStart w:id="3380" w:name="_Toc53167266"/>
      <w:bookmarkStart w:id="3381" w:name="_Toc61130498"/>
      <w:bookmarkStart w:id="3382" w:name="_Toc61131224"/>
      <w:bookmarkStart w:id="3383" w:name="_Toc61188066"/>
      <w:bookmarkStart w:id="3384" w:name="_Toc83029356"/>
      <w:bookmarkStart w:id="3385" w:name="_Toc83919954"/>
      <w:bookmarkStart w:id="3386" w:name="_Toc89784975"/>
      <w:r w:rsidRPr="00E11EA5">
        <w:t>9.7.4</w:t>
      </w:r>
      <w:r>
        <w:tab/>
      </w:r>
      <w:r w:rsidRPr="00E11EA5">
        <w:t>Near Field</w:t>
      </w:r>
      <w:bookmarkEnd w:id="3372"/>
      <w:bookmarkEnd w:id="3373"/>
      <w:r w:rsidRPr="00E11EA5">
        <w:t xml:space="preserve"> Test Range</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573EC387" w14:textId="77777777" w:rsidR="00C57672" w:rsidRPr="00E11EA5" w:rsidRDefault="00C57672" w:rsidP="00C57672">
      <w:pPr>
        <w:pStyle w:val="Heading4"/>
        <w:rPr>
          <w:lang w:eastAsia="sv-SE"/>
        </w:rPr>
      </w:pPr>
      <w:bookmarkStart w:id="3387" w:name="_Toc32332170"/>
      <w:bookmarkStart w:id="3388" w:name="_Toc37430087"/>
      <w:bookmarkStart w:id="3389" w:name="_Toc43739178"/>
      <w:bookmarkStart w:id="3390" w:name="_Toc46346939"/>
      <w:bookmarkStart w:id="3391" w:name="_Toc53165878"/>
      <w:bookmarkStart w:id="3392" w:name="_Toc53166573"/>
      <w:bookmarkStart w:id="3393" w:name="_Toc53167267"/>
      <w:bookmarkStart w:id="3394" w:name="_Toc61130499"/>
      <w:bookmarkStart w:id="3395" w:name="_Toc61131225"/>
      <w:bookmarkStart w:id="3396" w:name="_Toc61188067"/>
      <w:bookmarkStart w:id="3397" w:name="_Toc83029357"/>
      <w:bookmarkStart w:id="3398" w:name="_Toc83919955"/>
      <w:bookmarkStart w:id="3399" w:name="_Toc89784976"/>
      <w:bookmarkStart w:id="3400" w:name="_Toc21086337"/>
      <w:bookmarkStart w:id="3401" w:name="_Toc29768774"/>
      <w:r w:rsidRPr="00E11EA5">
        <w:rPr>
          <w:lang w:eastAsia="sv-SE"/>
        </w:rPr>
        <w:t>9.7.4.1</w:t>
      </w:r>
      <w:r w:rsidRPr="00E11EA5">
        <w:rPr>
          <w:lang w:eastAsia="sv-SE"/>
        </w:rPr>
        <w:tab/>
        <w:t>Measurement system description</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DDFECC9" w14:textId="15858E48" w:rsidR="00C57672" w:rsidRPr="00E11EA5" w:rsidRDefault="00C57672" w:rsidP="00C57672">
      <w:r w:rsidRPr="00E11EA5">
        <w:t>Measurement system description is captured in clause</w:t>
      </w:r>
      <w:r>
        <w:t> </w:t>
      </w:r>
      <w:r w:rsidR="009C163B">
        <w:t>7.5.1</w:t>
      </w:r>
      <w:r w:rsidRPr="00E11EA5">
        <w:t>.</w:t>
      </w:r>
      <w:bookmarkEnd w:id="3400"/>
      <w:bookmarkEnd w:id="3401"/>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3402" w:name="_Toc32332171"/>
      <w:bookmarkStart w:id="3403" w:name="_Toc37430088"/>
      <w:bookmarkStart w:id="3404" w:name="_Toc43739179"/>
      <w:bookmarkStart w:id="3405" w:name="_Toc46346940"/>
      <w:bookmarkStart w:id="3406" w:name="_Toc53165879"/>
      <w:bookmarkStart w:id="3407" w:name="_Toc53166574"/>
      <w:bookmarkStart w:id="3408" w:name="_Toc53167268"/>
      <w:bookmarkStart w:id="3409" w:name="_Toc61130500"/>
      <w:bookmarkStart w:id="3410" w:name="_Toc61131226"/>
      <w:bookmarkStart w:id="3411" w:name="_Toc61188068"/>
      <w:bookmarkStart w:id="3412" w:name="_Toc83029358"/>
      <w:bookmarkStart w:id="3413" w:name="_Toc83919956"/>
      <w:bookmarkStart w:id="3414" w:name="_Toc89784977"/>
      <w:r w:rsidRPr="00E11EA5">
        <w:rPr>
          <w:lang w:eastAsia="sv-SE"/>
        </w:rPr>
        <w:t>9.7.4.2</w:t>
      </w:r>
      <w:r w:rsidRPr="00E11EA5">
        <w:rPr>
          <w:lang w:eastAsia="sv-SE"/>
        </w:rPr>
        <w:tab/>
        <w:t>Test procedure</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6AF2974" w14:textId="77777777" w:rsidR="00C57672" w:rsidRPr="00501E48" w:rsidRDefault="00C57672" w:rsidP="00C57672">
      <w:pPr>
        <w:pStyle w:val="Heading5"/>
      </w:pPr>
      <w:bookmarkStart w:id="3415" w:name="_Toc32332172"/>
      <w:bookmarkStart w:id="3416" w:name="_Toc37430089"/>
      <w:bookmarkStart w:id="3417" w:name="_Toc43739180"/>
      <w:bookmarkStart w:id="3418" w:name="_Toc46346941"/>
      <w:bookmarkStart w:id="3419" w:name="_Toc53165880"/>
      <w:bookmarkStart w:id="3420" w:name="_Toc53166575"/>
      <w:bookmarkStart w:id="3421" w:name="_Toc53167269"/>
      <w:bookmarkStart w:id="3422" w:name="_Toc61130501"/>
      <w:bookmarkStart w:id="3423" w:name="_Toc61131227"/>
      <w:bookmarkStart w:id="3424" w:name="_Toc61188069"/>
      <w:bookmarkStart w:id="3425" w:name="_Toc83029359"/>
      <w:bookmarkStart w:id="3426" w:name="_Toc83919957"/>
      <w:bookmarkStart w:id="3427" w:name="_Toc89784978"/>
      <w:r w:rsidRPr="00501E48">
        <w:t>9.7.4.2.1</w:t>
      </w:r>
      <w:r w:rsidRPr="00501E48">
        <w:tab/>
        <w:t>Stage 1: Calibration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3428" w:name="_Toc32332173"/>
      <w:bookmarkStart w:id="3429" w:name="_Toc37430090"/>
      <w:bookmarkStart w:id="3430" w:name="_Toc43739181"/>
      <w:bookmarkStart w:id="3431" w:name="_Toc46346942"/>
      <w:bookmarkStart w:id="3432" w:name="_Toc53165881"/>
      <w:bookmarkStart w:id="3433" w:name="_Toc53166576"/>
      <w:bookmarkStart w:id="3434" w:name="_Toc53167270"/>
      <w:bookmarkStart w:id="3435" w:name="_Toc61130502"/>
      <w:bookmarkStart w:id="3436" w:name="_Toc61131228"/>
      <w:bookmarkStart w:id="3437" w:name="_Toc61188070"/>
      <w:bookmarkStart w:id="3438" w:name="_Toc83029360"/>
      <w:bookmarkStart w:id="3439" w:name="_Toc83919958"/>
      <w:bookmarkStart w:id="3440" w:name="_Toc89784979"/>
      <w:r w:rsidRPr="00E11EA5">
        <w:rPr>
          <w:lang w:eastAsia="sv-SE"/>
        </w:rPr>
        <w:t>9.7.4.2.2</w:t>
      </w:r>
      <w:r w:rsidRPr="00E11EA5">
        <w:tab/>
        <w:t>Stage 2: BS measurement</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3441" w:name="_Toc32332174"/>
      <w:bookmarkStart w:id="3442" w:name="_Toc37430091"/>
      <w:bookmarkStart w:id="3443" w:name="_Toc43739182"/>
      <w:bookmarkStart w:id="3444" w:name="_Toc46346943"/>
      <w:bookmarkStart w:id="3445" w:name="_Toc53165882"/>
      <w:bookmarkStart w:id="3446" w:name="_Toc53166577"/>
      <w:bookmarkStart w:id="3447" w:name="_Toc53167271"/>
      <w:bookmarkStart w:id="3448" w:name="_Toc21086342"/>
      <w:bookmarkStart w:id="3449" w:name="_Toc29768779"/>
      <w:bookmarkStart w:id="3450" w:name="_Toc61130503"/>
      <w:bookmarkStart w:id="3451" w:name="_Toc61131229"/>
      <w:bookmarkStart w:id="3452" w:name="_Toc61188071"/>
      <w:bookmarkStart w:id="3453" w:name="_Toc83029361"/>
      <w:bookmarkStart w:id="3454" w:name="_Toc83919959"/>
      <w:bookmarkStart w:id="3455" w:name="_Toc89784980"/>
      <w:r w:rsidRPr="00E11EA5">
        <w:t>9.7.4.3</w:t>
      </w:r>
      <w:r w:rsidRPr="00E11EA5">
        <w:tab/>
        <w:t>MU value derivation</w:t>
      </w:r>
      <w:bookmarkEnd w:id="3441"/>
      <w:r w:rsidRPr="00E11EA5">
        <w:rPr>
          <w:lang w:eastAsia="sv-SE"/>
        </w:rPr>
        <w:t>, FR1</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3456" w:name="_Toc34696838"/>
      <w:bookmarkStart w:id="3457" w:name="_Toc43739183"/>
      <w:bookmarkStart w:id="3458" w:name="_Toc46346944"/>
      <w:bookmarkStart w:id="3459" w:name="_Toc53165883"/>
      <w:bookmarkStart w:id="3460" w:name="_Toc53166578"/>
      <w:bookmarkStart w:id="3461" w:name="_Toc53167272"/>
      <w:bookmarkStart w:id="3462" w:name="_Toc61130504"/>
      <w:bookmarkStart w:id="3463" w:name="_Toc61131230"/>
      <w:bookmarkStart w:id="3464" w:name="_Toc61188072"/>
      <w:bookmarkStart w:id="3465" w:name="_Toc83029362"/>
      <w:bookmarkStart w:id="3466" w:name="_Toc83919960"/>
      <w:bookmarkStart w:id="3467" w:name="_Toc89784981"/>
      <w:bookmarkStart w:id="3468" w:name="_Toc32332175"/>
      <w:bookmarkStart w:id="3469" w:name="_Toc37430092"/>
      <w:bookmarkStart w:id="3470" w:name="_Toc21086344"/>
      <w:bookmarkStart w:id="3471" w:name="_Toc29768781"/>
      <w:r w:rsidRPr="00E11EA5">
        <w:t>9.7.5</w:t>
      </w:r>
      <w:r>
        <w:tab/>
      </w:r>
      <w:bookmarkEnd w:id="3456"/>
      <w:r w:rsidRPr="00E11EA5">
        <w:t>Plane Wave Synthesizer</w:t>
      </w:r>
      <w:bookmarkStart w:id="3472" w:name="_Toc34696839"/>
      <w:bookmarkStart w:id="3473" w:name="_Toc43739184"/>
      <w:bookmarkStart w:id="3474" w:name="_Toc46346945"/>
      <w:bookmarkStart w:id="3475" w:name="_Toc53165884"/>
      <w:bookmarkStart w:id="3476" w:name="_Toc53166579"/>
      <w:bookmarkStart w:id="3477" w:name="_Toc53167273"/>
      <w:bookmarkEnd w:id="3457"/>
      <w:bookmarkEnd w:id="3458"/>
      <w:bookmarkEnd w:id="3459"/>
      <w:bookmarkEnd w:id="3460"/>
      <w:bookmarkEnd w:id="3461"/>
      <w:bookmarkEnd w:id="3462"/>
      <w:bookmarkEnd w:id="3463"/>
      <w:bookmarkEnd w:id="3464"/>
      <w:bookmarkEnd w:id="3465"/>
      <w:bookmarkEnd w:id="3466"/>
      <w:bookmarkEnd w:id="3467"/>
    </w:p>
    <w:p w14:paraId="752E69A2" w14:textId="77777777" w:rsidR="00C57672" w:rsidRPr="00E11EA5" w:rsidRDefault="00C57672" w:rsidP="00C57672">
      <w:pPr>
        <w:pStyle w:val="Heading4"/>
        <w:rPr>
          <w:lang w:eastAsia="sv-SE"/>
        </w:rPr>
      </w:pPr>
      <w:bookmarkStart w:id="3478" w:name="_Toc61130505"/>
      <w:bookmarkStart w:id="3479" w:name="_Toc61131231"/>
      <w:bookmarkStart w:id="3480" w:name="_Toc61188073"/>
      <w:bookmarkStart w:id="3481" w:name="_Toc83029363"/>
      <w:bookmarkStart w:id="3482" w:name="_Toc83919961"/>
      <w:bookmarkStart w:id="3483" w:name="_Toc89784982"/>
      <w:r w:rsidRPr="00E11EA5">
        <w:rPr>
          <w:lang w:eastAsia="sv-SE"/>
        </w:rPr>
        <w:t>9.7.5.1</w:t>
      </w:r>
      <w:r w:rsidRPr="00E11EA5">
        <w:rPr>
          <w:lang w:eastAsia="sv-SE"/>
        </w:rPr>
        <w:tab/>
        <w:t>Measurement system description</w:t>
      </w:r>
      <w:bookmarkEnd w:id="3472"/>
      <w:bookmarkEnd w:id="3473"/>
      <w:bookmarkEnd w:id="3474"/>
      <w:bookmarkEnd w:id="3475"/>
      <w:bookmarkEnd w:id="3476"/>
      <w:bookmarkEnd w:id="3477"/>
      <w:bookmarkEnd w:id="3478"/>
      <w:bookmarkEnd w:id="3479"/>
      <w:bookmarkEnd w:id="3480"/>
      <w:bookmarkEnd w:id="3481"/>
      <w:bookmarkEnd w:id="3482"/>
      <w:bookmarkEnd w:id="3483"/>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484" w:name="_Toc34696840"/>
      <w:bookmarkStart w:id="3485" w:name="_Toc43739185"/>
      <w:bookmarkStart w:id="3486" w:name="_Toc46346946"/>
      <w:bookmarkStart w:id="3487" w:name="_Toc53165885"/>
      <w:bookmarkStart w:id="3488" w:name="_Toc53166580"/>
      <w:bookmarkStart w:id="3489" w:name="_Toc53167274"/>
    </w:p>
    <w:p w14:paraId="1889EFE8" w14:textId="77777777" w:rsidR="00C57672" w:rsidRPr="00E11EA5" w:rsidRDefault="00C57672" w:rsidP="00C57672">
      <w:pPr>
        <w:pStyle w:val="Heading4"/>
        <w:rPr>
          <w:lang w:eastAsia="sv-SE"/>
        </w:rPr>
      </w:pPr>
      <w:bookmarkStart w:id="3490" w:name="_Toc61130506"/>
      <w:bookmarkStart w:id="3491" w:name="_Toc61131232"/>
      <w:bookmarkStart w:id="3492" w:name="_Toc61188074"/>
      <w:bookmarkStart w:id="3493" w:name="_Toc83029364"/>
      <w:bookmarkStart w:id="3494" w:name="_Toc83919962"/>
      <w:bookmarkStart w:id="3495" w:name="_Toc89784983"/>
      <w:r w:rsidRPr="00E11EA5">
        <w:rPr>
          <w:lang w:eastAsia="sv-SE"/>
        </w:rPr>
        <w:t>9.7.5.2</w:t>
      </w:r>
      <w:r>
        <w:rPr>
          <w:lang w:eastAsia="sv-SE"/>
        </w:rPr>
        <w:tab/>
      </w:r>
      <w:r w:rsidRPr="00E11EA5">
        <w:rPr>
          <w:lang w:eastAsia="sv-SE"/>
        </w:rPr>
        <w:t>Test procedure</w:t>
      </w:r>
      <w:bookmarkEnd w:id="3484"/>
      <w:bookmarkEnd w:id="3485"/>
      <w:bookmarkEnd w:id="3486"/>
      <w:bookmarkEnd w:id="3487"/>
      <w:bookmarkEnd w:id="3488"/>
      <w:bookmarkEnd w:id="3489"/>
      <w:bookmarkEnd w:id="3490"/>
      <w:bookmarkEnd w:id="3491"/>
      <w:bookmarkEnd w:id="3492"/>
      <w:bookmarkEnd w:id="3493"/>
      <w:bookmarkEnd w:id="3494"/>
      <w:bookmarkEnd w:id="3495"/>
    </w:p>
    <w:p w14:paraId="7EC55A43" w14:textId="77777777" w:rsidR="00C57672" w:rsidRPr="00E11EA5" w:rsidRDefault="00C57672" w:rsidP="00C57672">
      <w:pPr>
        <w:pStyle w:val="Heading5"/>
      </w:pPr>
      <w:bookmarkStart w:id="3496" w:name="_Toc34696841"/>
      <w:bookmarkStart w:id="3497" w:name="_Toc43739186"/>
      <w:bookmarkStart w:id="3498" w:name="_Toc46346947"/>
      <w:bookmarkStart w:id="3499" w:name="_Toc53165886"/>
      <w:bookmarkStart w:id="3500" w:name="_Toc53166581"/>
      <w:bookmarkStart w:id="3501" w:name="_Toc53167275"/>
      <w:bookmarkStart w:id="3502" w:name="_Toc61130507"/>
      <w:bookmarkStart w:id="3503" w:name="_Toc61131233"/>
      <w:bookmarkStart w:id="3504" w:name="_Toc61188075"/>
      <w:bookmarkStart w:id="3505" w:name="_Toc83029365"/>
      <w:bookmarkStart w:id="3506" w:name="_Toc83919963"/>
      <w:bookmarkStart w:id="3507" w:name="_Toc89784984"/>
      <w:r w:rsidRPr="00E11EA5">
        <w:rPr>
          <w:lang w:eastAsia="sv-SE"/>
        </w:rPr>
        <w:t>9.7.5.2.1</w:t>
      </w:r>
      <w:r w:rsidRPr="00E11EA5">
        <w:rPr>
          <w:lang w:eastAsia="sv-SE"/>
        </w:rPr>
        <w:tab/>
      </w:r>
      <w:r w:rsidRPr="00E11EA5">
        <w:t>Stage 1: Calibration</w:t>
      </w:r>
      <w:bookmarkEnd w:id="3496"/>
      <w:bookmarkEnd w:id="3497"/>
      <w:bookmarkEnd w:id="3498"/>
      <w:bookmarkEnd w:id="3499"/>
      <w:bookmarkEnd w:id="3500"/>
      <w:bookmarkEnd w:id="3501"/>
      <w:bookmarkEnd w:id="3502"/>
      <w:bookmarkEnd w:id="3503"/>
      <w:bookmarkEnd w:id="3504"/>
      <w:bookmarkEnd w:id="3505"/>
      <w:bookmarkEnd w:id="3506"/>
      <w:bookmarkEnd w:id="3507"/>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3508" w:name="_Toc34696842"/>
      <w:bookmarkStart w:id="3509" w:name="_Toc43739187"/>
      <w:bookmarkStart w:id="3510" w:name="_Toc46346948"/>
      <w:bookmarkStart w:id="3511" w:name="_Toc53165887"/>
      <w:bookmarkStart w:id="3512" w:name="_Toc53166582"/>
      <w:bookmarkStart w:id="3513" w:name="_Toc53167276"/>
      <w:bookmarkStart w:id="3514" w:name="_Toc61130508"/>
      <w:bookmarkStart w:id="3515" w:name="_Toc61131234"/>
      <w:bookmarkStart w:id="3516" w:name="_Toc61188076"/>
      <w:bookmarkStart w:id="3517" w:name="_Toc83029366"/>
      <w:bookmarkStart w:id="3518" w:name="_Toc83919964"/>
      <w:bookmarkStart w:id="3519" w:name="_Toc89784985"/>
      <w:r w:rsidRPr="00E11EA5">
        <w:lastRenderedPageBreak/>
        <w:t>9.7.5.2.2</w:t>
      </w:r>
      <w:r w:rsidRPr="00E11EA5">
        <w:tab/>
        <w:t xml:space="preserve">Stage 2: BS </w:t>
      </w:r>
      <w:r w:rsidRPr="00E11EA5">
        <w:rPr>
          <w:lang w:eastAsia="sv-SE"/>
        </w:rPr>
        <w:t>measurement</w:t>
      </w:r>
      <w:bookmarkEnd w:id="3508"/>
      <w:bookmarkEnd w:id="3509"/>
      <w:bookmarkEnd w:id="3510"/>
      <w:bookmarkEnd w:id="3511"/>
      <w:bookmarkEnd w:id="3512"/>
      <w:bookmarkEnd w:id="3513"/>
      <w:bookmarkEnd w:id="3514"/>
      <w:bookmarkEnd w:id="3515"/>
      <w:bookmarkEnd w:id="3516"/>
      <w:bookmarkEnd w:id="3517"/>
      <w:bookmarkEnd w:id="3518"/>
      <w:bookmarkEnd w:id="3519"/>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3520" w:name="_Toc34696843"/>
      <w:bookmarkStart w:id="3521" w:name="_Toc43739188"/>
      <w:bookmarkStart w:id="3522" w:name="_Toc46346949"/>
      <w:bookmarkStart w:id="3523" w:name="_Toc53165888"/>
      <w:bookmarkStart w:id="3524" w:name="_Toc53166583"/>
      <w:bookmarkStart w:id="3525" w:name="_Toc53167277"/>
      <w:bookmarkStart w:id="3526" w:name="_Toc61130509"/>
      <w:bookmarkStart w:id="3527" w:name="_Toc61131235"/>
      <w:bookmarkStart w:id="3528" w:name="_Toc61188077"/>
      <w:bookmarkStart w:id="3529" w:name="_Toc83029367"/>
      <w:bookmarkStart w:id="3530" w:name="_Toc83919965"/>
      <w:bookmarkStart w:id="3531" w:name="_Toc89784986"/>
      <w:r w:rsidRPr="00E11EA5">
        <w:rPr>
          <w:lang w:eastAsia="sv-SE"/>
        </w:rPr>
        <w:t>9.7.5.3</w:t>
      </w:r>
      <w:r>
        <w:rPr>
          <w:lang w:eastAsia="sv-SE"/>
        </w:rPr>
        <w:tab/>
      </w:r>
      <w:r w:rsidRPr="00E11EA5">
        <w:t>MU value derivation</w:t>
      </w:r>
      <w:r w:rsidRPr="00E11EA5">
        <w:rPr>
          <w:lang w:eastAsia="sv-SE"/>
        </w:rPr>
        <w:t>, FR1</w:t>
      </w:r>
      <w:bookmarkEnd w:id="3520"/>
      <w:bookmarkEnd w:id="3521"/>
      <w:bookmarkEnd w:id="3522"/>
      <w:bookmarkEnd w:id="3523"/>
      <w:bookmarkEnd w:id="3524"/>
      <w:bookmarkEnd w:id="3525"/>
      <w:bookmarkEnd w:id="3526"/>
      <w:bookmarkEnd w:id="3527"/>
      <w:bookmarkEnd w:id="3528"/>
      <w:bookmarkEnd w:id="3529"/>
      <w:bookmarkEnd w:id="3530"/>
      <w:bookmarkEnd w:id="3531"/>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3532" w:name="_Toc43739189"/>
      <w:bookmarkStart w:id="3533" w:name="_Toc46346950"/>
      <w:bookmarkStart w:id="3534" w:name="_Toc53165889"/>
      <w:bookmarkStart w:id="3535" w:name="_Toc53166584"/>
      <w:bookmarkStart w:id="3536" w:name="_Toc53167278"/>
      <w:bookmarkStart w:id="3537" w:name="_Toc61130510"/>
      <w:bookmarkStart w:id="3538" w:name="_Toc61131236"/>
      <w:bookmarkStart w:id="3539" w:name="_Toc61188078"/>
      <w:bookmarkStart w:id="3540" w:name="_Toc83029368"/>
      <w:bookmarkStart w:id="3541" w:name="_Toc83919966"/>
      <w:bookmarkStart w:id="3542" w:name="_Toc89784987"/>
      <w:r w:rsidRPr="00E11EA5">
        <w:t>9.7.6</w:t>
      </w:r>
      <w:r>
        <w:tab/>
      </w:r>
      <w:r w:rsidRPr="00E11EA5">
        <w:t>Maximum accepted test system uncertainty</w:t>
      </w:r>
      <w:bookmarkEnd w:id="3468"/>
      <w:bookmarkEnd w:id="3469"/>
      <w:bookmarkEnd w:id="3470"/>
      <w:bookmarkEnd w:id="3471"/>
      <w:bookmarkEnd w:id="3532"/>
      <w:bookmarkEnd w:id="3533"/>
      <w:bookmarkEnd w:id="3534"/>
      <w:bookmarkEnd w:id="3535"/>
      <w:bookmarkEnd w:id="3536"/>
      <w:bookmarkEnd w:id="3537"/>
      <w:bookmarkEnd w:id="3538"/>
      <w:bookmarkEnd w:id="3539"/>
      <w:bookmarkEnd w:id="3540"/>
      <w:bookmarkEnd w:id="3541"/>
      <w:bookmarkEnd w:id="3542"/>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3543" w:name="_Toc32332176"/>
      <w:bookmarkStart w:id="3544" w:name="_Toc37430093"/>
      <w:bookmarkStart w:id="3545" w:name="_Toc43739190"/>
      <w:bookmarkStart w:id="3546" w:name="_Toc46346951"/>
      <w:bookmarkStart w:id="3547" w:name="_Toc53165890"/>
      <w:bookmarkStart w:id="3548" w:name="_Toc53166585"/>
      <w:bookmarkStart w:id="3549" w:name="_Toc53167279"/>
      <w:bookmarkStart w:id="3550" w:name="_Toc61130511"/>
      <w:bookmarkStart w:id="3551" w:name="_Toc61131237"/>
      <w:bookmarkStart w:id="3552" w:name="_Toc61188079"/>
      <w:bookmarkStart w:id="3553" w:name="_Toc83029369"/>
      <w:bookmarkStart w:id="3554" w:name="_Toc83919967"/>
      <w:bookmarkStart w:id="3555" w:name="_Toc89784988"/>
      <w:r w:rsidRPr="00E11EA5">
        <w:t>9.7.7</w:t>
      </w:r>
      <w:r>
        <w:tab/>
      </w:r>
      <w:r w:rsidRPr="00E11EA5">
        <w:t>Test Tolerance for EVM</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514A71" w:rsidRPr="00E11EA5" w14:paraId="10117E2E" w14:textId="5711FDF9" w:rsidTr="00514A71">
        <w:trPr>
          <w:cantSplit/>
          <w:jc w:val="center"/>
        </w:trPr>
        <w:tc>
          <w:tcPr>
            <w:tcW w:w="1767" w:type="dxa"/>
            <w:shd w:val="clear" w:color="auto" w:fill="auto"/>
            <w:noWrap/>
            <w:hideMark/>
          </w:tcPr>
          <w:p w14:paraId="6699BE82" w14:textId="77777777" w:rsidR="00514A71" w:rsidRPr="00E11EA5" w:rsidRDefault="00514A71" w:rsidP="00514A71">
            <w:pPr>
              <w:spacing w:after="0"/>
              <w:rPr>
                <w:rFonts w:ascii="Arial" w:hAnsi="Arial" w:cs="Arial"/>
                <w:sz w:val="18"/>
                <w:szCs w:val="18"/>
              </w:rPr>
            </w:pPr>
          </w:p>
        </w:tc>
        <w:tc>
          <w:tcPr>
            <w:tcW w:w="1839" w:type="dxa"/>
            <w:shd w:val="clear" w:color="auto" w:fill="auto"/>
            <w:hideMark/>
          </w:tcPr>
          <w:p w14:paraId="332E7EBC" w14:textId="3D5BE51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69AA548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549" w:type="dxa"/>
          </w:tcPr>
          <w:p w14:paraId="68490EB9" w14:textId="43430424"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0BC2066E" w14:textId="2522DFB8" w:rsidTr="00514A71">
        <w:trPr>
          <w:cantSplit/>
          <w:jc w:val="center"/>
        </w:trPr>
        <w:tc>
          <w:tcPr>
            <w:tcW w:w="1767" w:type="dxa"/>
            <w:shd w:val="clear" w:color="auto" w:fill="auto"/>
            <w:noWrap/>
            <w:hideMark/>
          </w:tcPr>
          <w:p w14:paraId="0A226B74" w14:textId="77777777" w:rsidR="00514A71" w:rsidRPr="00E11EA5" w:rsidRDefault="00514A71" w:rsidP="00514A71">
            <w:pPr>
              <w:pStyle w:val="TAC"/>
            </w:pPr>
            <w:r w:rsidRPr="00E11EA5">
              <w:t>Test Tolerance (%)</w:t>
            </w:r>
          </w:p>
        </w:tc>
        <w:tc>
          <w:tcPr>
            <w:tcW w:w="1839" w:type="dxa"/>
            <w:shd w:val="clear" w:color="auto" w:fill="auto"/>
            <w:noWrap/>
          </w:tcPr>
          <w:p w14:paraId="6580F237" w14:textId="77777777" w:rsidR="00514A71" w:rsidRPr="00E11EA5" w:rsidRDefault="00514A71" w:rsidP="00514A71">
            <w:pPr>
              <w:pStyle w:val="TAC"/>
              <w:rPr>
                <w:rFonts w:cs="Arial"/>
              </w:rPr>
            </w:pPr>
            <w:r w:rsidRPr="00E11EA5">
              <w:rPr>
                <w:rFonts w:cs="Arial"/>
              </w:rPr>
              <w:t>1</w:t>
            </w:r>
          </w:p>
        </w:tc>
        <w:tc>
          <w:tcPr>
            <w:tcW w:w="1549" w:type="dxa"/>
            <w:shd w:val="clear" w:color="auto" w:fill="auto"/>
            <w:noWrap/>
          </w:tcPr>
          <w:p w14:paraId="1ED92736" w14:textId="6AB3B443" w:rsidR="00514A71" w:rsidRPr="00E11EA5" w:rsidRDefault="00514A71" w:rsidP="00514A71">
            <w:pPr>
              <w:pStyle w:val="TAC"/>
              <w:rPr>
                <w:rFonts w:cs="Arial"/>
              </w:rPr>
            </w:pPr>
            <w:r w:rsidRPr="00E11EA5">
              <w:rPr>
                <w:rFonts w:cs="Arial"/>
              </w:rPr>
              <w:t>1</w:t>
            </w:r>
          </w:p>
        </w:tc>
        <w:tc>
          <w:tcPr>
            <w:tcW w:w="1549" w:type="dxa"/>
          </w:tcPr>
          <w:p w14:paraId="45ED523C" w14:textId="0B175179" w:rsidR="00514A71" w:rsidRPr="00E11EA5" w:rsidRDefault="00514A71" w:rsidP="00514A71">
            <w:pPr>
              <w:pStyle w:val="TAC"/>
              <w:rPr>
                <w:rFonts w:cs="Arial"/>
              </w:rPr>
            </w:pPr>
            <w:r>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3556" w:name="_Toc21086345"/>
      <w:bookmarkStart w:id="3557" w:name="_Toc29768782"/>
      <w:bookmarkStart w:id="3558" w:name="_Toc32332177"/>
      <w:bookmarkStart w:id="3559" w:name="_Toc37430094"/>
      <w:bookmarkStart w:id="3560" w:name="_Toc43739191"/>
      <w:bookmarkStart w:id="3561" w:name="_Toc46346952"/>
      <w:bookmarkStart w:id="3562" w:name="_Toc53165891"/>
      <w:bookmarkStart w:id="3563" w:name="_Toc53166586"/>
      <w:bookmarkStart w:id="3564" w:name="_Toc53167280"/>
      <w:bookmarkStart w:id="3565" w:name="_Toc61130512"/>
      <w:bookmarkStart w:id="3566" w:name="_Toc61131238"/>
      <w:bookmarkStart w:id="3567" w:name="_Toc61188080"/>
      <w:bookmarkStart w:id="3568" w:name="_Toc83029370"/>
      <w:bookmarkStart w:id="3569" w:name="_Toc83919968"/>
      <w:bookmarkStart w:id="3570" w:name="_Toc89784989"/>
      <w:r w:rsidRPr="00501E48">
        <w:lastRenderedPageBreak/>
        <w:t>9.8</w:t>
      </w:r>
      <w:r w:rsidRPr="00501E48">
        <w:tab/>
        <w:t>OTA transmitted signal quality: TAE</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77A946BB" w14:textId="77777777" w:rsidR="00C57672" w:rsidRPr="00E11EA5" w:rsidRDefault="00C57672" w:rsidP="00C57672">
      <w:pPr>
        <w:pStyle w:val="Heading3"/>
      </w:pPr>
      <w:bookmarkStart w:id="3571" w:name="_Toc21086346"/>
      <w:bookmarkStart w:id="3572" w:name="_Toc29768783"/>
      <w:bookmarkStart w:id="3573" w:name="_Toc32332178"/>
      <w:bookmarkStart w:id="3574" w:name="_Toc37430095"/>
      <w:bookmarkStart w:id="3575" w:name="_Toc43739192"/>
      <w:bookmarkStart w:id="3576" w:name="_Toc46346953"/>
      <w:bookmarkStart w:id="3577" w:name="_Toc53165892"/>
      <w:bookmarkStart w:id="3578" w:name="_Toc53166587"/>
      <w:bookmarkStart w:id="3579" w:name="_Toc53167281"/>
      <w:bookmarkStart w:id="3580" w:name="_Toc61130513"/>
      <w:bookmarkStart w:id="3581" w:name="_Toc61131239"/>
      <w:bookmarkStart w:id="3582" w:name="_Toc61188081"/>
      <w:bookmarkStart w:id="3583" w:name="_Toc83029371"/>
      <w:bookmarkStart w:id="3584" w:name="_Toc83919969"/>
      <w:bookmarkStart w:id="3585" w:name="_Toc89784990"/>
      <w:r w:rsidRPr="00E11EA5">
        <w:t>9.8.1</w:t>
      </w:r>
      <w:r>
        <w:tab/>
      </w:r>
      <w:r w:rsidRPr="00E11EA5">
        <w:t>General</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3586" w:name="_Toc32332179"/>
      <w:bookmarkStart w:id="3587" w:name="_Toc37430096"/>
      <w:bookmarkStart w:id="3588" w:name="_Toc43739193"/>
      <w:bookmarkStart w:id="3589" w:name="_Toc46346954"/>
      <w:bookmarkStart w:id="3590" w:name="_Toc53165893"/>
      <w:bookmarkStart w:id="3591" w:name="_Toc53166588"/>
      <w:bookmarkStart w:id="3592" w:name="_Toc53167282"/>
      <w:bookmarkStart w:id="3593" w:name="_Toc61130514"/>
      <w:bookmarkStart w:id="3594" w:name="_Toc61131240"/>
      <w:bookmarkStart w:id="3595" w:name="_Toc61188082"/>
      <w:bookmarkStart w:id="3596" w:name="_Toc83029372"/>
      <w:bookmarkStart w:id="3597" w:name="_Toc83919970"/>
      <w:bookmarkStart w:id="3598" w:name="_Toc89784991"/>
      <w:bookmarkStart w:id="3599" w:name="_Toc21086347"/>
      <w:bookmarkStart w:id="3600" w:name="_Toc29768784"/>
      <w:r w:rsidRPr="00E11EA5">
        <w:t>9.8.2</w:t>
      </w:r>
      <w:r>
        <w:tab/>
      </w:r>
      <w:r w:rsidRPr="00E11EA5">
        <w:t>Indoor Anechoic Chamber</w:t>
      </w:r>
      <w:bookmarkStart w:id="3601" w:name="_Toc32332180"/>
      <w:bookmarkStart w:id="3602" w:name="_Toc37430097"/>
      <w:bookmarkStart w:id="3603" w:name="_Toc43739194"/>
      <w:bookmarkStart w:id="3604" w:name="_Toc46346955"/>
      <w:bookmarkStart w:id="3605" w:name="_Toc53165894"/>
      <w:bookmarkStart w:id="3606" w:name="_Toc53166589"/>
      <w:bookmarkStart w:id="3607" w:name="_Toc53167283"/>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3F9E306F" w14:textId="77777777" w:rsidR="00C57672" w:rsidRPr="00E11EA5" w:rsidRDefault="00C57672" w:rsidP="00C57672">
      <w:pPr>
        <w:pStyle w:val="Heading4"/>
        <w:rPr>
          <w:lang w:eastAsia="sv-SE"/>
        </w:rPr>
      </w:pPr>
      <w:bookmarkStart w:id="3608" w:name="_Toc61130515"/>
      <w:bookmarkStart w:id="3609" w:name="_Toc61131241"/>
      <w:bookmarkStart w:id="3610" w:name="_Toc61188083"/>
      <w:bookmarkStart w:id="3611" w:name="_Toc83029373"/>
      <w:bookmarkStart w:id="3612" w:name="_Toc83919971"/>
      <w:bookmarkStart w:id="3613" w:name="_Toc89784992"/>
      <w:r w:rsidRPr="00E11EA5">
        <w:rPr>
          <w:lang w:eastAsia="sv-SE"/>
        </w:rPr>
        <w:t>9.8.</w:t>
      </w:r>
      <w:r w:rsidRPr="00E11EA5">
        <w:t>2</w:t>
      </w:r>
      <w:r w:rsidRPr="00E11EA5">
        <w:rPr>
          <w:lang w:eastAsia="sv-SE"/>
        </w:rPr>
        <w:t>.1</w:t>
      </w:r>
      <w:r w:rsidRPr="00E11EA5">
        <w:rPr>
          <w:lang w:eastAsia="sv-SE"/>
        </w:rPr>
        <w:tab/>
        <w:t>Measurement system description</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3614" w:name="_Toc32332181"/>
      <w:bookmarkStart w:id="3615" w:name="_Toc37430098"/>
      <w:bookmarkStart w:id="3616" w:name="_Toc43739195"/>
      <w:bookmarkStart w:id="3617" w:name="_Toc46346956"/>
      <w:bookmarkStart w:id="3618" w:name="_Toc53165895"/>
      <w:bookmarkStart w:id="3619" w:name="_Toc53166590"/>
      <w:bookmarkStart w:id="3620" w:name="_Toc53167284"/>
      <w:bookmarkStart w:id="3621" w:name="_Toc61130516"/>
      <w:bookmarkStart w:id="3622" w:name="_Toc61131242"/>
      <w:bookmarkStart w:id="3623" w:name="_Toc61188084"/>
      <w:bookmarkStart w:id="3624" w:name="_Toc83029374"/>
      <w:bookmarkStart w:id="3625" w:name="_Toc83919972"/>
      <w:bookmarkStart w:id="3626" w:name="_Toc89784993"/>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592C5D99" w14:textId="77777777" w:rsidR="00C57672" w:rsidRPr="00E11EA5" w:rsidRDefault="00C57672" w:rsidP="00C57672">
      <w:pPr>
        <w:pStyle w:val="Heading5"/>
      </w:pPr>
      <w:bookmarkStart w:id="3627" w:name="_Toc32332182"/>
      <w:bookmarkStart w:id="3628" w:name="_Toc37430099"/>
      <w:bookmarkStart w:id="3629" w:name="_Toc43739196"/>
      <w:bookmarkStart w:id="3630" w:name="_Toc46346957"/>
      <w:bookmarkStart w:id="3631" w:name="_Toc53165896"/>
      <w:bookmarkStart w:id="3632" w:name="_Toc53166591"/>
      <w:bookmarkStart w:id="3633" w:name="_Toc53167285"/>
      <w:bookmarkStart w:id="3634" w:name="_Toc61130517"/>
      <w:bookmarkStart w:id="3635" w:name="_Toc61131243"/>
      <w:bookmarkStart w:id="3636" w:name="_Toc61188085"/>
      <w:bookmarkStart w:id="3637" w:name="_Toc83029375"/>
      <w:bookmarkStart w:id="3638" w:name="_Toc83919973"/>
      <w:bookmarkStart w:id="3639" w:name="_Toc89784994"/>
      <w:r w:rsidRPr="00E11EA5">
        <w:rPr>
          <w:lang w:eastAsia="sv-SE"/>
        </w:rPr>
        <w:t>9.8.</w:t>
      </w:r>
      <w:r w:rsidRPr="00E11EA5">
        <w:t>2</w:t>
      </w:r>
      <w:r w:rsidRPr="00E11EA5">
        <w:rPr>
          <w:lang w:eastAsia="sv-SE"/>
        </w:rPr>
        <w:t>.2.1</w:t>
      </w:r>
      <w:r w:rsidRPr="00E11EA5">
        <w:rPr>
          <w:lang w:eastAsia="sv-SE"/>
        </w:rPr>
        <w:tab/>
      </w:r>
      <w:r w:rsidRPr="00E11EA5">
        <w:t>Stage 1: Calibration</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3640" w:name="_Toc32332183"/>
      <w:bookmarkStart w:id="3641" w:name="_Toc37430100"/>
      <w:bookmarkStart w:id="3642" w:name="_Toc43739197"/>
      <w:bookmarkStart w:id="3643" w:name="_Toc46346958"/>
      <w:bookmarkStart w:id="3644" w:name="_Toc53165897"/>
      <w:bookmarkStart w:id="3645" w:name="_Toc53166592"/>
      <w:bookmarkStart w:id="3646" w:name="_Toc53167286"/>
      <w:bookmarkStart w:id="3647" w:name="_Toc61130518"/>
      <w:bookmarkStart w:id="3648" w:name="_Toc61131244"/>
      <w:bookmarkStart w:id="3649" w:name="_Toc61188086"/>
      <w:bookmarkStart w:id="3650" w:name="_Toc83029376"/>
      <w:bookmarkStart w:id="3651" w:name="_Toc83919974"/>
      <w:bookmarkStart w:id="3652" w:name="_Toc89784995"/>
      <w:r w:rsidRPr="00E11EA5">
        <w:rPr>
          <w:lang w:eastAsia="sv-SE"/>
        </w:rPr>
        <w:t>9.8.</w:t>
      </w:r>
      <w:r w:rsidRPr="00E11EA5">
        <w:t>2</w:t>
      </w:r>
      <w:r w:rsidRPr="00E11EA5">
        <w:rPr>
          <w:lang w:eastAsia="sv-SE"/>
        </w:rPr>
        <w:t>.2.2</w:t>
      </w:r>
      <w:r w:rsidRPr="00E11EA5">
        <w:rPr>
          <w:lang w:eastAsia="en-CA"/>
        </w:rPr>
        <w:tab/>
      </w:r>
      <w:r w:rsidRPr="00E11EA5">
        <w:t>Stage 2: BS measurement</w:t>
      </w:r>
      <w:bookmarkEnd w:id="3599"/>
      <w:bookmarkEnd w:id="3600"/>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3653" w:name="_Toc21086351"/>
      <w:bookmarkStart w:id="3654" w:name="_Toc29768788"/>
      <w:bookmarkStart w:id="3655" w:name="_Toc32332184"/>
      <w:bookmarkStart w:id="3656" w:name="_Toc37430101"/>
      <w:bookmarkStart w:id="3657" w:name="_Toc43739198"/>
      <w:bookmarkStart w:id="3658" w:name="_Toc46346959"/>
      <w:bookmarkStart w:id="3659" w:name="_Toc53165898"/>
      <w:bookmarkStart w:id="3660" w:name="_Toc53166593"/>
      <w:bookmarkStart w:id="3661" w:name="_Toc53167287"/>
      <w:bookmarkStart w:id="3662" w:name="_Toc61130519"/>
      <w:bookmarkStart w:id="3663" w:name="_Toc61131245"/>
      <w:bookmarkStart w:id="3664" w:name="_Toc61188087"/>
      <w:bookmarkStart w:id="3665" w:name="_Toc83029377"/>
      <w:bookmarkStart w:id="3666" w:name="_Toc83919975"/>
      <w:bookmarkStart w:id="3667" w:name="_Toc89784996"/>
      <w:r w:rsidRPr="00E11EA5">
        <w:t>9.8.2.3</w:t>
      </w:r>
      <w:r w:rsidRPr="00E11EA5">
        <w:tab/>
        <w:t xml:space="preserve">MU </w:t>
      </w:r>
      <w:bookmarkEnd w:id="3653"/>
      <w:bookmarkEnd w:id="3654"/>
      <w:r w:rsidRPr="00E11EA5">
        <w:t>value derivation</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3668" w:name="_Toc32332185"/>
      <w:bookmarkStart w:id="3669" w:name="_Toc37430102"/>
      <w:bookmarkStart w:id="3670" w:name="_Toc43739199"/>
      <w:bookmarkStart w:id="3671" w:name="_Toc46346960"/>
      <w:bookmarkStart w:id="3672" w:name="_Toc53165899"/>
      <w:bookmarkStart w:id="3673" w:name="_Toc53166594"/>
      <w:bookmarkStart w:id="3674" w:name="_Toc53167288"/>
      <w:bookmarkStart w:id="3675" w:name="_Toc61130520"/>
      <w:bookmarkStart w:id="3676" w:name="_Toc61131246"/>
      <w:bookmarkStart w:id="3677" w:name="_Toc61188088"/>
      <w:bookmarkStart w:id="3678" w:name="_Toc83029378"/>
      <w:bookmarkStart w:id="3679" w:name="_Toc83919976"/>
      <w:bookmarkStart w:id="3680" w:name="_Toc89784997"/>
      <w:bookmarkStart w:id="3681" w:name="_Toc21086352"/>
      <w:bookmarkStart w:id="3682" w:name="_Toc29768789"/>
      <w:r w:rsidRPr="00E11EA5">
        <w:t>9.8.3</w:t>
      </w:r>
      <w:r>
        <w:tab/>
      </w:r>
      <w:r w:rsidRPr="00E11EA5">
        <w:t>Compact Antenna Test Range</w:t>
      </w:r>
      <w:bookmarkStart w:id="3683" w:name="_Toc32332186"/>
      <w:bookmarkStart w:id="3684" w:name="_Toc37430103"/>
      <w:bookmarkStart w:id="3685" w:name="_Toc43739200"/>
      <w:bookmarkStart w:id="3686" w:name="_Toc46346961"/>
      <w:bookmarkStart w:id="3687" w:name="_Toc53165900"/>
      <w:bookmarkStart w:id="3688" w:name="_Toc53166595"/>
      <w:bookmarkStart w:id="3689" w:name="_Toc53167289"/>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14D35984" w14:textId="77777777" w:rsidR="00C57672" w:rsidRPr="00E11EA5" w:rsidRDefault="00C57672" w:rsidP="00C57672">
      <w:pPr>
        <w:pStyle w:val="Heading4"/>
        <w:rPr>
          <w:lang w:eastAsia="sv-SE"/>
        </w:rPr>
      </w:pPr>
      <w:bookmarkStart w:id="3690" w:name="_Toc61130521"/>
      <w:bookmarkStart w:id="3691" w:name="_Toc61131247"/>
      <w:bookmarkStart w:id="3692" w:name="_Toc61188089"/>
      <w:bookmarkStart w:id="3693" w:name="_Toc83029379"/>
      <w:bookmarkStart w:id="3694" w:name="_Toc83919977"/>
      <w:bookmarkStart w:id="3695" w:name="_Toc89784998"/>
      <w:r w:rsidRPr="00E11EA5">
        <w:rPr>
          <w:lang w:eastAsia="sv-SE"/>
        </w:rPr>
        <w:t>9.8.3.1</w:t>
      </w:r>
      <w:r w:rsidRPr="00E11EA5">
        <w:rPr>
          <w:lang w:eastAsia="sv-SE"/>
        </w:rPr>
        <w:tab/>
        <w:t>Measurement system description</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3696" w:name="_Toc32332187"/>
      <w:bookmarkStart w:id="3697" w:name="_Toc37430104"/>
      <w:bookmarkStart w:id="3698" w:name="_Toc43739201"/>
      <w:bookmarkStart w:id="3699" w:name="_Toc46346962"/>
      <w:bookmarkStart w:id="3700" w:name="_Toc53165901"/>
      <w:bookmarkStart w:id="3701" w:name="_Toc53166596"/>
      <w:bookmarkStart w:id="3702" w:name="_Toc53167290"/>
    </w:p>
    <w:p w14:paraId="12A0D453" w14:textId="77777777" w:rsidR="00C57672" w:rsidRPr="00E11EA5" w:rsidRDefault="00C57672" w:rsidP="00C57672">
      <w:pPr>
        <w:pStyle w:val="Heading4"/>
        <w:rPr>
          <w:lang w:eastAsia="sv-SE"/>
        </w:rPr>
      </w:pPr>
      <w:bookmarkStart w:id="3703" w:name="_Toc61130522"/>
      <w:bookmarkStart w:id="3704" w:name="_Toc61131248"/>
      <w:bookmarkStart w:id="3705" w:name="_Toc61188090"/>
      <w:bookmarkStart w:id="3706" w:name="_Toc83029380"/>
      <w:bookmarkStart w:id="3707" w:name="_Toc83919978"/>
      <w:bookmarkStart w:id="3708" w:name="_Toc89784999"/>
      <w:r w:rsidRPr="00E11EA5">
        <w:rPr>
          <w:lang w:eastAsia="sv-SE"/>
        </w:rPr>
        <w:t>9.8.3.2</w:t>
      </w:r>
      <w:r>
        <w:rPr>
          <w:lang w:eastAsia="sv-SE"/>
        </w:rPr>
        <w:tab/>
      </w:r>
      <w:r w:rsidRPr="00E11EA5">
        <w:rPr>
          <w:lang w:eastAsia="sv-SE"/>
        </w:rPr>
        <w:t>Test procedure</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3EFE315F" w14:textId="77777777" w:rsidR="00C57672" w:rsidRPr="00E11EA5" w:rsidRDefault="00C57672" w:rsidP="00C57672">
      <w:pPr>
        <w:pStyle w:val="Heading5"/>
      </w:pPr>
      <w:bookmarkStart w:id="3709" w:name="_Toc32332188"/>
      <w:bookmarkStart w:id="3710" w:name="_Toc37430105"/>
      <w:bookmarkStart w:id="3711" w:name="_Toc43739202"/>
      <w:bookmarkStart w:id="3712" w:name="_Toc46346963"/>
      <w:bookmarkStart w:id="3713" w:name="_Toc53165902"/>
      <w:bookmarkStart w:id="3714" w:name="_Toc53166597"/>
      <w:bookmarkStart w:id="3715" w:name="_Toc53167291"/>
      <w:bookmarkStart w:id="3716" w:name="_Toc61130523"/>
      <w:bookmarkStart w:id="3717" w:name="_Toc61131249"/>
      <w:bookmarkStart w:id="3718" w:name="_Toc61188091"/>
      <w:bookmarkStart w:id="3719" w:name="_Toc83029381"/>
      <w:bookmarkStart w:id="3720" w:name="_Toc83919979"/>
      <w:bookmarkStart w:id="3721" w:name="_Toc89785000"/>
      <w:r w:rsidRPr="00E11EA5">
        <w:rPr>
          <w:lang w:eastAsia="sv-SE"/>
        </w:rPr>
        <w:t>9.8.3.2.1</w:t>
      </w:r>
      <w:r w:rsidRPr="00E11EA5">
        <w:rPr>
          <w:lang w:eastAsia="sv-SE"/>
        </w:rPr>
        <w:tab/>
      </w:r>
      <w:r w:rsidRPr="00E11EA5">
        <w:t>Stage 1: Calibration</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3722" w:name="_Toc32332189"/>
      <w:bookmarkStart w:id="3723" w:name="_Toc37430106"/>
      <w:bookmarkStart w:id="3724" w:name="_Toc43739203"/>
      <w:bookmarkStart w:id="3725" w:name="_Toc46346964"/>
      <w:bookmarkStart w:id="3726" w:name="_Toc53165903"/>
      <w:bookmarkStart w:id="3727" w:name="_Toc53166598"/>
      <w:bookmarkStart w:id="3728" w:name="_Toc53167292"/>
      <w:bookmarkStart w:id="3729" w:name="_Toc61130524"/>
      <w:bookmarkStart w:id="3730" w:name="_Toc61131250"/>
      <w:bookmarkStart w:id="3731" w:name="_Toc61188092"/>
      <w:bookmarkStart w:id="3732" w:name="_Toc83029382"/>
      <w:bookmarkStart w:id="3733" w:name="_Toc83919980"/>
      <w:bookmarkStart w:id="3734" w:name="_Toc89785001"/>
      <w:r w:rsidRPr="00E11EA5">
        <w:t>9.8.3.2.2</w:t>
      </w:r>
      <w:r w:rsidRPr="00E11EA5">
        <w:tab/>
        <w:t xml:space="preserve">Stage 2: BS </w:t>
      </w:r>
      <w:r w:rsidRPr="00E11EA5">
        <w:rPr>
          <w:lang w:eastAsia="sv-SE"/>
        </w:rPr>
        <w:t>measurement</w:t>
      </w:r>
      <w:bookmarkEnd w:id="3681"/>
      <w:bookmarkEnd w:id="3682"/>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3735" w:name="_Toc21086356"/>
      <w:bookmarkStart w:id="3736" w:name="_Toc29768793"/>
      <w:bookmarkStart w:id="3737" w:name="_Toc32332190"/>
      <w:bookmarkStart w:id="3738" w:name="_Toc37430107"/>
      <w:bookmarkStart w:id="3739" w:name="_Toc43739204"/>
      <w:bookmarkStart w:id="3740" w:name="_Toc46346965"/>
      <w:bookmarkStart w:id="3741" w:name="_Toc53165904"/>
      <w:bookmarkStart w:id="3742" w:name="_Toc53166599"/>
      <w:bookmarkStart w:id="3743" w:name="_Toc53167293"/>
      <w:bookmarkStart w:id="3744" w:name="_Toc61130525"/>
      <w:bookmarkStart w:id="3745" w:name="_Toc61131251"/>
      <w:bookmarkStart w:id="3746" w:name="_Toc61188093"/>
      <w:bookmarkStart w:id="3747" w:name="_Toc83029383"/>
      <w:bookmarkStart w:id="3748" w:name="_Toc83919981"/>
      <w:bookmarkStart w:id="3749" w:name="_Toc89785002"/>
      <w:r w:rsidRPr="00E11EA5">
        <w:lastRenderedPageBreak/>
        <w:t>9.8.3.3</w:t>
      </w:r>
      <w:r w:rsidRPr="00E11EA5">
        <w:tab/>
        <w:t xml:space="preserve">MU </w:t>
      </w:r>
      <w:bookmarkEnd w:id="3735"/>
      <w:bookmarkEnd w:id="3736"/>
      <w:r w:rsidRPr="00E11EA5">
        <w:t>value derivation</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3750" w:name="_Toc21086357"/>
      <w:bookmarkStart w:id="3751" w:name="_Toc29768794"/>
      <w:bookmarkStart w:id="3752" w:name="_Toc32332191"/>
      <w:bookmarkStart w:id="3753" w:name="_Toc37430108"/>
      <w:bookmarkStart w:id="3754" w:name="_Toc43739205"/>
      <w:bookmarkStart w:id="3755" w:name="_Toc46346966"/>
      <w:bookmarkStart w:id="3756" w:name="_Toc53165905"/>
      <w:bookmarkStart w:id="3757" w:name="_Toc53166600"/>
      <w:bookmarkStart w:id="3758" w:name="_Toc53167294"/>
      <w:bookmarkStart w:id="3759" w:name="_Toc61130526"/>
      <w:bookmarkStart w:id="3760" w:name="_Toc61131252"/>
      <w:bookmarkStart w:id="3761" w:name="_Toc61188094"/>
      <w:bookmarkStart w:id="3762" w:name="_Toc83029384"/>
      <w:bookmarkStart w:id="3763" w:name="_Toc83919982"/>
      <w:bookmarkStart w:id="3764" w:name="_Toc89785003"/>
      <w:r w:rsidRPr="00E11EA5">
        <w:t>9.8.4</w:t>
      </w:r>
      <w:r>
        <w:tab/>
      </w:r>
      <w:r w:rsidRPr="00E11EA5">
        <w:t>Near Field</w:t>
      </w:r>
      <w:bookmarkEnd w:id="3750"/>
      <w:bookmarkEnd w:id="3751"/>
      <w:r w:rsidRPr="00E11EA5">
        <w:t xml:space="preserve"> Test Range</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04BB723A" w14:textId="77777777" w:rsidR="00C57672" w:rsidRPr="00E11EA5" w:rsidRDefault="00C57672" w:rsidP="00C57672">
      <w:pPr>
        <w:pStyle w:val="Heading4"/>
        <w:rPr>
          <w:lang w:eastAsia="sv-SE"/>
        </w:rPr>
      </w:pPr>
      <w:bookmarkStart w:id="3765" w:name="_Toc32332192"/>
      <w:bookmarkStart w:id="3766" w:name="_Toc37430109"/>
      <w:bookmarkStart w:id="3767" w:name="_Toc43739206"/>
      <w:bookmarkStart w:id="3768" w:name="_Toc46346967"/>
      <w:bookmarkStart w:id="3769" w:name="_Toc53165906"/>
      <w:bookmarkStart w:id="3770" w:name="_Toc53166601"/>
      <w:bookmarkStart w:id="3771" w:name="_Toc53167295"/>
      <w:bookmarkStart w:id="3772" w:name="_Toc61130527"/>
      <w:bookmarkStart w:id="3773" w:name="_Toc61131253"/>
      <w:bookmarkStart w:id="3774" w:name="_Toc61188095"/>
      <w:bookmarkStart w:id="3775" w:name="_Toc83029385"/>
      <w:bookmarkStart w:id="3776" w:name="_Toc83919983"/>
      <w:bookmarkStart w:id="3777" w:name="_Toc89785004"/>
      <w:r w:rsidRPr="00E11EA5">
        <w:rPr>
          <w:lang w:eastAsia="sv-SE"/>
        </w:rPr>
        <w:t>9.8.4.1</w:t>
      </w:r>
      <w:r w:rsidRPr="00E11EA5">
        <w:rPr>
          <w:lang w:eastAsia="sv-SE"/>
        </w:rPr>
        <w:tab/>
        <w:t>Measurement system description</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3778" w:name="_Toc32332193"/>
      <w:bookmarkStart w:id="3779" w:name="_Toc37430110"/>
      <w:bookmarkStart w:id="3780" w:name="_Toc43739207"/>
      <w:bookmarkStart w:id="3781" w:name="_Toc46346968"/>
      <w:bookmarkStart w:id="3782" w:name="_Toc53165907"/>
      <w:bookmarkStart w:id="3783" w:name="_Toc53166602"/>
      <w:bookmarkStart w:id="3784" w:name="_Toc53167296"/>
      <w:bookmarkStart w:id="3785" w:name="_Toc61130528"/>
      <w:bookmarkStart w:id="3786" w:name="_Toc61131254"/>
      <w:bookmarkStart w:id="3787" w:name="_Toc61188096"/>
      <w:bookmarkStart w:id="3788" w:name="_Toc83029386"/>
      <w:bookmarkStart w:id="3789" w:name="_Toc83919984"/>
      <w:bookmarkStart w:id="3790" w:name="_Toc89785005"/>
      <w:bookmarkStart w:id="3791" w:name="_Toc21086359"/>
      <w:bookmarkStart w:id="3792" w:name="_Toc29768796"/>
      <w:r w:rsidRPr="00E11EA5">
        <w:rPr>
          <w:lang w:eastAsia="sv-SE"/>
        </w:rPr>
        <w:t>9.8.4.2</w:t>
      </w:r>
      <w:r w:rsidRPr="00E11EA5">
        <w:rPr>
          <w:lang w:eastAsia="sv-SE"/>
        </w:rPr>
        <w:tab/>
        <w:t>Test procedure</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58B6817A" w14:textId="77777777" w:rsidR="00C57672" w:rsidRPr="00501E48" w:rsidRDefault="00C57672" w:rsidP="00C57672">
      <w:pPr>
        <w:pStyle w:val="Heading5"/>
      </w:pPr>
      <w:bookmarkStart w:id="3793" w:name="_Toc32332194"/>
      <w:bookmarkStart w:id="3794" w:name="_Toc37430111"/>
      <w:bookmarkStart w:id="3795" w:name="_Toc43739208"/>
      <w:bookmarkStart w:id="3796" w:name="_Toc46346969"/>
      <w:bookmarkStart w:id="3797" w:name="_Toc53165908"/>
      <w:bookmarkStart w:id="3798" w:name="_Toc53166603"/>
      <w:bookmarkStart w:id="3799" w:name="_Toc53167297"/>
      <w:bookmarkStart w:id="3800" w:name="_Toc61130529"/>
      <w:bookmarkStart w:id="3801" w:name="_Toc61131255"/>
      <w:bookmarkStart w:id="3802" w:name="_Toc61188097"/>
      <w:bookmarkStart w:id="3803" w:name="_Toc83029387"/>
      <w:bookmarkStart w:id="3804" w:name="_Toc83919985"/>
      <w:bookmarkStart w:id="3805" w:name="_Toc89785006"/>
      <w:r w:rsidRPr="00E11EA5">
        <w:rPr>
          <w:lang w:eastAsia="sv-SE"/>
        </w:rPr>
        <w:t>9.8.4.2.1</w:t>
      </w:r>
      <w:r w:rsidRPr="00E11EA5">
        <w:rPr>
          <w:lang w:eastAsia="sv-SE"/>
        </w:rPr>
        <w:tab/>
      </w:r>
      <w:r w:rsidRPr="00E11EA5">
        <w:t xml:space="preserve">Stage 1: </w:t>
      </w:r>
      <w:r w:rsidRPr="00E11EA5">
        <w:rPr>
          <w:lang w:eastAsia="sv-SE"/>
        </w:rPr>
        <w:t>Calibration</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3806" w:name="_Toc32332195"/>
      <w:bookmarkStart w:id="3807" w:name="_Toc37430112"/>
      <w:bookmarkStart w:id="3808" w:name="_Toc43739209"/>
      <w:bookmarkStart w:id="3809" w:name="_Toc46346970"/>
      <w:bookmarkStart w:id="3810" w:name="_Toc53165909"/>
      <w:bookmarkStart w:id="3811" w:name="_Toc53166604"/>
      <w:bookmarkStart w:id="3812" w:name="_Toc53167298"/>
      <w:bookmarkStart w:id="3813" w:name="_Toc61130530"/>
      <w:bookmarkStart w:id="3814" w:name="_Toc61131256"/>
      <w:bookmarkStart w:id="3815" w:name="_Toc61188098"/>
      <w:bookmarkStart w:id="3816" w:name="_Toc83029388"/>
      <w:bookmarkStart w:id="3817" w:name="_Toc83919986"/>
      <w:bookmarkStart w:id="3818" w:name="_Toc89785007"/>
      <w:r w:rsidRPr="00E11EA5">
        <w:rPr>
          <w:lang w:eastAsia="sv-SE"/>
        </w:rPr>
        <w:t>9.8.4.2.2</w:t>
      </w:r>
      <w:r w:rsidRPr="00E11EA5">
        <w:tab/>
        <w:t>Stage 2: BS measurement</w:t>
      </w:r>
      <w:bookmarkEnd w:id="3791"/>
      <w:bookmarkEnd w:id="3792"/>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3819" w:name="_Toc21086361"/>
      <w:bookmarkStart w:id="3820" w:name="_Toc29768798"/>
      <w:bookmarkStart w:id="3821" w:name="_Toc32332196"/>
      <w:bookmarkStart w:id="3822" w:name="_Toc37430113"/>
      <w:bookmarkStart w:id="3823" w:name="_Toc43739210"/>
      <w:bookmarkStart w:id="3824" w:name="_Toc46346971"/>
      <w:bookmarkStart w:id="3825" w:name="_Toc53165910"/>
      <w:bookmarkStart w:id="3826" w:name="_Toc53166605"/>
      <w:bookmarkStart w:id="3827" w:name="_Toc53167299"/>
      <w:bookmarkStart w:id="3828" w:name="_Toc61130531"/>
      <w:bookmarkStart w:id="3829" w:name="_Toc61131257"/>
      <w:bookmarkStart w:id="3830" w:name="_Toc61188099"/>
      <w:bookmarkStart w:id="3831" w:name="_Toc83029389"/>
      <w:bookmarkStart w:id="3832" w:name="_Toc83919987"/>
      <w:bookmarkStart w:id="3833" w:name="_Toc89785008"/>
      <w:r w:rsidRPr="00E11EA5">
        <w:t>9.8.4.3</w:t>
      </w:r>
      <w:r w:rsidRPr="00E11EA5">
        <w:tab/>
        <w:t xml:space="preserve">MU </w:t>
      </w:r>
      <w:bookmarkEnd w:id="3819"/>
      <w:bookmarkEnd w:id="3820"/>
      <w:r w:rsidRPr="00E11EA5">
        <w:t>value derivation</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3834" w:name="_Toc61130532"/>
      <w:bookmarkStart w:id="3835" w:name="_Toc61131258"/>
      <w:bookmarkStart w:id="3836" w:name="_Toc61188100"/>
      <w:bookmarkStart w:id="3837" w:name="_Toc83029390"/>
      <w:bookmarkStart w:id="3838" w:name="_Toc83919988"/>
      <w:bookmarkStart w:id="3839" w:name="_Toc89785009"/>
      <w:bookmarkStart w:id="3840" w:name="_Toc32332197"/>
      <w:bookmarkStart w:id="3841" w:name="_Toc37430114"/>
      <w:bookmarkStart w:id="3842" w:name="_Toc43739211"/>
      <w:bookmarkStart w:id="3843" w:name="_Toc46346972"/>
      <w:bookmarkStart w:id="3844" w:name="_Toc53165911"/>
      <w:bookmarkStart w:id="3845" w:name="_Toc53166606"/>
      <w:bookmarkStart w:id="3846" w:name="_Toc53167300"/>
      <w:bookmarkStart w:id="3847" w:name="_Toc21086362"/>
      <w:bookmarkStart w:id="3848" w:name="_Toc29768799"/>
      <w:r>
        <w:t>9.8.4A</w:t>
      </w:r>
      <w:r>
        <w:tab/>
        <w:t>Plane Wave Synthesizer</w:t>
      </w:r>
      <w:bookmarkEnd w:id="3834"/>
      <w:bookmarkEnd w:id="3835"/>
      <w:bookmarkEnd w:id="3836"/>
      <w:bookmarkEnd w:id="3837"/>
      <w:bookmarkEnd w:id="3838"/>
      <w:bookmarkEnd w:id="3839"/>
    </w:p>
    <w:p w14:paraId="33DD6F54" w14:textId="77777777" w:rsidR="00F178B0" w:rsidRDefault="00F178B0" w:rsidP="00753FEA">
      <w:pPr>
        <w:pStyle w:val="Heading4"/>
      </w:pPr>
      <w:bookmarkStart w:id="3849" w:name="_Toc61130533"/>
      <w:bookmarkStart w:id="3850" w:name="_Toc61131259"/>
      <w:bookmarkStart w:id="3851" w:name="_Toc61188101"/>
      <w:bookmarkStart w:id="3852" w:name="_Toc83029391"/>
      <w:bookmarkStart w:id="3853" w:name="_Toc83919989"/>
      <w:bookmarkStart w:id="3854" w:name="_Toc89785010"/>
      <w:r>
        <w:t>9.8.4A.1</w:t>
      </w:r>
      <w:r>
        <w:tab/>
        <w:t>Measurement system description</w:t>
      </w:r>
      <w:bookmarkEnd w:id="3849"/>
      <w:bookmarkEnd w:id="3850"/>
      <w:bookmarkEnd w:id="3851"/>
      <w:bookmarkEnd w:id="3852"/>
      <w:bookmarkEnd w:id="3853"/>
      <w:bookmarkEnd w:id="3854"/>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3855" w:name="_Toc61130534"/>
      <w:bookmarkStart w:id="3856" w:name="_Toc61131260"/>
      <w:bookmarkStart w:id="3857" w:name="_Toc61188102"/>
      <w:bookmarkStart w:id="3858" w:name="_Toc83029392"/>
      <w:bookmarkStart w:id="3859" w:name="_Toc83919990"/>
      <w:bookmarkStart w:id="3860" w:name="_Toc89785011"/>
      <w:r>
        <w:lastRenderedPageBreak/>
        <w:t>9.8.4A.2</w:t>
      </w:r>
      <w:r>
        <w:tab/>
        <w:t>Test procedure</w:t>
      </w:r>
      <w:bookmarkEnd w:id="3855"/>
      <w:bookmarkEnd w:id="3856"/>
      <w:bookmarkEnd w:id="3857"/>
      <w:bookmarkEnd w:id="3858"/>
      <w:bookmarkEnd w:id="3859"/>
      <w:bookmarkEnd w:id="3860"/>
    </w:p>
    <w:p w14:paraId="3F718124" w14:textId="77777777" w:rsidR="00F178B0" w:rsidRDefault="00F178B0" w:rsidP="00753FEA">
      <w:pPr>
        <w:pStyle w:val="Heading5"/>
      </w:pPr>
      <w:bookmarkStart w:id="3861" w:name="_Toc61130535"/>
      <w:bookmarkStart w:id="3862" w:name="_Toc61131261"/>
      <w:bookmarkStart w:id="3863" w:name="_Toc61188103"/>
      <w:bookmarkStart w:id="3864" w:name="_Toc83029393"/>
      <w:bookmarkStart w:id="3865" w:name="_Toc83919991"/>
      <w:bookmarkStart w:id="3866" w:name="_Toc89785012"/>
      <w:r>
        <w:t>9.8.4A.2.1</w:t>
      </w:r>
      <w:r>
        <w:tab/>
        <w:t>Stage 1: Calibration</w:t>
      </w:r>
      <w:bookmarkEnd w:id="3861"/>
      <w:bookmarkEnd w:id="3862"/>
      <w:bookmarkEnd w:id="3863"/>
      <w:bookmarkEnd w:id="3864"/>
      <w:bookmarkEnd w:id="3865"/>
      <w:bookmarkEnd w:id="3866"/>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3867" w:name="_Toc61130536"/>
      <w:bookmarkStart w:id="3868" w:name="_Toc61131262"/>
      <w:bookmarkStart w:id="3869" w:name="_Toc61188104"/>
      <w:bookmarkStart w:id="3870" w:name="_Toc83029394"/>
      <w:bookmarkStart w:id="3871" w:name="_Toc83919992"/>
      <w:bookmarkStart w:id="3872" w:name="_Toc89785013"/>
      <w:r>
        <w:t>9.8.4A.2.2</w:t>
      </w:r>
      <w:r>
        <w:tab/>
        <w:t>Stage 2: BS measurement</w:t>
      </w:r>
      <w:bookmarkEnd w:id="3867"/>
      <w:bookmarkEnd w:id="3868"/>
      <w:bookmarkEnd w:id="3869"/>
      <w:bookmarkEnd w:id="3870"/>
      <w:bookmarkEnd w:id="3871"/>
      <w:bookmarkEnd w:id="3872"/>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3873" w:name="_Toc61130537"/>
      <w:bookmarkStart w:id="3874" w:name="_Toc61131263"/>
      <w:bookmarkStart w:id="3875" w:name="_Toc61188105"/>
      <w:bookmarkStart w:id="3876" w:name="_Toc83029395"/>
      <w:bookmarkStart w:id="3877" w:name="_Toc83919993"/>
      <w:bookmarkStart w:id="3878" w:name="_Toc89785014"/>
      <w:r>
        <w:t>9.8.4A.3</w:t>
      </w:r>
      <w:r>
        <w:tab/>
        <w:t>MU value derivation</w:t>
      </w:r>
      <w:bookmarkEnd w:id="3873"/>
      <w:bookmarkEnd w:id="3874"/>
      <w:bookmarkEnd w:id="3875"/>
      <w:bookmarkEnd w:id="3876"/>
      <w:bookmarkEnd w:id="3877"/>
      <w:bookmarkEnd w:id="3878"/>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3879" w:name="_Toc61130538"/>
      <w:bookmarkStart w:id="3880" w:name="_Toc61131264"/>
      <w:bookmarkStart w:id="3881" w:name="_Toc61188106"/>
      <w:bookmarkStart w:id="3882" w:name="_Toc83029396"/>
      <w:bookmarkStart w:id="3883" w:name="_Toc83919994"/>
      <w:bookmarkStart w:id="3884" w:name="_Toc89785015"/>
      <w:r w:rsidRPr="00E11EA5">
        <w:t>9.8.5</w:t>
      </w:r>
      <w:r>
        <w:tab/>
      </w:r>
      <w:r w:rsidRPr="00E11EA5">
        <w:t>Maximum accepted test system uncertainty</w:t>
      </w:r>
      <w:bookmarkEnd w:id="3840"/>
      <w:bookmarkEnd w:id="3841"/>
      <w:bookmarkEnd w:id="3842"/>
      <w:bookmarkEnd w:id="3843"/>
      <w:bookmarkEnd w:id="3844"/>
      <w:bookmarkEnd w:id="3845"/>
      <w:bookmarkEnd w:id="3846"/>
      <w:bookmarkEnd w:id="3847"/>
      <w:bookmarkEnd w:id="3848"/>
      <w:bookmarkEnd w:id="3879"/>
      <w:bookmarkEnd w:id="3880"/>
      <w:bookmarkEnd w:id="3881"/>
      <w:bookmarkEnd w:id="3882"/>
      <w:bookmarkEnd w:id="3883"/>
      <w:bookmarkEnd w:id="3884"/>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3885" w:name="_Toc32332198"/>
      <w:bookmarkStart w:id="3886" w:name="_Toc37430115"/>
      <w:bookmarkStart w:id="3887" w:name="_Toc43739212"/>
      <w:bookmarkStart w:id="3888" w:name="_Toc46346973"/>
      <w:bookmarkStart w:id="3889" w:name="_Toc53165912"/>
      <w:bookmarkStart w:id="3890" w:name="_Toc53166607"/>
      <w:bookmarkStart w:id="3891" w:name="_Toc53167301"/>
      <w:bookmarkStart w:id="3892" w:name="_Toc61130539"/>
      <w:bookmarkStart w:id="3893" w:name="_Toc61131265"/>
      <w:bookmarkStart w:id="3894" w:name="_Toc61188107"/>
      <w:bookmarkStart w:id="3895" w:name="_Toc83029397"/>
      <w:bookmarkStart w:id="3896" w:name="_Toc83919995"/>
      <w:bookmarkStart w:id="3897" w:name="_Toc89785016"/>
      <w:r w:rsidRPr="00E11EA5">
        <w:t>9.8.6</w:t>
      </w:r>
      <w:r>
        <w:tab/>
      </w:r>
      <w:r w:rsidRPr="00E11EA5">
        <w:t>Test Tolerance for TAE</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3898" w:name="_Toc21086363"/>
      <w:bookmarkStart w:id="3899" w:name="_Toc29768800"/>
      <w:bookmarkStart w:id="3900" w:name="_Toc32332199"/>
      <w:bookmarkStart w:id="3901" w:name="_Toc37430116"/>
      <w:bookmarkStart w:id="3902" w:name="_Toc43739213"/>
      <w:bookmarkStart w:id="3903" w:name="_Toc46346974"/>
      <w:bookmarkStart w:id="3904" w:name="_Toc53165913"/>
      <w:bookmarkStart w:id="3905" w:name="_Toc53166608"/>
      <w:bookmarkStart w:id="3906" w:name="_Toc53167302"/>
      <w:bookmarkStart w:id="3907" w:name="_Toc61130540"/>
      <w:bookmarkStart w:id="3908" w:name="_Toc61131266"/>
      <w:bookmarkStart w:id="3909" w:name="_Toc61188108"/>
      <w:bookmarkStart w:id="3910" w:name="_Toc83029398"/>
      <w:bookmarkStart w:id="3911" w:name="_Toc83919996"/>
      <w:bookmarkStart w:id="3912" w:name="_Toc89785017"/>
      <w:r w:rsidRPr="00501E48">
        <w:t>9.9</w:t>
      </w:r>
      <w:r w:rsidRPr="00501E48">
        <w:tab/>
        <w:t>OTA occupied bandwidth</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5A4BB07C" w14:textId="77777777" w:rsidR="00C57672" w:rsidRPr="00E11EA5" w:rsidRDefault="00C57672" w:rsidP="00C57672">
      <w:pPr>
        <w:pStyle w:val="Heading3"/>
      </w:pPr>
      <w:bookmarkStart w:id="3913" w:name="_Toc21086364"/>
      <w:bookmarkStart w:id="3914" w:name="_Toc29768801"/>
      <w:bookmarkStart w:id="3915" w:name="_Toc32332200"/>
      <w:bookmarkStart w:id="3916" w:name="_Toc37430117"/>
      <w:bookmarkStart w:id="3917" w:name="_Toc43739214"/>
      <w:bookmarkStart w:id="3918" w:name="_Toc46346975"/>
      <w:bookmarkStart w:id="3919" w:name="_Toc53165914"/>
      <w:bookmarkStart w:id="3920" w:name="_Toc53166609"/>
      <w:bookmarkStart w:id="3921" w:name="_Toc53167303"/>
      <w:bookmarkStart w:id="3922" w:name="_Toc61130541"/>
      <w:bookmarkStart w:id="3923" w:name="_Toc61131267"/>
      <w:bookmarkStart w:id="3924" w:name="_Toc61188109"/>
      <w:bookmarkStart w:id="3925" w:name="_Toc83029399"/>
      <w:bookmarkStart w:id="3926" w:name="_Toc83919997"/>
      <w:bookmarkStart w:id="3927" w:name="_Toc89785018"/>
      <w:r w:rsidRPr="00E11EA5">
        <w:t>9.9.1</w:t>
      </w:r>
      <w:r>
        <w:tab/>
      </w:r>
      <w:r w:rsidRPr="00E11EA5">
        <w:t>General</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3928" w:name="_Toc32332201"/>
      <w:bookmarkStart w:id="3929" w:name="_Toc37430118"/>
      <w:bookmarkStart w:id="3930" w:name="_Toc43739215"/>
      <w:bookmarkStart w:id="3931" w:name="_Toc46346976"/>
      <w:bookmarkStart w:id="3932" w:name="_Toc53165915"/>
      <w:bookmarkStart w:id="3933" w:name="_Toc53166610"/>
      <w:bookmarkStart w:id="3934" w:name="_Toc53167304"/>
      <w:bookmarkStart w:id="3935" w:name="_Toc61130542"/>
      <w:bookmarkStart w:id="3936" w:name="_Toc61131268"/>
      <w:bookmarkStart w:id="3937" w:name="_Toc61188110"/>
      <w:bookmarkStart w:id="3938" w:name="_Toc83029400"/>
      <w:bookmarkStart w:id="3939" w:name="_Toc83919998"/>
      <w:bookmarkStart w:id="3940" w:name="_Toc89785019"/>
      <w:bookmarkStart w:id="3941" w:name="_Toc21086365"/>
      <w:bookmarkStart w:id="3942" w:name="_Toc29768802"/>
      <w:r w:rsidRPr="00E11EA5">
        <w:t>9.9.2</w:t>
      </w:r>
      <w:r>
        <w:tab/>
      </w:r>
      <w:r w:rsidRPr="00E11EA5">
        <w:t>Indoor Anechoic Chamber</w:t>
      </w:r>
      <w:bookmarkStart w:id="3943" w:name="_Toc32332202"/>
      <w:bookmarkStart w:id="3944" w:name="_Toc37430119"/>
      <w:bookmarkStart w:id="3945" w:name="_Toc43739216"/>
      <w:bookmarkStart w:id="3946" w:name="_Toc46346977"/>
      <w:bookmarkStart w:id="3947" w:name="_Toc53165916"/>
      <w:bookmarkStart w:id="3948" w:name="_Toc53166611"/>
      <w:bookmarkStart w:id="3949" w:name="_Toc53167305"/>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428F7844" w14:textId="77777777" w:rsidR="00C57672" w:rsidRPr="00E11EA5" w:rsidRDefault="00C57672" w:rsidP="00C57672">
      <w:pPr>
        <w:pStyle w:val="Heading4"/>
        <w:rPr>
          <w:lang w:eastAsia="sv-SE"/>
        </w:rPr>
      </w:pPr>
      <w:bookmarkStart w:id="3950" w:name="_Toc61130543"/>
      <w:bookmarkStart w:id="3951" w:name="_Toc61131269"/>
      <w:bookmarkStart w:id="3952" w:name="_Toc61188111"/>
      <w:bookmarkStart w:id="3953" w:name="_Toc83029401"/>
      <w:bookmarkStart w:id="3954" w:name="_Toc83919999"/>
      <w:bookmarkStart w:id="3955" w:name="_Toc89785020"/>
      <w:r w:rsidRPr="00E11EA5">
        <w:rPr>
          <w:lang w:eastAsia="sv-SE"/>
        </w:rPr>
        <w:t>9.9.</w:t>
      </w:r>
      <w:r w:rsidRPr="00E11EA5">
        <w:t>2</w:t>
      </w:r>
      <w:r w:rsidRPr="00E11EA5">
        <w:rPr>
          <w:lang w:eastAsia="sv-SE"/>
        </w:rPr>
        <w:t>.1</w:t>
      </w:r>
      <w:r w:rsidRPr="00E11EA5">
        <w:rPr>
          <w:lang w:eastAsia="sv-SE"/>
        </w:rPr>
        <w:tab/>
        <w:t>Measurement system description</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3956" w:name="_Toc32332203"/>
      <w:bookmarkStart w:id="3957" w:name="_Toc37430120"/>
      <w:bookmarkStart w:id="3958" w:name="_Toc43739217"/>
      <w:bookmarkStart w:id="3959" w:name="_Toc46346978"/>
      <w:bookmarkStart w:id="3960" w:name="_Toc53165917"/>
      <w:bookmarkStart w:id="3961" w:name="_Toc53166612"/>
      <w:bookmarkStart w:id="3962" w:name="_Toc53167306"/>
      <w:bookmarkStart w:id="3963" w:name="_Toc61130544"/>
      <w:bookmarkStart w:id="3964" w:name="_Toc61131270"/>
      <w:bookmarkStart w:id="3965" w:name="_Toc61188112"/>
      <w:bookmarkStart w:id="3966" w:name="_Toc83029402"/>
      <w:bookmarkStart w:id="3967" w:name="_Toc83920000"/>
      <w:bookmarkStart w:id="3968" w:name="_Toc89785021"/>
      <w:r w:rsidRPr="00E11EA5">
        <w:rPr>
          <w:lang w:eastAsia="sv-SE"/>
        </w:rPr>
        <w:t>9.9.</w:t>
      </w:r>
      <w:r w:rsidRPr="00E11EA5">
        <w:t>2</w:t>
      </w:r>
      <w:r w:rsidRPr="00E11EA5">
        <w:rPr>
          <w:lang w:eastAsia="sv-SE"/>
        </w:rPr>
        <w:t>.2</w:t>
      </w:r>
      <w:r>
        <w:rPr>
          <w:lang w:eastAsia="sv-SE"/>
        </w:rPr>
        <w:tab/>
      </w:r>
      <w:r w:rsidRPr="00E11EA5">
        <w:rPr>
          <w:lang w:eastAsia="sv-SE"/>
        </w:rPr>
        <w:t>Test procedure</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127E2940" w14:textId="77777777" w:rsidR="00C57672" w:rsidRPr="00E11EA5" w:rsidRDefault="00C57672" w:rsidP="00C57672">
      <w:pPr>
        <w:pStyle w:val="Heading5"/>
      </w:pPr>
      <w:bookmarkStart w:id="3969" w:name="_Toc32332204"/>
      <w:bookmarkStart w:id="3970" w:name="_Toc37430121"/>
      <w:bookmarkStart w:id="3971" w:name="_Toc43739218"/>
      <w:bookmarkStart w:id="3972" w:name="_Toc46346979"/>
      <w:bookmarkStart w:id="3973" w:name="_Toc53165918"/>
      <w:bookmarkStart w:id="3974" w:name="_Toc53166613"/>
      <w:bookmarkStart w:id="3975" w:name="_Toc53167307"/>
      <w:bookmarkStart w:id="3976" w:name="_Toc61130545"/>
      <w:bookmarkStart w:id="3977" w:name="_Toc61131271"/>
      <w:bookmarkStart w:id="3978" w:name="_Toc61188113"/>
      <w:bookmarkStart w:id="3979" w:name="_Toc83029403"/>
      <w:bookmarkStart w:id="3980" w:name="_Toc83920001"/>
      <w:bookmarkStart w:id="3981" w:name="_Toc89785022"/>
      <w:r w:rsidRPr="00E11EA5">
        <w:rPr>
          <w:lang w:eastAsia="sv-SE"/>
        </w:rPr>
        <w:t>9.9.</w:t>
      </w:r>
      <w:r w:rsidRPr="00E11EA5">
        <w:t>2</w:t>
      </w:r>
      <w:r w:rsidRPr="00E11EA5">
        <w:rPr>
          <w:lang w:eastAsia="sv-SE"/>
        </w:rPr>
        <w:t>.2.1</w:t>
      </w:r>
      <w:r w:rsidRPr="00E11EA5">
        <w:rPr>
          <w:lang w:eastAsia="sv-SE"/>
        </w:rPr>
        <w:tab/>
      </w:r>
      <w:r w:rsidRPr="00E11EA5">
        <w:t>Stage 1: Calibration</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3982" w:name="_Toc32332205"/>
      <w:bookmarkStart w:id="3983" w:name="_Toc37430122"/>
      <w:bookmarkStart w:id="3984" w:name="_Toc43739219"/>
      <w:bookmarkStart w:id="3985" w:name="_Toc46346980"/>
      <w:bookmarkStart w:id="3986" w:name="_Toc53165919"/>
      <w:bookmarkStart w:id="3987" w:name="_Toc53166614"/>
      <w:bookmarkStart w:id="3988" w:name="_Toc53167308"/>
      <w:bookmarkStart w:id="3989" w:name="_Toc61130546"/>
      <w:bookmarkStart w:id="3990" w:name="_Toc61131272"/>
      <w:bookmarkStart w:id="3991" w:name="_Toc61188114"/>
      <w:bookmarkStart w:id="3992" w:name="_Toc83029404"/>
      <w:bookmarkStart w:id="3993" w:name="_Toc83920002"/>
      <w:bookmarkStart w:id="3994" w:name="_Toc89785023"/>
      <w:r w:rsidRPr="00E11EA5">
        <w:rPr>
          <w:lang w:eastAsia="sv-SE"/>
        </w:rPr>
        <w:t>9.9.</w:t>
      </w:r>
      <w:r w:rsidRPr="00E11EA5">
        <w:t>2</w:t>
      </w:r>
      <w:r w:rsidRPr="00E11EA5">
        <w:rPr>
          <w:lang w:eastAsia="sv-SE"/>
        </w:rPr>
        <w:t>.2.2</w:t>
      </w:r>
      <w:r w:rsidRPr="00E11EA5">
        <w:rPr>
          <w:lang w:eastAsia="en-CA"/>
        </w:rPr>
        <w:tab/>
      </w:r>
      <w:r w:rsidRPr="00E11EA5">
        <w:t>Stage 2: BS measurement</w:t>
      </w:r>
      <w:bookmarkEnd w:id="3941"/>
      <w:bookmarkEnd w:id="3942"/>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3995" w:name="_Toc21086371"/>
      <w:bookmarkStart w:id="3996" w:name="_Toc29768808"/>
      <w:bookmarkStart w:id="3997" w:name="_Toc32332206"/>
      <w:bookmarkStart w:id="3998" w:name="_Toc37430123"/>
      <w:bookmarkStart w:id="3999" w:name="_Toc43739220"/>
      <w:bookmarkStart w:id="4000" w:name="_Toc46346981"/>
      <w:bookmarkStart w:id="4001" w:name="_Toc53165920"/>
      <w:bookmarkStart w:id="4002" w:name="_Toc53166615"/>
      <w:bookmarkStart w:id="4003" w:name="_Toc53167309"/>
      <w:bookmarkStart w:id="4004" w:name="_Toc61130547"/>
      <w:bookmarkStart w:id="4005" w:name="_Toc61131273"/>
      <w:bookmarkStart w:id="4006" w:name="_Toc61188115"/>
      <w:bookmarkStart w:id="4007" w:name="_Toc83029405"/>
      <w:bookmarkStart w:id="4008" w:name="_Toc83920003"/>
      <w:bookmarkStart w:id="4009" w:name="_Toc89785024"/>
      <w:r w:rsidRPr="00E11EA5">
        <w:t>9.9.2.3</w:t>
      </w:r>
      <w:r w:rsidRPr="00E11EA5">
        <w:tab/>
        <w:t>MU value</w:t>
      </w:r>
      <w:bookmarkEnd w:id="3995"/>
      <w:bookmarkEnd w:id="3996"/>
      <w:r w:rsidRPr="00E11EA5">
        <w:t xml:space="preserve"> derivation</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4010" w:name="_Toc32332207"/>
      <w:bookmarkStart w:id="4011" w:name="_Toc37430124"/>
      <w:bookmarkStart w:id="4012" w:name="_Toc43739221"/>
      <w:bookmarkStart w:id="4013" w:name="_Toc46346982"/>
      <w:bookmarkStart w:id="4014" w:name="_Toc53165921"/>
      <w:bookmarkStart w:id="4015" w:name="_Toc53166616"/>
      <w:bookmarkStart w:id="4016" w:name="_Toc53167310"/>
      <w:bookmarkStart w:id="4017" w:name="_Toc21086372"/>
      <w:bookmarkStart w:id="4018" w:name="_Toc29768809"/>
    </w:p>
    <w:p w14:paraId="00D2017E" w14:textId="77777777" w:rsidR="00C57672" w:rsidRPr="00E11EA5" w:rsidRDefault="00C57672" w:rsidP="00C57672">
      <w:pPr>
        <w:pStyle w:val="Heading3"/>
      </w:pPr>
      <w:bookmarkStart w:id="4019" w:name="_Toc61130548"/>
      <w:bookmarkStart w:id="4020" w:name="_Toc61131274"/>
      <w:bookmarkStart w:id="4021" w:name="_Toc61188116"/>
      <w:bookmarkStart w:id="4022" w:name="_Toc83029406"/>
      <w:bookmarkStart w:id="4023" w:name="_Toc83920004"/>
      <w:bookmarkStart w:id="4024" w:name="_Toc89785025"/>
      <w:r w:rsidRPr="00E11EA5">
        <w:t>9.9.3</w:t>
      </w:r>
      <w:r>
        <w:tab/>
      </w:r>
      <w:r w:rsidRPr="00E11EA5">
        <w:t>Compact Antenna Test Range</w:t>
      </w:r>
      <w:bookmarkStart w:id="4025" w:name="_Toc32332208"/>
      <w:bookmarkStart w:id="4026" w:name="_Toc37430125"/>
      <w:bookmarkStart w:id="4027" w:name="_Toc43739222"/>
      <w:bookmarkStart w:id="4028" w:name="_Toc46346983"/>
      <w:bookmarkStart w:id="4029" w:name="_Toc53165922"/>
      <w:bookmarkStart w:id="4030" w:name="_Toc53166617"/>
      <w:bookmarkStart w:id="4031" w:name="_Toc53167311"/>
      <w:bookmarkEnd w:id="4010"/>
      <w:bookmarkEnd w:id="4011"/>
      <w:bookmarkEnd w:id="4012"/>
      <w:bookmarkEnd w:id="4013"/>
      <w:bookmarkEnd w:id="4014"/>
      <w:bookmarkEnd w:id="4015"/>
      <w:bookmarkEnd w:id="4016"/>
      <w:bookmarkEnd w:id="4019"/>
      <w:bookmarkEnd w:id="4020"/>
      <w:bookmarkEnd w:id="4021"/>
      <w:bookmarkEnd w:id="4022"/>
      <w:bookmarkEnd w:id="4023"/>
      <w:bookmarkEnd w:id="4024"/>
    </w:p>
    <w:p w14:paraId="138FF04E" w14:textId="77777777" w:rsidR="00C57672" w:rsidRPr="00E11EA5" w:rsidRDefault="00C57672" w:rsidP="00C57672">
      <w:pPr>
        <w:pStyle w:val="Heading4"/>
        <w:rPr>
          <w:lang w:eastAsia="sv-SE"/>
        </w:rPr>
      </w:pPr>
      <w:bookmarkStart w:id="4032" w:name="_Toc61130549"/>
      <w:bookmarkStart w:id="4033" w:name="_Toc61131275"/>
      <w:bookmarkStart w:id="4034" w:name="_Toc61188117"/>
      <w:bookmarkStart w:id="4035" w:name="_Toc83029407"/>
      <w:bookmarkStart w:id="4036" w:name="_Toc83920005"/>
      <w:bookmarkStart w:id="4037" w:name="_Toc89785026"/>
      <w:r w:rsidRPr="00E11EA5">
        <w:rPr>
          <w:lang w:eastAsia="sv-SE"/>
        </w:rPr>
        <w:t>9.9.3.1</w:t>
      </w:r>
      <w:r w:rsidRPr="00E11EA5">
        <w:rPr>
          <w:lang w:eastAsia="sv-SE"/>
        </w:rPr>
        <w:tab/>
        <w:t>Measurement system description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4038" w:name="_Toc32332209"/>
      <w:bookmarkStart w:id="4039" w:name="_Toc37430126"/>
      <w:bookmarkStart w:id="4040" w:name="_Toc43739223"/>
      <w:bookmarkStart w:id="4041" w:name="_Toc46346984"/>
      <w:bookmarkStart w:id="4042" w:name="_Toc53165923"/>
      <w:bookmarkStart w:id="4043" w:name="_Toc53166618"/>
      <w:bookmarkStart w:id="4044" w:name="_Toc53167312"/>
    </w:p>
    <w:p w14:paraId="424C4B78" w14:textId="77777777" w:rsidR="00C57672" w:rsidRPr="00E11EA5" w:rsidRDefault="00C57672" w:rsidP="00C57672">
      <w:pPr>
        <w:pStyle w:val="Heading4"/>
        <w:rPr>
          <w:lang w:eastAsia="sv-SE"/>
        </w:rPr>
      </w:pPr>
      <w:bookmarkStart w:id="4045" w:name="_Toc61130550"/>
      <w:bookmarkStart w:id="4046" w:name="_Toc61131276"/>
      <w:bookmarkStart w:id="4047" w:name="_Toc61188118"/>
      <w:bookmarkStart w:id="4048" w:name="_Toc83029408"/>
      <w:bookmarkStart w:id="4049" w:name="_Toc83920006"/>
      <w:bookmarkStart w:id="4050" w:name="_Toc89785027"/>
      <w:r w:rsidRPr="00E11EA5">
        <w:rPr>
          <w:lang w:eastAsia="sv-SE"/>
        </w:rPr>
        <w:t>9.9.3.2</w:t>
      </w:r>
      <w:r>
        <w:rPr>
          <w:lang w:eastAsia="sv-SE"/>
        </w:rPr>
        <w:tab/>
      </w:r>
      <w:r w:rsidRPr="00E11EA5">
        <w:rPr>
          <w:lang w:eastAsia="sv-SE"/>
        </w:rPr>
        <w:t>Test procedure</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03F80DBB" w14:textId="77777777" w:rsidR="00C57672" w:rsidRPr="00E11EA5" w:rsidRDefault="00C57672" w:rsidP="00C57672">
      <w:pPr>
        <w:pStyle w:val="Heading5"/>
      </w:pPr>
      <w:bookmarkStart w:id="4051" w:name="_Toc32332210"/>
      <w:bookmarkStart w:id="4052" w:name="_Toc37430127"/>
      <w:bookmarkStart w:id="4053" w:name="_Toc43739224"/>
      <w:bookmarkStart w:id="4054" w:name="_Toc46346985"/>
      <w:bookmarkStart w:id="4055" w:name="_Toc53165924"/>
      <w:bookmarkStart w:id="4056" w:name="_Toc53166619"/>
      <w:bookmarkStart w:id="4057" w:name="_Toc53167313"/>
      <w:bookmarkStart w:id="4058" w:name="_Toc61130551"/>
      <w:bookmarkStart w:id="4059" w:name="_Toc61131277"/>
      <w:bookmarkStart w:id="4060" w:name="_Toc61188119"/>
      <w:bookmarkStart w:id="4061" w:name="_Toc83029409"/>
      <w:bookmarkStart w:id="4062" w:name="_Toc83920007"/>
      <w:bookmarkStart w:id="4063" w:name="_Toc89785028"/>
      <w:r w:rsidRPr="00E11EA5">
        <w:rPr>
          <w:lang w:eastAsia="sv-SE"/>
        </w:rPr>
        <w:t>9.9.3.2.1</w:t>
      </w:r>
      <w:r w:rsidRPr="00E11EA5">
        <w:rPr>
          <w:lang w:eastAsia="sv-SE"/>
        </w:rPr>
        <w:tab/>
      </w:r>
      <w:r w:rsidRPr="00E11EA5">
        <w:t>Stage 1: Calibration</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4064" w:name="_Toc32332211"/>
      <w:bookmarkStart w:id="4065" w:name="_Toc37430128"/>
      <w:bookmarkStart w:id="4066" w:name="_Toc43739225"/>
      <w:bookmarkStart w:id="4067" w:name="_Toc46346986"/>
      <w:bookmarkStart w:id="4068" w:name="_Toc53165925"/>
      <w:bookmarkStart w:id="4069" w:name="_Toc53166620"/>
      <w:bookmarkStart w:id="4070" w:name="_Toc53167314"/>
      <w:bookmarkStart w:id="4071" w:name="_Toc61130552"/>
      <w:bookmarkStart w:id="4072" w:name="_Toc61131278"/>
      <w:bookmarkStart w:id="4073" w:name="_Toc61188120"/>
      <w:bookmarkStart w:id="4074" w:name="_Toc83029410"/>
      <w:bookmarkStart w:id="4075" w:name="_Toc83920008"/>
      <w:bookmarkStart w:id="4076" w:name="_Toc89785029"/>
      <w:r w:rsidRPr="00E11EA5">
        <w:t>9.9.3.2.2</w:t>
      </w:r>
      <w:r w:rsidRPr="00E11EA5">
        <w:tab/>
        <w:t xml:space="preserve">Stage 2: BS </w:t>
      </w:r>
      <w:r w:rsidRPr="00E11EA5">
        <w:rPr>
          <w:lang w:eastAsia="sv-SE"/>
        </w:rPr>
        <w:t>measurement</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4017"/>
    <w:bookmarkEnd w:id="4018"/>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4077" w:name="_Toc21086378"/>
      <w:bookmarkStart w:id="4078" w:name="_Toc29768815"/>
      <w:bookmarkStart w:id="4079" w:name="_Toc32332212"/>
      <w:bookmarkStart w:id="4080" w:name="_Toc37430129"/>
      <w:bookmarkStart w:id="4081" w:name="_Toc43739226"/>
      <w:bookmarkStart w:id="4082" w:name="_Toc46346987"/>
      <w:bookmarkStart w:id="4083" w:name="_Toc53165926"/>
      <w:bookmarkStart w:id="4084" w:name="_Toc53166621"/>
      <w:bookmarkStart w:id="4085" w:name="_Toc53167315"/>
      <w:bookmarkStart w:id="4086" w:name="_Toc61130553"/>
      <w:bookmarkStart w:id="4087" w:name="_Toc61131279"/>
      <w:bookmarkStart w:id="4088" w:name="_Toc61188121"/>
      <w:bookmarkStart w:id="4089" w:name="_Toc83029411"/>
      <w:bookmarkStart w:id="4090" w:name="_Toc83920009"/>
      <w:bookmarkStart w:id="4091" w:name="_Toc89785030"/>
      <w:r w:rsidRPr="00E11EA5">
        <w:t>9.9.3.3</w:t>
      </w:r>
      <w:r w:rsidRPr="00E11EA5">
        <w:rPr>
          <w:rFonts w:hint="eastAsia"/>
        </w:rPr>
        <w:tab/>
      </w:r>
      <w:r w:rsidRPr="00E11EA5">
        <w:t>MU value</w:t>
      </w:r>
      <w:bookmarkEnd w:id="4077"/>
      <w:bookmarkEnd w:id="4078"/>
      <w:r w:rsidRPr="00E11EA5">
        <w:t xml:space="preserve"> derivation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4092" w:name="_Toc21086379"/>
      <w:bookmarkStart w:id="4093" w:name="_Toc29768816"/>
      <w:bookmarkStart w:id="4094" w:name="_Toc32332213"/>
      <w:bookmarkStart w:id="4095" w:name="_Toc37430130"/>
      <w:bookmarkStart w:id="4096" w:name="_Toc43739227"/>
      <w:bookmarkStart w:id="4097" w:name="_Toc46346988"/>
      <w:bookmarkStart w:id="4098" w:name="_Toc53165927"/>
      <w:bookmarkStart w:id="4099" w:name="_Toc53166622"/>
      <w:bookmarkStart w:id="4100" w:name="_Toc53167316"/>
    </w:p>
    <w:p w14:paraId="709BD547" w14:textId="77777777" w:rsidR="00C57672" w:rsidRPr="00E11EA5" w:rsidRDefault="00C57672" w:rsidP="00C57672">
      <w:pPr>
        <w:pStyle w:val="Heading3"/>
      </w:pPr>
      <w:bookmarkStart w:id="4101" w:name="_Toc61130554"/>
      <w:bookmarkStart w:id="4102" w:name="_Toc61131280"/>
      <w:bookmarkStart w:id="4103" w:name="_Toc61188122"/>
      <w:bookmarkStart w:id="4104" w:name="_Toc83029412"/>
      <w:bookmarkStart w:id="4105" w:name="_Toc83920010"/>
      <w:bookmarkStart w:id="4106" w:name="_Toc89785031"/>
      <w:r w:rsidRPr="00E11EA5">
        <w:t>9.9.4</w:t>
      </w:r>
      <w:r>
        <w:tab/>
      </w:r>
      <w:r w:rsidRPr="00E11EA5">
        <w:t>Near Field</w:t>
      </w:r>
      <w:bookmarkEnd w:id="4092"/>
      <w:bookmarkEnd w:id="4093"/>
      <w:r w:rsidRPr="00E11EA5">
        <w:t xml:space="preserve"> Test Range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2551F184" w14:textId="77777777" w:rsidR="00C57672" w:rsidRPr="00E11EA5" w:rsidRDefault="00C57672" w:rsidP="00C57672">
      <w:pPr>
        <w:pStyle w:val="Heading4"/>
        <w:rPr>
          <w:lang w:eastAsia="sv-SE"/>
        </w:rPr>
      </w:pPr>
      <w:bookmarkStart w:id="4107" w:name="_Toc32332214"/>
      <w:bookmarkStart w:id="4108" w:name="_Toc37430131"/>
      <w:bookmarkStart w:id="4109" w:name="_Toc43739228"/>
      <w:bookmarkStart w:id="4110" w:name="_Toc46346989"/>
      <w:bookmarkStart w:id="4111" w:name="_Toc53165928"/>
      <w:bookmarkStart w:id="4112" w:name="_Toc53166623"/>
      <w:bookmarkStart w:id="4113" w:name="_Toc53167317"/>
      <w:bookmarkStart w:id="4114" w:name="_Toc61130555"/>
      <w:bookmarkStart w:id="4115" w:name="_Toc61131281"/>
      <w:bookmarkStart w:id="4116" w:name="_Toc61188123"/>
      <w:bookmarkStart w:id="4117" w:name="_Toc83029413"/>
      <w:bookmarkStart w:id="4118" w:name="_Toc83920011"/>
      <w:bookmarkStart w:id="4119" w:name="_Toc89785032"/>
      <w:bookmarkStart w:id="4120" w:name="_Toc21086380"/>
      <w:bookmarkStart w:id="4121" w:name="_Toc29768817"/>
      <w:r w:rsidRPr="00E11EA5">
        <w:rPr>
          <w:lang w:eastAsia="sv-SE"/>
        </w:rPr>
        <w:t>9.9.4.1</w:t>
      </w:r>
      <w:r w:rsidRPr="00E11EA5">
        <w:rPr>
          <w:lang w:eastAsia="sv-SE"/>
        </w:rPr>
        <w:tab/>
        <w:t>Measurement system description</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53AB1E02" w14:textId="75E46CF8" w:rsidR="00C57672" w:rsidRPr="00E11EA5" w:rsidRDefault="00C57672" w:rsidP="00C57672">
      <w:r w:rsidRPr="00E11EA5">
        <w:t>Measurement system description is captured in clause</w:t>
      </w:r>
      <w:r>
        <w:t> </w:t>
      </w:r>
      <w:r w:rsidR="009C163B">
        <w:t>7.5.1</w:t>
      </w:r>
      <w:r w:rsidRPr="00E11EA5">
        <w:t>.</w:t>
      </w:r>
      <w:bookmarkEnd w:id="4120"/>
      <w:bookmarkEnd w:id="4121"/>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4122" w:name="_Toc32332215"/>
      <w:bookmarkStart w:id="4123" w:name="_Toc37430132"/>
      <w:bookmarkStart w:id="4124" w:name="_Toc43739229"/>
      <w:bookmarkStart w:id="4125" w:name="_Toc46346990"/>
      <w:bookmarkStart w:id="4126" w:name="_Toc53165929"/>
      <w:bookmarkStart w:id="4127" w:name="_Toc53166624"/>
      <w:bookmarkStart w:id="4128" w:name="_Toc53167318"/>
      <w:bookmarkStart w:id="4129" w:name="_Toc61130556"/>
      <w:bookmarkStart w:id="4130" w:name="_Toc61131282"/>
      <w:bookmarkStart w:id="4131" w:name="_Toc61188124"/>
      <w:bookmarkStart w:id="4132" w:name="_Toc83029414"/>
      <w:bookmarkStart w:id="4133" w:name="_Toc83920012"/>
      <w:bookmarkStart w:id="4134" w:name="_Toc89785033"/>
      <w:bookmarkStart w:id="4135" w:name="_Toc21086381"/>
      <w:bookmarkStart w:id="4136" w:name="_Toc29768818"/>
      <w:r w:rsidRPr="00E11EA5">
        <w:rPr>
          <w:lang w:eastAsia="sv-SE"/>
        </w:rPr>
        <w:t>9.9.4.2</w:t>
      </w:r>
      <w:r w:rsidRPr="00E11EA5">
        <w:rPr>
          <w:lang w:eastAsia="sv-SE"/>
        </w:rPr>
        <w:tab/>
        <w:t>Test procedure</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679E9025" w14:textId="77777777" w:rsidR="00C57672" w:rsidRPr="00501E48" w:rsidRDefault="00C57672" w:rsidP="00C57672">
      <w:pPr>
        <w:pStyle w:val="Heading5"/>
      </w:pPr>
      <w:bookmarkStart w:id="4137" w:name="_Toc32332216"/>
      <w:bookmarkStart w:id="4138" w:name="_Toc37430133"/>
      <w:bookmarkStart w:id="4139" w:name="_Toc43739230"/>
      <w:bookmarkStart w:id="4140" w:name="_Toc46346991"/>
      <w:bookmarkStart w:id="4141" w:name="_Toc53165930"/>
      <w:bookmarkStart w:id="4142" w:name="_Toc53166625"/>
      <w:bookmarkStart w:id="4143" w:name="_Toc53167319"/>
      <w:bookmarkStart w:id="4144" w:name="_Toc61130557"/>
      <w:bookmarkStart w:id="4145" w:name="_Toc61131283"/>
      <w:bookmarkStart w:id="4146" w:name="_Toc61188125"/>
      <w:bookmarkStart w:id="4147" w:name="_Toc83029415"/>
      <w:bookmarkStart w:id="4148" w:name="_Toc83920013"/>
      <w:bookmarkStart w:id="4149" w:name="_Toc89785034"/>
      <w:r w:rsidRPr="00E11EA5">
        <w:rPr>
          <w:lang w:eastAsia="sv-SE"/>
        </w:rPr>
        <w:t>9.9.4.2.1</w:t>
      </w:r>
      <w:r w:rsidRPr="00E11EA5">
        <w:rPr>
          <w:lang w:eastAsia="sv-SE"/>
        </w:rPr>
        <w:tab/>
      </w:r>
      <w:r w:rsidRPr="00E11EA5">
        <w:t xml:space="preserve">Stage 1: </w:t>
      </w:r>
      <w:r w:rsidRPr="00E11EA5">
        <w:rPr>
          <w:lang w:eastAsia="sv-SE"/>
        </w:rPr>
        <w:t>Calibration</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4150" w:name="_Toc32332217"/>
      <w:bookmarkStart w:id="4151" w:name="_Toc37430134"/>
      <w:bookmarkStart w:id="4152" w:name="_Toc43739231"/>
      <w:bookmarkStart w:id="4153" w:name="_Toc46346992"/>
      <w:bookmarkStart w:id="4154" w:name="_Toc53165931"/>
      <w:bookmarkStart w:id="4155" w:name="_Toc53166626"/>
      <w:bookmarkStart w:id="4156" w:name="_Toc53167320"/>
      <w:bookmarkStart w:id="4157" w:name="_Toc61130558"/>
      <w:bookmarkStart w:id="4158" w:name="_Toc61131284"/>
      <w:bookmarkStart w:id="4159" w:name="_Toc61188126"/>
      <w:bookmarkStart w:id="4160" w:name="_Toc83029416"/>
      <w:bookmarkStart w:id="4161" w:name="_Toc83920014"/>
      <w:bookmarkStart w:id="4162" w:name="_Toc89785035"/>
      <w:r w:rsidRPr="00E11EA5">
        <w:rPr>
          <w:lang w:eastAsia="sv-SE"/>
        </w:rPr>
        <w:t>9.9.4.2.2</w:t>
      </w:r>
      <w:r w:rsidRPr="00E11EA5">
        <w:tab/>
        <w:t>Stage 2: BS measurement</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p>
    <w:bookmarkEnd w:id="4135"/>
    <w:bookmarkEnd w:id="4136"/>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4163" w:name="_Toc21086385"/>
      <w:bookmarkStart w:id="4164" w:name="_Toc29768822"/>
      <w:bookmarkStart w:id="4165" w:name="_Toc32332218"/>
      <w:bookmarkStart w:id="4166" w:name="_Toc37430135"/>
      <w:bookmarkStart w:id="4167" w:name="_Toc43739232"/>
      <w:bookmarkStart w:id="4168" w:name="_Toc46346993"/>
      <w:bookmarkStart w:id="4169" w:name="_Toc53165932"/>
      <w:bookmarkStart w:id="4170" w:name="_Toc53166627"/>
      <w:bookmarkStart w:id="4171" w:name="_Toc53167321"/>
      <w:bookmarkStart w:id="4172" w:name="_Toc61130559"/>
      <w:bookmarkStart w:id="4173" w:name="_Toc61131285"/>
      <w:bookmarkStart w:id="4174" w:name="_Toc61188127"/>
      <w:bookmarkStart w:id="4175" w:name="_Toc83029417"/>
      <w:bookmarkStart w:id="4176" w:name="_Toc83920015"/>
      <w:bookmarkStart w:id="4177" w:name="_Toc89785036"/>
      <w:r w:rsidRPr="00E11EA5">
        <w:t>9.9.4.3</w:t>
      </w:r>
      <w:r w:rsidRPr="00E11EA5">
        <w:rPr>
          <w:rFonts w:hint="eastAsia"/>
        </w:rPr>
        <w:tab/>
      </w:r>
      <w:r w:rsidRPr="00E11EA5">
        <w:t>MU value</w:t>
      </w:r>
      <w:bookmarkEnd w:id="4163"/>
      <w:bookmarkEnd w:id="4164"/>
      <w:r w:rsidRPr="00E11EA5">
        <w:t xml:space="preserve"> derivation</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4178" w:name="_Toc34696882"/>
      <w:bookmarkStart w:id="4179" w:name="_Toc43739233"/>
      <w:bookmarkStart w:id="4180" w:name="_Toc46346994"/>
      <w:bookmarkStart w:id="4181" w:name="_Toc53165933"/>
      <w:bookmarkStart w:id="4182" w:name="_Toc53166628"/>
      <w:bookmarkStart w:id="4183" w:name="_Toc53167322"/>
    </w:p>
    <w:p w14:paraId="370DA27C" w14:textId="77777777" w:rsidR="00C57672" w:rsidRPr="00E11EA5" w:rsidRDefault="00C57672" w:rsidP="00C57672">
      <w:pPr>
        <w:pStyle w:val="Heading3"/>
      </w:pPr>
      <w:bookmarkStart w:id="4184" w:name="_Toc61130560"/>
      <w:bookmarkStart w:id="4185" w:name="_Toc61131286"/>
      <w:bookmarkStart w:id="4186" w:name="_Toc61188128"/>
      <w:bookmarkStart w:id="4187" w:name="_Toc83029418"/>
      <w:bookmarkStart w:id="4188" w:name="_Toc83920016"/>
      <w:bookmarkStart w:id="4189" w:name="_Toc89785037"/>
      <w:r w:rsidRPr="00E11EA5">
        <w:t>9.9.5</w:t>
      </w:r>
      <w:r>
        <w:tab/>
      </w:r>
      <w:bookmarkEnd w:id="4178"/>
      <w:r w:rsidRPr="00E11EA5">
        <w:t>Plane Wave Synthesizer</w:t>
      </w:r>
      <w:bookmarkEnd w:id="4179"/>
      <w:bookmarkEnd w:id="4180"/>
      <w:bookmarkEnd w:id="4181"/>
      <w:bookmarkEnd w:id="4182"/>
      <w:bookmarkEnd w:id="4183"/>
      <w:bookmarkEnd w:id="4184"/>
      <w:bookmarkEnd w:id="4185"/>
      <w:bookmarkEnd w:id="4186"/>
      <w:bookmarkEnd w:id="4187"/>
      <w:bookmarkEnd w:id="4188"/>
      <w:bookmarkEnd w:id="4189"/>
    </w:p>
    <w:p w14:paraId="211F42E5" w14:textId="77777777" w:rsidR="00C57672" w:rsidRPr="00E11EA5" w:rsidRDefault="00C57672" w:rsidP="00C57672">
      <w:pPr>
        <w:pStyle w:val="Heading4"/>
        <w:rPr>
          <w:lang w:eastAsia="sv-SE"/>
        </w:rPr>
      </w:pPr>
      <w:bookmarkStart w:id="4190" w:name="_Toc34696883"/>
      <w:bookmarkStart w:id="4191" w:name="_Toc43739234"/>
      <w:bookmarkStart w:id="4192" w:name="_Toc46346995"/>
      <w:bookmarkStart w:id="4193" w:name="_Toc53165934"/>
      <w:bookmarkStart w:id="4194" w:name="_Toc53166629"/>
      <w:bookmarkStart w:id="4195" w:name="_Toc53167323"/>
      <w:bookmarkStart w:id="4196" w:name="_Toc61130561"/>
      <w:bookmarkStart w:id="4197" w:name="_Toc61131287"/>
      <w:bookmarkStart w:id="4198" w:name="_Toc61188129"/>
      <w:bookmarkStart w:id="4199" w:name="_Toc83029419"/>
      <w:bookmarkStart w:id="4200" w:name="_Toc83920017"/>
      <w:bookmarkStart w:id="4201" w:name="_Toc89785038"/>
      <w:r w:rsidRPr="00E11EA5">
        <w:rPr>
          <w:lang w:eastAsia="sv-SE"/>
        </w:rPr>
        <w:t>9.9.5.1</w:t>
      </w:r>
      <w:r w:rsidRPr="00E11EA5">
        <w:rPr>
          <w:lang w:eastAsia="sv-SE"/>
        </w:rPr>
        <w:tab/>
        <w:t>Measurement system description</w:t>
      </w:r>
      <w:bookmarkEnd w:id="4190"/>
      <w:bookmarkEnd w:id="4191"/>
      <w:bookmarkEnd w:id="4192"/>
      <w:bookmarkEnd w:id="4193"/>
      <w:bookmarkEnd w:id="4194"/>
      <w:bookmarkEnd w:id="4195"/>
      <w:bookmarkEnd w:id="4196"/>
      <w:bookmarkEnd w:id="4197"/>
      <w:bookmarkEnd w:id="4198"/>
      <w:bookmarkEnd w:id="4199"/>
      <w:bookmarkEnd w:id="4200"/>
      <w:bookmarkEnd w:id="4201"/>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202" w:name="_Toc34696884"/>
      <w:bookmarkStart w:id="4203" w:name="_Toc43739235"/>
      <w:bookmarkStart w:id="4204" w:name="_Toc46346996"/>
      <w:bookmarkStart w:id="4205" w:name="_Toc53165935"/>
      <w:bookmarkStart w:id="4206" w:name="_Toc53166630"/>
      <w:bookmarkStart w:id="4207" w:name="_Toc53167324"/>
    </w:p>
    <w:p w14:paraId="4A9046DA" w14:textId="77777777" w:rsidR="00C57672" w:rsidRPr="00E11EA5" w:rsidRDefault="00C57672" w:rsidP="00C57672">
      <w:pPr>
        <w:pStyle w:val="Heading4"/>
        <w:rPr>
          <w:lang w:eastAsia="sv-SE"/>
        </w:rPr>
      </w:pPr>
      <w:bookmarkStart w:id="4208" w:name="_Toc61130562"/>
      <w:bookmarkStart w:id="4209" w:name="_Toc61131288"/>
      <w:bookmarkStart w:id="4210" w:name="_Toc61188130"/>
      <w:bookmarkStart w:id="4211" w:name="_Toc83029420"/>
      <w:bookmarkStart w:id="4212" w:name="_Toc83920018"/>
      <w:bookmarkStart w:id="4213" w:name="_Toc89785039"/>
      <w:r w:rsidRPr="00E11EA5">
        <w:rPr>
          <w:lang w:eastAsia="sv-SE"/>
        </w:rPr>
        <w:t>9.9.5.2</w:t>
      </w:r>
      <w:r>
        <w:rPr>
          <w:lang w:eastAsia="sv-SE"/>
        </w:rPr>
        <w:tab/>
      </w:r>
      <w:r w:rsidRPr="00E11EA5">
        <w:rPr>
          <w:lang w:eastAsia="sv-SE"/>
        </w:rPr>
        <w:t>Test procedure</w:t>
      </w:r>
      <w:bookmarkEnd w:id="4202"/>
      <w:bookmarkEnd w:id="4203"/>
      <w:bookmarkEnd w:id="4204"/>
      <w:bookmarkEnd w:id="4205"/>
      <w:bookmarkEnd w:id="4206"/>
      <w:bookmarkEnd w:id="4207"/>
      <w:bookmarkEnd w:id="4208"/>
      <w:bookmarkEnd w:id="4209"/>
      <w:bookmarkEnd w:id="4210"/>
      <w:bookmarkEnd w:id="4211"/>
      <w:bookmarkEnd w:id="4212"/>
      <w:bookmarkEnd w:id="4213"/>
    </w:p>
    <w:p w14:paraId="1BFAEFD1" w14:textId="77777777" w:rsidR="00C57672" w:rsidRPr="00E11EA5" w:rsidRDefault="00C57672" w:rsidP="00C57672">
      <w:pPr>
        <w:pStyle w:val="Heading5"/>
      </w:pPr>
      <w:bookmarkStart w:id="4214" w:name="_Toc34696885"/>
      <w:bookmarkStart w:id="4215" w:name="_Toc43739236"/>
      <w:bookmarkStart w:id="4216" w:name="_Toc46346997"/>
      <w:bookmarkStart w:id="4217" w:name="_Toc53165936"/>
      <w:bookmarkStart w:id="4218" w:name="_Toc53166631"/>
      <w:bookmarkStart w:id="4219" w:name="_Toc53167325"/>
      <w:bookmarkStart w:id="4220" w:name="_Toc61130563"/>
      <w:bookmarkStart w:id="4221" w:name="_Toc61131289"/>
      <w:bookmarkStart w:id="4222" w:name="_Toc61188131"/>
      <w:bookmarkStart w:id="4223" w:name="_Toc83029421"/>
      <w:bookmarkStart w:id="4224" w:name="_Toc83920019"/>
      <w:bookmarkStart w:id="4225" w:name="_Toc89785040"/>
      <w:r w:rsidRPr="00E11EA5">
        <w:rPr>
          <w:lang w:eastAsia="sv-SE"/>
        </w:rPr>
        <w:t>9.9.5.2.1</w:t>
      </w:r>
      <w:r w:rsidRPr="00E11EA5">
        <w:rPr>
          <w:lang w:eastAsia="sv-SE"/>
        </w:rPr>
        <w:tab/>
      </w:r>
      <w:r w:rsidRPr="00E11EA5">
        <w:t>Stage 1: Calibration</w:t>
      </w:r>
      <w:bookmarkEnd w:id="4214"/>
      <w:bookmarkEnd w:id="4215"/>
      <w:bookmarkEnd w:id="4216"/>
      <w:bookmarkEnd w:id="4217"/>
      <w:bookmarkEnd w:id="4218"/>
      <w:bookmarkEnd w:id="4219"/>
      <w:bookmarkEnd w:id="4220"/>
      <w:bookmarkEnd w:id="4221"/>
      <w:bookmarkEnd w:id="4222"/>
      <w:bookmarkEnd w:id="4223"/>
      <w:bookmarkEnd w:id="4224"/>
      <w:bookmarkEnd w:id="4225"/>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4226" w:name="_Toc34696886"/>
      <w:bookmarkStart w:id="4227" w:name="_Toc43739237"/>
      <w:bookmarkStart w:id="4228" w:name="_Toc46346998"/>
      <w:bookmarkStart w:id="4229" w:name="_Toc53165937"/>
      <w:bookmarkStart w:id="4230" w:name="_Toc53166632"/>
      <w:bookmarkStart w:id="4231" w:name="_Toc53167326"/>
      <w:bookmarkStart w:id="4232" w:name="_Toc61130564"/>
      <w:bookmarkStart w:id="4233" w:name="_Toc61131290"/>
      <w:bookmarkStart w:id="4234" w:name="_Toc61188132"/>
      <w:bookmarkStart w:id="4235" w:name="_Toc83029422"/>
      <w:bookmarkStart w:id="4236" w:name="_Toc83920020"/>
      <w:bookmarkStart w:id="4237" w:name="_Toc89785041"/>
      <w:r w:rsidRPr="00E11EA5">
        <w:lastRenderedPageBreak/>
        <w:t>9.9.5.2.2</w:t>
      </w:r>
      <w:r w:rsidRPr="00E11EA5">
        <w:tab/>
        <w:t xml:space="preserve">Stage 2: BS </w:t>
      </w:r>
      <w:r w:rsidRPr="00E11EA5">
        <w:rPr>
          <w:lang w:eastAsia="sv-SE"/>
        </w:rPr>
        <w:t>measurement</w:t>
      </w:r>
      <w:bookmarkEnd w:id="4226"/>
      <w:bookmarkEnd w:id="4227"/>
      <w:bookmarkEnd w:id="4228"/>
      <w:bookmarkEnd w:id="4229"/>
      <w:bookmarkEnd w:id="4230"/>
      <w:bookmarkEnd w:id="4231"/>
      <w:bookmarkEnd w:id="4232"/>
      <w:bookmarkEnd w:id="4233"/>
      <w:bookmarkEnd w:id="4234"/>
      <w:bookmarkEnd w:id="4235"/>
      <w:bookmarkEnd w:id="4236"/>
      <w:bookmarkEnd w:id="4237"/>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4238" w:name="_Toc34696887"/>
      <w:bookmarkStart w:id="4239" w:name="_Toc43739238"/>
      <w:bookmarkStart w:id="4240" w:name="_Toc46346999"/>
      <w:bookmarkStart w:id="4241" w:name="_Toc53165938"/>
      <w:bookmarkStart w:id="4242" w:name="_Toc53166633"/>
      <w:bookmarkStart w:id="4243" w:name="_Toc53167327"/>
      <w:bookmarkStart w:id="4244" w:name="_Toc61130565"/>
      <w:bookmarkStart w:id="4245" w:name="_Toc61131291"/>
      <w:bookmarkStart w:id="4246" w:name="_Toc61188133"/>
      <w:bookmarkStart w:id="4247" w:name="_Toc83029423"/>
      <w:bookmarkStart w:id="4248" w:name="_Toc83920021"/>
      <w:bookmarkStart w:id="4249" w:name="_Toc89785042"/>
      <w:r w:rsidRPr="00E11EA5">
        <w:t>9.9.5.3</w:t>
      </w:r>
      <w:r w:rsidRPr="00E11EA5">
        <w:rPr>
          <w:rFonts w:hint="eastAsia"/>
        </w:rPr>
        <w:tab/>
      </w:r>
      <w:r w:rsidRPr="00E11EA5">
        <w:t>MU value derivation</w:t>
      </w:r>
      <w:bookmarkEnd w:id="4238"/>
      <w:bookmarkEnd w:id="4239"/>
      <w:bookmarkEnd w:id="4240"/>
      <w:bookmarkEnd w:id="4241"/>
      <w:bookmarkEnd w:id="4242"/>
      <w:bookmarkEnd w:id="4243"/>
      <w:bookmarkEnd w:id="4244"/>
      <w:bookmarkEnd w:id="4245"/>
      <w:bookmarkEnd w:id="4246"/>
      <w:bookmarkEnd w:id="4247"/>
      <w:bookmarkEnd w:id="4248"/>
      <w:bookmarkEnd w:id="4249"/>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4250" w:name="_Toc32332219"/>
      <w:bookmarkStart w:id="4251" w:name="_Toc37430136"/>
      <w:bookmarkStart w:id="4252" w:name="_Toc43739239"/>
      <w:bookmarkStart w:id="4253" w:name="_Toc46347000"/>
      <w:bookmarkStart w:id="4254" w:name="_Toc53165939"/>
      <w:bookmarkStart w:id="4255" w:name="_Toc53166634"/>
      <w:bookmarkStart w:id="4256" w:name="_Toc53167328"/>
      <w:bookmarkStart w:id="4257" w:name="_Toc21086386"/>
      <w:bookmarkStart w:id="4258" w:name="_Toc29768823"/>
    </w:p>
    <w:p w14:paraId="31FA9144" w14:textId="77777777" w:rsidR="00C57672" w:rsidRPr="00E11EA5" w:rsidRDefault="00C57672" w:rsidP="00C57672">
      <w:pPr>
        <w:pStyle w:val="Heading3"/>
      </w:pPr>
      <w:bookmarkStart w:id="4259" w:name="_Toc61130566"/>
      <w:bookmarkStart w:id="4260" w:name="_Toc61131292"/>
      <w:bookmarkStart w:id="4261" w:name="_Toc61188134"/>
      <w:bookmarkStart w:id="4262" w:name="_Toc83029424"/>
      <w:bookmarkStart w:id="4263" w:name="_Toc83920022"/>
      <w:bookmarkStart w:id="4264" w:name="_Toc89785043"/>
      <w:r w:rsidRPr="00E11EA5">
        <w:t>9.9.6</w:t>
      </w:r>
      <w:r>
        <w:tab/>
      </w:r>
      <w:r w:rsidRPr="00E11EA5">
        <w:t>Maximum accepted test system uncertainty</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4265" w:name="_Toc32332220"/>
      <w:bookmarkStart w:id="4266" w:name="_Toc37430137"/>
      <w:bookmarkStart w:id="4267" w:name="_Toc43739240"/>
      <w:bookmarkStart w:id="4268" w:name="_Toc46347001"/>
      <w:bookmarkStart w:id="4269" w:name="_Toc53165940"/>
      <w:bookmarkStart w:id="4270" w:name="_Toc53166635"/>
      <w:bookmarkStart w:id="4271" w:name="_Toc53167329"/>
      <w:bookmarkStart w:id="4272" w:name="_Toc61130567"/>
      <w:bookmarkStart w:id="4273" w:name="_Toc61131293"/>
      <w:bookmarkStart w:id="4274" w:name="_Toc61188135"/>
      <w:bookmarkStart w:id="4275" w:name="_Toc83029425"/>
      <w:bookmarkStart w:id="4276" w:name="_Toc83920023"/>
      <w:bookmarkStart w:id="4277" w:name="_Toc89785044"/>
      <w:r w:rsidRPr="00E11EA5">
        <w:t>9.9.7</w:t>
      </w:r>
      <w:r>
        <w:tab/>
      </w:r>
      <w:r w:rsidRPr="00E11EA5">
        <w:t>Test Tolerance for OTA occupied bandwidth</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4278" w:name="_Toc32332221"/>
      <w:bookmarkStart w:id="4279" w:name="_Toc37430138"/>
      <w:bookmarkStart w:id="4280" w:name="_Toc43739241"/>
      <w:bookmarkStart w:id="4281" w:name="_Toc46347002"/>
      <w:bookmarkStart w:id="4282" w:name="_Toc53165941"/>
      <w:bookmarkStart w:id="4283" w:name="_Toc53166636"/>
      <w:bookmarkStart w:id="4284" w:name="_Toc53167330"/>
      <w:bookmarkStart w:id="4285" w:name="_Toc61130568"/>
      <w:bookmarkStart w:id="4286" w:name="_Toc61131294"/>
      <w:bookmarkStart w:id="4287" w:name="_Toc61188136"/>
      <w:bookmarkStart w:id="4288" w:name="_Toc83029426"/>
      <w:bookmarkStart w:id="4289" w:name="_Toc83920024"/>
      <w:bookmarkStart w:id="4290" w:name="_Toc89785045"/>
      <w:r w:rsidRPr="00501E48">
        <w:t>9.10</w:t>
      </w:r>
      <w:r w:rsidRPr="00501E48">
        <w:tab/>
        <w:t>OTA TX OFF power and transmitter transient period</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2CBEB904" w14:textId="77777777" w:rsidR="00C57672" w:rsidRPr="00E11EA5" w:rsidRDefault="00C57672" w:rsidP="00C57672">
      <w:pPr>
        <w:pStyle w:val="Heading3"/>
      </w:pPr>
      <w:bookmarkStart w:id="4291" w:name="_Toc32332222"/>
      <w:bookmarkStart w:id="4292" w:name="_Toc37430139"/>
      <w:bookmarkStart w:id="4293" w:name="_Toc43739242"/>
      <w:bookmarkStart w:id="4294" w:name="_Toc46347003"/>
      <w:bookmarkStart w:id="4295" w:name="_Toc53165942"/>
      <w:bookmarkStart w:id="4296" w:name="_Toc53166637"/>
      <w:bookmarkStart w:id="4297" w:name="_Toc53167331"/>
      <w:bookmarkStart w:id="4298" w:name="_Toc61130569"/>
      <w:bookmarkStart w:id="4299" w:name="_Toc61131295"/>
      <w:bookmarkStart w:id="4300" w:name="_Toc61188137"/>
      <w:bookmarkStart w:id="4301" w:name="_Toc83029427"/>
      <w:bookmarkStart w:id="4302" w:name="_Toc83920025"/>
      <w:bookmarkStart w:id="4303" w:name="_Toc89785046"/>
      <w:r w:rsidRPr="00E11EA5">
        <w:t>9.10.1</w:t>
      </w:r>
      <w:r w:rsidRPr="00E11EA5">
        <w:tab/>
        <w:t>General</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4304" w:name="_Toc32332223"/>
      <w:bookmarkStart w:id="4305" w:name="_Toc37430140"/>
      <w:bookmarkStart w:id="4306" w:name="_Toc43739243"/>
      <w:bookmarkStart w:id="4307" w:name="_Toc46347004"/>
      <w:bookmarkStart w:id="4308" w:name="_Toc53165943"/>
      <w:bookmarkStart w:id="4309" w:name="_Toc53166638"/>
      <w:bookmarkStart w:id="4310" w:name="_Toc53167332"/>
      <w:bookmarkStart w:id="4311" w:name="_Toc61130570"/>
      <w:bookmarkStart w:id="4312" w:name="_Toc61131296"/>
      <w:bookmarkStart w:id="4313" w:name="_Toc61188138"/>
      <w:bookmarkStart w:id="4314" w:name="_Toc83029428"/>
      <w:bookmarkStart w:id="4315" w:name="_Toc83920026"/>
      <w:bookmarkStart w:id="4316" w:name="_Toc89785047"/>
      <w:r w:rsidRPr="00E11EA5">
        <w:t>9.10.2</w:t>
      </w:r>
      <w:r w:rsidRPr="00E11EA5">
        <w:tab/>
        <w:t>Compact Antenna Test Range</w:t>
      </w:r>
      <w:bookmarkStart w:id="4317" w:name="_Toc32332224"/>
      <w:bookmarkStart w:id="4318" w:name="_Toc37430141"/>
      <w:bookmarkStart w:id="4319" w:name="_Toc43739244"/>
      <w:bookmarkStart w:id="4320" w:name="_Toc46347005"/>
      <w:bookmarkStart w:id="4321" w:name="_Toc53165944"/>
      <w:bookmarkStart w:id="4322" w:name="_Toc53166639"/>
      <w:bookmarkStart w:id="4323" w:name="_Toc5316733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44F6D7B7" w14:textId="77777777" w:rsidR="00C57672" w:rsidRPr="00E11EA5" w:rsidRDefault="00C57672" w:rsidP="00C57672">
      <w:pPr>
        <w:pStyle w:val="Heading4"/>
        <w:rPr>
          <w:lang w:eastAsia="sv-SE"/>
        </w:rPr>
      </w:pPr>
      <w:bookmarkStart w:id="4324" w:name="_Toc61130571"/>
      <w:bookmarkStart w:id="4325" w:name="_Toc61131297"/>
      <w:bookmarkStart w:id="4326" w:name="_Toc61188139"/>
      <w:bookmarkStart w:id="4327" w:name="_Toc83029429"/>
      <w:bookmarkStart w:id="4328" w:name="_Toc83920027"/>
      <w:bookmarkStart w:id="4329" w:name="_Toc89785048"/>
      <w:r w:rsidRPr="00E11EA5">
        <w:rPr>
          <w:lang w:eastAsia="sv-SE"/>
        </w:rPr>
        <w:t>9.10.2.1</w:t>
      </w:r>
      <w:r w:rsidRPr="00E11EA5">
        <w:rPr>
          <w:lang w:eastAsia="sv-SE"/>
        </w:rPr>
        <w:tab/>
        <w:t>Measurement system description</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4330" w:name="_Toc32332225"/>
      <w:bookmarkStart w:id="4331" w:name="_Toc37430142"/>
      <w:bookmarkStart w:id="4332" w:name="_Toc43739245"/>
      <w:bookmarkStart w:id="4333" w:name="_Toc46347006"/>
      <w:bookmarkStart w:id="4334" w:name="_Toc53165945"/>
      <w:bookmarkStart w:id="4335" w:name="_Toc53166640"/>
      <w:bookmarkStart w:id="4336" w:name="_Toc53167334"/>
    </w:p>
    <w:p w14:paraId="0A3304DD" w14:textId="77777777" w:rsidR="00C57672" w:rsidRPr="00E11EA5" w:rsidRDefault="00C57672" w:rsidP="00C57672">
      <w:pPr>
        <w:pStyle w:val="Heading4"/>
        <w:rPr>
          <w:lang w:eastAsia="sv-SE"/>
        </w:rPr>
      </w:pPr>
      <w:bookmarkStart w:id="4337" w:name="_Toc61130572"/>
      <w:bookmarkStart w:id="4338" w:name="_Toc61131298"/>
      <w:bookmarkStart w:id="4339" w:name="_Toc61188140"/>
      <w:bookmarkStart w:id="4340" w:name="_Toc83029430"/>
      <w:bookmarkStart w:id="4341" w:name="_Toc83920028"/>
      <w:bookmarkStart w:id="4342" w:name="_Toc89785049"/>
      <w:r w:rsidRPr="00E11EA5">
        <w:rPr>
          <w:lang w:eastAsia="sv-SE"/>
        </w:rPr>
        <w:t>9.10.2.2</w:t>
      </w:r>
      <w:r>
        <w:rPr>
          <w:lang w:eastAsia="sv-SE"/>
        </w:rPr>
        <w:tab/>
      </w:r>
      <w:r w:rsidRPr="00E11EA5">
        <w:rPr>
          <w:lang w:eastAsia="sv-SE"/>
        </w:rPr>
        <w:t>Test procedure</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24E3D98" w14:textId="77777777" w:rsidR="00C57672" w:rsidRPr="00E11EA5" w:rsidRDefault="00C57672" w:rsidP="00C57672">
      <w:pPr>
        <w:pStyle w:val="Heading5"/>
      </w:pPr>
      <w:bookmarkStart w:id="4343" w:name="_Toc32332226"/>
      <w:bookmarkStart w:id="4344" w:name="_Toc37430143"/>
      <w:bookmarkStart w:id="4345" w:name="_Toc43739246"/>
      <w:bookmarkStart w:id="4346" w:name="_Toc46347007"/>
      <w:bookmarkStart w:id="4347" w:name="_Toc53165946"/>
      <w:bookmarkStart w:id="4348" w:name="_Toc53166641"/>
      <w:bookmarkStart w:id="4349" w:name="_Toc53167335"/>
      <w:bookmarkStart w:id="4350" w:name="_Toc61130573"/>
      <w:bookmarkStart w:id="4351" w:name="_Toc61131299"/>
      <w:bookmarkStart w:id="4352" w:name="_Toc61188141"/>
      <w:bookmarkStart w:id="4353" w:name="_Toc83029431"/>
      <w:bookmarkStart w:id="4354" w:name="_Toc83920029"/>
      <w:bookmarkStart w:id="4355" w:name="_Toc89785050"/>
      <w:r w:rsidRPr="00E11EA5">
        <w:rPr>
          <w:lang w:eastAsia="sv-SE"/>
        </w:rPr>
        <w:t>9.10.2.2.1</w:t>
      </w:r>
      <w:r w:rsidRPr="00E11EA5">
        <w:rPr>
          <w:lang w:eastAsia="sv-SE"/>
        </w:rPr>
        <w:tab/>
      </w:r>
      <w:r w:rsidRPr="00E11EA5">
        <w:t>Stage 1: Calibration</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4356" w:name="_Toc32332227"/>
      <w:bookmarkStart w:id="4357" w:name="_Toc37430144"/>
      <w:bookmarkStart w:id="4358" w:name="_Toc43739247"/>
      <w:bookmarkStart w:id="4359" w:name="_Toc46347008"/>
      <w:bookmarkStart w:id="4360" w:name="_Toc53165947"/>
      <w:bookmarkStart w:id="4361" w:name="_Toc53166642"/>
      <w:bookmarkStart w:id="4362" w:name="_Toc53167336"/>
      <w:bookmarkStart w:id="4363" w:name="_Toc61130574"/>
      <w:bookmarkStart w:id="4364" w:name="_Toc61131300"/>
      <w:bookmarkStart w:id="4365" w:name="_Toc61188142"/>
      <w:bookmarkStart w:id="4366" w:name="_Toc83029432"/>
      <w:bookmarkStart w:id="4367" w:name="_Toc83920030"/>
      <w:bookmarkStart w:id="4368" w:name="_Toc89785051"/>
      <w:r w:rsidRPr="00E11EA5">
        <w:t>9.10.2.2.2</w:t>
      </w:r>
      <w:r w:rsidRPr="00E11EA5">
        <w:tab/>
        <w:t xml:space="preserve">Stage 2: BS </w:t>
      </w:r>
      <w:r w:rsidRPr="00E11EA5">
        <w:rPr>
          <w:lang w:eastAsia="sv-SE"/>
        </w:rPr>
        <w:t>measurement</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4369" w:name="_Toc32332228"/>
      <w:bookmarkStart w:id="4370" w:name="_Toc37430145"/>
      <w:bookmarkStart w:id="4371" w:name="_Toc43739248"/>
      <w:bookmarkStart w:id="4372" w:name="_Toc46347009"/>
      <w:bookmarkStart w:id="4373" w:name="_Toc53165948"/>
      <w:bookmarkStart w:id="4374" w:name="_Toc53166643"/>
      <w:bookmarkStart w:id="4375" w:name="_Toc53167337"/>
      <w:bookmarkStart w:id="4376" w:name="_Toc61130575"/>
      <w:bookmarkStart w:id="4377" w:name="_Toc61131301"/>
      <w:bookmarkStart w:id="4378" w:name="_Toc61188143"/>
      <w:bookmarkStart w:id="4379" w:name="_Toc83029433"/>
      <w:bookmarkStart w:id="4380" w:name="_Toc83920031"/>
      <w:bookmarkStart w:id="4381" w:name="_Toc89785052"/>
      <w:r w:rsidRPr="00E11EA5">
        <w:t>9.10.2.3</w:t>
      </w:r>
      <w:r w:rsidRPr="00E11EA5">
        <w:rPr>
          <w:rFonts w:hint="eastAsia"/>
        </w:rPr>
        <w:tab/>
      </w:r>
      <w:r w:rsidRPr="00E11EA5">
        <w:t>MU value derivation, FR2</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514A71" w:rsidRPr="00DA2979" w:rsidRDefault="00514A71" w:rsidP="00514A71">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514A71" w:rsidRPr="00DA2979" w:rsidRDefault="00514A71" w:rsidP="00514A71">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4C57DBA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716E23D"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514A71" w:rsidRPr="00DA2979" w:rsidRDefault="00514A71" w:rsidP="00514A71">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514A71" w:rsidRPr="00DA2979" w:rsidRDefault="00514A71" w:rsidP="00514A71">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514A71" w:rsidRPr="00DA2979" w:rsidRDefault="00514A71" w:rsidP="00514A71">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217BF3C1"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5C569DF8"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4382" w:name="_Toc32332229"/>
      <w:bookmarkStart w:id="4383" w:name="_Toc37430146"/>
      <w:bookmarkStart w:id="4384" w:name="_Toc43739249"/>
      <w:bookmarkStart w:id="4385" w:name="_Toc46347010"/>
      <w:bookmarkStart w:id="4386" w:name="_Toc53165949"/>
      <w:bookmarkStart w:id="4387" w:name="_Toc53166644"/>
      <w:bookmarkStart w:id="4388" w:name="_Toc53167338"/>
      <w:bookmarkStart w:id="4389" w:name="_Toc61130576"/>
      <w:bookmarkStart w:id="4390" w:name="_Toc61131302"/>
      <w:bookmarkStart w:id="4391" w:name="_Toc61188144"/>
      <w:bookmarkStart w:id="4392" w:name="_Toc83029434"/>
      <w:bookmarkStart w:id="4393" w:name="_Toc83920032"/>
      <w:bookmarkStart w:id="4394" w:name="_Toc89785053"/>
      <w:r w:rsidRPr="00E11EA5">
        <w:t>9.10.3</w:t>
      </w:r>
      <w:r w:rsidRPr="00E11EA5">
        <w:tab/>
        <w:t>Maximum accepted test system uncertainty</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514A71" w:rsidRPr="00E11EA5" w14:paraId="0ABDB692" w14:textId="02DDA3AF" w:rsidTr="00514A71">
        <w:trPr>
          <w:cantSplit/>
          <w:jc w:val="center"/>
        </w:trPr>
        <w:tc>
          <w:tcPr>
            <w:tcW w:w="3978" w:type="dxa"/>
            <w:shd w:val="clear" w:color="auto" w:fill="auto"/>
            <w:noWrap/>
            <w:hideMark/>
          </w:tcPr>
          <w:p w14:paraId="34173F54" w14:textId="77777777" w:rsidR="00514A71" w:rsidRPr="00E11EA5" w:rsidRDefault="00514A71" w:rsidP="00514A71">
            <w:pPr>
              <w:spacing w:after="0"/>
              <w:rPr>
                <w:rFonts w:ascii="Arial" w:hAnsi="Arial" w:cs="Arial"/>
                <w:sz w:val="18"/>
                <w:szCs w:val="18"/>
              </w:rPr>
            </w:pPr>
          </w:p>
        </w:tc>
        <w:tc>
          <w:tcPr>
            <w:tcW w:w="1817" w:type="dxa"/>
          </w:tcPr>
          <w:p w14:paraId="7AE54C62" w14:textId="77777777" w:rsidR="00514A71" w:rsidRPr="00E11EA5" w:rsidRDefault="00514A71" w:rsidP="00514A71">
            <w:pPr>
              <w:pStyle w:val="TAH"/>
            </w:pPr>
            <w:r w:rsidRPr="00E11EA5">
              <w:t>24.25 &lt; f &lt; 29.5</w:t>
            </w:r>
            <w:r>
              <w:t> </w:t>
            </w:r>
            <w:r w:rsidRPr="00E11EA5">
              <w:t>GHz</w:t>
            </w:r>
          </w:p>
        </w:tc>
        <w:tc>
          <w:tcPr>
            <w:tcW w:w="1417" w:type="dxa"/>
          </w:tcPr>
          <w:p w14:paraId="49B047C2" w14:textId="25E2480B" w:rsidR="00514A71" w:rsidRPr="00E11EA5" w:rsidRDefault="00514A71" w:rsidP="00514A71">
            <w:pPr>
              <w:pStyle w:val="TAH"/>
            </w:pPr>
            <w:r w:rsidRPr="00E11EA5">
              <w:t xml:space="preserve">37 &lt; f &lt; </w:t>
            </w:r>
            <w:r>
              <w:t>43.5 GHz</w:t>
            </w:r>
          </w:p>
        </w:tc>
        <w:tc>
          <w:tcPr>
            <w:tcW w:w="1417" w:type="dxa"/>
          </w:tcPr>
          <w:p w14:paraId="0BDD1D3C" w14:textId="22E91417"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2502524" w14:textId="7FB1B1AF" w:rsidTr="00514A71">
        <w:trPr>
          <w:cantSplit/>
          <w:jc w:val="center"/>
        </w:trPr>
        <w:tc>
          <w:tcPr>
            <w:tcW w:w="3978" w:type="dxa"/>
            <w:shd w:val="clear" w:color="auto" w:fill="auto"/>
            <w:noWrap/>
            <w:hideMark/>
          </w:tcPr>
          <w:p w14:paraId="2B11B164" w14:textId="77777777" w:rsidR="00514A71" w:rsidRPr="00E11EA5" w:rsidRDefault="00514A71" w:rsidP="00514A71">
            <w:pPr>
              <w:pStyle w:val="TAC"/>
            </w:pPr>
            <w:r w:rsidRPr="00E11EA5">
              <w:t>Maximum accepted test system uncertainty (dB)</w:t>
            </w:r>
          </w:p>
        </w:tc>
        <w:tc>
          <w:tcPr>
            <w:tcW w:w="1817" w:type="dxa"/>
          </w:tcPr>
          <w:p w14:paraId="60CF2590" w14:textId="77777777" w:rsidR="00514A71" w:rsidRPr="00E11EA5" w:rsidRDefault="00514A71" w:rsidP="00514A71">
            <w:pPr>
              <w:pStyle w:val="TAC"/>
            </w:pPr>
            <w:r w:rsidRPr="00E11EA5">
              <w:rPr>
                <w:rFonts w:hint="eastAsia"/>
              </w:rPr>
              <w:t>2.9</w:t>
            </w:r>
          </w:p>
        </w:tc>
        <w:tc>
          <w:tcPr>
            <w:tcW w:w="1417" w:type="dxa"/>
          </w:tcPr>
          <w:p w14:paraId="05E0F629" w14:textId="43298A0E" w:rsidR="00514A71" w:rsidRPr="00E11EA5" w:rsidRDefault="00514A71" w:rsidP="00514A71">
            <w:pPr>
              <w:pStyle w:val="TAC"/>
            </w:pPr>
            <w:r w:rsidRPr="00E11EA5">
              <w:rPr>
                <w:rFonts w:hint="eastAsia"/>
              </w:rPr>
              <w:t>3.3</w:t>
            </w:r>
          </w:p>
        </w:tc>
        <w:tc>
          <w:tcPr>
            <w:tcW w:w="1417" w:type="dxa"/>
          </w:tcPr>
          <w:p w14:paraId="5EFA84FA" w14:textId="2BA200C5" w:rsidR="00514A71" w:rsidRPr="00E11EA5" w:rsidRDefault="00514A71" w:rsidP="00514A71">
            <w:pPr>
              <w:pStyle w:val="TAC"/>
            </w:pPr>
            <w:r>
              <w:t>3.6 (NOTE)</w:t>
            </w:r>
          </w:p>
        </w:tc>
      </w:tr>
      <w:tr w:rsidR="00514A71" w:rsidRPr="00E11EA5" w14:paraId="5FE434F9" w14:textId="77777777" w:rsidTr="00514A71">
        <w:trPr>
          <w:cantSplit/>
          <w:jc w:val="center"/>
        </w:trPr>
        <w:tc>
          <w:tcPr>
            <w:tcW w:w="8629" w:type="dxa"/>
            <w:gridSpan w:val="4"/>
            <w:shd w:val="clear" w:color="auto" w:fill="auto"/>
            <w:noWrap/>
          </w:tcPr>
          <w:p w14:paraId="61CBBB7A" w14:textId="2905A9E8"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4395" w:name="_Toc32332230"/>
      <w:bookmarkStart w:id="4396" w:name="_Toc37430147"/>
      <w:bookmarkStart w:id="4397" w:name="_Toc43739250"/>
      <w:bookmarkStart w:id="4398" w:name="_Toc46347011"/>
      <w:bookmarkStart w:id="4399" w:name="_Toc53165950"/>
      <w:bookmarkStart w:id="4400" w:name="_Toc53166645"/>
      <w:bookmarkStart w:id="4401" w:name="_Toc53167339"/>
      <w:bookmarkStart w:id="4402" w:name="_Toc61130577"/>
      <w:bookmarkStart w:id="4403" w:name="_Toc61131303"/>
      <w:bookmarkStart w:id="4404" w:name="_Toc61188145"/>
      <w:bookmarkStart w:id="4405" w:name="_Toc83029435"/>
      <w:bookmarkStart w:id="4406" w:name="_Toc83920033"/>
      <w:bookmarkStart w:id="4407" w:name="_Toc89785054"/>
      <w:r w:rsidRPr="00E11EA5">
        <w:t>9.10.4</w:t>
      </w:r>
      <w:r w:rsidRPr="00E11EA5">
        <w:tab/>
        <w:t xml:space="preserve">Test Tolerance for </w:t>
      </w:r>
      <w:r w:rsidRPr="00E11EA5">
        <w:rPr>
          <w:lang w:eastAsia="en-CA"/>
        </w:rPr>
        <w:t xml:space="preserve">OTA </w:t>
      </w:r>
      <w:r w:rsidRPr="00E11EA5">
        <w:t>TX OFF power and transmitter transient period</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514A71" w:rsidRPr="00E11EA5" w14:paraId="6EE0A087" w14:textId="1E482E89" w:rsidTr="00514A71">
        <w:trPr>
          <w:cantSplit/>
          <w:jc w:val="center"/>
        </w:trPr>
        <w:tc>
          <w:tcPr>
            <w:tcW w:w="1875" w:type="dxa"/>
            <w:shd w:val="clear" w:color="auto" w:fill="auto"/>
            <w:noWrap/>
            <w:hideMark/>
          </w:tcPr>
          <w:p w14:paraId="44E4432F" w14:textId="77777777" w:rsidR="00514A71" w:rsidRPr="00E11EA5" w:rsidRDefault="00514A71" w:rsidP="00514A71">
            <w:pPr>
              <w:spacing w:after="0"/>
              <w:rPr>
                <w:rFonts w:ascii="Arial" w:hAnsi="Arial" w:cs="Arial"/>
                <w:sz w:val="18"/>
                <w:szCs w:val="18"/>
              </w:rPr>
            </w:pPr>
          </w:p>
        </w:tc>
        <w:tc>
          <w:tcPr>
            <w:tcW w:w="1985" w:type="dxa"/>
          </w:tcPr>
          <w:p w14:paraId="03F24BBA" w14:textId="77777777" w:rsidR="00514A71" w:rsidRPr="00E11EA5" w:rsidRDefault="00514A71" w:rsidP="00514A71">
            <w:pPr>
              <w:pStyle w:val="TAH"/>
            </w:pPr>
            <w:r w:rsidRPr="00E11EA5">
              <w:t>24.25 &lt; f &lt; 29.5</w:t>
            </w:r>
            <w:r>
              <w:t> </w:t>
            </w:r>
            <w:r w:rsidRPr="00E11EA5">
              <w:t>GHz</w:t>
            </w:r>
          </w:p>
        </w:tc>
        <w:tc>
          <w:tcPr>
            <w:tcW w:w="1985" w:type="dxa"/>
          </w:tcPr>
          <w:p w14:paraId="014FD665" w14:textId="3EE28720" w:rsidR="00514A71" w:rsidRPr="00E11EA5" w:rsidRDefault="00514A71" w:rsidP="00514A71">
            <w:pPr>
              <w:pStyle w:val="TAH"/>
            </w:pPr>
            <w:r w:rsidRPr="00E11EA5">
              <w:t xml:space="preserve">37 &lt; f &lt; </w:t>
            </w:r>
            <w:r>
              <w:t>43.5 GHz</w:t>
            </w:r>
          </w:p>
        </w:tc>
        <w:tc>
          <w:tcPr>
            <w:tcW w:w="1985" w:type="dxa"/>
          </w:tcPr>
          <w:p w14:paraId="522E06AD" w14:textId="0C77BC63"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E777FBE" w14:textId="4FBAC3D2" w:rsidTr="00514A71">
        <w:trPr>
          <w:cantSplit/>
          <w:jc w:val="center"/>
        </w:trPr>
        <w:tc>
          <w:tcPr>
            <w:tcW w:w="1875" w:type="dxa"/>
            <w:shd w:val="clear" w:color="auto" w:fill="auto"/>
            <w:noWrap/>
            <w:hideMark/>
          </w:tcPr>
          <w:p w14:paraId="3A7B51F5" w14:textId="77777777" w:rsidR="00514A71" w:rsidRPr="00E11EA5" w:rsidRDefault="00514A71" w:rsidP="00514A71">
            <w:pPr>
              <w:pStyle w:val="TAC"/>
            </w:pPr>
            <w:r w:rsidRPr="00E11EA5">
              <w:t>Test Tolerance (dB)</w:t>
            </w:r>
          </w:p>
        </w:tc>
        <w:tc>
          <w:tcPr>
            <w:tcW w:w="1985" w:type="dxa"/>
          </w:tcPr>
          <w:p w14:paraId="2803ED36" w14:textId="77777777" w:rsidR="00514A71" w:rsidRPr="00E11EA5" w:rsidRDefault="00514A71" w:rsidP="00514A71">
            <w:pPr>
              <w:pStyle w:val="TAC"/>
            </w:pPr>
            <w:r w:rsidRPr="00E11EA5">
              <w:rPr>
                <w:rFonts w:hint="eastAsia"/>
              </w:rPr>
              <w:t>2.9</w:t>
            </w:r>
          </w:p>
        </w:tc>
        <w:tc>
          <w:tcPr>
            <w:tcW w:w="1985" w:type="dxa"/>
          </w:tcPr>
          <w:p w14:paraId="39AFF5DA" w14:textId="00A7662E" w:rsidR="00514A71" w:rsidRPr="00E11EA5" w:rsidRDefault="00514A71" w:rsidP="00514A71">
            <w:pPr>
              <w:pStyle w:val="TAC"/>
            </w:pPr>
            <w:r w:rsidRPr="00E11EA5">
              <w:rPr>
                <w:rFonts w:hint="eastAsia"/>
              </w:rPr>
              <w:t>3.3</w:t>
            </w:r>
          </w:p>
        </w:tc>
        <w:tc>
          <w:tcPr>
            <w:tcW w:w="1985" w:type="dxa"/>
          </w:tcPr>
          <w:p w14:paraId="4AF737AA" w14:textId="3107AA4F" w:rsidR="00514A71" w:rsidRPr="00E11EA5" w:rsidRDefault="00514A71" w:rsidP="00514A71">
            <w:pPr>
              <w:pStyle w:val="TAC"/>
            </w:pPr>
            <w:r>
              <w:t>3.6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4408" w:name="_Toc21086404"/>
      <w:bookmarkStart w:id="4409" w:name="_Toc29768841"/>
      <w:bookmarkStart w:id="4410" w:name="_Toc37430148"/>
      <w:bookmarkStart w:id="4411" w:name="_Toc43739251"/>
      <w:bookmarkStart w:id="4412" w:name="_Toc46347012"/>
      <w:bookmarkStart w:id="4413" w:name="_Toc53165951"/>
      <w:bookmarkStart w:id="4414" w:name="_Toc53166646"/>
      <w:bookmarkStart w:id="4415" w:name="_Toc53167340"/>
      <w:bookmarkStart w:id="4416" w:name="_Toc61130578"/>
      <w:bookmarkStart w:id="4417" w:name="_Toc61131304"/>
      <w:bookmarkStart w:id="4418" w:name="_Toc61188146"/>
      <w:bookmarkStart w:id="4419" w:name="_Toc83029436"/>
      <w:bookmarkStart w:id="4420" w:name="_Toc83920034"/>
      <w:bookmarkStart w:id="4421" w:name="_Toc89785055"/>
      <w:r w:rsidRPr="00E11EA5">
        <w:rPr>
          <w:lang w:eastAsia="en-CA"/>
        </w:rPr>
        <w:t>10</w:t>
      </w:r>
      <w:r w:rsidRPr="00E11EA5">
        <w:rPr>
          <w:lang w:eastAsia="en-CA"/>
        </w:rPr>
        <w:tab/>
        <w:t>RX directional requirements</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17AFB00D" w14:textId="77777777" w:rsidR="00C57672" w:rsidRPr="00501E48" w:rsidRDefault="00C57672" w:rsidP="00C57672">
      <w:pPr>
        <w:pStyle w:val="Heading2"/>
      </w:pPr>
      <w:bookmarkStart w:id="4422" w:name="_Toc32332232"/>
      <w:bookmarkStart w:id="4423" w:name="_Toc37430149"/>
      <w:bookmarkStart w:id="4424" w:name="_Toc43739252"/>
      <w:bookmarkStart w:id="4425" w:name="_Toc46347013"/>
      <w:bookmarkStart w:id="4426" w:name="_Toc53165952"/>
      <w:bookmarkStart w:id="4427" w:name="_Toc53166647"/>
      <w:bookmarkStart w:id="4428" w:name="_Toc53167341"/>
      <w:bookmarkStart w:id="4429" w:name="_Toc61130579"/>
      <w:bookmarkStart w:id="4430" w:name="_Toc61131305"/>
      <w:bookmarkStart w:id="4431" w:name="_Toc61188147"/>
      <w:bookmarkStart w:id="4432" w:name="_Toc83029437"/>
      <w:bookmarkStart w:id="4433" w:name="_Toc83920035"/>
      <w:bookmarkStart w:id="4434" w:name="_Toc89785056"/>
      <w:r w:rsidRPr="00501E48">
        <w:t>10.1</w:t>
      </w:r>
      <w:r w:rsidRPr="00501E48">
        <w:tab/>
        <w:t>General</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lastRenderedPageBreak/>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4435" w:name="_Toc32332233"/>
      <w:bookmarkStart w:id="4436" w:name="_Toc37430150"/>
      <w:bookmarkStart w:id="4437" w:name="_Toc43739253"/>
      <w:bookmarkStart w:id="4438" w:name="_Toc46347014"/>
      <w:bookmarkStart w:id="4439" w:name="_Toc53165953"/>
      <w:bookmarkStart w:id="4440" w:name="_Toc53166648"/>
      <w:bookmarkStart w:id="4441" w:name="_Toc53167342"/>
      <w:bookmarkStart w:id="4442" w:name="_Toc61130580"/>
      <w:bookmarkStart w:id="4443" w:name="_Toc61131306"/>
      <w:bookmarkStart w:id="4444" w:name="_Toc61188148"/>
      <w:bookmarkStart w:id="4445" w:name="_Toc83029438"/>
      <w:bookmarkStart w:id="4446" w:name="_Toc83920036"/>
      <w:bookmarkStart w:id="4447" w:name="_Toc89785057"/>
      <w:r w:rsidRPr="00501E48">
        <w:t>10.2</w:t>
      </w:r>
      <w:r w:rsidRPr="00501E48">
        <w:tab/>
        <w:t>OTA sensitivity</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08A7AA22" w14:textId="77777777" w:rsidR="00C57672" w:rsidRPr="00E11EA5" w:rsidRDefault="00C57672" w:rsidP="00C57672">
      <w:pPr>
        <w:pStyle w:val="Heading3"/>
        <w:rPr>
          <w:lang w:eastAsia="sv-SE"/>
        </w:rPr>
      </w:pPr>
      <w:bookmarkStart w:id="4448" w:name="_Toc32332234"/>
      <w:bookmarkStart w:id="4449" w:name="_Toc37430151"/>
      <w:bookmarkStart w:id="4450" w:name="_Toc43739254"/>
      <w:bookmarkStart w:id="4451" w:name="_Toc46347015"/>
      <w:bookmarkStart w:id="4452" w:name="_Toc53165954"/>
      <w:bookmarkStart w:id="4453" w:name="_Toc53166649"/>
      <w:bookmarkStart w:id="4454" w:name="_Toc53167343"/>
      <w:bookmarkStart w:id="4455" w:name="_Toc61130581"/>
      <w:bookmarkStart w:id="4456" w:name="_Toc61131307"/>
      <w:bookmarkStart w:id="4457" w:name="_Toc61188149"/>
      <w:bookmarkStart w:id="4458" w:name="_Toc83029439"/>
      <w:bookmarkStart w:id="4459" w:name="_Toc83920037"/>
      <w:bookmarkStart w:id="4460" w:name="_Toc89785058"/>
      <w:r w:rsidRPr="00E11EA5">
        <w:rPr>
          <w:lang w:eastAsia="sv-SE"/>
        </w:rPr>
        <w:t>10.2.1</w:t>
      </w:r>
      <w:r w:rsidRPr="00E11EA5">
        <w:rPr>
          <w:lang w:eastAsia="sv-SE"/>
        </w:rPr>
        <w:tab/>
        <w:t>General</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4461" w:name="_Toc32332235"/>
      <w:bookmarkStart w:id="4462" w:name="_Toc37430152"/>
      <w:bookmarkStart w:id="4463" w:name="_Toc43739255"/>
      <w:bookmarkStart w:id="4464" w:name="_Toc46347016"/>
      <w:bookmarkStart w:id="4465" w:name="_Toc53165955"/>
      <w:bookmarkStart w:id="4466" w:name="_Toc53166650"/>
      <w:bookmarkStart w:id="4467" w:name="_Toc53167344"/>
      <w:bookmarkStart w:id="4468" w:name="_Toc61130582"/>
      <w:bookmarkStart w:id="4469" w:name="_Toc61131308"/>
      <w:bookmarkStart w:id="4470" w:name="_Toc61188150"/>
      <w:bookmarkStart w:id="4471" w:name="_Toc83029440"/>
      <w:bookmarkStart w:id="4472" w:name="_Toc83920038"/>
      <w:bookmarkStart w:id="4473" w:name="_Toc89785059"/>
      <w:r w:rsidRPr="00E11EA5">
        <w:rPr>
          <w:lang w:eastAsia="sv-SE"/>
        </w:rPr>
        <w:t>10.2.2</w:t>
      </w:r>
      <w:r w:rsidRPr="00E11EA5">
        <w:rPr>
          <w:lang w:eastAsia="sv-SE"/>
        </w:rPr>
        <w:tab/>
        <w:t>Indoor Anechoic Chamber</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68AC2C50" w14:textId="77777777" w:rsidR="00C57672" w:rsidRPr="00E11EA5" w:rsidRDefault="00C57672" w:rsidP="00C57672">
      <w:pPr>
        <w:pStyle w:val="Heading4"/>
        <w:rPr>
          <w:lang w:eastAsia="sv-SE"/>
        </w:rPr>
      </w:pPr>
      <w:bookmarkStart w:id="4474" w:name="_Toc32332236"/>
      <w:bookmarkStart w:id="4475" w:name="_Toc37430153"/>
      <w:bookmarkStart w:id="4476" w:name="_Toc43739256"/>
      <w:bookmarkStart w:id="4477" w:name="_Toc46347017"/>
      <w:bookmarkStart w:id="4478" w:name="_Toc53165956"/>
      <w:bookmarkStart w:id="4479" w:name="_Toc53166651"/>
      <w:bookmarkStart w:id="4480" w:name="_Toc53167345"/>
      <w:bookmarkStart w:id="4481" w:name="_Toc61130583"/>
      <w:bookmarkStart w:id="4482" w:name="_Toc61131309"/>
      <w:bookmarkStart w:id="4483" w:name="_Toc61188151"/>
      <w:bookmarkStart w:id="4484" w:name="_Toc83029441"/>
      <w:bookmarkStart w:id="4485" w:name="_Toc83920039"/>
      <w:bookmarkStart w:id="4486" w:name="_Toc89785060"/>
      <w:r w:rsidRPr="00E11EA5">
        <w:rPr>
          <w:lang w:eastAsia="sv-SE"/>
        </w:rPr>
        <w:t>10.2.</w:t>
      </w:r>
      <w:r w:rsidRPr="00E11EA5">
        <w:t>2</w:t>
      </w:r>
      <w:r w:rsidRPr="00E11EA5">
        <w:rPr>
          <w:lang w:eastAsia="sv-SE"/>
        </w:rPr>
        <w:t>.1</w:t>
      </w:r>
      <w:r w:rsidRPr="00E11EA5">
        <w:rPr>
          <w:lang w:eastAsia="sv-SE"/>
        </w:rPr>
        <w:tab/>
        <w:t>Measurement system description</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4487" w:name="_Toc32332237"/>
      <w:bookmarkStart w:id="4488" w:name="_Toc37430154"/>
      <w:bookmarkStart w:id="4489" w:name="_Toc43739257"/>
      <w:bookmarkStart w:id="4490" w:name="_Toc46347018"/>
      <w:bookmarkStart w:id="4491" w:name="_Toc53165957"/>
      <w:bookmarkStart w:id="4492" w:name="_Toc53166652"/>
      <w:bookmarkStart w:id="4493" w:name="_Toc53167346"/>
    </w:p>
    <w:p w14:paraId="43FCAA12" w14:textId="77777777" w:rsidR="00C57672" w:rsidRPr="00E11EA5" w:rsidRDefault="00C57672" w:rsidP="00C57672">
      <w:pPr>
        <w:pStyle w:val="Heading4"/>
        <w:rPr>
          <w:lang w:eastAsia="sv-SE"/>
        </w:rPr>
      </w:pPr>
      <w:bookmarkStart w:id="4494" w:name="_Toc61130584"/>
      <w:bookmarkStart w:id="4495" w:name="_Toc61131310"/>
      <w:bookmarkStart w:id="4496" w:name="_Toc61188152"/>
      <w:bookmarkStart w:id="4497" w:name="_Toc83029442"/>
      <w:bookmarkStart w:id="4498" w:name="_Toc83920040"/>
      <w:bookmarkStart w:id="4499" w:name="_Toc89785061"/>
      <w:r w:rsidRPr="00E11EA5">
        <w:rPr>
          <w:lang w:eastAsia="sv-SE"/>
        </w:rPr>
        <w:t>10.2.</w:t>
      </w:r>
      <w:r w:rsidRPr="00E11EA5">
        <w:t>2</w:t>
      </w:r>
      <w:r w:rsidRPr="00E11EA5">
        <w:rPr>
          <w:lang w:eastAsia="sv-SE"/>
        </w:rPr>
        <w:t>.2</w:t>
      </w:r>
      <w:r>
        <w:rPr>
          <w:lang w:eastAsia="sv-SE"/>
        </w:rPr>
        <w:tab/>
      </w:r>
      <w:r w:rsidRPr="00E11EA5">
        <w:rPr>
          <w:lang w:eastAsia="sv-SE"/>
        </w:rPr>
        <w:t>Test procedure</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4F155220" w14:textId="77777777" w:rsidR="00C57672" w:rsidRPr="00E11EA5" w:rsidRDefault="00C57672" w:rsidP="00C57672">
      <w:pPr>
        <w:pStyle w:val="Heading5"/>
      </w:pPr>
      <w:bookmarkStart w:id="4500" w:name="_Toc32332238"/>
      <w:bookmarkStart w:id="4501" w:name="_Toc37430155"/>
      <w:bookmarkStart w:id="4502" w:name="_Toc43739258"/>
      <w:bookmarkStart w:id="4503" w:name="_Toc46347019"/>
      <w:bookmarkStart w:id="4504" w:name="_Toc53165958"/>
      <w:bookmarkStart w:id="4505" w:name="_Toc53166653"/>
      <w:bookmarkStart w:id="4506" w:name="_Toc53167347"/>
      <w:bookmarkStart w:id="4507" w:name="_Toc61130585"/>
      <w:bookmarkStart w:id="4508" w:name="_Toc61131311"/>
      <w:bookmarkStart w:id="4509" w:name="_Toc61188153"/>
      <w:bookmarkStart w:id="4510" w:name="_Toc83029443"/>
      <w:bookmarkStart w:id="4511" w:name="_Toc83920041"/>
      <w:bookmarkStart w:id="4512" w:name="_Toc89785062"/>
      <w:r w:rsidRPr="00E11EA5">
        <w:rPr>
          <w:lang w:eastAsia="sv-SE"/>
        </w:rPr>
        <w:t>10.2.</w:t>
      </w:r>
      <w:r w:rsidRPr="00E11EA5">
        <w:t>2</w:t>
      </w:r>
      <w:r w:rsidRPr="00E11EA5">
        <w:rPr>
          <w:lang w:eastAsia="sv-SE"/>
        </w:rPr>
        <w:t>.2.1</w:t>
      </w:r>
      <w:r w:rsidRPr="00E11EA5">
        <w:rPr>
          <w:lang w:eastAsia="sv-SE"/>
        </w:rPr>
        <w:tab/>
      </w:r>
      <w:r w:rsidRPr="00E11EA5">
        <w:t>Stage 1: Calibration</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4513" w:name="_Toc32332239"/>
      <w:bookmarkStart w:id="4514" w:name="_Toc37430156"/>
      <w:bookmarkStart w:id="4515" w:name="_Toc43739259"/>
      <w:bookmarkStart w:id="4516" w:name="_Toc46347020"/>
      <w:bookmarkStart w:id="4517" w:name="_Toc53165959"/>
      <w:bookmarkStart w:id="4518" w:name="_Toc53166654"/>
      <w:bookmarkStart w:id="4519" w:name="_Toc53167348"/>
      <w:bookmarkStart w:id="4520" w:name="_Toc61130586"/>
      <w:bookmarkStart w:id="4521" w:name="_Toc61131312"/>
      <w:bookmarkStart w:id="4522" w:name="_Toc61188154"/>
      <w:bookmarkStart w:id="4523" w:name="_Toc83029444"/>
      <w:bookmarkStart w:id="4524" w:name="_Toc83920042"/>
      <w:bookmarkStart w:id="4525" w:name="_Toc89785063"/>
      <w:r w:rsidRPr="00E11EA5">
        <w:rPr>
          <w:lang w:eastAsia="sv-SE"/>
        </w:rPr>
        <w:t>10.2.</w:t>
      </w:r>
      <w:r w:rsidRPr="00E11EA5">
        <w:t>2</w:t>
      </w:r>
      <w:r w:rsidRPr="00E11EA5">
        <w:rPr>
          <w:lang w:eastAsia="sv-SE"/>
        </w:rPr>
        <w:t>.2.2</w:t>
      </w:r>
      <w:r w:rsidRPr="00E11EA5">
        <w:rPr>
          <w:lang w:eastAsia="sv-SE"/>
        </w:rPr>
        <w:tab/>
      </w:r>
      <w:r w:rsidRPr="00E11EA5">
        <w:t>Stage 2: BS measurement</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4526" w:name="_Toc32332240"/>
      <w:bookmarkStart w:id="4527" w:name="_Toc37430157"/>
      <w:bookmarkStart w:id="4528" w:name="_Toc43739260"/>
      <w:bookmarkStart w:id="4529" w:name="_Toc46347021"/>
      <w:bookmarkStart w:id="4530" w:name="_Toc53165960"/>
      <w:bookmarkStart w:id="4531" w:name="_Toc53166655"/>
      <w:bookmarkStart w:id="4532" w:name="_Toc53167349"/>
      <w:bookmarkStart w:id="4533" w:name="_Toc61130587"/>
      <w:bookmarkStart w:id="4534" w:name="_Toc61131313"/>
      <w:bookmarkStart w:id="4535" w:name="_Toc61188155"/>
      <w:bookmarkStart w:id="4536" w:name="_Toc83029445"/>
      <w:bookmarkStart w:id="4537" w:name="_Toc83920043"/>
      <w:bookmarkStart w:id="4538" w:name="_Toc89785064"/>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4539" w:name="_Toc32332241"/>
      <w:bookmarkStart w:id="4540" w:name="_Toc37430158"/>
    </w:p>
    <w:p w14:paraId="18BA5DF7" w14:textId="77777777" w:rsidR="00C57672" w:rsidRPr="00E11EA5" w:rsidRDefault="00C57672" w:rsidP="00C57672">
      <w:pPr>
        <w:pStyle w:val="Heading4"/>
        <w:rPr>
          <w:lang w:eastAsia="sv-SE"/>
        </w:rPr>
      </w:pPr>
      <w:bookmarkStart w:id="4541" w:name="_Toc43739261"/>
      <w:bookmarkStart w:id="4542" w:name="_Toc46347022"/>
      <w:bookmarkStart w:id="4543" w:name="_Toc53165961"/>
      <w:bookmarkStart w:id="4544" w:name="_Toc53166656"/>
      <w:bookmarkStart w:id="4545" w:name="_Toc53167350"/>
      <w:bookmarkStart w:id="4546" w:name="_Toc61130588"/>
      <w:bookmarkStart w:id="4547" w:name="_Toc61131314"/>
      <w:bookmarkStart w:id="4548" w:name="_Toc61188156"/>
      <w:bookmarkStart w:id="4549" w:name="_Toc83029446"/>
      <w:bookmarkStart w:id="4550" w:name="_Toc83920044"/>
      <w:bookmarkStart w:id="4551" w:name="_Toc89785065"/>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4552" w:name="_Toc32332242"/>
      <w:bookmarkStart w:id="4553" w:name="_Toc37430159"/>
      <w:bookmarkStart w:id="4554" w:name="_Toc43739262"/>
      <w:bookmarkStart w:id="4555" w:name="_Toc46347023"/>
      <w:bookmarkStart w:id="4556" w:name="_Toc53165962"/>
      <w:bookmarkStart w:id="4557" w:name="_Toc53166657"/>
      <w:bookmarkStart w:id="4558" w:name="_Toc53167351"/>
      <w:bookmarkStart w:id="4559" w:name="_Toc61130589"/>
      <w:bookmarkStart w:id="4560" w:name="_Toc61131315"/>
      <w:bookmarkStart w:id="4561" w:name="_Toc61188157"/>
      <w:bookmarkStart w:id="4562" w:name="_Toc83029447"/>
      <w:bookmarkStart w:id="4563" w:name="_Toc83920045"/>
      <w:bookmarkStart w:id="4564" w:name="_Toc89785066"/>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4322988C" w14:textId="77777777" w:rsidR="00C57672" w:rsidRPr="00E11EA5" w:rsidRDefault="00C57672" w:rsidP="00C57672">
      <w:pPr>
        <w:pStyle w:val="Heading4"/>
        <w:rPr>
          <w:lang w:eastAsia="sv-SE"/>
        </w:rPr>
      </w:pPr>
      <w:bookmarkStart w:id="4565" w:name="_Toc32332243"/>
      <w:bookmarkStart w:id="4566" w:name="_Toc37430160"/>
      <w:bookmarkStart w:id="4567" w:name="_Toc43739263"/>
      <w:bookmarkStart w:id="4568" w:name="_Toc46347024"/>
      <w:bookmarkStart w:id="4569" w:name="_Toc53165963"/>
      <w:bookmarkStart w:id="4570" w:name="_Toc53166658"/>
      <w:bookmarkStart w:id="4571" w:name="_Toc53167352"/>
      <w:bookmarkStart w:id="4572" w:name="_Toc61130590"/>
      <w:bookmarkStart w:id="4573" w:name="_Toc61131316"/>
      <w:bookmarkStart w:id="4574" w:name="_Toc61188158"/>
      <w:bookmarkStart w:id="4575" w:name="_Toc83029448"/>
      <w:bookmarkStart w:id="4576" w:name="_Toc83920046"/>
      <w:bookmarkStart w:id="4577" w:name="_Toc89785067"/>
      <w:r w:rsidRPr="00E11EA5">
        <w:rPr>
          <w:lang w:eastAsia="sv-SE"/>
        </w:rPr>
        <w:t>10.2.</w:t>
      </w:r>
      <w:r w:rsidRPr="00E11EA5">
        <w:t>3</w:t>
      </w:r>
      <w:r w:rsidRPr="00E11EA5">
        <w:rPr>
          <w:lang w:eastAsia="sv-SE"/>
        </w:rPr>
        <w:t>.1</w:t>
      </w:r>
      <w:r w:rsidRPr="00E11EA5">
        <w:rPr>
          <w:lang w:eastAsia="sv-SE"/>
        </w:rPr>
        <w:tab/>
        <w:t>Measurement system description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4578" w:name="_Toc32332244"/>
      <w:bookmarkStart w:id="4579" w:name="_Toc37430161"/>
      <w:bookmarkStart w:id="4580" w:name="_Toc43739264"/>
      <w:bookmarkStart w:id="4581" w:name="_Toc46347025"/>
      <w:bookmarkStart w:id="4582" w:name="_Toc53165964"/>
      <w:bookmarkStart w:id="4583" w:name="_Toc53166659"/>
      <w:bookmarkStart w:id="4584" w:name="_Toc53167353"/>
    </w:p>
    <w:p w14:paraId="2592B1F5" w14:textId="77777777" w:rsidR="00C57672" w:rsidRPr="00E11EA5" w:rsidRDefault="00C57672" w:rsidP="00C57672">
      <w:pPr>
        <w:pStyle w:val="Heading4"/>
        <w:rPr>
          <w:lang w:eastAsia="sv-SE"/>
        </w:rPr>
      </w:pPr>
      <w:bookmarkStart w:id="4585" w:name="_Toc61130591"/>
      <w:bookmarkStart w:id="4586" w:name="_Toc61131317"/>
      <w:bookmarkStart w:id="4587" w:name="_Toc61188159"/>
      <w:bookmarkStart w:id="4588" w:name="_Toc83029449"/>
      <w:bookmarkStart w:id="4589" w:name="_Toc83920047"/>
      <w:bookmarkStart w:id="4590" w:name="_Toc89785068"/>
      <w:r w:rsidRPr="00E11EA5">
        <w:rPr>
          <w:lang w:eastAsia="sv-SE"/>
        </w:rPr>
        <w:t>10.2.3.2</w:t>
      </w:r>
      <w:r w:rsidRPr="00E11EA5">
        <w:rPr>
          <w:lang w:eastAsia="sv-SE"/>
        </w:rPr>
        <w:tab/>
        <w:t xml:space="preserve">Test </w:t>
      </w:r>
      <w:r w:rsidRPr="00E11EA5">
        <w:t>procedure</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07C1D3F5" w14:textId="77777777" w:rsidR="00C57672" w:rsidRPr="00E11EA5" w:rsidRDefault="00C57672" w:rsidP="00C57672">
      <w:pPr>
        <w:pStyle w:val="Heading5"/>
        <w:rPr>
          <w:lang w:eastAsia="sv-SE"/>
        </w:rPr>
      </w:pPr>
      <w:bookmarkStart w:id="4591" w:name="_Toc32332245"/>
      <w:bookmarkStart w:id="4592" w:name="_Toc37430162"/>
      <w:bookmarkStart w:id="4593" w:name="_Toc43739265"/>
      <w:bookmarkStart w:id="4594" w:name="_Toc46347026"/>
      <w:bookmarkStart w:id="4595" w:name="_Toc53165965"/>
      <w:bookmarkStart w:id="4596" w:name="_Toc53166660"/>
      <w:bookmarkStart w:id="4597" w:name="_Toc53167354"/>
      <w:bookmarkStart w:id="4598" w:name="_Toc61130592"/>
      <w:bookmarkStart w:id="4599" w:name="_Toc61131318"/>
      <w:bookmarkStart w:id="4600" w:name="_Toc61188160"/>
      <w:bookmarkStart w:id="4601" w:name="_Toc83029450"/>
      <w:bookmarkStart w:id="4602" w:name="_Toc83920048"/>
      <w:bookmarkStart w:id="4603" w:name="_Toc89785069"/>
      <w:r w:rsidRPr="00E11EA5">
        <w:rPr>
          <w:lang w:eastAsia="sv-SE"/>
        </w:rPr>
        <w:t>10.2.3.2.1</w:t>
      </w:r>
      <w:r w:rsidRPr="00E11EA5">
        <w:rPr>
          <w:lang w:eastAsia="sv-SE"/>
        </w:rPr>
        <w:tab/>
      </w:r>
      <w:r w:rsidRPr="00E11EA5">
        <w:t xml:space="preserve">Stage 1: </w:t>
      </w:r>
      <w:r w:rsidRPr="00E11EA5">
        <w:rPr>
          <w:lang w:eastAsia="sv-SE"/>
        </w:rPr>
        <w:t>Calibration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4604" w:name="_Toc32332246"/>
      <w:bookmarkStart w:id="4605" w:name="_Toc37430163"/>
      <w:bookmarkStart w:id="4606" w:name="_Toc43739266"/>
      <w:bookmarkStart w:id="4607" w:name="_Toc46347027"/>
      <w:bookmarkStart w:id="4608" w:name="_Toc53165966"/>
      <w:bookmarkStart w:id="4609" w:name="_Toc53166661"/>
      <w:bookmarkStart w:id="4610" w:name="_Toc53167355"/>
      <w:bookmarkStart w:id="4611" w:name="_Toc61130593"/>
      <w:bookmarkStart w:id="4612" w:name="_Toc61131319"/>
      <w:bookmarkStart w:id="4613" w:name="_Toc61188161"/>
      <w:bookmarkStart w:id="4614" w:name="_Toc83029451"/>
      <w:bookmarkStart w:id="4615" w:name="_Toc83920049"/>
      <w:bookmarkStart w:id="4616" w:name="_Toc89785070"/>
      <w:r w:rsidRPr="00E11EA5">
        <w:rPr>
          <w:lang w:eastAsia="sv-SE"/>
        </w:rPr>
        <w:t>10.2.3.2.2</w:t>
      </w:r>
      <w:r w:rsidRPr="00E11EA5">
        <w:rPr>
          <w:lang w:eastAsia="sv-SE"/>
        </w:rPr>
        <w:tab/>
      </w:r>
      <w:r w:rsidRPr="00E11EA5">
        <w:t xml:space="preserve">Stage 2: BS </w:t>
      </w:r>
      <w:r w:rsidRPr="00E11EA5">
        <w:rPr>
          <w:lang w:eastAsia="sv-SE"/>
        </w:rPr>
        <w:t>measurement</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4617" w:name="_Toc32332247"/>
      <w:bookmarkStart w:id="4618" w:name="_Toc37430164"/>
      <w:bookmarkStart w:id="4619" w:name="_Toc43739267"/>
      <w:bookmarkStart w:id="4620" w:name="_Toc46347028"/>
      <w:bookmarkStart w:id="4621" w:name="_Toc53165967"/>
      <w:bookmarkStart w:id="4622" w:name="_Toc53166662"/>
      <w:bookmarkStart w:id="4623" w:name="_Toc53167356"/>
      <w:bookmarkStart w:id="4624" w:name="_Toc61130594"/>
      <w:bookmarkStart w:id="4625" w:name="_Toc61131320"/>
      <w:bookmarkStart w:id="4626" w:name="_Toc61188162"/>
      <w:bookmarkStart w:id="4627" w:name="_Toc83029452"/>
      <w:bookmarkStart w:id="4628" w:name="_Toc83920050"/>
      <w:bookmarkStart w:id="4629" w:name="_Toc89785071"/>
      <w:r w:rsidRPr="00E11EA5">
        <w:t>10.2.3.3</w:t>
      </w:r>
      <w:r w:rsidRPr="00E11EA5">
        <w:tab/>
        <w:t>MU value derivation, FR1</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4630" w:name="_Toc32332248"/>
      <w:bookmarkStart w:id="4631" w:name="_Toc37430165"/>
      <w:bookmarkStart w:id="4632" w:name="_Toc43739268"/>
      <w:bookmarkStart w:id="4633" w:name="_Toc46347029"/>
      <w:bookmarkStart w:id="4634" w:name="_Toc53165968"/>
      <w:bookmarkStart w:id="4635" w:name="_Toc53166663"/>
      <w:bookmarkStart w:id="4636" w:name="_Toc53167357"/>
      <w:bookmarkStart w:id="4637" w:name="_Toc61130595"/>
      <w:bookmarkStart w:id="4638" w:name="_Toc61131321"/>
      <w:bookmarkStart w:id="4639" w:name="_Toc61188163"/>
      <w:bookmarkStart w:id="4640" w:name="_Toc83029453"/>
      <w:bookmarkStart w:id="4641" w:name="_Toc83920051"/>
      <w:bookmarkStart w:id="4642" w:name="_Toc89785072"/>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514A71" w:rsidRPr="00DA2979" w:rsidRDefault="00514A71" w:rsidP="00514A71">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514A71" w:rsidRPr="00DA2979" w:rsidRDefault="00514A71" w:rsidP="00514A71">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6E318D83"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39FE191B"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514A71" w:rsidRPr="00DA2979" w:rsidRDefault="00514A71" w:rsidP="00514A71">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50B079F9"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39AFF086"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4643" w:name="_Toc32332249"/>
      <w:bookmarkStart w:id="4644" w:name="_Toc37430166"/>
      <w:bookmarkStart w:id="4645" w:name="_Toc43739269"/>
      <w:bookmarkStart w:id="4646" w:name="_Toc46347030"/>
      <w:bookmarkStart w:id="4647" w:name="_Toc53165969"/>
      <w:bookmarkStart w:id="4648" w:name="_Toc53166664"/>
      <w:bookmarkStart w:id="4649" w:name="_Toc53167358"/>
      <w:bookmarkStart w:id="4650" w:name="_Toc61130596"/>
      <w:bookmarkStart w:id="4651" w:name="_Toc61131322"/>
      <w:bookmarkStart w:id="4652" w:name="_Toc61188164"/>
      <w:bookmarkStart w:id="4653" w:name="_Toc83029454"/>
      <w:bookmarkStart w:id="4654" w:name="_Toc83920052"/>
      <w:bookmarkStart w:id="4655" w:name="_Toc89785073"/>
      <w:r w:rsidRPr="00E11EA5">
        <w:rPr>
          <w:lang w:eastAsia="sv-SE"/>
        </w:rPr>
        <w:t>10.2.4</w:t>
      </w:r>
      <w:r w:rsidRPr="00E11EA5">
        <w:rPr>
          <w:lang w:eastAsia="sv-SE"/>
        </w:rPr>
        <w:tab/>
        <w:t>One Dimensional Compact Range</w:t>
      </w:r>
      <w:bookmarkStart w:id="4656" w:name="_Toc32332250"/>
      <w:bookmarkStart w:id="4657" w:name="_Toc37430167"/>
      <w:bookmarkStart w:id="4658" w:name="_Toc43739270"/>
      <w:bookmarkStart w:id="4659" w:name="_Toc46347031"/>
      <w:bookmarkStart w:id="4660" w:name="_Toc53165970"/>
      <w:bookmarkStart w:id="4661" w:name="_Toc53166665"/>
      <w:bookmarkStart w:id="4662" w:name="_Toc53167359"/>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0D6518A" w14:textId="77777777" w:rsidR="00C57672" w:rsidRPr="00E11EA5" w:rsidRDefault="00C57672" w:rsidP="00C57672">
      <w:pPr>
        <w:pStyle w:val="Heading4"/>
        <w:rPr>
          <w:lang w:eastAsia="sv-SE"/>
        </w:rPr>
      </w:pPr>
      <w:bookmarkStart w:id="4663" w:name="_Toc61130597"/>
      <w:bookmarkStart w:id="4664" w:name="_Toc61131323"/>
      <w:bookmarkStart w:id="4665" w:name="_Toc61188165"/>
      <w:bookmarkStart w:id="4666" w:name="_Toc83029455"/>
      <w:bookmarkStart w:id="4667" w:name="_Toc83920053"/>
      <w:bookmarkStart w:id="4668" w:name="_Toc89785074"/>
      <w:r w:rsidRPr="00E11EA5">
        <w:rPr>
          <w:lang w:eastAsia="sv-SE"/>
        </w:rPr>
        <w:t>10.2.</w:t>
      </w:r>
      <w:r w:rsidRPr="00E11EA5">
        <w:t>4</w:t>
      </w:r>
      <w:r w:rsidRPr="00E11EA5">
        <w:rPr>
          <w:lang w:eastAsia="sv-SE"/>
        </w:rPr>
        <w:t>.1</w:t>
      </w:r>
      <w:r w:rsidRPr="00E11EA5">
        <w:rPr>
          <w:lang w:eastAsia="sv-SE"/>
        </w:rPr>
        <w:tab/>
        <w:t>Measurement system description</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4669" w:name="_Toc32332251"/>
      <w:bookmarkStart w:id="4670" w:name="_Toc37430168"/>
      <w:bookmarkStart w:id="4671" w:name="_Toc43739271"/>
      <w:bookmarkStart w:id="4672" w:name="_Toc46347032"/>
      <w:bookmarkStart w:id="4673" w:name="_Toc53165971"/>
      <w:bookmarkStart w:id="4674" w:name="_Toc53166666"/>
      <w:bookmarkStart w:id="4675" w:name="_Toc53167360"/>
    </w:p>
    <w:p w14:paraId="381F99D9" w14:textId="77777777" w:rsidR="00C57672" w:rsidRPr="00E11EA5" w:rsidRDefault="00C57672" w:rsidP="00C57672">
      <w:pPr>
        <w:pStyle w:val="Heading4"/>
        <w:rPr>
          <w:lang w:eastAsia="sv-SE"/>
        </w:rPr>
      </w:pPr>
      <w:bookmarkStart w:id="4676" w:name="_Toc61130598"/>
      <w:bookmarkStart w:id="4677" w:name="_Toc61131324"/>
      <w:bookmarkStart w:id="4678" w:name="_Toc61188166"/>
      <w:bookmarkStart w:id="4679" w:name="_Toc83029456"/>
      <w:bookmarkStart w:id="4680" w:name="_Toc83920054"/>
      <w:bookmarkStart w:id="4681" w:name="_Toc89785075"/>
      <w:r w:rsidRPr="00E11EA5">
        <w:rPr>
          <w:lang w:eastAsia="sv-SE"/>
        </w:rPr>
        <w:t>10.2.4.2</w:t>
      </w:r>
      <w:r w:rsidRPr="00E11EA5">
        <w:rPr>
          <w:lang w:eastAsia="sv-SE"/>
        </w:rPr>
        <w:tab/>
        <w:t xml:space="preserve">Test </w:t>
      </w:r>
      <w:r w:rsidRPr="00E11EA5">
        <w:t>procedure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2F5DEE81" w14:textId="77777777" w:rsidR="00C57672" w:rsidRPr="00E11EA5" w:rsidRDefault="00C57672" w:rsidP="00C57672">
      <w:pPr>
        <w:pStyle w:val="Heading5"/>
        <w:rPr>
          <w:lang w:eastAsia="sv-SE"/>
        </w:rPr>
      </w:pPr>
      <w:bookmarkStart w:id="4682" w:name="_Toc32332252"/>
      <w:bookmarkStart w:id="4683" w:name="_Toc37430169"/>
      <w:bookmarkStart w:id="4684" w:name="_Toc43739272"/>
      <w:bookmarkStart w:id="4685" w:name="_Toc46347033"/>
      <w:bookmarkStart w:id="4686" w:name="_Toc53165972"/>
      <w:bookmarkStart w:id="4687" w:name="_Toc53166667"/>
      <w:bookmarkStart w:id="4688" w:name="_Toc53167361"/>
      <w:bookmarkStart w:id="4689" w:name="_Toc61130599"/>
      <w:bookmarkStart w:id="4690" w:name="_Toc61131325"/>
      <w:bookmarkStart w:id="4691" w:name="_Toc61188167"/>
      <w:bookmarkStart w:id="4692" w:name="_Toc83029457"/>
      <w:bookmarkStart w:id="4693" w:name="_Toc83920055"/>
      <w:bookmarkStart w:id="4694" w:name="_Toc89785076"/>
      <w:r w:rsidRPr="00E11EA5">
        <w:rPr>
          <w:lang w:eastAsia="sv-SE"/>
        </w:rPr>
        <w:t>10.2.4.2.1</w:t>
      </w:r>
      <w:r w:rsidRPr="00E11EA5">
        <w:rPr>
          <w:lang w:eastAsia="sv-SE"/>
        </w:rPr>
        <w:tab/>
      </w:r>
      <w:r w:rsidRPr="00E11EA5">
        <w:t xml:space="preserve">Stage 1: </w:t>
      </w:r>
      <w:r w:rsidRPr="00E11EA5">
        <w:rPr>
          <w:lang w:eastAsia="sv-SE"/>
        </w:rPr>
        <w:t>Calibration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4695" w:name="_Toc32332253"/>
      <w:bookmarkStart w:id="4696" w:name="_Toc37430170"/>
      <w:bookmarkStart w:id="4697" w:name="_Toc43739273"/>
      <w:bookmarkStart w:id="4698" w:name="_Toc46347034"/>
      <w:bookmarkStart w:id="4699" w:name="_Toc53165973"/>
      <w:bookmarkStart w:id="4700" w:name="_Toc53166668"/>
      <w:bookmarkStart w:id="4701" w:name="_Toc53167362"/>
      <w:bookmarkStart w:id="4702" w:name="_Toc61130600"/>
      <w:bookmarkStart w:id="4703" w:name="_Toc61131326"/>
      <w:bookmarkStart w:id="4704" w:name="_Toc61188168"/>
      <w:bookmarkStart w:id="4705" w:name="_Toc83029458"/>
      <w:bookmarkStart w:id="4706" w:name="_Toc83920056"/>
      <w:bookmarkStart w:id="4707" w:name="_Toc89785077"/>
      <w:r w:rsidRPr="00E11EA5">
        <w:rPr>
          <w:lang w:eastAsia="sv-SE"/>
        </w:rPr>
        <w:t>10.2.4.2.2</w:t>
      </w:r>
      <w:r w:rsidRPr="00E11EA5">
        <w:rPr>
          <w:lang w:eastAsia="sv-SE"/>
        </w:rPr>
        <w:tab/>
        <w:t>Stage 2: BS measurement</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lastRenderedPageBreak/>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4708" w:name="_Toc32332254"/>
      <w:bookmarkStart w:id="4709" w:name="_Toc37430171"/>
      <w:bookmarkStart w:id="4710" w:name="_Toc43739274"/>
      <w:bookmarkStart w:id="4711" w:name="_Toc46347035"/>
      <w:bookmarkStart w:id="4712" w:name="_Toc53165974"/>
      <w:bookmarkStart w:id="4713" w:name="_Toc53166669"/>
      <w:bookmarkStart w:id="4714" w:name="_Toc53167363"/>
      <w:bookmarkStart w:id="4715" w:name="_Toc61130601"/>
      <w:bookmarkStart w:id="4716" w:name="_Toc61131327"/>
      <w:bookmarkStart w:id="4717" w:name="_Toc61188169"/>
      <w:bookmarkStart w:id="4718" w:name="_Toc83029459"/>
      <w:bookmarkStart w:id="4719" w:name="_Toc83920057"/>
      <w:bookmarkStart w:id="4720" w:name="_Toc89785078"/>
      <w:r w:rsidRPr="00E11EA5">
        <w:rPr>
          <w:lang w:eastAsia="sv-SE"/>
        </w:rPr>
        <w:t>10.2.4.3</w:t>
      </w:r>
      <w:r w:rsidRPr="00E11EA5">
        <w:rPr>
          <w:lang w:eastAsia="sv-SE"/>
        </w:rPr>
        <w:tab/>
      </w:r>
      <w:r w:rsidRPr="00E11EA5">
        <w:t>MU value derivation, FR1</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4721" w:name="_Toc32332255"/>
      <w:bookmarkStart w:id="4722" w:name="_Toc37430172"/>
      <w:bookmarkStart w:id="4723" w:name="_Toc43739275"/>
      <w:bookmarkStart w:id="4724" w:name="_Toc46347036"/>
      <w:bookmarkStart w:id="4725" w:name="_Toc53165975"/>
      <w:bookmarkStart w:id="4726" w:name="_Toc53166670"/>
      <w:bookmarkStart w:id="4727" w:name="_Toc53167364"/>
      <w:bookmarkStart w:id="4728" w:name="_Toc61130602"/>
      <w:bookmarkStart w:id="4729" w:name="_Toc61131328"/>
      <w:bookmarkStart w:id="4730" w:name="_Toc61188170"/>
      <w:bookmarkStart w:id="4731" w:name="_Toc83029460"/>
      <w:bookmarkStart w:id="4732" w:name="_Toc83920058"/>
      <w:bookmarkStart w:id="4733" w:name="_Toc89785079"/>
      <w:r w:rsidRPr="00E11EA5">
        <w:t>10.2.5</w:t>
      </w:r>
      <w:r w:rsidRPr="00E11EA5">
        <w:tab/>
        <w:t>Near Field Test range</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BC251F8" w14:textId="77777777" w:rsidR="00C57672" w:rsidRPr="00E11EA5" w:rsidRDefault="00C57672" w:rsidP="00C57672">
      <w:pPr>
        <w:pStyle w:val="Heading4"/>
        <w:rPr>
          <w:lang w:eastAsia="sv-SE"/>
        </w:rPr>
      </w:pPr>
      <w:bookmarkStart w:id="4734" w:name="_Toc32332256"/>
      <w:bookmarkStart w:id="4735" w:name="_Toc37430173"/>
      <w:bookmarkStart w:id="4736" w:name="_Toc43739276"/>
      <w:bookmarkStart w:id="4737" w:name="_Toc46347037"/>
      <w:bookmarkStart w:id="4738" w:name="_Toc53165976"/>
      <w:bookmarkStart w:id="4739" w:name="_Toc53166671"/>
      <w:bookmarkStart w:id="4740" w:name="_Toc53167365"/>
      <w:bookmarkStart w:id="4741" w:name="_Toc61130603"/>
      <w:bookmarkStart w:id="4742" w:name="_Toc61131329"/>
      <w:bookmarkStart w:id="4743" w:name="_Toc61188171"/>
      <w:bookmarkStart w:id="4744" w:name="_Toc83029461"/>
      <w:bookmarkStart w:id="4745" w:name="_Toc83920059"/>
      <w:bookmarkStart w:id="4746" w:name="_Toc89785080"/>
      <w:r w:rsidRPr="00E11EA5">
        <w:rPr>
          <w:lang w:eastAsia="sv-SE"/>
        </w:rPr>
        <w:t>10.2.5.1</w:t>
      </w:r>
      <w:r w:rsidRPr="00E11EA5">
        <w:rPr>
          <w:lang w:eastAsia="sv-SE"/>
        </w:rPr>
        <w:tab/>
        <w:t>Measurement system description</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4747" w:name="_Toc32332257"/>
      <w:bookmarkStart w:id="4748" w:name="_Toc37430174"/>
      <w:bookmarkStart w:id="4749" w:name="_Toc43739277"/>
      <w:bookmarkStart w:id="4750" w:name="_Toc46347038"/>
      <w:bookmarkStart w:id="4751" w:name="_Toc53165977"/>
      <w:bookmarkStart w:id="4752" w:name="_Toc53166672"/>
      <w:bookmarkStart w:id="4753" w:name="_Toc53167366"/>
    </w:p>
    <w:p w14:paraId="02C01C79" w14:textId="77777777" w:rsidR="00C57672" w:rsidRPr="00E11EA5" w:rsidRDefault="00C57672" w:rsidP="00C57672">
      <w:pPr>
        <w:pStyle w:val="Heading4"/>
        <w:rPr>
          <w:lang w:eastAsia="sv-SE"/>
        </w:rPr>
      </w:pPr>
      <w:bookmarkStart w:id="4754" w:name="_Toc61130604"/>
      <w:bookmarkStart w:id="4755" w:name="_Toc61131330"/>
      <w:bookmarkStart w:id="4756" w:name="_Toc61188172"/>
      <w:bookmarkStart w:id="4757" w:name="_Toc83029462"/>
      <w:bookmarkStart w:id="4758" w:name="_Toc83920060"/>
      <w:bookmarkStart w:id="4759" w:name="_Toc89785081"/>
      <w:r w:rsidRPr="00E11EA5">
        <w:rPr>
          <w:lang w:eastAsia="sv-SE"/>
        </w:rPr>
        <w:t>10.2.5.2</w:t>
      </w:r>
      <w:r w:rsidRPr="00E11EA5">
        <w:rPr>
          <w:lang w:eastAsia="sv-SE"/>
        </w:rPr>
        <w:tab/>
        <w:t>Test procedure</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1F111212" w14:textId="77777777" w:rsidR="00C57672" w:rsidRPr="00E11EA5" w:rsidRDefault="00C57672" w:rsidP="00C57672">
      <w:pPr>
        <w:pStyle w:val="Heading5"/>
        <w:rPr>
          <w:lang w:eastAsia="sv-SE"/>
        </w:rPr>
      </w:pPr>
      <w:bookmarkStart w:id="4760" w:name="_Toc32332258"/>
      <w:bookmarkStart w:id="4761" w:name="_Toc37430175"/>
      <w:bookmarkStart w:id="4762" w:name="_Toc43739278"/>
      <w:bookmarkStart w:id="4763" w:name="_Toc46347039"/>
      <w:bookmarkStart w:id="4764" w:name="_Toc53165978"/>
      <w:bookmarkStart w:id="4765" w:name="_Toc53166673"/>
      <w:bookmarkStart w:id="4766" w:name="_Toc53167367"/>
      <w:bookmarkStart w:id="4767" w:name="_Toc61130605"/>
      <w:bookmarkStart w:id="4768" w:name="_Toc61131331"/>
      <w:bookmarkStart w:id="4769" w:name="_Toc61188173"/>
      <w:bookmarkStart w:id="4770" w:name="_Toc83029463"/>
      <w:bookmarkStart w:id="4771" w:name="_Toc83920061"/>
      <w:bookmarkStart w:id="4772" w:name="_Toc89785082"/>
      <w:r w:rsidRPr="00E11EA5">
        <w:rPr>
          <w:lang w:eastAsia="sv-SE"/>
        </w:rPr>
        <w:t>10.2.5.2.1</w:t>
      </w:r>
      <w:r w:rsidRPr="00E11EA5">
        <w:rPr>
          <w:lang w:eastAsia="sv-SE"/>
        </w:rPr>
        <w:tab/>
      </w:r>
      <w:r w:rsidRPr="00E11EA5">
        <w:t xml:space="preserve">Stage 1: </w:t>
      </w:r>
      <w:r w:rsidRPr="00E11EA5">
        <w:rPr>
          <w:lang w:eastAsia="sv-SE"/>
        </w:rPr>
        <w:t>Calibration</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4773" w:name="_Toc32332259"/>
      <w:bookmarkStart w:id="4774" w:name="_Toc37430176"/>
      <w:bookmarkStart w:id="4775" w:name="_Toc43739279"/>
      <w:bookmarkStart w:id="4776" w:name="_Toc46347040"/>
      <w:bookmarkStart w:id="4777" w:name="_Toc53165979"/>
      <w:bookmarkStart w:id="4778" w:name="_Toc53166674"/>
      <w:bookmarkStart w:id="4779" w:name="_Toc53167368"/>
      <w:bookmarkStart w:id="4780" w:name="_Toc61130606"/>
      <w:bookmarkStart w:id="4781" w:name="_Toc61131332"/>
      <w:bookmarkStart w:id="4782" w:name="_Toc61188174"/>
      <w:bookmarkStart w:id="4783" w:name="_Toc83029464"/>
      <w:bookmarkStart w:id="4784" w:name="_Toc83920062"/>
      <w:bookmarkStart w:id="4785" w:name="_Toc89785083"/>
      <w:r w:rsidRPr="00E11EA5">
        <w:rPr>
          <w:lang w:eastAsia="sv-SE"/>
        </w:rPr>
        <w:t>10.2.5.2.2</w:t>
      </w:r>
      <w:r w:rsidRPr="00E11EA5">
        <w:rPr>
          <w:lang w:eastAsia="sv-SE"/>
        </w:rPr>
        <w:tab/>
      </w:r>
      <w:r w:rsidRPr="00E11EA5">
        <w:t xml:space="preserve">Stage 2: </w:t>
      </w:r>
      <w:r w:rsidRPr="00E11EA5">
        <w:rPr>
          <w:lang w:eastAsia="sv-SE"/>
        </w:rPr>
        <w:t>BS measurement</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4786" w:name="_Toc32332260"/>
      <w:bookmarkStart w:id="4787" w:name="_Toc37430177"/>
      <w:bookmarkStart w:id="4788" w:name="_Toc43739280"/>
      <w:bookmarkStart w:id="4789" w:name="_Toc46347041"/>
      <w:bookmarkStart w:id="4790" w:name="_Toc53165980"/>
      <w:bookmarkStart w:id="4791" w:name="_Toc53166675"/>
      <w:bookmarkStart w:id="4792" w:name="_Toc53167369"/>
      <w:bookmarkStart w:id="4793" w:name="_Toc61130607"/>
      <w:bookmarkStart w:id="4794" w:name="_Toc61131333"/>
      <w:bookmarkStart w:id="4795" w:name="_Toc61188175"/>
      <w:bookmarkStart w:id="4796" w:name="_Toc83029465"/>
      <w:bookmarkStart w:id="4797" w:name="_Toc83920063"/>
      <w:bookmarkStart w:id="4798" w:name="_Toc89785084"/>
      <w:r w:rsidRPr="00E11EA5">
        <w:rPr>
          <w:lang w:eastAsia="sv-SE"/>
        </w:rPr>
        <w:lastRenderedPageBreak/>
        <w:t>10.2.5.3</w:t>
      </w:r>
      <w:r w:rsidRPr="00E11EA5">
        <w:rPr>
          <w:lang w:eastAsia="sv-SE"/>
        </w:rPr>
        <w:tab/>
      </w:r>
      <w:r w:rsidRPr="00E11EA5">
        <w:t>MU value derivation</w:t>
      </w:r>
      <w:r w:rsidRPr="00E11EA5">
        <w:rPr>
          <w:lang w:eastAsia="sv-SE"/>
        </w:rPr>
        <w:t>, FR1</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4799" w:name="_Toc32332261"/>
      <w:bookmarkStart w:id="4800" w:name="_Toc37430178"/>
      <w:bookmarkStart w:id="4801" w:name="_Toc43739281"/>
      <w:bookmarkStart w:id="4802" w:name="_Toc46347042"/>
      <w:bookmarkStart w:id="4803" w:name="_Toc53165981"/>
      <w:bookmarkStart w:id="4804" w:name="_Toc53166676"/>
      <w:bookmarkStart w:id="4805" w:name="_Toc53167370"/>
      <w:bookmarkStart w:id="4806" w:name="_Toc61130608"/>
      <w:bookmarkStart w:id="4807" w:name="_Toc61131334"/>
      <w:bookmarkStart w:id="4808" w:name="_Toc61188176"/>
      <w:bookmarkStart w:id="4809" w:name="_Toc83029466"/>
      <w:bookmarkStart w:id="4810" w:name="_Toc83920064"/>
      <w:bookmarkStart w:id="4811" w:name="_Toc89785085"/>
      <w:r w:rsidRPr="00E11EA5">
        <w:t>10.2.6</w:t>
      </w:r>
      <w:r w:rsidRPr="00E11EA5">
        <w:tab/>
        <w:t>Plane Wave Synthesizer</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5BD63A9C" w14:textId="77777777" w:rsidR="00C57672" w:rsidRPr="00E11EA5" w:rsidRDefault="00C57672" w:rsidP="00C57672">
      <w:pPr>
        <w:pStyle w:val="Heading4"/>
        <w:rPr>
          <w:lang w:eastAsia="sv-SE"/>
        </w:rPr>
      </w:pPr>
      <w:bookmarkStart w:id="4812" w:name="_Toc32332262"/>
      <w:bookmarkStart w:id="4813" w:name="_Toc37430179"/>
      <w:bookmarkStart w:id="4814" w:name="_Toc43739282"/>
      <w:bookmarkStart w:id="4815" w:name="_Toc46347043"/>
      <w:bookmarkStart w:id="4816" w:name="_Toc53165982"/>
      <w:bookmarkStart w:id="4817" w:name="_Toc53166677"/>
      <w:bookmarkStart w:id="4818" w:name="_Toc53167371"/>
      <w:bookmarkStart w:id="4819" w:name="_Toc61130609"/>
      <w:bookmarkStart w:id="4820" w:name="_Toc61131335"/>
      <w:bookmarkStart w:id="4821" w:name="_Toc61188177"/>
      <w:bookmarkStart w:id="4822" w:name="_Toc83029467"/>
      <w:bookmarkStart w:id="4823" w:name="_Toc83920065"/>
      <w:bookmarkStart w:id="4824" w:name="_Toc89785086"/>
      <w:r w:rsidRPr="00E11EA5">
        <w:rPr>
          <w:lang w:eastAsia="sv-SE"/>
        </w:rPr>
        <w:t>10.2.6.1</w:t>
      </w:r>
      <w:r w:rsidRPr="00E11EA5">
        <w:rPr>
          <w:lang w:eastAsia="sv-SE"/>
        </w:rPr>
        <w:tab/>
        <w:t>Measurement system description</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4825" w:name="_Toc32332263"/>
      <w:bookmarkStart w:id="4826" w:name="_Toc37430180"/>
      <w:bookmarkStart w:id="4827" w:name="_Toc43739283"/>
      <w:bookmarkStart w:id="4828" w:name="_Toc46347044"/>
      <w:bookmarkStart w:id="4829" w:name="_Toc53165983"/>
      <w:bookmarkStart w:id="4830" w:name="_Toc53166678"/>
      <w:bookmarkStart w:id="4831" w:name="_Toc53167372"/>
    </w:p>
    <w:p w14:paraId="656BE6E9" w14:textId="77777777" w:rsidR="00C57672" w:rsidRPr="00E11EA5" w:rsidRDefault="00C57672" w:rsidP="00C57672">
      <w:pPr>
        <w:pStyle w:val="Heading4"/>
        <w:rPr>
          <w:lang w:eastAsia="sv-SE"/>
        </w:rPr>
      </w:pPr>
      <w:bookmarkStart w:id="4832" w:name="_Toc61130610"/>
      <w:bookmarkStart w:id="4833" w:name="_Toc61131336"/>
      <w:bookmarkStart w:id="4834" w:name="_Toc61188178"/>
      <w:bookmarkStart w:id="4835" w:name="_Toc83029468"/>
      <w:bookmarkStart w:id="4836" w:name="_Toc83920066"/>
      <w:bookmarkStart w:id="4837" w:name="_Toc89785087"/>
      <w:r w:rsidRPr="00E11EA5">
        <w:rPr>
          <w:lang w:eastAsia="sv-SE"/>
        </w:rPr>
        <w:t>10.2.6.2</w:t>
      </w:r>
      <w:r w:rsidRPr="00E11EA5">
        <w:rPr>
          <w:lang w:eastAsia="sv-SE"/>
        </w:rPr>
        <w:tab/>
        <w:t>Test procedure</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7786649D" w14:textId="77777777" w:rsidR="00C57672" w:rsidRPr="00E11EA5" w:rsidRDefault="00C57672" w:rsidP="00C57672">
      <w:pPr>
        <w:pStyle w:val="Heading5"/>
        <w:rPr>
          <w:lang w:eastAsia="sv-SE"/>
        </w:rPr>
      </w:pPr>
      <w:bookmarkStart w:id="4838" w:name="_Toc32332264"/>
      <w:bookmarkStart w:id="4839" w:name="_Toc37430181"/>
      <w:bookmarkStart w:id="4840" w:name="_Toc43739284"/>
      <w:bookmarkStart w:id="4841" w:name="_Toc46347045"/>
      <w:bookmarkStart w:id="4842" w:name="_Toc53165984"/>
      <w:bookmarkStart w:id="4843" w:name="_Toc53166679"/>
      <w:bookmarkStart w:id="4844" w:name="_Toc53167373"/>
      <w:bookmarkStart w:id="4845" w:name="_Toc61130611"/>
      <w:bookmarkStart w:id="4846" w:name="_Toc61131337"/>
      <w:bookmarkStart w:id="4847" w:name="_Toc61188179"/>
      <w:bookmarkStart w:id="4848" w:name="_Toc83029469"/>
      <w:bookmarkStart w:id="4849" w:name="_Toc83920067"/>
      <w:bookmarkStart w:id="4850" w:name="_Toc89785088"/>
      <w:r w:rsidRPr="00E11EA5">
        <w:rPr>
          <w:lang w:eastAsia="sv-SE"/>
        </w:rPr>
        <w:t>10.2.6.2.1</w:t>
      </w:r>
      <w:r w:rsidRPr="00E11EA5">
        <w:rPr>
          <w:lang w:eastAsia="sv-SE"/>
        </w:rPr>
        <w:tab/>
      </w:r>
      <w:r w:rsidRPr="00E11EA5">
        <w:t xml:space="preserve">Stage 1: </w:t>
      </w:r>
      <w:r w:rsidRPr="00E11EA5">
        <w:rPr>
          <w:lang w:eastAsia="sv-SE"/>
        </w:rPr>
        <w:t>Calibration</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4851" w:name="_Toc32332265"/>
      <w:bookmarkStart w:id="4852" w:name="_Toc37430182"/>
      <w:bookmarkStart w:id="4853" w:name="_Toc43739285"/>
      <w:bookmarkStart w:id="4854" w:name="_Toc46347046"/>
      <w:bookmarkStart w:id="4855" w:name="_Toc53165985"/>
      <w:bookmarkStart w:id="4856" w:name="_Toc53166680"/>
      <w:bookmarkStart w:id="4857" w:name="_Toc53167374"/>
      <w:bookmarkStart w:id="4858" w:name="_Toc61130612"/>
      <w:bookmarkStart w:id="4859" w:name="_Toc61131338"/>
      <w:bookmarkStart w:id="4860" w:name="_Toc61188180"/>
      <w:bookmarkStart w:id="4861" w:name="_Toc83029470"/>
      <w:bookmarkStart w:id="4862" w:name="_Toc83920068"/>
      <w:bookmarkStart w:id="4863" w:name="_Toc89785089"/>
      <w:r w:rsidRPr="00E11EA5">
        <w:rPr>
          <w:lang w:eastAsia="sv-SE"/>
        </w:rPr>
        <w:t>10.2.6.2.2</w:t>
      </w:r>
      <w:r w:rsidRPr="00E11EA5">
        <w:rPr>
          <w:lang w:eastAsia="sv-SE"/>
        </w:rPr>
        <w:tab/>
      </w:r>
      <w:r w:rsidRPr="00E11EA5">
        <w:t xml:space="preserve">Stage 2: </w:t>
      </w:r>
      <w:r w:rsidRPr="00E11EA5">
        <w:rPr>
          <w:lang w:eastAsia="sv-SE"/>
        </w:rPr>
        <w:t>BS measurement</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4864" w:name="_Toc32332266"/>
      <w:bookmarkStart w:id="4865" w:name="_Toc37430183"/>
      <w:bookmarkStart w:id="4866" w:name="_Toc43739286"/>
      <w:bookmarkStart w:id="4867" w:name="_Toc46347047"/>
      <w:bookmarkStart w:id="4868" w:name="_Toc53165986"/>
      <w:bookmarkStart w:id="4869" w:name="_Toc53166681"/>
      <w:bookmarkStart w:id="4870" w:name="_Toc53167375"/>
    </w:p>
    <w:p w14:paraId="7070C264" w14:textId="77777777" w:rsidR="00C57672" w:rsidRPr="00E11EA5" w:rsidRDefault="00C57672" w:rsidP="00C57672">
      <w:pPr>
        <w:pStyle w:val="Heading4"/>
      </w:pPr>
      <w:bookmarkStart w:id="4871" w:name="_Toc61130613"/>
      <w:bookmarkStart w:id="4872" w:name="_Toc61131339"/>
      <w:bookmarkStart w:id="4873" w:name="_Toc61188181"/>
      <w:bookmarkStart w:id="4874" w:name="_Toc83029471"/>
      <w:bookmarkStart w:id="4875" w:name="_Toc83920069"/>
      <w:bookmarkStart w:id="4876" w:name="_Toc89785090"/>
      <w:r w:rsidRPr="00E11EA5">
        <w:t>10.2.6.3</w:t>
      </w:r>
      <w:r w:rsidRPr="00E11EA5">
        <w:tab/>
        <w:t>MU value derivation, FR1</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4877" w:name="_Toc32332267"/>
      <w:bookmarkStart w:id="4878" w:name="_Toc37430184"/>
      <w:bookmarkStart w:id="4879" w:name="_Toc43739287"/>
      <w:bookmarkStart w:id="4880" w:name="_Toc46347048"/>
      <w:bookmarkStart w:id="4881" w:name="_Toc53165987"/>
      <w:bookmarkStart w:id="4882" w:name="_Toc53166682"/>
      <w:bookmarkStart w:id="4883" w:name="_Toc53167376"/>
      <w:bookmarkStart w:id="4884" w:name="_Toc61130614"/>
      <w:bookmarkStart w:id="4885" w:name="_Toc61131340"/>
      <w:bookmarkStart w:id="4886" w:name="_Toc61188182"/>
      <w:bookmarkStart w:id="4887" w:name="_Toc83029472"/>
      <w:bookmarkStart w:id="4888" w:name="_Toc83920070"/>
      <w:bookmarkStart w:id="4889" w:name="_Toc89785091"/>
      <w:r w:rsidRPr="00E11EA5">
        <w:lastRenderedPageBreak/>
        <w:t>10.2.7</w:t>
      </w:r>
      <w:r w:rsidRPr="00E11EA5">
        <w:tab/>
        <w:t>Maximum accepted test system uncertainty</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4890" w:name="_Toc32332268"/>
      <w:bookmarkStart w:id="4891" w:name="_Toc37430185"/>
      <w:bookmarkStart w:id="4892" w:name="_Toc43739288"/>
      <w:bookmarkStart w:id="4893"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gridCol w:w="1295"/>
      </w:tblGrid>
      <w:tr w:rsidR="00514A71" w:rsidRPr="00E11EA5" w14:paraId="772B07F1" w14:textId="4388CFE0" w:rsidTr="00514A7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514A71" w:rsidRPr="00E11EA5" w:rsidRDefault="00514A71" w:rsidP="00966C31">
            <w:pPr>
              <w:pStyle w:val="TAH"/>
              <w:rPr>
                <w:rFonts w:cs="Arial"/>
                <w:szCs w:val="18"/>
                <w:lang w:val="en-US" w:eastAsia="zh-CN"/>
              </w:rPr>
            </w:pPr>
            <w:r w:rsidRPr="00E11EA5">
              <w:rPr>
                <w:rFonts w:cs="Arial"/>
                <w:szCs w:val="18"/>
                <w:lang w:val="en-US" w:eastAsia="zh-CN"/>
              </w:rPr>
              <w:t xml:space="preserve">　</w:t>
            </w:r>
          </w:p>
        </w:tc>
        <w:tc>
          <w:tcPr>
            <w:tcW w:w="4735" w:type="dxa"/>
            <w:gridSpan w:val="3"/>
            <w:tcBorders>
              <w:top w:val="single" w:sz="4" w:space="0" w:color="auto"/>
              <w:left w:val="nil"/>
              <w:bottom w:val="single" w:sz="4" w:space="0" w:color="auto"/>
              <w:right w:val="single" w:sz="4" w:space="0" w:color="auto"/>
            </w:tcBorders>
            <w:shd w:val="clear" w:color="auto" w:fill="auto"/>
            <w:hideMark/>
          </w:tcPr>
          <w:p w14:paraId="729B92BF" w14:textId="60604FAC" w:rsidR="00514A71" w:rsidRPr="00E11EA5" w:rsidRDefault="00514A71" w:rsidP="00966C31">
            <w:pPr>
              <w:pStyle w:val="TAH"/>
              <w:rPr>
                <w:rFonts w:cs="Arial"/>
                <w:szCs w:val="18"/>
                <w:lang w:val="en-US" w:eastAsia="zh-CN"/>
              </w:rPr>
            </w:pPr>
            <w:r w:rsidRPr="00E11EA5">
              <w:rPr>
                <w:rFonts w:cs="Arial"/>
                <w:szCs w:val="18"/>
                <w:lang w:val="en-US" w:eastAsia="zh-CN"/>
              </w:rPr>
              <w:t>Expanded uncertainty (dB)</w:t>
            </w:r>
          </w:p>
        </w:tc>
      </w:tr>
      <w:tr w:rsidR="00514A71" w:rsidRPr="00E11EA5" w14:paraId="19621A40" w14:textId="298E3B86" w:rsidTr="00514A7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514A71" w:rsidRPr="00E11EA5" w:rsidRDefault="00514A71" w:rsidP="00514A7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514A71" w:rsidRPr="00E11EA5" w:rsidRDefault="00514A71" w:rsidP="00514A7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47CFC5CF" w:rsidR="00514A71" w:rsidRPr="00E11EA5" w:rsidRDefault="00514A71" w:rsidP="00514A7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508E4D09" w14:textId="07908249" w:rsidR="00514A71" w:rsidRDefault="00514A71" w:rsidP="00514A71">
            <w:pPr>
              <w:pStyle w:val="TAH"/>
              <w:rPr>
                <w:rFonts w:eastAsia="SimSun" w:cs="Arial"/>
                <w:szCs w:val="18"/>
                <w:lang w:val="en-US" w:eastAsia="zh-CN"/>
              </w:rPr>
            </w:pPr>
            <w:r w:rsidRPr="00616B96">
              <w:rPr>
                <w:sz w:val="16"/>
                <w:szCs w:val="16"/>
                <w:lang w:val="en-US" w:eastAsia="zh-CN"/>
              </w:rPr>
              <w:t>43.5 GHz &lt; f ≤ 48.2 GHz</w:t>
            </w:r>
          </w:p>
        </w:tc>
      </w:tr>
      <w:tr w:rsidR="00514A71" w:rsidRPr="00E11EA5" w14:paraId="6EEBB8DA" w14:textId="1D0F0AAB"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514A71" w:rsidRPr="00E11EA5" w:rsidRDefault="00514A71" w:rsidP="00514A7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152BBD23" w:rsidR="00514A71" w:rsidRPr="00E11EA5" w:rsidRDefault="00514A71" w:rsidP="00514A71">
            <w:pPr>
              <w:pStyle w:val="TAC"/>
              <w:rPr>
                <w:rFonts w:cs="Arial"/>
                <w:szCs w:val="18"/>
                <w:lang w:val="en-US" w:eastAsia="zh-CN"/>
              </w:rPr>
            </w:pPr>
            <w:r w:rsidRPr="00297C1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6518F5F8" w14:textId="77777777" w:rsidR="00514A71" w:rsidRPr="00297C18" w:rsidRDefault="00514A71" w:rsidP="00514A71">
            <w:pPr>
              <w:pStyle w:val="TAC"/>
              <w:rPr>
                <w:rFonts w:cs="Arial"/>
                <w:szCs w:val="18"/>
                <w:lang w:val="en-US" w:eastAsia="zh-CN"/>
              </w:rPr>
            </w:pPr>
          </w:p>
        </w:tc>
      </w:tr>
      <w:tr w:rsidR="00514A71" w:rsidRPr="00E11EA5" w14:paraId="4BCFC474" w14:textId="7922209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514A71" w:rsidRPr="00E11EA5" w:rsidRDefault="00514A71" w:rsidP="00514A7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514A71" w:rsidRPr="00E11EA5" w:rsidRDefault="00514A71" w:rsidP="00514A7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08B8A93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nil"/>
              <w:left w:val="nil"/>
              <w:bottom w:val="single" w:sz="4" w:space="0" w:color="auto"/>
              <w:right w:val="single" w:sz="4" w:space="0" w:color="auto"/>
            </w:tcBorders>
          </w:tcPr>
          <w:p w14:paraId="2D499474" w14:textId="77777777" w:rsidR="00514A71" w:rsidRPr="00297C18" w:rsidRDefault="00514A71" w:rsidP="00514A71">
            <w:pPr>
              <w:pStyle w:val="TAC"/>
              <w:rPr>
                <w:rFonts w:cs="Arial"/>
                <w:szCs w:val="18"/>
                <w:lang w:val="en-US" w:eastAsia="zh-CN"/>
              </w:rPr>
            </w:pPr>
          </w:p>
        </w:tc>
      </w:tr>
      <w:tr w:rsidR="00514A71" w:rsidRPr="00E11EA5" w14:paraId="62DC7DA4" w14:textId="1D94EAB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514A71" w:rsidRPr="00E11EA5" w:rsidRDefault="00514A71" w:rsidP="00514A7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540D837C"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tcPr>
          <w:p w14:paraId="74FD8E60" w14:textId="2579FE3F" w:rsidR="00514A71" w:rsidRPr="00297C18" w:rsidRDefault="00514A71" w:rsidP="00514A71">
            <w:pPr>
              <w:pStyle w:val="TAH"/>
              <w:rPr>
                <w:rFonts w:cs="Arial"/>
                <w:bCs/>
                <w:szCs w:val="18"/>
                <w:lang w:val="en-US" w:eastAsia="zh-CN"/>
              </w:rPr>
            </w:pPr>
            <w:r>
              <w:rPr>
                <w:rFonts w:cs="Arial"/>
                <w:bCs/>
                <w:szCs w:val="18"/>
                <w:lang w:val="en-US" w:eastAsia="zh-CN"/>
              </w:rPr>
              <w:t>3.5</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4894" w:name="_Toc53165988"/>
      <w:bookmarkStart w:id="4895" w:name="_Toc53166683"/>
      <w:bookmarkStart w:id="4896" w:name="_Toc53167377"/>
    </w:p>
    <w:p w14:paraId="169D60FF" w14:textId="77777777" w:rsidR="00C57672" w:rsidRPr="00E11EA5" w:rsidRDefault="00C57672" w:rsidP="00C57672">
      <w:pPr>
        <w:pStyle w:val="Heading3"/>
      </w:pPr>
      <w:bookmarkStart w:id="4897" w:name="_Toc61130615"/>
      <w:bookmarkStart w:id="4898" w:name="_Toc61131341"/>
      <w:bookmarkStart w:id="4899" w:name="_Toc61188183"/>
      <w:bookmarkStart w:id="4900" w:name="_Toc83029473"/>
      <w:bookmarkStart w:id="4901" w:name="_Toc83920071"/>
      <w:bookmarkStart w:id="4902" w:name="_Toc89785092"/>
      <w:r w:rsidRPr="00E11EA5">
        <w:t>10.2.8</w:t>
      </w:r>
      <w:r w:rsidRPr="00E11EA5">
        <w:tab/>
        <w:t>Test Tolerance for OTA sensitivity</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4903" w:name="_Toc32332269"/>
      <w:bookmarkStart w:id="4904" w:name="_Toc37430186"/>
      <w:bookmarkStart w:id="4905" w:name="_Toc43739289"/>
      <w:bookmarkStart w:id="4906"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gridCol w:w="2634"/>
      </w:tblGrid>
      <w:tr w:rsidR="00514A71" w:rsidRPr="00E11EA5" w14:paraId="100A733F" w14:textId="3BFFD4E9" w:rsidTr="00514A71">
        <w:trPr>
          <w:cantSplit/>
          <w:jc w:val="center"/>
        </w:trPr>
        <w:tc>
          <w:tcPr>
            <w:tcW w:w="1727" w:type="dxa"/>
            <w:shd w:val="clear" w:color="auto" w:fill="auto"/>
            <w:noWrap/>
            <w:hideMark/>
          </w:tcPr>
          <w:p w14:paraId="79E3A2A8" w14:textId="77777777" w:rsidR="00514A71" w:rsidRPr="00E11EA5" w:rsidRDefault="00514A71" w:rsidP="00514A71">
            <w:pPr>
              <w:pStyle w:val="TAH"/>
            </w:pPr>
          </w:p>
        </w:tc>
        <w:tc>
          <w:tcPr>
            <w:tcW w:w="2698" w:type="dxa"/>
            <w:shd w:val="clear" w:color="auto" w:fill="auto"/>
            <w:vAlign w:val="center"/>
          </w:tcPr>
          <w:p w14:paraId="2CE3FAB9" w14:textId="78FECF19" w:rsidR="00514A71" w:rsidRPr="00E11EA5" w:rsidRDefault="00514A71" w:rsidP="00514A7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794D1DAB" w:rsidR="00514A71" w:rsidRPr="00E11EA5" w:rsidRDefault="00514A71" w:rsidP="00514A7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634" w:type="dxa"/>
          </w:tcPr>
          <w:p w14:paraId="6097D0CD" w14:textId="1E812345" w:rsidR="00514A71" w:rsidRPr="00297C18" w:rsidRDefault="00514A71" w:rsidP="00514A71">
            <w:pPr>
              <w:pStyle w:val="TAH"/>
              <w:rPr>
                <w:rFonts w:eastAsia="SimSun"/>
                <w:lang w:eastAsia="ja-JP"/>
              </w:rPr>
            </w:pPr>
            <w:r w:rsidRPr="00616B96">
              <w:rPr>
                <w:sz w:val="16"/>
                <w:szCs w:val="16"/>
                <w:lang w:val="en-US" w:eastAsia="zh-CN"/>
              </w:rPr>
              <w:t>43.5 GHz &lt; f ≤ 48.2 GHz</w:t>
            </w:r>
          </w:p>
        </w:tc>
      </w:tr>
      <w:tr w:rsidR="00514A71" w:rsidRPr="00E11EA5" w14:paraId="1B9B2350" w14:textId="4A0FCC87" w:rsidTr="00514A71">
        <w:trPr>
          <w:cantSplit/>
          <w:jc w:val="center"/>
        </w:trPr>
        <w:tc>
          <w:tcPr>
            <w:tcW w:w="1727" w:type="dxa"/>
            <w:shd w:val="clear" w:color="auto" w:fill="auto"/>
            <w:noWrap/>
            <w:hideMark/>
          </w:tcPr>
          <w:p w14:paraId="7BF3EDE8" w14:textId="77777777" w:rsidR="00514A71" w:rsidRPr="00E11EA5" w:rsidRDefault="00514A71" w:rsidP="00514A71">
            <w:pPr>
              <w:pStyle w:val="TAC"/>
            </w:pPr>
            <w:r w:rsidRPr="00E11EA5">
              <w:t>Test Tolerance (dB)</w:t>
            </w:r>
          </w:p>
        </w:tc>
        <w:tc>
          <w:tcPr>
            <w:tcW w:w="2698" w:type="dxa"/>
            <w:shd w:val="clear" w:color="auto" w:fill="auto"/>
            <w:noWrap/>
            <w:vAlign w:val="center"/>
          </w:tcPr>
          <w:p w14:paraId="57FADC0F" w14:textId="77777777" w:rsidR="00514A71" w:rsidRPr="00606601" w:rsidRDefault="00514A71" w:rsidP="00514A71">
            <w:pPr>
              <w:pStyle w:val="TAC"/>
              <w:rPr>
                <w:b/>
                <w:bCs/>
              </w:rPr>
            </w:pPr>
            <w:r w:rsidRPr="00297C18">
              <w:rPr>
                <w:rFonts w:cs="Arial"/>
                <w:b/>
              </w:rPr>
              <w:t>2.4</w:t>
            </w:r>
          </w:p>
        </w:tc>
        <w:tc>
          <w:tcPr>
            <w:tcW w:w="2634" w:type="dxa"/>
            <w:vAlign w:val="center"/>
          </w:tcPr>
          <w:p w14:paraId="4DD9122D" w14:textId="471D8D50" w:rsidR="00514A71" w:rsidRPr="00606601" w:rsidRDefault="00514A71" w:rsidP="00514A71">
            <w:pPr>
              <w:pStyle w:val="TAC"/>
              <w:rPr>
                <w:b/>
                <w:bCs/>
                <w:lang w:eastAsia="en-GB"/>
              </w:rPr>
            </w:pPr>
            <w:r w:rsidRPr="00297C18">
              <w:rPr>
                <w:rFonts w:cs="Arial"/>
                <w:b/>
              </w:rPr>
              <w:t>2.4</w:t>
            </w:r>
          </w:p>
        </w:tc>
        <w:tc>
          <w:tcPr>
            <w:tcW w:w="2634" w:type="dxa"/>
            <w:vAlign w:val="center"/>
          </w:tcPr>
          <w:p w14:paraId="5B2641E4" w14:textId="53C30988" w:rsidR="00514A71" w:rsidRPr="00297C18" w:rsidRDefault="00514A71" w:rsidP="00514A71">
            <w:pPr>
              <w:pStyle w:val="TAC"/>
              <w:rPr>
                <w:rFonts w:cs="Arial"/>
                <w:b/>
              </w:rPr>
            </w:pPr>
            <w:r>
              <w:rPr>
                <w:rFonts w:cs="Arial"/>
                <w:b/>
              </w:rPr>
              <w:t>3.5</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lastRenderedPageBreak/>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4907" w:name="_Toc53165989"/>
      <w:bookmarkStart w:id="4908" w:name="_Toc53166684"/>
      <w:bookmarkStart w:id="4909" w:name="_Toc53167378"/>
      <w:bookmarkStart w:id="4910" w:name="_Toc61130616"/>
      <w:bookmarkStart w:id="4911" w:name="_Toc61131342"/>
      <w:bookmarkStart w:id="4912" w:name="_Toc61188184"/>
      <w:bookmarkStart w:id="4913" w:name="_Toc83029474"/>
      <w:bookmarkStart w:id="4914" w:name="_Toc83920072"/>
      <w:bookmarkStart w:id="4915" w:name="_Toc89785093"/>
      <w:r w:rsidRPr="00501E48">
        <w:t>10.</w:t>
      </w:r>
      <w:r w:rsidRPr="00501E48">
        <w:rPr>
          <w:rFonts w:hint="eastAsia"/>
        </w:rPr>
        <w:t>3</w:t>
      </w:r>
      <w:r w:rsidRPr="00501E48">
        <w:tab/>
        <w:t>OTA reference sensitivity</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4916" w:name="_Toc32332270"/>
      <w:bookmarkStart w:id="4917" w:name="_Toc37430187"/>
      <w:bookmarkStart w:id="4918" w:name="_Toc43739290"/>
      <w:bookmarkStart w:id="4919" w:name="_Toc46347051"/>
      <w:bookmarkStart w:id="4920" w:name="_Toc53165990"/>
      <w:bookmarkStart w:id="4921" w:name="_Toc53166685"/>
      <w:bookmarkStart w:id="4922" w:name="_Toc53167379"/>
      <w:bookmarkStart w:id="4923" w:name="_Toc61130617"/>
      <w:bookmarkStart w:id="4924" w:name="_Toc61131343"/>
      <w:bookmarkStart w:id="4925" w:name="_Toc61188185"/>
      <w:bookmarkStart w:id="4926" w:name="_Toc83029475"/>
      <w:bookmarkStart w:id="4927" w:name="_Toc83920073"/>
      <w:bookmarkStart w:id="4928" w:name="_Toc89785094"/>
      <w:r w:rsidRPr="00501E48">
        <w:t>10.4</w:t>
      </w:r>
      <w:r w:rsidRPr="00501E48">
        <w:tab/>
        <w:t>OTA dynamic range</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497A2FE3" w14:textId="77777777" w:rsidR="00C57672" w:rsidRPr="00E11EA5" w:rsidRDefault="00C57672" w:rsidP="00C57672">
      <w:pPr>
        <w:pStyle w:val="Heading3"/>
      </w:pPr>
      <w:bookmarkStart w:id="4929" w:name="_Toc32332271"/>
      <w:bookmarkStart w:id="4930" w:name="_Toc37430188"/>
      <w:bookmarkStart w:id="4931" w:name="_Toc43739291"/>
      <w:bookmarkStart w:id="4932" w:name="_Toc46347052"/>
      <w:bookmarkStart w:id="4933" w:name="_Toc53165991"/>
      <w:bookmarkStart w:id="4934" w:name="_Toc53166686"/>
      <w:bookmarkStart w:id="4935" w:name="_Toc53167380"/>
      <w:bookmarkStart w:id="4936" w:name="_Toc61130618"/>
      <w:bookmarkStart w:id="4937" w:name="_Toc61131344"/>
      <w:bookmarkStart w:id="4938" w:name="_Toc61188186"/>
      <w:bookmarkStart w:id="4939" w:name="_Toc83029476"/>
      <w:bookmarkStart w:id="4940" w:name="_Toc83920074"/>
      <w:bookmarkStart w:id="4941" w:name="_Toc89785095"/>
      <w:r w:rsidRPr="00E11EA5">
        <w:t>10.4.1</w:t>
      </w:r>
      <w:r w:rsidRPr="00E11EA5">
        <w:tab/>
        <w:t>General</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4942" w:name="_Toc32332272"/>
      <w:bookmarkStart w:id="4943" w:name="_Toc37430189"/>
      <w:bookmarkStart w:id="4944" w:name="_Toc43739292"/>
      <w:bookmarkStart w:id="4945" w:name="_Toc46347053"/>
      <w:bookmarkStart w:id="4946" w:name="_Toc53165992"/>
      <w:bookmarkStart w:id="4947" w:name="_Toc53166687"/>
      <w:bookmarkStart w:id="4948" w:name="_Toc53167381"/>
    </w:p>
    <w:p w14:paraId="7EEE9D23" w14:textId="77777777" w:rsidR="00C57672" w:rsidRPr="00E11EA5" w:rsidRDefault="00C57672" w:rsidP="00C57672">
      <w:pPr>
        <w:pStyle w:val="Heading3"/>
      </w:pPr>
      <w:bookmarkStart w:id="4949" w:name="_Toc61130619"/>
      <w:bookmarkStart w:id="4950" w:name="_Toc61131345"/>
      <w:bookmarkStart w:id="4951" w:name="_Toc61188187"/>
      <w:bookmarkStart w:id="4952" w:name="_Toc83029477"/>
      <w:bookmarkStart w:id="4953" w:name="_Toc83920075"/>
      <w:bookmarkStart w:id="4954" w:name="_Toc89785096"/>
      <w:r w:rsidRPr="00E11EA5">
        <w:t>10.4.2</w:t>
      </w:r>
      <w:r w:rsidRPr="00E11EA5">
        <w:tab/>
        <w:t>Indoor Anechoic Chamber</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230F3B42" w14:textId="77777777" w:rsidR="00C57672" w:rsidRPr="00E11EA5" w:rsidRDefault="00C57672" w:rsidP="00C57672">
      <w:pPr>
        <w:pStyle w:val="Heading4"/>
        <w:rPr>
          <w:lang w:eastAsia="sv-SE"/>
        </w:rPr>
      </w:pPr>
      <w:bookmarkStart w:id="4955" w:name="_Toc32332273"/>
      <w:bookmarkStart w:id="4956" w:name="_Toc37430190"/>
      <w:bookmarkStart w:id="4957" w:name="_Toc43739293"/>
      <w:bookmarkStart w:id="4958" w:name="_Toc46347054"/>
      <w:bookmarkStart w:id="4959" w:name="_Toc53165993"/>
      <w:bookmarkStart w:id="4960" w:name="_Toc53166688"/>
      <w:bookmarkStart w:id="4961" w:name="_Toc53167382"/>
      <w:bookmarkStart w:id="4962" w:name="_Toc61130620"/>
      <w:bookmarkStart w:id="4963" w:name="_Toc61131346"/>
      <w:bookmarkStart w:id="4964" w:name="_Toc61188188"/>
      <w:bookmarkStart w:id="4965" w:name="_Toc83029478"/>
      <w:bookmarkStart w:id="4966" w:name="_Toc83920076"/>
      <w:bookmarkStart w:id="4967" w:name="_Toc89785097"/>
      <w:r w:rsidRPr="00E11EA5">
        <w:rPr>
          <w:lang w:eastAsia="sv-SE"/>
        </w:rPr>
        <w:t>10.4.</w:t>
      </w:r>
      <w:r w:rsidRPr="00E11EA5">
        <w:t>2</w:t>
      </w:r>
      <w:r w:rsidRPr="00E11EA5">
        <w:rPr>
          <w:lang w:eastAsia="sv-SE"/>
        </w:rPr>
        <w:t>.1</w:t>
      </w:r>
      <w:r w:rsidRPr="00E11EA5">
        <w:rPr>
          <w:lang w:eastAsia="sv-SE"/>
        </w:rPr>
        <w:tab/>
        <w:t>Measurement system description</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4968" w:name="_Toc32332274"/>
      <w:bookmarkStart w:id="4969" w:name="_Toc37430191"/>
      <w:bookmarkStart w:id="4970" w:name="_Toc43739294"/>
      <w:bookmarkStart w:id="4971" w:name="_Toc46347055"/>
      <w:bookmarkStart w:id="4972" w:name="_Toc53165994"/>
      <w:bookmarkStart w:id="4973" w:name="_Toc53166689"/>
      <w:bookmarkStart w:id="4974" w:name="_Toc53167383"/>
    </w:p>
    <w:p w14:paraId="17CB5B9C" w14:textId="77777777" w:rsidR="00C57672" w:rsidRPr="00E11EA5" w:rsidRDefault="00C57672" w:rsidP="00C57672">
      <w:pPr>
        <w:pStyle w:val="Heading4"/>
        <w:rPr>
          <w:lang w:eastAsia="sv-SE"/>
        </w:rPr>
      </w:pPr>
      <w:bookmarkStart w:id="4975" w:name="_Toc61130621"/>
      <w:bookmarkStart w:id="4976" w:name="_Toc61131347"/>
      <w:bookmarkStart w:id="4977" w:name="_Toc61188189"/>
      <w:bookmarkStart w:id="4978" w:name="_Toc83029479"/>
      <w:bookmarkStart w:id="4979" w:name="_Toc83920077"/>
      <w:bookmarkStart w:id="4980" w:name="_Toc89785098"/>
      <w:r w:rsidRPr="00E11EA5">
        <w:rPr>
          <w:lang w:eastAsia="sv-SE"/>
        </w:rPr>
        <w:t>10.4.</w:t>
      </w:r>
      <w:r w:rsidRPr="00E11EA5">
        <w:t>2</w:t>
      </w:r>
      <w:r w:rsidRPr="00E11EA5">
        <w:rPr>
          <w:lang w:eastAsia="sv-SE"/>
        </w:rPr>
        <w:t>.2</w:t>
      </w:r>
      <w:r>
        <w:rPr>
          <w:lang w:eastAsia="sv-SE"/>
        </w:rPr>
        <w:tab/>
      </w:r>
      <w:r w:rsidRPr="00E11EA5">
        <w:rPr>
          <w:lang w:eastAsia="sv-SE"/>
        </w:rPr>
        <w:t>Test procedure</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6F861CB4" w14:textId="77777777" w:rsidR="00C57672" w:rsidRPr="00E11EA5" w:rsidRDefault="00C57672" w:rsidP="00C57672">
      <w:pPr>
        <w:pStyle w:val="Heading5"/>
      </w:pPr>
      <w:bookmarkStart w:id="4981" w:name="_Toc32332275"/>
      <w:bookmarkStart w:id="4982" w:name="_Toc37430192"/>
      <w:bookmarkStart w:id="4983" w:name="_Toc43739295"/>
      <w:bookmarkStart w:id="4984" w:name="_Toc46347056"/>
      <w:bookmarkStart w:id="4985" w:name="_Toc53165995"/>
      <w:bookmarkStart w:id="4986" w:name="_Toc53166690"/>
      <w:bookmarkStart w:id="4987" w:name="_Toc53167384"/>
      <w:bookmarkStart w:id="4988" w:name="_Toc61130622"/>
      <w:bookmarkStart w:id="4989" w:name="_Toc61131348"/>
      <w:bookmarkStart w:id="4990" w:name="_Toc61188190"/>
      <w:bookmarkStart w:id="4991" w:name="_Toc83029480"/>
      <w:bookmarkStart w:id="4992" w:name="_Toc83920078"/>
      <w:bookmarkStart w:id="4993" w:name="_Toc89785099"/>
      <w:r w:rsidRPr="00E11EA5">
        <w:rPr>
          <w:lang w:eastAsia="sv-SE"/>
        </w:rPr>
        <w:t>10.4.</w:t>
      </w:r>
      <w:r w:rsidRPr="00E11EA5">
        <w:t>2</w:t>
      </w:r>
      <w:r w:rsidRPr="00E11EA5">
        <w:rPr>
          <w:lang w:eastAsia="sv-SE"/>
        </w:rPr>
        <w:t>.2.1</w:t>
      </w:r>
      <w:r w:rsidRPr="00E11EA5">
        <w:rPr>
          <w:lang w:eastAsia="sv-SE"/>
        </w:rPr>
        <w:tab/>
      </w:r>
      <w:r w:rsidRPr="00E11EA5">
        <w:t>Stage 1: Calibration</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4994" w:name="_Toc32332276"/>
      <w:bookmarkStart w:id="4995" w:name="_Toc37430193"/>
      <w:bookmarkStart w:id="4996" w:name="_Toc43739296"/>
      <w:bookmarkStart w:id="4997" w:name="_Toc46347057"/>
      <w:bookmarkStart w:id="4998" w:name="_Toc53165996"/>
      <w:bookmarkStart w:id="4999" w:name="_Toc53166691"/>
      <w:bookmarkStart w:id="5000" w:name="_Toc53167385"/>
      <w:bookmarkStart w:id="5001" w:name="_Toc61130623"/>
      <w:bookmarkStart w:id="5002" w:name="_Toc61131349"/>
      <w:bookmarkStart w:id="5003" w:name="_Toc61188191"/>
      <w:bookmarkStart w:id="5004" w:name="_Toc83029481"/>
      <w:bookmarkStart w:id="5005" w:name="_Toc83920079"/>
      <w:bookmarkStart w:id="5006" w:name="_Toc89785100"/>
      <w:r w:rsidRPr="00E11EA5">
        <w:rPr>
          <w:lang w:eastAsia="sv-SE"/>
        </w:rPr>
        <w:t>10.4.</w:t>
      </w:r>
      <w:r w:rsidRPr="00E11EA5">
        <w:t>2</w:t>
      </w:r>
      <w:r w:rsidRPr="00E11EA5">
        <w:rPr>
          <w:lang w:eastAsia="sv-SE"/>
        </w:rPr>
        <w:t>.2.2</w:t>
      </w:r>
      <w:r w:rsidRPr="00E11EA5">
        <w:rPr>
          <w:lang w:eastAsia="sv-SE"/>
        </w:rPr>
        <w:tab/>
      </w:r>
      <w:r w:rsidRPr="00E11EA5">
        <w:t>Stage 2: BS measurement</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5007" w:name="_Toc32332277"/>
      <w:bookmarkStart w:id="5008" w:name="_Toc37430194"/>
      <w:bookmarkStart w:id="5009" w:name="_Toc43739297"/>
      <w:bookmarkStart w:id="5010" w:name="_Toc46347058"/>
      <w:bookmarkStart w:id="5011" w:name="_Toc53165997"/>
      <w:bookmarkStart w:id="5012" w:name="_Toc53166692"/>
      <w:bookmarkStart w:id="5013" w:name="_Toc53167386"/>
      <w:bookmarkStart w:id="5014" w:name="_Toc61130624"/>
      <w:bookmarkStart w:id="5015" w:name="_Toc61131350"/>
      <w:bookmarkStart w:id="5016" w:name="_Toc61188192"/>
      <w:bookmarkStart w:id="5017" w:name="_Toc83029482"/>
      <w:bookmarkStart w:id="5018" w:name="_Toc83920080"/>
      <w:bookmarkStart w:id="5019" w:name="_Toc89785101"/>
      <w:r w:rsidRPr="00E11EA5">
        <w:rPr>
          <w:lang w:eastAsia="sv-SE"/>
        </w:rPr>
        <w:lastRenderedPageBreak/>
        <w:t>10.4.</w:t>
      </w:r>
      <w:r w:rsidRPr="00E11EA5">
        <w:t>2</w:t>
      </w:r>
      <w:r w:rsidRPr="00E11EA5">
        <w:rPr>
          <w:lang w:eastAsia="sv-SE"/>
        </w:rPr>
        <w:t>.3</w:t>
      </w:r>
      <w:r>
        <w:rPr>
          <w:lang w:eastAsia="sv-SE"/>
        </w:rPr>
        <w:tab/>
      </w:r>
      <w:r w:rsidRPr="00E11EA5">
        <w:rPr>
          <w:lang w:eastAsia="sv-SE"/>
        </w:rPr>
        <w:t>MU value derivation, FR1</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5020" w:name="_Toc32332278"/>
      <w:bookmarkStart w:id="5021" w:name="_Toc37430195"/>
      <w:bookmarkStart w:id="5022" w:name="_Toc43739298"/>
      <w:bookmarkStart w:id="5023" w:name="_Toc46347059"/>
      <w:bookmarkStart w:id="5024" w:name="_Toc53165998"/>
      <w:bookmarkStart w:id="5025" w:name="_Toc53166693"/>
      <w:bookmarkStart w:id="5026" w:name="_Toc53167387"/>
      <w:bookmarkStart w:id="5027" w:name="_Toc61130625"/>
      <w:bookmarkStart w:id="5028" w:name="_Toc61131351"/>
      <w:bookmarkStart w:id="5029" w:name="_Toc61188193"/>
      <w:bookmarkStart w:id="5030" w:name="_Toc83029483"/>
      <w:bookmarkStart w:id="5031" w:name="_Toc83920081"/>
      <w:bookmarkStart w:id="5032" w:name="_Toc89785102"/>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5033" w:name="_Toc32332279"/>
      <w:bookmarkStart w:id="5034" w:name="_Toc37430196"/>
      <w:bookmarkStart w:id="5035" w:name="_Toc43739299"/>
      <w:bookmarkStart w:id="5036" w:name="_Toc46347060"/>
      <w:bookmarkStart w:id="5037" w:name="_Toc53165999"/>
      <w:bookmarkStart w:id="5038" w:name="_Toc53166694"/>
      <w:bookmarkStart w:id="5039" w:name="_Toc53167388"/>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1A5BFB2C" w14:textId="77777777" w:rsidR="00C57672" w:rsidRPr="00E11EA5" w:rsidRDefault="00C57672" w:rsidP="00C57672">
      <w:pPr>
        <w:pStyle w:val="Heading4"/>
        <w:rPr>
          <w:lang w:eastAsia="sv-SE"/>
        </w:rPr>
      </w:pPr>
      <w:bookmarkStart w:id="5040" w:name="_Toc61130626"/>
      <w:bookmarkStart w:id="5041" w:name="_Toc61131352"/>
      <w:bookmarkStart w:id="5042" w:name="_Toc61188194"/>
      <w:bookmarkStart w:id="5043" w:name="_Toc83029484"/>
      <w:bookmarkStart w:id="5044" w:name="_Toc83920082"/>
      <w:bookmarkStart w:id="5045" w:name="_Toc89785103"/>
      <w:r w:rsidRPr="00E11EA5">
        <w:rPr>
          <w:lang w:eastAsia="sv-SE"/>
        </w:rPr>
        <w:t>10.4.</w:t>
      </w:r>
      <w:r w:rsidRPr="00E11EA5">
        <w:t>3</w:t>
      </w:r>
      <w:r w:rsidRPr="00E11EA5">
        <w:rPr>
          <w:lang w:eastAsia="sv-SE"/>
        </w:rPr>
        <w:t>.1</w:t>
      </w:r>
      <w:r w:rsidRPr="00E11EA5">
        <w:rPr>
          <w:lang w:eastAsia="sv-SE"/>
        </w:rPr>
        <w:tab/>
        <w:t>Measurement system description</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5046" w:name="_Toc32332280"/>
      <w:bookmarkStart w:id="5047" w:name="_Toc37430197"/>
      <w:bookmarkStart w:id="5048" w:name="_Toc43739300"/>
      <w:bookmarkStart w:id="5049" w:name="_Toc46347061"/>
      <w:bookmarkStart w:id="5050" w:name="_Toc53166000"/>
      <w:bookmarkStart w:id="5051" w:name="_Toc53166695"/>
      <w:bookmarkStart w:id="5052" w:name="_Toc53167389"/>
    </w:p>
    <w:p w14:paraId="305C14ED" w14:textId="77777777" w:rsidR="00C57672" w:rsidRPr="00E11EA5" w:rsidRDefault="00C57672" w:rsidP="00C57672">
      <w:pPr>
        <w:pStyle w:val="Heading4"/>
        <w:rPr>
          <w:lang w:eastAsia="sv-SE"/>
        </w:rPr>
      </w:pPr>
      <w:bookmarkStart w:id="5053" w:name="_Toc61130627"/>
      <w:bookmarkStart w:id="5054" w:name="_Toc61131353"/>
      <w:bookmarkStart w:id="5055" w:name="_Toc61188195"/>
      <w:bookmarkStart w:id="5056" w:name="_Toc83029485"/>
      <w:bookmarkStart w:id="5057" w:name="_Toc83920083"/>
      <w:bookmarkStart w:id="5058" w:name="_Toc89785104"/>
      <w:r w:rsidRPr="00E11EA5">
        <w:rPr>
          <w:lang w:eastAsia="sv-SE"/>
        </w:rPr>
        <w:t>10.4.</w:t>
      </w:r>
      <w:r w:rsidRPr="00E11EA5">
        <w:t>3</w:t>
      </w:r>
      <w:r w:rsidRPr="00E11EA5">
        <w:rPr>
          <w:lang w:eastAsia="sv-SE"/>
        </w:rPr>
        <w:t>.2</w:t>
      </w:r>
      <w:r>
        <w:rPr>
          <w:lang w:eastAsia="sv-SE"/>
        </w:rPr>
        <w:tab/>
      </w:r>
      <w:r w:rsidRPr="00E11EA5">
        <w:rPr>
          <w:lang w:eastAsia="sv-SE"/>
        </w:rPr>
        <w:t>Test procedure</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579B8A7C" w14:textId="77777777" w:rsidR="00C57672" w:rsidRPr="00E11EA5" w:rsidRDefault="00C57672" w:rsidP="00C57672">
      <w:pPr>
        <w:pStyle w:val="Heading5"/>
      </w:pPr>
      <w:bookmarkStart w:id="5059" w:name="_Toc32332281"/>
      <w:bookmarkStart w:id="5060" w:name="_Toc37430198"/>
      <w:bookmarkStart w:id="5061" w:name="_Toc43739301"/>
      <w:bookmarkStart w:id="5062" w:name="_Toc46347062"/>
      <w:bookmarkStart w:id="5063" w:name="_Toc53166001"/>
      <w:bookmarkStart w:id="5064" w:name="_Toc53166696"/>
      <w:bookmarkStart w:id="5065" w:name="_Toc53167390"/>
      <w:bookmarkStart w:id="5066" w:name="_Toc61130628"/>
      <w:bookmarkStart w:id="5067" w:name="_Toc61131354"/>
      <w:bookmarkStart w:id="5068" w:name="_Toc61188196"/>
      <w:bookmarkStart w:id="5069" w:name="_Toc83029486"/>
      <w:bookmarkStart w:id="5070" w:name="_Toc83920084"/>
      <w:bookmarkStart w:id="5071" w:name="_Toc89785105"/>
      <w:r w:rsidRPr="00E11EA5">
        <w:rPr>
          <w:lang w:eastAsia="sv-SE"/>
        </w:rPr>
        <w:t>10.4.</w:t>
      </w:r>
      <w:r w:rsidRPr="00E11EA5">
        <w:t>3</w:t>
      </w:r>
      <w:r w:rsidRPr="00E11EA5">
        <w:rPr>
          <w:lang w:eastAsia="sv-SE"/>
        </w:rPr>
        <w:t>.2.1</w:t>
      </w:r>
      <w:r w:rsidRPr="00E11EA5">
        <w:rPr>
          <w:lang w:eastAsia="sv-SE"/>
        </w:rPr>
        <w:tab/>
      </w:r>
      <w:r w:rsidRPr="00E11EA5">
        <w:t>Stage 1: Calibration</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5072" w:name="_Toc32332282"/>
      <w:bookmarkStart w:id="5073" w:name="_Toc37430199"/>
      <w:bookmarkStart w:id="5074" w:name="_Toc43739302"/>
      <w:bookmarkStart w:id="5075" w:name="_Toc46347063"/>
      <w:bookmarkStart w:id="5076" w:name="_Toc53166002"/>
      <w:bookmarkStart w:id="5077" w:name="_Toc53166697"/>
      <w:bookmarkStart w:id="5078" w:name="_Toc53167391"/>
      <w:bookmarkStart w:id="5079" w:name="_Toc61130629"/>
      <w:bookmarkStart w:id="5080" w:name="_Toc61131355"/>
      <w:bookmarkStart w:id="5081" w:name="_Toc61188197"/>
      <w:bookmarkStart w:id="5082" w:name="_Toc83029487"/>
      <w:bookmarkStart w:id="5083" w:name="_Toc83920085"/>
      <w:bookmarkStart w:id="5084" w:name="_Toc89785106"/>
      <w:r w:rsidRPr="00E11EA5">
        <w:rPr>
          <w:lang w:eastAsia="sv-SE"/>
        </w:rPr>
        <w:t>10.4.</w:t>
      </w:r>
      <w:r w:rsidRPr="00E11EA5">
        <w:t>3</w:t>
      </w:r>
      <w:r w:rsidRPr="00E11EA5">
        <w:rPr>
          <w:lang w:eastAsia="sv-SE"/>
        </w:rPr>
        <w:t>.2.2</w:t>
      </w:r>
      <w:r w:rsidRPr="00E11EA5">
        <w:tab/>
        <w:t>Stage 2: BS measurement</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5085" w:name="_Toc32332283"/>
      <w:bookmarkStart w:id="5086" w:name="_Toc37430200"/>
      <w:bookmarkStart w:id="5087" w:name="_Toc43739303"/>
      <w:bookmarkStart w:id="5088" w:name="_Toc46347064"/>
      <w:bookmarkStart w:id="5089" w:name="_Toc53166003"/>
      <w:bookmarkStart w:id="5090" w:name="_Toc53166698"/>
      <w:bookmarkStart w:id="5091" w:name="_Toc53167392"/>
      <w:bookmarkStart w:id="5092" w:name="_Toc61130630"/>
      <w:bookmarkStart w:id="5093" w:name="_Toc61131356"/>
      <w:bookmarkStart w:id="5094" w:name="_Toc61188198"/>
      <w:bookmarkStart w:id="5095" w:name="_Toc83029488"/>
      <w:bookmarkStart w:id="5096" w:name="_Toc83920086"/>
      <w:bookmarkStart w:id="5097" w:name="_Toc89785107"/>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5098" w:name="_Toc61130631"/>
      <w:bookmarkStart w:id="5099" w:name="_Toc61131357"/>
      <w:bookmarkStart w:id="5100" w:name="_Toc61188199"/>
      <w:bookmarkStart w:id="5101" w:name="_Toc83029489"/>
      <w:bookmarkStart w:id="5102" w:name="_Toc83920087"/>
      <w:bookmarkStart w:id="5103" w:name="_Toc89785108"/>
      <w:bookmarkStart w:id="5104" w:name="_Toc32332284"/>
      <w:bookmarkStart w:id="5105" w:name="_Toc37430201"/>
      <w:bookmarkStart w:id="5106" w:name="_Toc43739304"/>
      <w:bookmarkStart w:id="5107" w:name="_Toc46347065"/>
      <w:bookmarkStart w:id="5108" w:name="_Toc53166004"/>
      <w:bookmarkStart w:id="5109" w:name="_Toc53166699"/>
      <w:bookmarkStart w:id="5110" w:name="_Toc53167393"/>
      <w:r>
        <w:rPr>
          <w:lang w:eastAsia="sv-SE"/>
        </w:rPr>
        <w:t>10.4.3A</w:t>
      </w:r>
      <w:r>
        <w:rPr>
          <w:lang w:eastAsia="sv-SE"/>
        </w:rPr>
        <w:tab/>
      </w:r>
      <w:r>
        <w:rPr>
          <w:lang w:eastAsia="sv-SE"/>
        </w:rPr>
        <w:tab/>
        <w:t>Plane Wave Synthesizer</w:t>
      </w:r>
      <w:bookmarkEnd w:id="5098"/>
      <w:bookmarkEnd w:id="5099"/>
      <w:bookmarkEnd w:id="5100"/>
      <w:bookmarkEnd w:id="5101"/>
      <w:bookmarkEnd w:id="5102"/>
      <w:bookmarkEnd w:id="5103"/>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5111" w:name="_Toc61130632"/>
      <w:bookmarkStart w:id="5112" w:name="_Toc61131358"/>
      <w:bookmarkStart w:id="5113" w:name="_Toc61188200"/>
      <w:bookmarkStart w:id="5114" w:name="_Toc83029490"/>
      <w:bookmarkStart w:id="5115" w:name="_Toc83920088"/>
      <w:bookmarkStart w:id="5116" w:name="_Toc89785109"/>
      <w:r>
        <w:rPr>
          <w:lang w:eastAsia="sv-SE"/>
        </w:rPr>
        <w:t>10.4.3A.2</w:t>
      </w:r>
      <w:r>
        <w:rPr>
          <w:lang w:eastAsia="sv-SE"/>
        </w:rPr>
        <w:tab/>
        <w:t>Test procedure</w:t>
      </w:r>
      <w:bookmarkEnd w:id="5111"/>
      <w:bookmarkEnd w:id="5112"/>
      <w:bookmarkEnd w:id="5113"/>
      <w:bookmarkEnd w:id="5114"/>
      <w:bookmarkEnd w:id="5115"/>
      <w:bookmarkEnd w:id="5116"/>
    </w:p>
    <w:p w14:paraId="398ADD8E" w14:textId="77777777" w:rsidR="00F178B0" w:rsidRDefault="00F178B0" w:rsidP="00753FEA">
      <w:pPr>
        <w:pStyle w:val="Heading5"/>
        <w:rPr>
          <w:lang w:eastAsia="sv-SE"/>
        </w:rPr>
      </w:pPr>
      <w:bookmarkStart w:id="5117" w:name="_Toc61130633"/>
      <w:bookmarkStart w:id="5118" w:name="_Toc61131359"/>
      <w:bookmarkStart w:id="5119" w:name="_Toc61188201"/>
      <w:bookmarkStart w:id="5120" w:name="_Toc83029491"/>
      <w:bookmarkStart w:id="5121" w:name="_Toc83920089"/>
      <w:bookmarkStart w:id="5122" w:name="_Toc89785110"/>
      <w:r>
        <w:rPr>
          <w:lang w:eastAsia="sv-SE"/>
        </w:rPr>
        <w:t>10.4.3A.2.1</w:t>
      </w:r>
      <w:r>
        <w:rPr>
          <w:lang w:eastAsia="sv-SE"/>
        </w:rPr>
        <w:tab/>
        <w:t>Stage 1: Calibration</w:t>
      </w:r>
      <w:bookmarkEnd w:id="5117"/>
      <w:bookmarkEnd w:id="5118"/>
      <w:bookmarkEnd w:id="5119"/>
      <w:bookmarkEnd w:id="5120"/>
      <w:bookmarkEnd w:id="5121"/>
      <w:bookmarkEnd w:id="5122"/>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5123" w:name="_Toc61130634"/>
      <w:bookmarkStart w:id="5124" w:name="_Toc61131360"/>
      <w:bookmarkStart w:id="5125" w:name="_Toc61188202"/>
      <w:bookmarkStart w:id="5126" w:name="_Toc83029492"/>
      <w:bookmarkStart w:id="5127" w:name="_Toc83920090"/>
      <w:bookmarkStart w:id="5128" w:name="_Toc89785111"/>
      <w:r>
        <w:rPr>
          <w:lang w:eastAsia="sv-SE"/>
        </w:rPr>
        <w:lastRenderedPageBreak/>
        <w:t>10.4.3A.2.2</w:t>
      </w:r>
      <w:r>
        <w:rPr>
          <w:lang w:eastAsia="sv-SE"/>
        </w:rPr>
        <w:tab/>
        <w:t>Stage 2: BS measurement</w:t>
      </w:r>
      <w:bookmarkEnd w:id="5123"/>
      <w:bookmarkEnd w:id="5124"/>
      <w:bookmarkEnd w:id="5125"/>
      <w:bookmarkEnd w:id="5126"/>
      <w:bookmarkEnd w:id="5127"/>
      <w:bookmarkEnd w:id="5128"/>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5129" w:name="_Toc61130635"/>
      <w:bookmarkStart w:id="5130" w:name="_Toc61131361"/>
      <w:bookmarkStart w:id="5131" w:name="_Toc61188203"/>
      <w:bookmarkStart w:id="5132" w:name="_Toc83029493"/>
      <w:bookmarkStart w:id="5133" w:name="_Toc83920091"/>
      <w:bookmarkStart w:id="5134" w:name="_Toc89785112"/>
      <w:r>
        <w:rPr>
          <w:lang w:eastAsia="sv-SE"/>
        </w:rPr>
        <w:t>10.4.3A.3</w:t>
      </w:r>
      <w:r>
        <w:rPr>
          <w:lang w:eastAsia="sv-SE"/>
        </w:rPr>
        <w:tab/>
        <w:t>MU value derivation, FR1</w:t>
      </w:r>
      <w:bookmarkEnd w:id="5129"/>
      <w:bookmarkEnd w:id="5130"/>
      <w:bookmarkEnd w:id="5131"/>
      <w:bookmarkEnd w:id="5132"/>
      <w:bookmarkEnd w:id="5133"/>
      <w:bookmarkEnd w:id="5134"/>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5135" w:name="_Toc61130636"/>
      <w:bookmarkStart w:id="5136" w:name="_Toc61131362"/>
      <w:bookmarkStart w:id="5137" w:name="_Toc61188204"/>
      <w:bookmarkStart w:id="5138" w:name="_Toc83029494"/>
      <w:bookmarkStart w:id="5139" w:name="_Toc83920092"/>
      <w:bookmarkStart w:id="5140" w:name="_Toc89785113"/>
      <w:r w:rsidRPr="00E11EA5">
        <w:t>10.4.4</w:t>
      </w:r>
      <w:r w:rsidRPr="00E11EA5">
        <w:tab/>
        <w:t>Maximum accepted test system uncertainty</w:t>
      </w:r>
      <w:bookmarkEnd w:id="5104"/>
      <w:bookmarkEnd w:id="5105"/>
      <w:bookmarkEnd w:id="5106"/>
      <w:bookmarkEnd w:id="5107"/>
      <w:bookmarkEnd w:id="5108"/>
      <w:bookmarkEnd w:id="5109"/>
      <w:bookmarkEnd w:id="5110"/>
      <w:bookmarkEnd w:id="5135"/>
      <w:bookmarkEnd w:id="5136"/>
      <w:bookmarkEnd w:id="5137"/>
      <w:bookmarkEnd w:id="5138"/>
      <w:bookmarkEnd w:id="5139"/>
      <w:bookmarkEnd w:id="5140"/>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5141" w:name="_Toc32332285"/>
      <w:bookmarkStart w:id="5142" w:name="_Toc37430202"/>
      <w:bookmarkStart w:id="5143" w:name="_Toc43739305"/>
      <w:bookmarkStart w:id="5144" w:name="_Toc46347066"/>
      <w:bookmarkStart w:id="5145" w:name="_Toc53166005"/>
      <w:bookmarkStart w:id="5146" w:name="_Toc53166700"/>
      <w:bookmarkStart w:id="5147" w:name="_Toc53167394"/>
      <w:bookmarkStart w:id="5148" w:name="_Toc61130637"/>
      <w:bookmarkStart w:id="5149" w:name="_Toc61131363"/>
      <w:bookmarkStart w:id="5150" w:name="_Toc61188205"/>
      <w:bookmarkStart w:id="5151" w:name="_Toc83029495"/>
      <w:bookmarkStart w:id="5152" w:name="_Toc83920093"/>
      <w:bookmarkStart w:id="5153" w:name="_Toc89785114"/>
      <w:r w:rsidRPr="00E11EA5">
        <w:t>10.4.5</w:t>
      </w:r>
      <w:r w:rsidRPr="00E11EA5">
        <w:tab/>
        <w:t>Test Tolerance for OTA dynamic range</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5154" w:name="_Toc32332286"/>
      <w:bookmarkStart w:id="5155" w:name="_Toc37430203"/>
      <w:bookmarkStart w:id="5156" w:name="_Toc43739306"/>
      <w:bookmarkStart w:id="5157"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5158" w:name="_Toc53166006"/>
      <w:bookmarkStart w:id="5159" w:name="_Toc53166701"/>
      <w:bookmarkStart w:id="5160" w:name="_Toc53167395"/>
      <w:bookmarkStart w:id="5161" w:name="_Toc61130638"/>
      <w:bookmarkStart w:id="5162" w:name="_Toc61131364"/>
      <w:bookmarkStart w:id="5163" w:name="_Toc61188206"/>
      <w:bookmarkStart w:id="5164" w:name="_Toc83029496"/>
      <w:bookmarkStart w:id="5165" w:name="_Toc83920094"/>
      <w:bookmarkStart w:id="5166" w:name="_Toc89785115"/>
      <w:r w:rsidRPr="00501E48">
        <w:t>10.5</w:t>
      </w:r>
      <w:r w:rsidRPr="00501E48">
        <w:tab/>
        <w:t>OTA adjacent channel selectivity, general blocking and narrowband blocking</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1A50EE2E" w14:textId="77777777" w:rsidR="00C57672" w:rsidRPr="00E11EA5" w:rsidRDefault="00C57672" w:rsidP="00C57672">
      <w:pPr>
        <w:pStyle w:val="Heading3"/>
      </w:pPr>
      <w:bookmarkStart w:id="5167" w:name="_Toc32332287"/>
      <w:bookmarkStart w:id="5168" w:name="_Toc37430204"/>
      <w:bookmarkStart w:id="5169" w:name="_Toc43739307"/>
      <w:bookmarkStart w:id="5170" w:name="_Toc46347068"/>
      <w:bookmarkStart w:id="5171" w:name="_Toc53166007"/>
      <w:bookmarkStart w:id="5172" w:name="_Toc53166702"/>
      <w:bookmarkStart w:id="5173" w:name="_Toc53167396"/>
      <w:bookmarkStart w:id="5174" w:name="_Toc61130639"/>
      <w:bookmarkStart w:id="5175" w:name="_Toc61131365"/>
      <w:bookmarkStart w:id="5176" w:name="_Toc61188207"/>
      <w:bookmarkStart w:id="5177" w:name="_Toc83029497"/>
      <w:bookmarkStart w:id="5178" w:name="_Toc83920095"/>
      <w:bookmarkStart w:id="5179" w:name="_Toc89785116"/>
      <w:r w:rsidRPr="00E11EA5">
        <w:t>10.5.1</w:t>
      </w:r>
      <w:r w:rsidRPr="00E11EA5">
        <w:tab/>
        <w:t>General</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5180" w:name="_Toc32332288"/>
      <w:bookmarkStart w:id="5181" w:name="_Toc37430205"/>
      <w:bookmarkStart w:id="5182" w:name="_Toc43739308"/>
      <w:bookmarkStart w:id="5183" w:name="_Toc46347069"/>
      <w:bookmarkStart w:id="5184" w:name="_Toc53166008"/>
      <w:bookmarkStart w:id="5185" w:name="_Toc53166703"/>
      <w:bookmarkStart w:id="5186" w:name="_Toc53167397"/>
      <w:bookmarkStart w:id="5187" w:name="_Toc61130640"/>
      <w:bookmarkStart w:id="5188" w:name="_Toc61131366"/>
      <w:bookmarkStart w:id="5189" w:name="_Toc61188208"/>
      <w:bookmarkStart w:id="5190" w:name="_Toc83029498"/>
      <w:bookmarkStart w:id="5191" w:name="_Toc83920096"/>
      <w:bookmarkStart w:id="5192" w:name="_Toc89785117"/>
      <w:r w:rsidRPr="00E11EA5">
        <w:lastRenderedPageBreak/>
        <w:t>10.5.2</w:t>
      </w:r>
      <w:r w:rsidRPr="00E11EA5">
        <w:tab/>
        <w:t>Indoor Anechoic Chamber</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1086837C" w14:textId="77777777" w:rsidR="00C57672" w:rsidRPr="00E11EA5" w:rsidRDefault="00C57672" w:rsidP="00C57672">
      <w:pPr>
        <w:pStyle w:val="Heading4"/>
        <w:rPr>
          <w:lang w:eastAsia="sv-SE"/>
        </w:rPr>
      </w:pPr>
      <w:bookmarkStart w:id="5193" w:name="_Toc32332289"/>
      <w:bookmarkStart w:id="5194" w:name="_Toc37430206"/>
      <w:bookmarkStart w:id="5195" w:name="_Toc43739309"/>
      <w:bookmarkStart w:id="5196" w:name="_Toc46347070"/>
      <w:bookmarkStart w:id="5197" w:name="_Toc53166009"/>
      <w:bookmarkStart w:id="5198" w:name="_Toc53166704"/>
      <w:bookmarkStart w:id="5199" w:name="_Toc53167398"/>
      <w:bookmarkStart w:id="5200" w:name="_Toc61130641"/>
      <w:bookmarkStart w:id="5201" w:name="_Toc61131367"/>
      <w:bookmarkStart w:id="5202" w:name="_Toc61188209"/>
      <w:bookmarkStart w:id="5203" w:name="_Toc83029499"/>
      <w:bookmarkStart w:id="5204" w:name="_Toc83920097"/>
      <w:bookmarkStart w:id="5205" w:name="_Toc89785118"/>
      <w:r w:rsidRPr="00E11EA5">
        <w:rPr>
          <w:lang w:eastAsia="sv-SE"/>
        </w:rPr>
        <w:t>10.5.</w:t>
      </w:r>
      <w:r w:rsidRPr="00E11EA5">
        <w:t>2</w:t>
      </w:r>
      <w:r w:rsidRPr="00E11EA5">
        <w:rPr>
          <w:lang w:eastAsia="sv-SE"/>
        </w:rPr>
        <w:t>.1</w:t>
      </w:r>
      <w:r w:rsidRPr="00E11EA5">
        <w:rPr>
          <w:lang w:eastAsia="sv-SE"/>
        </w:rPr>
        <w:tab/>
        <w:t>Measurement system description</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5206" w:name="_Toc32332290"/>
      <w:bookmarkStart w:id="5207" w:name="_Toc37430207"/>
      <w:bookmarkStart w:id="5208" w:name="_Toc43739310"/>
      <w:bookmarkStart w:id="5209" w:name="_Toc46347071"/>
      <w:bookmarkStart w:id="5210" w:name="_Toc53166010"/>
      <w:bookmarkStart w:id="5211" w:name="_Toc53166705"/>
      <w:bookmarkStart w:id="5212" w:name="_Toc53167399"/>
    </w:p>
    <w:p w14:paraId="20FD5848" w14:textId="77777777" w:rsidR="00C57672" w:rsidRPr="00E11EA5" w:rsidRDefault="00C57672" w:rsidP="00C57672">
      <w:pPr>
        <w:pStyle w:val="Heading4"/>
        <w:rPr>
          <w:lang w:eastAsia="sv-SE"/>
        </w:rPr>
      </w:pPr>
      <w:bookmarkStart w:id="5213" w:name="_Toc61130642"/>
      <w:bookmarkStart w:id="5214" w:name="_Toc61131368"/>
      <w:bookmarkStart w:id="5215" w:name="_Toc61188210"/>
      <w:bookmarkStart w:id="5216" w:name="_Toc83029500"/>
      <w:bookmarkStart w:id="5217" w:name="_Toc83920098"/>
      <w:bookmarkStart w:id="5218" w:name="_Toc89785119"/>
      <w:r w:rsidRPr="00E11EA5">
        <w:rPr>
          <w:lang w:eastAsia="sv-SE"/>
        </w:rPr>
        <w:t>10.5.</w:t>
      </w:r>
      <w:r w:rsidRPr="00E11EA5">
        <w:t>2</w:t>
      </w:r>
      <w:r w:rsidRPr="00E11EA5">
        <w:rPr>
          <w:lang w:eastAsia="sv-SE"/>
        </w:rPr>
        <w:t>.2</w:t>
      </w:r>
      <w:r>
        <w:rPr>
          <w:lang w:eastAsia="sv-SE"/>
        </w:rPr>
        <w:tab/>
      </w:r>
      <w:r w:rsidRPr="00E11EA5">
        <w:rPr>
          <w:lang w:eastAsia="sv-SE"/>
        </w:rPr>
        <w:t>Test procedure</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323094A7" w14:textId="77777777" w:rsidR="00C57672" w:rsidRPr="00E11EA5" w:rsidRDefault="00C57672" w:rsidP="00C57672">
      <w:pPr>
        <w:pStyle w:val="Heading5"/>
      </w:pPr>
      <w:bookmarkStart w:id="5219" w:name="_Toc32332291"/>
      <w:bookmarkStart w:id="5220" w:name="_Toc37430208"/>
      <w:bookmarkStart w:id="5221" w:name="_Toc43739311"/>
      <w:bookmarkStart w:id="5222" w:name="_Toc46347072"/>
      <w:bookmarkStart w:id="5223" w:name="_Toc53166011"/>
      <w:bookmarkStart w:id="5224" w:name="_Toc53166706"/>
      <w:bookmarkStart w:id="5225" w:name="_Toc53167400"/>
      <w:bookmarkStart w:id="5226" w:name="_Toc61130643"/>
      <w:bookmarkStart w:id="5227" w:name="_Toc61131369"/>
      <w:bookmarkStart w:id="5228" w:name="_Toc61188211"/>
      <w:bookmarkStart w:id="5229" w:name="_Toc83029501"/>
      <w:bookmarkStart w:id="5230" w:name="_Toc83920099"/>
      <w:bookmarkStart w:id="5231" w:name="_Toc89785120"/>
      <w:r w:rsidRPr="00E11EA5">
        <w:rPr>
          <w:lang w:eastAsia="sv-SE"/>
        </w:rPr>
        <w:t>10.5.</w:t>
      </w:r>
      <w:r w:rsidRPr="00E11EA5">
        <w:t>2</w:t>
      </w:r>
      <w:r w:rsidRPr="00E11EA5">
        <w:rPr>
          <w:lang w:eastAsia="sv-SE"/>
        </w:rPr>
        <w:t>.2.1</w:t>
      </w:r>
      <w:r w:rsidRPr="00E11EA5">
        <w:rPr>
          <w:lang w:eastAsia="sv-SE"/>
        </w:rPr>
        <w:tab/>
      </w:r>
      <w:r w:rsidRPr="00E11EA5">
        <w:t>Stage 1: Calibration</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5232" w:name="_Toc32332292"/>
      <w:bookmarkStart w:id="5233" w:name="_Toc37430209"/>
      <w:bookmarkStart w:id="5234" w:name="_Toc43739312"/>
      <w:bookmarkStart w:id="5235" w:name="_Toc46347073"/>
      <w:bookmarkStart w:id="5236" w:name="_Toc53166012"/>
      <w:bookmarkStart w:id="5237" w:name="_Toc53166707"/>
      <w:bookmarkStart w:id="5238" w:name="_Toc53167401"/>
      <w:bookmarkStart w:id="5239" w:name="_Toc61130644"/>
      <w:bookmarkStart w:id="5240" w:name="_Toc61131370"/>
      <w:bookmarkStart w:id="5241" w:name="_Toc61188212"/>
      <w:bookmarkStart w:id="5242" w:name="_Toc83029502"/>
      <w:bookmarkStart w:id="5243" w:name="_Toc83920100"/>
      <w:bookmarkStart w:id="5244" w:name="_Toc89785121"/>
      <w:r w:rsidRPr="00E11EA5">
        <w:rPr>
          <w:lang w:eastAsia="sv-SE"/>
        </w:rPr>
        <w:t>10.5.</w:t>
      </w:r>
      <w:r w:rsidRPr="00E11EA5">
        <w:t>2</w:t>
      </w:r>
      <w:r w:rsidRPr="00E11EA5">
        <w:rPr>
          <w:lang w:eastAsia="sv-SE"/>
        </w:rPr>
        <w:t>.2.2</w:t>
      </w:r>
      <w:r w:rsidRPr="00E11EA5">
        <w:tab/>
        <w:t>Stage 2: BS measurement</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5245" w:name="_Toc32332293"/>
      <w:bookmarkStart w:id="5246" w:name="_Toc37430210"/>
      <w:bookmarkStart w:id="5247" w:name="_Toc43739313"/>
      <w:bookmarkStart w:id="5248" w:name="_Toc46347074"/>
      <w:bookmarkStart w:id="5249" w:name="_Toc53166013"/>
      <w:bookmarkStart w:id="5250" w:name="_Toc53166708"/>
      <w:bookmarkStart w:id="5251" w:name="_Toc53167402"/>
      <w:bookmarkStart w:id="5252" w:name="_Toc61130645"/>
      <w:bookmarkStart w:id="5253" w:name="_Toc61131371"/>
      <w:bookmarkStart w:id="5254" w:name="_Toc61188213"/>
      <w:bookmarkStart w:id="5255" w:name="_Toc83029503"/>
      <w:bookmarkStart w:id="5256" w:name="_Toc83920101"/>
      <w:bookmarkStart w:id="5257" w:name="_Toc89785122"/>
      <w:r w:rsidRPr="00E11EA5">
        <w:t>10.5.2.3</w:t>
      </w:r>
      <w:r w:rsidRPr="00E11EA5">
        <w:tab/>
      </w:r>
      <w:r w:rsidRPr="00E11EA5">
        <w:rPr>
          <w:lang w:eastAsia="sv-SE"/>
        </w:rPr>
        <w:t>MU value derivation, FR1</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370225"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370225"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370225"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370225"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370225"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370225"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370225"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370225"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370225"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370225"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370225"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370225"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370225"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370225"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5258" w:name="_Toc32332294"/>
      <w:bookmarkStart w:id="5259" w:name="_Toc37430211"/>
      <w:bookmarkStart w:id="5260" w:name="_Toc43739314"/>
      <w:bookmarkStart w:id="5261" w:name="_Toc46347075"/>
      <w:bookmarkStart w:id="5262" w:name="_Toc53166014"/>
      <w:bookmarkStart w:id="5263" w:name="_Toc53166709"/>
      <w:bookmarkStart w:id="5264" w:name="_Toc53167403"/>
    </w:p>
    <w:p w14:paraId="0713326D" w14:textId="77777777" w:rsidR="00C57672" w:rsidRPr="00E11EA5" w:rsidRDefault="00C57672" w:rsidP="00C57672">
      <w:pPr>
        <w:pStyle w:val="Heading3"/>
      </w:pPr>
      <w:bookmarkStart w:id="5265" w:name="_Toc61130646"/>
      <w:bookmarkStart w:id="5266" w:name="_Toc61131372"/>
      <w:bookmarkStart w:id="5267" w:name="_Toc61188214"/>
      <w:bookmarkStart w:id="5268" w:name="_Toc83029504"/>
      <w:bookmarkStart w:id="5269" w:name="_Toc83920102"/>
      <w:bookmarkStart w:id="5270" w:name="_Toc89785123"/>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5271" w:name="_Toc32332295"/>
      <w:bookmarkStart w:id="5272" w:name="_Toc37430212"/>
      <w:bookmarkStart w:id="5273" w:name="_Toc43739315"/>
      <w:bookmarkStart w:id="5274" w:name="_Toc46347076"/>
      <w:bookmarkStart w:id="5275" w:name="_Toc53166015"/>
      <w:bookmarkStart w:id="5276" w:name="_Toc53166710"/>
      <w:bookmarkStart w:id="5277" w:name="_Toc53167404"/>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06822A3C" w14:textId="77777777" w:rsidR="00C57672" w:rsidRPr="00E11EA5" w:rsidRDefault="00C57672" w:rsidP="00C57672">
      <w:pPr>
        <w:pStyle w:val="Heading4"/>
        <w:rPr>
          <w:lang w:eastAsia="sv-SE"/>
        </w:rPr>
      </w:pPr>
      <w:bookmarkStart w:id="5278" w:name="_Toc61130647"/>
      <w:bookmarkStart w:id="5279" w:name="_Toc61131373"/>
      <w:bookmarkStart w:id="5280" w:name="_Toc61188215"/>
      <w:bookmarkStart w:id="5281" w:name="_Toc83029505"/>
      <w:bookmarkStart w:id="5282" w:name="_Toc83920103"/>
      <w:bookmarkStart w:id="5283" w:name="_Toc89785124"/>
      <w:r w:rsidRPr="00E11EA5">
        <w:rPr>
          <w:lang w:eastAsia="sv-SE"/>
        </w:rPr>
        <w:t>10.5.</w:t>
      </w:r>
      <w:r w:rsidRPr="00E11EA5">
        <w:t>3</w:t>
      </w:r>
      <w:r w:rsidRPr="00E11EA5">
        <w:rPr>
          <w:lang w:eastAsia="sv-SE"/>
        </w:rPr>
        <w:t>.1</w:t>
      </w:r>
      <w:r w:rsidRPr="00E11EA5">
        <w:rPr>
          <w:lang w:eastAsia="sv-SE"/>
        </w:rPr>
        <w:tab/>
        <w:t>Measurement system description</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5284" w:name="_Toc32332296"/>
      <w:bookmarkStart w:id="5285" w:name="_Toc37430213"/>
      <w:bookmarkStart w:id="5286" w:name="_Toc43739316"/>
      <w:bookmarkStart w:id="5287" w:name="_Toc46347077"/>
      <w:bookmarkStart w:id="5288" w:name="_Toc53166016"/>
      <w:bookmarkStart w:id="5289" w:name="_Toc53166711"/>
      <w:bookmarkStart w:id="5290" w:name="_Toc53167405"/>
    </w:p>
    <w:p w14:paraId="377BDEB2" w14:textId="77777777" w:rsidR="00C57672" w:rsidRPr="00E11EA5" w:rsidRDefault="00C57672" w:rsidP="00C57672">
      <w:pPr>
        <w:pStyle w:val="Heading4"/>
        <w:rPr>
          <w:lang w:eastAsia="sv-SE"/>
        </w:rPr>
      </w:pPr>
      <w:bookmarkStart w:id="5291" w:name="_Toc61130648"/>
      <w:bookmarkStart w:id="5292" w:name="_Toc61131374"/>
      <w:bookmarkStart w:id="5293" w:name="_Toc61188216"/>
      <w:bookmarkStart w:id="5294" w:name="_Toc83029506"/>
      <w:bookmarkStart w:id="5295" w:name="_Toc83920104"/>
      <w:bookmarkStart w:id="5296" w:name="_Toc89785125"/>
      <w:r w:rsidRPr="00E11EA5">
        <w:rPr>
          <w:lang w:eastAsia="sv-SE"/>
        </w:rPr>
        <w:t>10.5.3.2</w:t>
      </w:r>
      <w:r w:rsidRPr="00E11EA5">
        <w:rPr>
          <w:lang w:eastAsia="sv-SE"/>
        </w:rPr>
        <w:tab/>
        <w:t xml:space="preserve">Test </w:t>
      </w:r>
      <w:r w:rsidRPr="00E11EA5">
        <w:t>procedure</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261B1B0C" w14:textId="77777777" w:rsidR="00C57672" w:rsidRPr="00E11EA5" w:rsidRDefault="00C57672" w:rsidP="00C57672">
      <w:pPr>
        <w:pStyle w:val="Heading5"/>
        <w:rPr>
          <w:lang w:eastAsia="sv-SE"/>
        </w:rPr>
      </w:pPr>
      <w:bookmarkStart w:id="5297" w:name="_Toc32332297"/>
      <w:bookmarkStart w:id="5298" w:name="_Toc37430214"/>
      <w:bookmarkStart w:id="5299" w:name="_Toc43739317"/>
      <w:bookmarkStart w:id="5300" w:name="_Toc46347078"/>
      <w:bookmarkStart w:id="5301" w:name="_Toc53166017"/>
      <w:bookmarkStart w:id="5302" w:name="_Toc53166712"/>
      <w:bookmarkStart w:id="5303" w:name="_Toc53167406"/>
      <w:bookmarkStart w:id="5304" w:name="_Toc61130649"/>
      <w:bookmarkStart w:id="5305" w:name="_Toc61131375"/>
      <w:bookmarkStart w:id="5306" w:name="_Toc61188217"/>
      <w:bookmarkStart w:id="5307" w:name="_Toc83029507"/>
      <w:bookmarkStart w:id="5308" w:name="_Toc83920105"/>
      <w:bookmarkStart w:id="5309" w:name="_Toc89785126"/>
      <w:r w:rsidRPr="00E11EA5">
        <w:rPr>
          <w:lang w:eastAsia="sv-SE"/>
        </w:rPr>
        <w:t>10.5.3.2.1</w:t>
      </w:r>
      <w:r w:rsidRPr="00E11EA5">
        <w:rPr>
          <w:lang w:eastAsia="sv-SE"/>
        </w:rPr>
        <w:tab/>
      </w:r>
      <w:r w:rsidRPr="00E11EA5">
        <w:t xml:space="preserve">Stage 1: </w:t>
      </w:r>
      <w:r w:rsidRPr="00E11EA5">
        <w:rPr>
          <w:lang w:eastAsia="sv-SE"/>
        </w:rPr>
        <w:t>Calibration</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5310" w:name="_Toc32332298"/>
      <w:bookmarkStart w:id="5311" w:name="_Toc37430215"/>
      <w:bookmarkStart w:id="5312" w:name="_Toc43739318"/>
      <w:bookmarkStart w:id="5313" w:name="_Toc46347079"/>
      <w:bookmarkStart w:id="5314" w:name="_Toc53166018"/>
      <w:bookmarkStart w:id="5315" w:name="_Toc53166713"/>
      <w:bookmarkStart w:id="5316" w:name="_Toc53167407"/>
      <w:bookmarkStart w:id="5317" w:name="_Toc61130650"/>
      <w:bookmarkStart w:id="5318" w:name="_Toc61131376"/>
      <w:bookmarkStart w:id="5319" w:name="_Toc61188218"/>
      <w:bookmarkStart w:id="5320" w:name="_Toc83029508"/>
      <w:bookmarkStart w:id="5321" w:name="_Toc83920106"/>
      <w:bookmarkStart w:id="5322" w:name="_Toc89785127"/>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5323" w:name="_Toc32332299"/>
      <w:bookmarkStart w:id="5324" w:name="_Toc37430216"/>
      <w:bookmarkStart w:id="5325" w:name="_Toc43739319"/>
      <w:bookmarkStart w:id="5326" w:name="_Toc46347080"/>
      <w:bookmarkStart w:id="5327" w:name="_Toc53166019"/>
      <w:bookmarkStart w:id="5328" w:name="_Toc53166714"/>
      <w:bookmarkStart w:id="5329" w:name="_Toc53167408"/>
      <w:bookmarkStart w:id="5330" w:name="_Toc61130651"/>
      <w:bookmarkStart w:id="5331" w:name="_Toc61131377"/>
      <w:bookmarkStart w:id="5332" w:name="_Toc61188219"/>
      <w:bookmarkStart w:id="5333" w:name="_Toc83029509"/>
      <w:bookmarkStart w:id="5334" w:name="_Toc83920107"/>
      <w:bookmarkStart w:id="5335" w:name="_Toc89785128"/>
      <w:r w:rsidRPr="00E11EA5">
        <w:t>10.5.3.3</w:t>
      </w:r>
      <w:r w:rsidRPr="00E11EA5">
        <w:tab/>
      </w:r>
      <w:r w:rsidRPr="00E11EA5">
        <w:rPr>
          <w:lang w:eastAsia="sv-SE"/>
        </w:rPr>
        <w:t>MU value derivation, FR1</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5336"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5336"/>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370225"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370225"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370225"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370225"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370225"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370225"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370225"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370225"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370225"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370225"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5337" w:name="_Hlk517082955"/>
      <w:tr w:rsidR="00C57672" w:rsidRPr="00E11EA5" w14:paraId="6CF4AB74" w14:textId="77777777" w:rsidTr="009C163B">
        <w:trPr>
          <w:cantSplit/>
          <w:jc w:val="center"/>
        </w:trPr>
        <w:tc>
          <w:tcPr>
            <w:tcW w:w="1762" w:type="dxa"/>
          </w:tcPr>
          <w:p w14:paraId="16980B56" w14:textId="3699CC1E" w:rsidR="00C57672" w:rsidRPr="00C57672" w:rsidRDefault="00370225"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5337"/>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370225"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370225"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5338" w:name="OLE_LINK5"/>
                    <w:bookmarkStart w:id="5339"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5338"/>
                    <w:bookmarkEnd w:id="5339"/>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370225"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5340" w:name="_Toc61130652"/>
      <w:bookmarkStart w:id="5341" w:name="_Toc61131378"/>
      <w:bookmarkStart w:id="5342" w:name="_Toc61188220"/>
      <w:bookmarkStart w:id="5343" w:name="_Toc83029510"/>
      <w:bookmarkStart w:id="5344" w:name="_Toc83920108"/>
      <w:bookmarkStart w:id="5345" w:name="_Toc89785129"/>
      <w:bookmarkStart w:id="5346" w:name="_Toc32332300"/>
      <w:bookmarkStart w:id="5347" w:name="_Toc37430217"/>
      <w:bookmarkStart w:id="5348" w:name="_Toc43739320"/>
      <w:bookmarkStart w:id="5349" w:name="_Toc46347081"/>
      <w:bookmarkStart w:id="5350" w:name="_Toc53166020"/>
      <w:bookmarkStart w:id="5351" w:name="_Toc53166715"/>
      <w:bookmarkStart w:id="5352" w:name="_Toc53167409"/>
      <w:r>
        <w:t>10.5.3A</w:t>
      </w:r>
      <w:r>
        <w:tab/>
        <w:t>Plane Wave Synthesizer</w:t>
      </w:r>
      <w:bookmarkEnd w:id="5340"/>
      <w:bookmarkEnd w:id="5341"/>
      <w:bookmarkEnd w:id="5342"/>
      <w:bookmarkEnd w:id="5343"/>
      <w:bookmarkEnd w:id="5344"/>
      <w:bookmarkEnd w:id="5345"/>
    </w:p>
    <w:p w14:paraId="07C00742" w14:textId="5FE9F8FC" w:rsidR="00F178B0" w:rsidRDefault="00F178B0" w:rsidP="00753FEA">
      <w:pPr>
        <w:pStyle w:val="Heading4"/>
      </w:pPr>
      <w:bookmarkStart w:id="5353" w:name="_Toc61130653"/>
      <w:bookmarkStart w:id="5354" w:name="_Toc61131379"/>
      <w:bookmarkStart w:id="5355" w:name="_Toc61188221"/>
      <w:bookmarkStart w:id="5356" w:name="_Toc83029511"/>
      <w:bookmarkStart w:id="5357" w:name="_Toc83920109"/>
      <w:bookmarkStart w:id="5358" w:name="_Toc89785130"/>
      <w:r>
        <w:t>10.5.3A.1</w:t>
      </w:r>
      <w:r>
        <w:tab/>
        <w:t>Measurement system description</w:t>
      </w:r>
      <w:bookmarkEnd w:id="5353"/>
      <w:bookmarkEnd w:id="5354"/>
      <w:bookmarkEnd w:id="5355"/>
      <w:bookmarkEnd w:id="5356"/>
      <w:bookmarkEnd w:id="5357"/>
      <w:bookmarkEnd w:id="5358"/>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5359" w:name="_Toc61130654"/>
      <w:bookmarkStart w:id="5360" w:name="_Toc61131380"/>
      <w:bookmarkStart w:id="5361" w:name="_Toc61188222"/>
      <w:bookmarkStart w:id="5362" w:name="_Toc83029512"/>
      <w:bookmarkStart w:id="5363" w:name="_Toc83920110"/>
      <w:bookmarkStart w:id="5364" w:name="_Toc89785131"/>
      <w:r>
        <w:t>10.5.3A.2</w:t>
      </w:r>
      <w:r>
        <w:tab/>
        <w:t>Test procedure</w:t>
      </w:r>
      <w:bookmarkEnd w:id="5359"/>
      <w:bookmarkEnd w:id="5360"/>
      <w:bookmarkEnd w:id="5361"/>
      <w:bookmarkEnd w:id="5362"/>
      <w:bookmarkEnd w:id="5363"/>
      <w:bookmarkEnd w:id="5364"/>
    </w:p>
    <w:p w14:paraId="3A966D3C" w14:textId="77777777" w:rsidR="00F178B0" w:rsidRDefault="00F178B0" w:rsidP="00753FEA">
      <w:pPr>
        <w:pStyle w:val="Heading5"/>
      </w:pPr>
      <w:bookmarkStart w:id="5365" w:name="_Toc61130655"/>
      <w:bookmarkStart w:id="5366" w:name="_Toc61131381"/>
      <w:bookmarkStart w:id="5367" w:name="_Toc61188223"/>
      <w:bookmarkStart w:id="5368" w:name="_Toc83029513"/>
      <w:bookmarkStart w:id="5369" w:name="_Toc83920111"/>
      <w:bookmarkStart w:id="5370" w:name="_Toc89785132"/>
      <w:r>
        <w:t>10.5.3.2A.1</w:t>
      </w:r>
      <w:r>
        <w:tab/>
        <w:t>Stage 1: Calibration</w:t>
      </w:r>
      <w:bookmarkEnd w:id="5365"/>
      <w:bookmarkEnd w:id="5366"/>
      <w:bookmarkEnd w:id="5367"/>
      <w:bookmarkEnd w:id="5368"/>
      <w:bookmarkEnd w:id="5369"/>
      <w:bookmarkEnd w:id="5370"/>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5371" w:name="_Toc61130656"/>
      <w:bookmarkStart w:id="5372" w:name="_Toc61131382"/>
      <w:bookmarkStart w:id="5373" w:name="_Toc61188224"/>
      <w:bookmarkStart w:id="5374" w:name="_Toc83029514"/>
      <w:bookmarkStart w:id="5375" w:name="_Toc83920112"/>
      <w:bookmarkStart w:id="5376" w:name="_Toc89785133"/>
      <w:r>
        <w:t>10.5.3A.2.2</w:t>
      </w:r>
      <w:r>
        <w:tab/>
        <w:t>Stage 2: BS measurement</w:t>
      </w:r>
      <w:bookmarkEnd w:id="5371"/>
      <w:bookmarkEnd w:id="5372"/>
      <w:bookmarkEnd w:id="5373"/>
      <w:bookmarkEnd w:id="5374"/>
      <w:bookmarkEnd w:id="5375"/>
      <w:bookmarkEnd w:id="5376"/>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5377" w:name="_Toc61130657"/>
      <w:bookmarkStart w:id="5378" w:name="_Toc61131383"/>
      <w:bookmarkStart w:id="5379" w:name="_Toc61188225"/>
      <w:bookmarkStart w:id="5380" w:name="_Toc83029515"/>
      <w:bookmarkStart w:id="5381" w:name="_Toc83920113"/>
      <w:bookmarkStart w:id="5382" w:name="_Toc89785134"/>
      <w:r>
        <w:t>10.5.3A.3</w:t>
      </w:r>
      <w:r>
        <w:tab/>
        <w:t>MU value derivation, FR1</w:t>
      </w:r>
      <w:bookmarkEnd w:id="5377"/>
      <w:bookmarkEnd w:id="5378"/>
      <w:bookmarkEnd w:id="5379"/>
      <w:bookmarkEnd w:id="5380"/>
      <w:bookmarkEnd w:id="5381"/>
      <w:bookmarkEnd w:id="5382"/>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370225"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370225"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370225"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370225"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370225"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370225"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370225"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370225"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370225"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370225"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370225"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370225"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370225"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370225"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5383" w:name="_Toc61130658"/>
      <w:bookmarkStart w:id="5384" w:name="_Toc61131384"/>
      <w:bookmarkStart w:id="5385" w:name="_Toc61188226"/>
      <w:bookmarkStart w:id="5386" w:name="_Toc83029516"/>
      <w:bookmarkStart w:id="5387" w:name="_Toc83920114"/>
      <w:bookmarkStart w:id="5388" w:name="_Toc89785135"/>
      <w:r w:rsidRPr="00E11EA5">
        <w:t>10.5.4</w:t>
      </w:r>
      <w:r>
        <w:tab/>
      </w:r>
      <w:r w:rsidRPr="00E11EA5">
        <w:t>Maximum accepted test system uncertainty</w:t>
      </w:r>
      <w:bookmarkEnd w:id="5346"/>
      <w:bookmarkEnd w:id="5347"/>
      <w:bookmarkEnd w:id="5348"/>
      <w:bookmarkEnd w:id="5349"/>
      <w:bookmarkEnd w:id="5350"/>
      <w:bookmarkEnd w:id="5351"/>
      <w:bookmarkEnd w:id="5352"/>
      <w:bookmarkEnd w:id="5383"/>
      <w:bookmarkEnd w:id="5384"/>
      <w:bookmarkEnd w:id="5385"/>
      <w:bookmarkEnd w:id="5386"/>
      <w:bookmarkEnd w:id="5387"/>
      <w:bookmarkEnd w:id="5388"/>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2pt" o:ole="">
            <v:imagedata r:id="rId154" o:title=""/>
          </v:shape>
          <o:OLEObject Type="Embed" ProgID="Equation.DSMT4" ShapeID="_x0000_i1065" DrawAspect="Content" ObjectID="_1710574899"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2pt" o:ole="">
            <v:imagedata r:id="rId156" o:title=""/>
          </v:shape>
          <o:OLEObject Type="Embed" ProgID="Equation.DSMT4" ShapeID="_x0000_i1066" DrawAspect="Content" ObjectID="_1710574900"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2pt" o:ole="">
            <v:imagedata r:id="rId158" o:title=""/>
          </v:shape>
          <o:OLEObject Type="Embed" ProgID="Equation.DSMT4" ShapeID="_x0000_i1067" DrawAspect="Content" ObjectID="_1710574901"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pt;height:22pt" o:ole="">
            <v:imagedata r:id="rId160" o:title=""/>
          </v:shape>
          <o:OLEObject Type="Embed" ProgID="Equation.DSMT4" ShapeID="_x0000_i1068" DrawAspect="Content" ObjectID="_1710574902"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5389" w:name="_Toc32332301"/>
      <w:bookmarkStart w:id="5390" w:name="_Toc37430218"/>
      <w:bookmarkStart w:id="5391" w:name="_Toc43739321"/>
      <w:bookmarkStart w:id="5392" w:name="_Toc46347082"/>
      <w:bookmarkStart w:id="5393" w:name="_Toc53166021"/>
      <w:bookmarkStart w:id="5394" w:name="_Toc53166716"/>
      <w:bookmarkStart w:id="5395" w:name="_Toc53167410"/>
    </w:p>
    <w:p w14:paraId="5DA272E7" w14:textId="77777777" w:rsidR="00C57672" w:rsidRPr="00E11EA5" w:rsidRDefault="00C57672" w:rsidP="00C57672">
      <w:pPr>
        <w:pStyle w:val="Heading3"/>
      </w:pPr>
      <w:bookmarkStart w:id="5396" w:name="_Toc61130659"/>
      <w:bookmarkStart w:id="5397" w:name="_Toc61131385"/>
      <w:bookmarkStart w:id="5398" w:name="_Toc61188227"/>
      <w:bookmarkStart w:id="5399" w:name="_Toc83029517"/>
      <w:bookmarkStart w:id="5400" w:name="_Toc83920115"/>
      <w:bookmarkStart w:id="5401" w:name="_Toc89785136"/>
      <w:r w:rsidRPr="00E11EA5">
        <w:t>10.5.5</w:t>
      </w:r>
      <w:r w:rsidRPr="00E11EA5">
        <w:tab/>
        <w:t>Test Tolerance for OTA ACS, general blocking and narrowband blocking</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5402" w:name="_Toc32332302"/>
      <w:bookmarkStart w:id="5403" w:name="_Toc37430219"/>
      <w:bookmarkStart w:id="5404" w:name="_Toc43739322"/>
      <w:bookmarkStart w:id="5405"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5406" w:name="_Toc53166022"/>
      <w:bookmarkStart w:id="5407" w:name="_Toc53166717"/>
      <w:bookmarkStart w:id="5408" w:name="_Toc53167411"/>
      <w:bookmarkStart w:id="5409" w:name="_Toc61130660"/>
      <w:bookmarkStart w:id="5410" w:name="_Toc61131386"/>
      <w:bookmarkStart w:id="5411" w:name="_Toc61188228"/>
      <w:bookmarkStart w:id="5412" w:name="_Toc83029518"/>
      <w:bookmarkStart w:id="5413" w:name="_Toc83920116"/>
      <w:bookmarkStart w:id="5414" w:name="_Toc89785137"/>
      <w:r w:rsidRPr="00501E48">
        <w:t>10.6</w:t>
      </w:r>
      <w:r w:rsidRPr="00501E48">
        <w:tab/>
        <w:t>OTA receiver intermodulation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247998A1" w14:textId="77777777" w:rsidR="00C57672" w:rsidRPr="00E11EA5" w:rsidRDefault="00C57672" w:rsidP="00C57672">
      <w:pPr>
        <w:pStyle w:val="Heading3"/>
      </w:pPr>
      <w:bookmarkStart w:id="5415" w:name="_Toc32332303"/>
      <w:bookmarkStart w:id="5416" w:name="_Toc37430220"/>
      <w:bookmarkStart w:id="5417" w:name="_Toc43739323"/>
      <w:bookmarkStart w:id="5418" w:name="_Toc46347084"/>
      <w:bookmarkStart w:id="5419" w:name="_Toc53166023"/>
      <w:bookmarkStart w:id="5420" w:name="_Toc53166718"/>
      <w:bookmarkStart w:id="5421" w:name="_Toc53167412"/>
      <w:bookmarkStart w:id="5422" w:name="_Toc61130661"/>
      <w:bookmarkStart w:id="5423" w:name="_Toc61131387"/>
      <w:bookmarkStart w:id="5424" w:name="_Toc61188229"/>
      <w:bookmarkStart w:id="5425" w:name="_Toc83029519"/>
      <w:bookmarkStart w:id="5426" w:name="_Toc83920117"/>
      <w:bookmarkStart w:id="5427" w:name="_Toc89785138"/>
      <w:r w:rsidRPr="00E11EA5">
        <w:t>10.6.1</w:t>
      </w:r>
      <w:r w:rsidRPr="00E11EA5">
        <w:tab/>
        <w:t>General</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5428" w:name="_Toc32332304"/>
      <w:bookmarkStart w:id="5429" w:name="_Toc37430221"/>
      <w:bookmarkStart w:id="5430" w:name="_Toc43739324"/>
      <w:bookmarkStart w:id="5431" w:name="_Toc46347085"/>
      <w:bookmarkStart w:id="5432" w:name="_Toc53166024"/>
      <w:bookmarkStart w:id="5433" w:name="_Toc53166719"/>
      <w:bookmarkStart w:id="5434" w:name="_Toc53167413"/>
      <w:bookmarkStart w:id="5435" w:name="_Toc61130662"/>
      <w:bookmarkStart w:id="5436" w:name="_Toc61131388"/>
      <w:bookmarkStart w:id="5437" w:name="_Toc61188230"/>
      <w:bookmarkStart w:id="5438" w:name="_Toc83029520"/>
      <w:bookmarkStart w:id="5439" w:name="_Toc83920118"/>
      <w:bookmarkStart w:id="5440" w:name="_Toc89785139"/>
      <w:r w:rsidRPr="00E11EA5">
        <w:t>10.6.2</w:t>
      </w:r>
      <w:r w:rsidRPr="00E11EA5">
        <w:tab/>
        <w:t>Indoor Anechoic Chamber</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0FABD854" w14:textId="77777777" w:rsidR="00C57672" w:rsidRPr="00E11EA5" w:rsidRDefault="00C57672" w:rsidP="00C57672">
      <w:pPr>
        <w:pStyle w:val="Heading4"/>
        <w:rPr>
          <w:lang w:eastAsia="sv-SE"/>
        </w:rPr>
      </w:pPr>
      <w:bookmarkStart w:id="5441" w:name="_Toc32332305"/>
      <w:bookmarkStart w:id="5442" w:name="_Toc37430222"/>
      <w:bookmarkStart w:id="5443" w:name="_Toc43739325"/>
      <w:bookmarkStart w:id="5444" w:name="_Toc46347086"/>
      <w:bookmarkStart w:id="5445" w:name="_Toc53166025"/>
      <w:bookmarkStart w:id="5446" w:name="_Toc53166720"/>
      <w:bookmarkStart w:id="5447" w:name="_Toc53167414"/>
      <w:bookmarkStart w:id="5448" w:name="_Toc61130663"/>
      <w:bookmarkStart w:id="5449" w:name="_Toc61131389"/>
      <w:bookmarkStart w:id="5450" w:name="_Toc61188231"/>
      <w:bookmarkStart w:id="5451" w:name="_Toc83029521"/>
      <w:bookmarkStart w:id="5452" w:name="_Toc83920119"/>
      <w:bookmarkStart w:id="5453" w:name="_Toc89785140"/>
      <w:r w:rsidRPr="00E11EA5">
        <w:rPr>
          <w:lang w:eastAsia="sv-SE"/>
        </w:rPr>
        <w:t>10.6.</w:t>
      </w:r>
      <w:r w:rsidRPr="00E11EA5">
        <w:t>2</w:t>
      </w:r>
      <w:r w:rsidRPr="00E11EA5">
        <w:rPr>
          <w:lang w:eastAsia="sv-SE"/>
        </w:rPr>
        <w:t>.1</w:t>
      </w:r>
      <w:r w:rsidRPr="00E11EA5">
        <w:rPr>
          <w:lang w:eastAsia="sv-SE"/>
        </w:rPr>
        <w:tab/>
        <w:t>Measurement system description</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5454" w:name="_Toc32332306"/>
      <w:bookmarkStart w:id="5455" w:name="_Toc37430223"/>
      <w:bookmarkStart w:id="5456" w:name="_Toc43739326"/>
      <w:bookmarkStart w:id="5457" w:name="_Toc46347087"/>
      <w:bookmarkStart w:id="5458" w:name="_Toc53166026"/>
      <w:bookmarkStart w:id="5459" w:name="_Toc53166721"/>
      <w:bookmarkStart w:id="5460" w:name="_Toc53167415"/>
      <w:bookmarkStart w:id="5461" w:name="_Toc61130664"/>
      <w:bookmarkStart w:id="5462" w:name="_Toc61131390"/>
      <w:bookmarkStart w:id="5463" w:name="_Toc61188232"/>
      <w:bookmarkStart w:id="5464" w:name="_Toc83029522"/>
      <w:bookmarkStart w:id="5465" w:name="_Toc83920120"/>
      <w:bookmarkStart w:id="5466" w:name="_Toc89785141"/>
      <w:r w:rsidRPr="00E11EA5">
        <w:rPr>
          <w:lang w:eastAsia="sv-SE"/>
        </w:rPr>
        <w:t>10.6.</w:t>
      </w:r>
      <w:r w:rsidRPr="00E11EA5">
        <w:t>2</w:t>
      </w:r>
      <w:r w:rsidRPr="00E11EA5">
        <w:rPr>
          <w:lang w:eastAsia="sv-SE"/>
        </w:rPr>
        <w:t>.2</w:t>
      </w:r>
      <w:r>
        <w:rPr>
          <w:lang w:eastAsia="sv-SE"/>
        </w:rPr>
        <w:tab/>
      </w:r>
      <w:r w:rsidRPr="00E11EA5">
        <w:rPr>
          <w:lang w:eastAsia="sv-SE"/>
        </w:rPr>
        <w:t>Test procedure</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661CDFC3" w14:textId="77777777" w:rsidR="00C57672" w:rsidRPr="00E11EA5" w:rsidRDefault="00C57672" w:rsidP="00C57672">
      <w:pPr>
        <w:pStyle w:val="Heading5"/>
      </w:pPr>
      <w:bookmarkStart w:id="5467" w:name="_Toc32332307"/>
      <w:bookmarkStart w:id="5468" w:name="_Toc37430224"/>
      <w:bookmarkStart w:id="5469" w:name="_Toc43739327"/>
      <w:bookmarkStart w:id="5470" w:name="_Toc46347088"/>
      <w:bookmarkStart w:id="5471" w:name="_Toc53166027"/>
      <w:bookmarkStart w:id="5472" w:name="_Toc53166722"/>
      <w:bookmarkStart w:id="5473" w:name="_Toc53167416"/>
      <w:bookmarkStart w:id="5474" w:name="_Toc61130665"/>
      <w:bookmarkStart w:id="5475" w:name="_Toc61131391"/>
      <w:bookmarkStart w:id="5476" w:name="_Toc61188233"/>
      <w:bookmarkStart w:id="5477" w:name="_Toc83029523"/>
      <w:bookmarkStart w:id="5478" w:name="_Toc83920121"/>
      <w:bookmarkStart w:id="5479" w:name="_Toc89785142"/>
      <w:r w:rsidRPr="00E11EA5">
        <w:rPr>
          <w:lang w:eastAsia="sv-SE"/>
        </w:rPr>
        <w:t>10.6.</w:t>
      </w:r>
      <w:r w:rsidRPr="00E11EA5">
        <w:t>2</w:t>
      </w:r>
      <w:r w:rsidRPr="00E11EA5">
        <w:rPr>
          <w:lang w:eastAsia="sv-SE"/>
        </w:rPr>
        <w:t>.2.1</w:t>
      </w:r>
      <w:r w:rsidRPr="00E11EA5">
        <w:rPr>
          <w:lang w:eastAsia="sv-SE"/>
        </w:rPr>
        <w:tab/>
      </w:r>
      <w:r w:rsidRPr="00E11EA5">
        <w:t>Stage 1: Calibration</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5480" w:name="_Toc32332308"/>
      <w:bookmarkStart w:id="5481" w:name="_Toc37430225"/>
      <w:bookmarkStart w:id="5482" w:name="_Toc43739328"/>
      <w:bookmarkStart w:id="5483" w:name="_Toc46347089"/>
      <w:bookmarkStart w:id="5484" w:name="_Toc53166028"/>
      <w:bookmarkStart w:id="5485" w:name="_Toc53166723"/>
      <w:bookmarkStart w:id="5486" w:name="_Toc53167417"/>
      <w:bookmarkStart w:id="5487" w:name="_Toc61130666"/>
      <w:bookmarkStart w:id="5488" w:name="_Toc61131392"/>
      <w:bookmarkStart w:id="5489" w:name="_Toc61188234"/>
      <w:bookmarkStart w:id="5490" w:name="_Toc83029524"/>
      <w:bookmarkStart w:id="5491" w:name="_Toc83920122"/>
      <w:bookmarkStart w:id="5492" w:name="_Toc89785143"/>
      <w:r w:rsidRPr="00E11EA5">
        <w:rPr>
          <w:lang w:eastAsia="sv-SE"/>
        </w:rPr>
        <w:t>10.6.</w:t>
      </w:r>
      <w:r w:rsidRPr="00E11EA5">
        <w:t>2</w:t>
      </w:r>
      <w:r w:rsidRPr="00E11EA5">
        <w:rPr>
          <w:lang w:eastAsia="sv-SE"/>
        </w:rPr>
        <w:t>.2.2</w:t>
      </w:r>
      <w:r w:rsidRPr="00E11EA5">
        <w:rPr>
          <w:lang w:eastAsia="sv-SE"/>
        </w:rPr>
        <w:tab/>
      </w:r>
      <w:r w:rsidRPr="00E11EA5">
        <w:t>Stage 2: BS measurement</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5493" w:name="_Toc32332309"/>
      <w:bookmarkStart w:id="5494" w:name="_Toc37430226"/>
      <w:bookmarkStart w:id="5495" w:name="_Toc43739329"/>
      <w:bookmarkStart w:id="5496" w:name="_Toc46347090"/>
      <w:bookmarkStart w:id="5497" w:name="_Toc53166029"/>
      <w:bookmarkStart w:id="5498" w:name="_Toc53166724"/>
      <w:bookmarkStart w:id="5499" w:name="_Toc53167418"/>
      <w:bookmarkStart w:id="5500" w:name="_Toc61130667"/>
      <w:bookmarkStart w:id="5501" w:name="_Toc61131393"/>
      <w:bookmarkStart w:id="5502" w:name="_Toc61188235"/>
      <w:bookmarkStart w:id="5503" w:name="_Toc83029525"/>
      <w:bookmarkStart w:id="5504" w:name="_Toc83920123"/>
      <w:bookmarkStart w:id="5505" w:name="_Toc89785144"/>
      <w:r w:rsidRPr="00E11EA5">
        <w:t>10.6.2.3</w:t>
      </w:r>
      <w:r w:rsidRPr="00E11EA5">
        <w:tab/>
      </w:r>
      <w:r w:rsidRPr="00E11EA5">
        <w:rPr>
          <w:lang w:eastAsia="sv-SE"/>
        </w:rPr>
        <w:t>MU value derivation, FR1</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370225"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370225"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370225"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370225"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370225"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370225"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370225"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370225"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370225"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370225"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370225"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370225"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370225"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370225"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370225"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370225"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370225"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5506" w:name="_Toc32332310"/>
      <w:bookmarkStart w:id="5507" w:name="_Toc37430227"/>
      <w:bookmarkStart w:id="5508" w:name="_Toc43739330"/>
      <w:bookmarkStart w:id="5509" w:name="_Toc46347091"/>
      <w:bookmarkStart w:id="5510" w:name="_Toc53166030"/>
      <w:bookmarkStart w:id="5511" w:name="_Toc53166725"/>
      <w:bookmarkStart w:id="5512" w:name="_Toc53167419"/>
      <w:bookmarkStart w:id="5513" w:name="_Toc61130668"/>
      <w:bookmarkStart w:id="5514" w:name="_Toc61131394"/>
      <w:bookmarkStart w:id="5515" w:name="_Toc61188236"/>
      <w:bookmarkStart w:id="5516" w:name="_Toc83029526"/>
      <w:bookmarkStart w:id="5517" w:name="_Toc83920124"/>
      <w:bookmarkStart w:id="5518" w:name="_Toc89785145"/>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5519" w:name="_Toc32332311"/>
      <w:bookmarkStart w:id="5520" w:name="_Toc37430228"/>
      <w:bookmarkStart w:id="5521" w:name="_Toc43739331"/>
      <w:bookmarkStart w:id="5522" w:name="_Toc46347092"/>
      <w:bookmarkStart w:id="5523" w:name="_Toc53166031"/>
      <w:bookmarkStart w:id="5524" w:name="_Toc53166726"/>
      <w:bookmarkStart w:id="5525" w:name="_Toc53167420"/>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6514F40A" w14:textId="77777777" w:rsidR="00C57672" w:rsidRPr="00E11EA5" w:rsidRDefault="00C57672" w:rsidP="00C57672">
      <w:pPr>
        <w:pStyle w:val="Heading4"/>
        <w:rPr>
          <w:lang w:eastAsia="sv-SE"/>
        </w:rPr>
      </w:pPr>
      <w:bookmarkStart w:id="5526" w:name="_Toc61130669"/>
      <w:bookmarkStart w:id="5527" w:name="_Toc61131395"/>
      <w:bookmarkStart w:id="5528" w:name="_Toc61188237"/>
      <w:bookmarkStart w:id="5529" w:name="_Toc83029527"/>
      <w:bookmarkStart w:id="5530" w:name="_Toc83920125"/>
      <w:bookmarkStart w:id="5531" w:name="_Toc89785146"/>
      <w:r w:rsidRPr="00E11EA5">
        <w:rPr>
          <w:lang w:eastAsia="sv-SE"/>
        </w:rPr>
        <w:t>10.6.</w:t>
      </w:r>
      <w:r w:rsidRPr="00E11EA5">
        <w:t>3</w:t>
      </w:r>
      <w:r w:rsidRPr="00E11EA5">
        <w:rPr>
          <w:lang w:eastAsia="sv-SE"/>
        </w:rPr>
        <w:t>.1</w:t>
      </w:r>
      <w:r w:rsidRPr="00E11EA5">
        <w:rPr>
          <w:lang w:eastAsia="sv-SE"/>
        </w:rPr>
        <w:tab/>
        <w:t>Measurement system description</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5532" w:name="_Toc32332312"/>
      <w:bookmarkStart w:id="5533" w:name="_Toc37430229"/>
      <w:bookmarkStart w:id="5534" w:name="_Toc43739332"/>
      <w:bookmarkStart w:id="5535" w:name="_Toc46347093"/>
      <w:bookmarkStart w:id="5536" w:name="_Toc53166032"/>
      <w:bookmarkStart w:id="5537" w:name="_Toc53166727"/>
      <w:bookmarkStart w:id="5538" w:name="_Toc53167421"/>
    </w:p>
    <w:p w14:paraId="721FFCC1" w14:textId="77777777" w:rsidR="00C57672" w:rsidRPr="00E11EA5" w:rsidRDefault="00C57672" w:rsidP="00C57672">
      <w:pPr>
        <w:pStyle w:val="Heading4"/>
        <w:rPr>
          <w:lang w:eastAsia="sv-SE"/>
        </w:rPr>
      </w:pPr>
      <w:bookmarkStart w:id="5539" w:name="_Toc61130670"/>
      <w:bookmarkStart w:id="5540" w:name="_Toc61131396"/>
      <w:bookmarkStart w:id="5541" w:name="_Toc61188238"/>
      <w:bookmarkStart w:id="5542" w:name="_Toc83029528"/>
      <w:bookmarkStart w:id="5543" w:name="_Toc83920126"/>
      <w:bookmarkStart w:id="5544" w:name="_Toc89785147"/>
      <w:r w:rsidRPr="00E11EA5">
        <w:rPr>
          <w:lang w:eastAsia="sv-SE"/>
        </w:rPr>
        <w:t>10.6.3.2</w:t>
      </w:r>
      <w:r w:rsidRPr="00E11EA5">
        <w:rPr>
          <w:lang w:eastAsia="sv-SE"/>
        </w:rPr>
        <w:tab/>
        <w:t xml:space="preserve">Test </w:t>
      </w:r>
      <w:r w:rsidRPr="00E11EA5">
        <w:t>procedure</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50307C10" w14:textId="77777777" w:rsidR="00C57672" w:rsidRPr="00E11EA5" w:rsidRDefault="00C57672" w:rsidP="00C57672">
      <w:pPr>
        <w:pStyle w:val="Heading5"/>
        <w:rPr>
          <w:lang w:eastAsia="sv-SE"/>
        </w:rPr>
      </w:pPr>
      <w:bookmarkStart w:id="5545" w:name="_Toc32332313"/>
      <w:bookmarkStart w:id="5546" w:name="_Toc37430230"/>
      <w:bookmarkStart w:id="5547" w:name="_Toc43739333"/>
      <w:bookmarkStart w:id="5548" w:name="_Toc46347094"/>
      <w:bookmarkStart w:id="5549" w:name="_Toc53166033"/>
      <w:bookmarkStart w:id="5550" w:name="_Toc53166728"/>
      <w:bookmarkStart w:id="5551" w:name="_Toc53167422"/>
      <w:bookmarkStart w:id="5552" w:name="_Toc61130671"/>
      <w:bookmarkStart w:id="5553" w:name="_Toc61131397"/>
      <w:bookmarkStart w:id="5554" w:name="_Toc61188239"/>
      <w:bookmarkStart w:id="5555" w:name="_Toc83029529"/>
      <w:bookmarkStart w:id="5556" w:name="_Toc83920127"/>
      <w:bookmarkStart w:id="5557" w:name="_Toc89785148"/>
      <w:r w:rsidRPr="00E11EA5">
        <w:rPr>
          <w:lang w:eastAsia="sv-SE"/>
        </w:rPr>
        <w:t>10.6.3.2.1</w:t>
      </w:r>
      <w:r w:rsidRPr="00E11EA5">
        <w:rPr>
          <w:lang w:eastAsia="sv-SE"/>
        </w:rPr>
        <w:tab/>
      </w:r>
      <w:r w:rsidRPr="00E11EA5">
        <w:t xml:space="preserve">Stage 1: </w:t>
      </w:r>
      <w:r w:rsidRPr="00E11EA5">
        <w:rPr>
          <w:lang w:eastAsia="sv-SE"/>
        </w:rPr>
        <w:t>Calibration</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5558" w:name="_Toc32332314"/>
      <w:bookmarkStart w:id="5559" w:name="_Toc37430231"/>
      <w:bookmarkStart w:id="5560" w:name="_Toc43739334"/>
      <w:bookmarkStart w:id="5561" w:name="_Toc46347095"/>
      <w:bookmarkStart w:id="5562" w:name="_Toc53166034"/>
      <w:bookmarkStart w:id="5563" w:name="_Toc53166729"/>
      <w:bookmarkStart w:id="5564" w:name="_Toc53167423"/>
      <w:bookmarkStart w:id="5565" w:name="_Toc61130672"/>
      <w:bookmarkStart w:id="5566" w:name="_Toc61131398"/>
      <w:bookmarkStart w:id="5567" w:name="_Toc61188240"/>
      <w:bookmarkStart w:id="5568" w:name="_Toc83029530"/>
      <w:bookmarkStart w:id="5569" w:name="_Toc83920128"/>
      <w:bookmarkStart w:id="5570" w:name="_Toc89785149"/>
      <w:r w:rsidRPr="00E11EA5">
        <w:rPr>
          <w:lang w:eastAsia="sv-SE"/>
        </w:rPr>
        <w:t>10.6.3.2.2</w:t>
      </w:r>
      <w:r w:rsidRPr="00E11EA5">
        <w:tab/>
        <w:t>Stage 2: BS measurement</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5571" w:name="_Toc32332315"/>
      <w:bookmarkStart w:id="5572" w:name="_Toc37430232"/>
      <w:bookmarkStart w:id="5573" w:name="_Toc43739335"/>
      <w:bookmarkStart w:id="5574" w:name="_Toc46347096"/>
      <w:bookmarkStart w:id="5575" w:name="_Toc53166035"/>
      <w:bookmarkStart w:id="5576" w:name="_Toc53166730"/>
      <w:bookmarkStart w:id="5577" w:name="_Toc53167424"/>
    </w:p>
    <w:p w14:paraId="63B2F369" w14:textId="77777777" w:rsidR="00C57672" w:rsidRPr="00E11EA5" w:rsidRDefault="00C57672" w:rsidP="00C57672">
      <w:pPr>
        <w:pStyle w:val="Heading4"/>
      </w:pPr>
      <w:bookmarkStart w:id="5578" w:name="_Toc61130673"/>
      <w:bookmarkStart w:id="5579" w:name="_Toc61131399"/>
      <w:bookmarkStart w:id="5580" w:name="_Toc61188241"/>
      <w:bookmarkStart w:id="5581" w:name="_Toc83029531"/>
      <w:bookmarkStart w:id="5582" w:name="_Toc83920129"/>
      <w:bookmarkStart w:id="5583" w:name="_Toc89785150"/>
      <w:r w:rsidRPr="00E11EA5">
        <w:t>10.6.3.3</w:t>
      </w:r>
      <w:r w:rsidRPr="00E11EA5">
        <w:tab/>
      </w:r>
      <w:r w:rsidRPr="00E11EA5">
        <w:rPr>
          <w:lang w:eastAsia="sv-SE"/>
        </w:rPr>
        <w:t>MU value derivation, FR1</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370225"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370225"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370225"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370225"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370225"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370225"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370225"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370225"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370225"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370225"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370225"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370225"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370225"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370225"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370225"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370225"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370225"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5584" w:name="_Toc61130674"/>
      <w:bookmarkStart w:id="5585" w:name="_Toc61131400"/>
      <w:bookmarkStart w:id="5586" w:name="_Toc61188242"/>
      <w:bookmarkStart w:id="5587" w:name="_Toc83029532"/>
      <w:bookmarkStart w:id="5588" w:name="_Toc83920130"/>
      <w:bookmarkStart w:id="5589" w:name="_Toc89785151"/>
      <w:bookmarkStart w:id="5590" w:name="_Toc32332316"/>
      <w:bookmarkStart w:id="5591" w:name="_Toc37430233"/>
      <w:bookmarkStart w:id="5592" w:name="_Toc43739336"/>
      <w:bookmarkStart w:id="5593" w:name="_Toc46347097"/>
      <w:bookmarkStart w:id="5594" w:name="_Toc53166036"/>
      <w:bookmarkStart w:id="5595" w:name="_Toc53166731"/>
      <w:bookmarkStart w:id="5596" w:name="_Toc53167425"/>
      <w:r>
        <w:t>10.6.3A</w:t>
      </w:r>
      <w:r>
        <w:tab/>
        <w:t>Plan Wave Synthesizer</w:t>
      </w:r>
      <w:bookmarkEnd w:id="5584"/>
      <w:bookmarkEnd w:id="5585"/>
      <w:bookmarkEnd w:id="5586"/>
      <w:bookmarkEnd w:id="5587"/>
      <w:bookmarkEnd w:id="5588"/>
      <w:bookmarkEnd w:id="5589"/>
    </w:p>
    <w:p w14:paraId="7E1C27B2" w14:textId="77777777" w:rsidR="00F178B0" w:rsidRDefault="00F178B0" w:rsidP="00753FEA">
      <w:pPr>
        <w:pStyle w:val="Heading4"/>
      </w:pPr>
      <w:bookmarkStart w:id="5597" w:name="_Toc61130675"/>
      <w:bookmarkStart w:id="5598" w:name="_Toc61131401"/>
      <w:bookmarkStart w:id="5599" w:name="_Toc61188243"/>
      <w:bookmarkStart w:id="5600" w:name="_Toc83029533"/>
      <w:bookmarkStart w:id="5601" w:name="_Toc83920131"/>
      <w:bookmarkStart w:id="5602" w:name="_Toc89785152"/>
      <w:r>
        <w:t>10.6.3A.1</w:t>
      </w:r>
      <w:r>
        <w:tab/>
        <w:t>Measurement system description</w:t>
      </w:r>
      <w:bookmarkEnd w:id="5597"/>
      <w:bookmarkEnd w:id="5598"/>
      <w:bookmarkEnd w:id="5599"/>
      <w:bookmarkEnd w:id="5600"/>
      <w:bookmarkEnd w:id="5601"/>
      <w:bookmarkEnd w:id="5602"/>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5603" w:name="_Toc61130676"/>
      <w:bookmarkStart w:id="5604" w:name="_Toc61131402"/>
      <w:bookmarkStart w:id="5605" w:name="_Toc61188244"/>
      <w:bookmarkStart w:id="5606" w:name="_Toc83029534"/>
      <w:bookmarkStart w:id="5607" w:name="_Toc83920132"/>
      <w:bookmarkStart w:id="5608" w:name="_Toc89785153"/>
      <w:r>
        <w:t>10.6.3A.2</w:t>
      </w:r>
      <w:r>
        <w:tab/>
        <w:t>Test procedure</w:t>
      </w:r>
      <w:bookmarkEnd w:id="5603"/>
      <w:bookmarkEnd w:id="5604"/>
      <w:bookmarkEnd w:id="5605"/>
      <w:bookmarkEnd w:id="5606"/>
      <w:bookmarkEnd w:id="5607"/>
      <w:bookmarkEnd w:id="5608"/>
    </w:p>
    <w:p w14:paraId="2B0438A4" w14:textId="77777777" w:rsidR="00F178B0" w:rsidRDefault="00F178B0" w:rsidP="00753FEA">
      <w:pPr>
        <w:pStyle w:val="Heading5"/>
      </w:pPr>
      <w:bookmarkStart w:id="5609" w:name="_Toc61130677"/>
      <w:bookmarkStart w:id="5610" w:name="_Toc61131403"/>
      <w:bookmarkStart w:id="5611" w:name="_Toc61188245"/>
      <w:bookmarkStart w:id="5612" w:name="_Toc83029535"/>
      <w:bookmarkStart w:id="5613" w:name="_Toc83920133"/>
      <w:bookmarkStart w:id="5614" w:name="_Toc89785154"/>
      <w:r>
        <w:t>10.6.3A.2.1</w:t>
      </w:r>
      <w:r>
        <w:tab/>
        <w:t>Stage 1: Calibration</w:t>
      </w:r>
      <w:bookmarkEnd w:id="5609"/>
      <w:bookmarkEnd w:id="5610"/>
      <w:bookmarkEnd w:id="5611"/>
      <w:bookmarkEnd w:id="5612"/>
      <w:bookmarkEnd w:id="5613"/>
      <w:bookmarkEnd w:id="5614"/>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5615" w:name="_Toc61130678"/>
      <w:bookmarkStart w:id="5616" w:name="_Toc61131404"/>
      <w:bookmarkStart w:id="5617" w:name="_Toc61188246"/>
      <w:bookmarkStart w:id="5618" w:name="_Toc83029536"/>
      <w:bookmarkStart w:id="5619" w:name="_Toc83920134"/>
      <w:bookmarkStart w:id="5620" w:name="_Toc89785155"/>
      <w:r>
        <w:t>10.6.3A.2.2</w:t>
      </w:r>
      <w:r>
        <w:tab/>
        <w:t>Stage 2: BS measurement</w:t>
      </w:r>
      <w:bookmarkEnd w:id="5615"/>
      <w:bookmarkEnd w:id="5616"/>
      <w:bookmarkEnd w:id="5617"/>
      <w:bookmarkEnd w:id="5618"/>
      <w:bookmarkEnd w:id="5619"/>
      <w:bookmarkEnd w:id="5620"/>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5621" w:name="_Toc61130679"/>
      <w:bookmarkStart w:id="5622" w:name="_Toc61131405"/>
      <w:bookmarkStart w:id="5623" w:name="_Toc61188247"/>
      <w:bookmarkStart w:id="5624" w:name="_Toc83029537"/>
      <w:bookmarkStart w:id="5625" w:name="_Toc83920135"/>
      <w:bookmarkStart w:id="5626" w:name="_Toc89785156"/>
      <w:r>
        <w:t>10.6.3A.3</w:t>
      </w:r>
      <w:r>
        <w:tab/>
        <w:t>MU value derivation, FR1</w:t>
      </w:r>
      <w:bookmarkEnd w:id="5621"/>
      <w:bookmarkEnd w:id="5622"/>
      <w:bookmarkEnd w:id="5623"/>
      <w:bookmarkEnd w:id="5624"/>
      <w:bookmarkEnd w:id="5625"/>
      <w:bookmarkEnd w:id="5626"/>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370225"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370225"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370225"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370225"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370225"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370225"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370225"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370225"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370225"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370225"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370225"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370225"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370225"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370225"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370225"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370225"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370225"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5627" w:name="_Toc61130680"/>
      <w:bookmarkStart w:id="5628" w:name="_Toc61131406"/>
      <w:bookmarkStart w:id="5629" w:name="_Toc61188248"/>
      <w:bookmarkStart w:id="5630" w:name="_Toc83029538"/>
      <w:bookmarkStart w:id="5631" w:name="_Toc83920136"/>
      <w:bookmarkStart w:id="5632" w:name="_Toc89785157"/>
      <w:r w:rsidRPr="00E11EA5">
        <w:t>10.6.4</w:t>
      </w:r>
      <w:r w:rsidRPr="00E11EA5">
        <w:tab/>
        <w:t>Maximum accepted test system uncertainty</w:t>
      </w:r>
      <w:bookmarkEnd w:id="5590"/>
      <w:bookmarkEnd w:id="5591"/>
      <w:bookmarkEnd w:id="5592"/>
      <w:bookmarkEnd w:id="5593"/>
      <w:bookmarkEnd w:id="5594"/>
      <w:bookmarkEnd w:id="5595"/>
      <w:bookmarkEnd w:id="5596"/>
      <w:bookmarkEnd w:id="5627"/>
      <w:bookmarkEnd w:id="5628"/>
      <w:bookmarkEnd w:id="5629"/>
      <w:bookmarkEnd w:id="5630"/>
      <w:bookmarkEnd w:id="5631"/>
      <w:bookmarkEnd w:id="5632"/>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pt;height:22pt" o:ole="">
            <v:imagedata r:id="rId162" o:title=""/>
          </v:shape>
          <o:OLEObject Type="Embed" ProgID="Equation.DSMT4" ShapeID="_x0000_i1069" DrawAspect="Content" ObjectID="_1710574903"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2pt" o:ole="">
            <v:imagedata r:id="rId156" o:title=""/>
          </v:shape>
          <o:OLEObject Type="Embed" ProgID="Equation.DSMT4" ShapeID="_x0000_i1070" DrawAspect="Content" ObjectID="_1710574904"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2pt" o:ole="">
            <v:imagedata r:id="rId158" o:title=""/>
          </v:shape>
          <o:OLEObject Type="Embed" ProgID="Equation.DSMT4" ShapeID="_x0000_i1071" DrawAspect="Content" ObjectID="_1710574905"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pt;height:22pt" o:ole="">
            <v:imagedata r:id="rId160" o:title=""/>
          </v:shape>
          <o:OLEObject Type="Embed" ProgID="Equation.DSMT4" ShapeID="_x0000_i1072" DrawAspect="Content" ObjectID="_1710574906"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5633" w:name="_Toc32332317"/>
      <w:bookmarkStart w:id="5634" w:name="_Toc37430234"/>
      <w:bookmarkStart w:id="5635" w:name="_Toc43739337"/>
      <w:bookmarkStart w:id="5636" w:name="_Toc46347098"/>
      <w:bookmarkStart w:id="5637" w:name="_Toc53166037"/>
      <w:bookmarkStart w:id="5638" w:name="_Toc53166732"/>
      <w:bookmarkStart w:id="5639" w:name="_Toc53167426"/>
      <w:bookmarkStart w:id="5640" w:name="_Toc61130681"/>
      <w:bookmarkStart w:id="5641" w:name="_Toc61131407"/>
      <w:bookmarkStart w:id="5642" w:name="_Toc61188249"/>
      <w:bookmarkStart w:id="5643" w:name="_Toc83029539"/>
      <w:bookmarkStart w:id="5644" w:name="_Toc83920137"/>
      <w:bookmarkStart w:id="5645" w:name="_Toc89785158"/>
      <w:r w:rsidRPr="00E11EA5">
        <w:t>10.6.5</w:t>
      </w:r>
      <w:r w:rsidRPr="00E11EA5">
        <w:tab/>
        <w:t>Test Tolerance for OTA RX IMD</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5646" w:name="_Toc32332318"/>
      <w:bookmarkStart w:id="5647" w:name="_Toc37430235"/>
      <w:bookmarkStart w:id="5648" w:name="_Toc43739338"/>
      <w:bookmarkStart w:id="5649"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5650" w:name="_Toc53166038"/>
      <w:bookmarkStart w:id="5651" w:name="_Toc53166733"/>
      <w:bookmarkStart w:id="5652" w:name="_Toc53167427"/>
      <w:bookmarkStart w:id="5653" w:name="_Toc61130682"/>
      <w:bookmarkStart w:id="5654" w:name="_Toc61131408"/>
      <w:bookmarkStart w:id="5655" w:name="_Toc61188250"/>
      <w:bookmarkStart w:id="5656" w:name="_Toc83029540"/>
      <w:bookmarkStart w:id="5657" w:name="_Toc83920138"/>
      <w:bookmarkStart w:id="5658" w:name="_Toc89785159"/>
      <w:r w:rsidRPr="00501E48">
        <w:t>10.7</w:t>
      </w:r>
      <w:r w:rsidRPr="00501E48">
        <w:tab/>
        <w:t>OTA in-channel selectivity</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69F6E23F" w14:textId="77777777" w:rsidR="00C57672" w:rsidRPr="00E11EA5" w:rsidRDefault="00C57672" w:rsidP="00C57672">
      <w:pPr>
        <w:pStyle w:val="Heading3"/>
      </w:pPr>
      <w:bookmarkStart w:id="5659" w:name="_Toc32332319"/>
      <w:bookmarkStart w:id="5660" w:name="_Toc37430236"/>
      <w:bookmarkStart w:id="5661" w:name="_Toc43739339"/>
      <w:bookmarkStart w:id="5662" w:name="_Toc46347100"/>
      <w:bookmarkStart w:id="5663" w:name="_Toc53166039"/>
      <w:bookmarkStart w:id="5664" w:name="_Toc53166734"/>
      <w:bookmarkStart w:id="5665" w:name="_Toc53167428"/>
      <w:bookmarkStart w:id="5666" w:name="_Toc61130683"/>
      <w:bookmarkStart w:id="5667" w:name="_Toc61131409"/>
      <w:bookmarkStart w:id="5668" w:name="_Toc61188251"/>
      <w:bookmarkStart w:id="5669" w:name="_Toc83029541"/>
      <w:bookmarkStart w:id="5670" w:name="_Toc83920139"/>
      <w:bookmarkStart w:id="5671" w:name="_Toc89785160"/>
      <w:r w:rsidRPr="00E11EA5">
        <w:t>10.7.1</w:t>
      </w:r>
      <w:r w:rsidRPr="00E11EA5">
        <w:tab/>
        <w:t>General</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5672" w:name="_Toc32332320"/>
      <w:bookmarkStart w:id="5673" w:name="_Toc37430237"/>
      <w:bookmarkStart w:id="5674" w:name="_Toc43739340"/>
      <w:bookmarkStart w:id="5675" w:name="_Toc46347101"/>
      <w:bookmarkStart w:id="5676" w:name="_Toc53166040"/>
      <w:bookmarkStart w:id="5677" w:name="_Toc53166735"/>
      <w:bookmarkStart w:id="5678" w:name="_Toc53167429"/>
      <w:bookmarkStart w:id="5679" w:name="_Toc61130684"/>
      <w:bookmarkStart w:id="5680" w:name="_Toc61131410"/>
      <w:bookmarkStart w:id="5681" w:name="_Toc61188252"/>
      <w:bookmarkStart w:id="5682" w:name="_Toc83029542"/>
      <w:bookmarkStart w:id="5683" w:name="_Toc83920140"/>
      <w:bookmarkStart w:id="5684" w:name="_Toc89785161"/>
      <w:r w:rsidRPr="00E11EA5">
        <w:lastRenderedPageBreak/>
        <w:t>10.7.2</w:t>
      </w:r>
      <w:r w:rsidRPr="00E11EA5">
        <w:tab/>
        <w:t>Indoor Anechoic Chamber</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12DD5B4B" w14:textId="77777777" w:rsidR="00C57672" w:rsidRPr="00E11EA5" w:rsidRDefault="00C57672" w:rsidP="00C57672">
      <w:pPr>
        <w:pStyle w:val="Heading4"/>
        <w:rPr>
          <w:lang w:eastAsia="sv-SE"/>
        </w:rPr>
      </w:pPr>
      <w:bookmarkStart w:id="5685" w:name="_Toc32332321"/>
      <w:bookmarkStart w:id="5686" w:name="_Toc37430238"/>
      <w:bookmarkStart w:id="5687" w:name="_Toc43739341"/>
      <w:bookmarkStart w:id="5688" w:name="_Toc46347102"/>
      <w:bookmarkStart w:id="5689" w:name="_Toc53166041"/>
      <w:bookmarkStart w:id="5690" w:name="_Toc53166736"/>
      <w:bookmarkStart w:id="5691" w:name="_Toc53167430"/>
      <w:bookmarkStart w:id="5692" w:name="_Toc61130685"/>
      <w:bookmarkStart w:id="5693" w:name="_Toc61131411"/>
      <w:bookmarkStart w:id="5694" w:name="_Toc61188253"/>
      <w:bookmarkStart w:id="5695" w:name="_Toc83029543"/>
      <w:bookmarkStart w:id="5696" w:name="_Toc83920141"/>
      <w:bookmarkStart w:id="5697" w:name="_Toc89785162"/>
      <w:r w:rsidRPr="00E11EA5">
        <w:rPr>
          <w:lang w:eastAsia="sv-SE"/>
        </w:rPr>
        <w:t>10.7.</w:t>
      </w:r>
      <w:r w:rsidRPr="00E11EA5">
        <w:t>2</w:t>
      </w:r>
      <w:r w:rsidRPr="00E11EA5">
        <w:rPr>
          <w:lang w:eastAsia="sv-SE"/>
        </w:rPr>
        <w:t>.1</w:t>
      </w:r>
      <w:r w:rsidRPr="00E11EA5">
        <w:rPr>
          <w:lang w:eastAsia="sv-SE"/>
        </w:rPr>
        <w:tab/>
        <w:t>Measurement system description</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5698" w:name="_Toc32332322"/>
      <w:bookmarkStart w:id="5699" w:name="_Toc37430239"/>
      <w:bookmarkStart w:id="5700" w:name="_Toc43739342"/>
      <w:bookmarkStart w:id="5701" w:name="_Toc46347103"/>
      <w:bookmarkStart w:id="5702" w:name="_Toc53166042"/>
      <w:bookmarkStart w:id="5703" w:name="_Toc53166737"/>
      <w:bookmarkStart w:id="5704" w:name="_Toc53167431"/>
      <w:bookmarkStart w:id="5705" w:name="_Toc61130686"/>
      <w:bookmarkStart w:id="5706" w:name="_Toc61131412"/>
      <w:bookmarkStart w:id="5707" w:name="_Toc61188254"/>
      <w:bookmarkStart w:id="5708" w:name="_Toc83029544"/>
      <w:bookmarkStart w:id="5709" w:name="_Toc83920142"/>
      <w:bookmarkStart w:id="5710" w:name="_Toc89785163"/>
      <w:r w:rsidRPr="00E11EA5">
        <w:rPr>
          <w:lang w:eastAsia="sv-SE"/>
        </w:rPr>
        <w:t>10.7.</w:t>
      </w:r>
      <w:r w:rsidRPr="00E11EA5">
        <w:t>2</w:t>
      </w:r>
      <w:r w:rsidRPr="00E11EA5">
        <w:rPr>
          <w:lang w:eastAsia="sv-SE"/>
        </w:rPr>
        <w:t>.2</w:t>
      </w:r>
      <w:r>
        <w:rPr>
          <w:lang w:eastAsia="sv-SE"/>
        </w:rPr>
        <w:tab/>
      </w:r>
      <w:r w:rsidRPr="00E11EA5">
        <w:rPr>
          <w:lang w:eastAsia="sv-SE"/>
        </w:rPr>
        <w:t>Test procedure</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122ECCF8" w14:textId="77777777" w:rsidR="00C57672" w:rsidRPr="00E11EA5" w:rsidRDefault="00C57672" w:rsidP="00C57672">
      <w:pPr>
        <w:pStyle w:val="Heading5"/>
      </w:pPr>
      <w:bookmarkStart w:id="5711" w:name="_Toc32332323"/>
      <w:bookmarkStart w:id="5712" w:name="_Toc37430240"/>
      <w:bookmarkStart w:id="5713" w:name="_Toc43739343"/>
      <w:bookmarkStart w:id="5714" w:name="_Toc46347104"/>
      <w:bookmarkStart w:id="5715" w:name="_Toc53166043"/>
      <w:bookmarkStart w:id="5716" w:name="_Toc53166738"/>
      <w:bookmarkStart w:id="5717" w:name="_Toc53167432"/>
      <w:bookmarkStart w:id="5718" w:name="_Toc61130687"/>
      <w:bookmarkStart w:id="5719" w:name="_Toc61131413"/>
      <w:bookmarkStart w:id="5720" w:name="_Toc61188255"/>
      <w:bookmarkStart w:id="5721" w:name="_Toc83029545"/>
      <w:bookmarkStart w:id="5722" w:name="_Toc83920143"/>
      <w:bookmarkStart w:id="5723" w:name="_Toc89785164"/>
      <w:r w:rsidRPr="00E11EA5">
        <w:rPr>
          <w:lang w:eastAsia="sv-SE"/>
        </w:rPr>
        <w:t>10.7.</w:t>
      </w:r>
      <w:r w:rsidRPr="00E11EA5">
        <w:t>2</w:t>
      </w:r>
      <w:r w:rsidRPr="00E11EA5">
        <w:rPr>
          <w:lang w:eastAsia="sv-SE"/>
        </w:rPr>
        <w:t>.2.1</w:t>
      </w:r>
      <w:r w:rsidRPr="00E11EA5">
        <w:rPr>
          <w:lang w:eastAsia="sv-SE"/>
        </w:rPr>
        <w:tab/>
      </w:r>
      <w:r w:rsidRPr="00E11EA5">
        <w:t>Stage 1: Calibration</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5724" w:name="_Toc32332324"/>
      <w:bookmarkStart w:id="5725" w:name="_Toc37430241"/>
      <w:bookmarkStart w:id="5726" w:name="_Toc43739344"/>
      <w:bookmarkStart w:id="5727" w:name="_Toc46347105"/>
      <w:bookmarkStart w:id="5728" w:name="_Toc53166044"/>
      <w:bookmarkStart w:id="5729" w:name="_Toc53166739"/>
      <w:bookmarkStart w:id="5730" w:name="_Toc53167433"/>
      <w:bookmarkStart w:id="5731" w:name="_Toc61130688"/>
      <w:bookmarkStart w:id="5732" w:name="_Toc61131414"/>
      <w:bookmarkStart w:id="5733" w:name="_Toc61188256"/>
      <w:bookmarkStart w:id="5734" w:name="_Toc83029546"/>
      <w:bookmarkStart w:id="5735" w:name="_Toc83920144"/>
      <w:bookmarkStart w:id="5736" w:name="_Toc89785165"/>
      <w:r w:rsidRPr="00E11EA5">
        <w:rPr>
          <w:lang w:eastAsia="sv-SE"/>
        </w:rPr>
        <w:t>10.7.</w:t>
      </w:r>
      <w:r w:rsidRPr="00E11EA5">
        <w:t>2</w:t>
      </w:r>
      <w:r w:rsidRPr="00E11EA5">
        <w:rPr>
          <w:lang w:eastAsia="sv-SE"/>
        </w:rPr>
        <w:t>.2.2</w:t>
      </w:r>
      <w:r w:rsidRPr="00E11EA5">
        <w:tab/>
        <w:t>Stage 2: BS measurement</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5737" w:name="_Toc32332325"/>
      <w:bookmarkStart w:id="5738" w:name="_Toc37430242"/>
      <w:bookmarkStart w:id="5739" w:name="_Toc43739345"/>
      <w:bookmarkStart w:id="5740" w:name="_Toc46347106"/>
      <w:bookmarkStart w:id="5741" w:name="_Toc53166045"/>
      <w:bookmarkStart w:id="5742" w:name="_Toc53166740"/>
      <w:bookmarkStart w:id="5743" w:name="_Toc53167434"/>
      <w:bookmarkStart w:id="5744" w:name="_Toc61130689"/>
      <w:bookmarkStart w:id="5745" w:name="_Toc61131415"/>
      <w:bookmarkStart w:id="5746" w:name="_Toc61188257"/>
      <w:bookmarkStart w:id="5747" w:name="_Toc83029547"/>
      <w:bookmarkStart w:id="5748" w:name="_Toc83920145"/>
      <w:bookmarkStart w:id="5749" w:name="_Toc89785166"/>
      <w:r w:rsidRPr="00E11EA5">
        <w:t>10.7.2.3</w:t>
      </w:r>
      <w:r w:rsidRPr="00E11EA5">
        <w:tab/>
      </w:r>
      <w:r w:rsidRPr="00E11EA5">
        <w:rPr>
          <w:lang w:eastAsia="sv-SE"/>
        </w:rPr>
        <w:t>MU value derivation, FR1</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5750" w:name="_Toc32332326"/>
      <w:bookmarkStart w:id="5751" w:name="_Toc37430243"/>
      <w:bookmarkStart w:id="5752" w:name="_Toc43739346"/>
      <w:bookmarkStart w:id="5753" w:name="_Toc46347107"/>
      <w:bookmarkStart w:id="5754" w:name="_Toc53166046"/>
      <w:bookmarkStart w:id="5755" w:name="_Toc53166741"/>
      <w:bookmarkStart w:id="5756" w:name="_Toc53167435"/>
      <w:bookmarkStart w:id="5757" w:name="_Toc61130690"/>
      <w:bookmarkStart w:id="5758" w:name="_Toc61131416"/>
      <w:bookmarkStart w:id="5759" w:name="_Toc61188258"/>
      <w:bookmarkStart w:id="5760" w:name="_Toc83029548"/>
      <w:bookmarkStart w:id="5761" w:name="_Toc83920146"/>
      <w:bookmarkStart w:id="5762" w:name="_Toc89785167"/>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5763" w:name="_Toc32332327"/>
      <w:bookmarkStart w:id="5764" w:name="_Toc37430244"/>
      <w:bookmarkStart w:id="5765" w:name="_Toc43739347"/>
      <w:bookmarkStart w:id="5766" w:name="_Toc46347108"/>
      <w:bookmarkStart w:id="5767" w:name="_Toc53166047"/>
      <w:bookmarkStart w:id="5768" w:name="_Toc53166742"/>
      <w:bookmarkStart w:id="5769" w:name="_Toc53167436"/>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0499FDB5" w14:textId="77777777" w:rsidR="00C57672" w:rsidRPr="00E11EA5" w:rsidRDefault="00C57672" w:rsidP="00C57672">
      <w:pPr>
        <w:pStyle w:val="Heading4"/>
        <w:rPr>
          <w:lang w:eastAsia="sv-SE"/>
        </w:rPr>
      </w:pPr>
      <w:bookmarkStart w:id="5770" w:name="_Toc61130691"/>
      <w:bookmarkStart w:id="5771" w:name="_Toc61131417"/>
      <w:bookmarkStart w:id="5772" w:name="_Toc61188259"/>
      <w:bookmarkStart w:id="5773" w:name="_Toc83029549"/>
      <w:bookmarkStart w:id="5774" w:name="_Toc83920147"/>
      <w:bookmarkStart w:id="5775" w:name="_Toc89785168"/>
      <w:r w:rsidRPr="00E11EA5">
        <w:rPr>
          <w:lang w:eastAsia="sv-SE"/>
        </w:rPr>
        <w:t>10.7.</w:t>
      </w:r>
      <w:r w:rsidRPr="00E11EA5">
        <w:t>3</w:t>
      </w:r>
      <w:r w:rsidRPr="00E11EA5">
        <w:rPr>
          <w:lang w:eastAsia="sv-SE"/>
        </w:rPr>
        <w:t>.1</w:t>
      </w:r>
      <w:r w:rsidRPr="00E11EA5">
        <w:rPr>
          <w:lang w:eastAsia="sv-SE"/>
        </w:rPr>
        <w:tab/>
        <w:t>Measurement system description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5776" w:name="_Toc32332328"/>
      <w:bookmarkStart w:id="5777" w:name="_Toc37430245"/>
      <w:bookmarkStart w:id="5778" w:name="_Toc43739348"/>
      <w:bookmarkStart w:id="5779" w:name="_Toc46347109"/>
      <w:bookmarkStart w:id="5780" w:name="_Toc53166048"/>
      <w:bookmarkStart w:id="5781" w:name="_Toc53166743"/>
      <w:bookmarkStart w:id="5782" w:name="_Toc53167437"/>
    </w:p>
    <w:p w14:paraId="70C0FE6A" w14:textId="77777777" w:rsidR="00C57672" w:rsidRPr="00E11EA5" w:rsidRDefault="00C57672" w:rsidP="00C57672">
      <w:pPr>
        <w:pStyle w:val="Heading4"/>
        <w:rPr>
          <w:lang w:eastAsia="sv-SE"/>
        </w:rPr>
      </w:pPr>
      <w:bookmarkStart w:id="5783" w:name="_Toc61130692"/>
      <w:bookmarkStart w:id="5784" w:name="_Toc61131418"/>
      <w:bookmarkStart w:id="5785" w:name="_Toc61188260"/>
      <w:bookmarkStart w:id="5786" w:name="_Toc83029550"/>
      <w:bookmarkStart w:id="5787" w:name="_Toc83920148"/>
      <w:bookmarkStart w:id="5788" w:name="_Toc89785169"/>
      <w:r w:rsidRPr="00E11EA5">
        <w:rPr>
          <w:lang w:eastAsia="sv-SE"/>
        </w:rPr>
        <w:t>10.7.3.2</w:t>
      </w:r>
      <w:r w:rsidRPr="00E11EA5">
        <w:rPr>
          <w:lang w:eastAsia="sv-SE"/>
        </w:rPr>
        <w:tab/>
        <w:t xml:space="preserve">Test </w:t>
      </w:r>
      <w:r w:rsidRPr="00E11EA5">
        <w:t>procedure</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36ED1E12" w14:textId="77777777" w:rsidR="00C57672" w:rsidRPr="00E11EA5" w:rsidRDefault="00C57672" w:rsidP="00C57672">
      <w:pPr>
        <w:pStyle w:val="Heading5"/>
        <w:rPr>
          <w:lang w:eastAsia="sv-SE"/>
        </w:rPr>
      </w:pPr>
      <w:bookmarkStart w:id="5789" w:name="_Toc32332329"/>
      <w:bookmarkStart w:id="5790" w:name="_Toc37430246"/>
      <w:bookmarkStart w:id="5791" w:name="_Toc43739349"/>
      <w:bookmarkStart w:id="5792" w:name="_Toc46347110"/>
      <w:bookmarkStart w:id="5793" w:name="_Toc53166049"/>
      <w:bookmarkStart w:id="5794" w:name="_Toc53166744"/>
      <w:bookmarkStart w:id="5795" w:name="_Toc53167438"/>
      <w:bookmarkStart w:id="5796" w:name="_Toc61130693"/>
      <w:bookmarkStart w:id="5797" w:name="_Toc61131419"/>
      <w:bookmarkStart w:id="5798" w:name="_Toc61188261"/>
      <w:bookmarkStart w:id="5799" w:name="_Toc83029551"/>
      <w:bookmarkStart w:id="5800" w:name="_Toc83920149"/>
      <w:bookmarkStart w:id="5801" w:name="_Toc89785170"/>
      <w:r w:rsidRPr="00E11EA5">
        <w:rPr>
          <w:lang w:eastAsia="sv-SE"/>
        </w:rPr>
        <w:t>10.7.3.2.1</w:t>
      </w:r>
      <w:r w:rsidRPr="00E11EA5">
        <w:rPr>
          <w:lang w:eastAsia="sv-SE"/>
        </w:rPr>
        <w:tab/>
      </w:r>
      <w:r w:rsidRPr="00E11EA5">
        <w:t xml:space="preserve">Stage 1: </w:t>
      </w:r>
      <w:r w:rsidRPr="00E11EA5">
        <w:rPr>
          <w:lang w:eastAsia="sv-SE"/>
        </w:rPr>
        <w:t>Calibration</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5802" w:name="_Toc32332330"/>
      <w:bookmarkStart w:id="5803" w:name="_Toc37430247"/>
      <w:bookmarkStart w:id="5804" w:name="_Toc43739350"/>
      <w:bookmarkStart w:id="5805" w:name="_Toc46347111"/>
      <w:bookmarkStart w:id="5806" w:name="_Toc53166050"/>
      <w:bookmarkStart w:id="5807" w:name="_Toc53166745"/>
      <w:bookmarkStart w:id="5808" w:name="_Toc53167439"/>
      <w:bookmarkStart w:id="5809" w:name="_Toc61130694"/>
      <w:bookmarkStart w:id="5810" w:name="_Toc61131420"/>
      <w:bookmarkStart w:id="5811" w:name="_Toc61188262"/>
      <w:bookmarkStart w:id="5812" w:name="_Toc83029552"/>
      <w:bookmarkStart w:id="5813" w:name="_Toc83920150"/>
      <w:bookmarkStart w:id="5814" w:name="_Toc89785171"/>
      <w:r w:rsidRPr="00E11EA5">
        <w:rPr>
          <w:lang w:eastAsia="sv-SE"/>
        </w:rPr>
        <w:t>10.7.3.2.2</w:t>
      </w:r>
      <w:r w:rsidRPr="00E11EA5">
        <w:tab/>
        <w:t>Stage 2: BS measurement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5815" w:name="_Toc32332331"/>
      <w:bookmarkStart w:id="5816" w:name="_Toc37430248"/>
      <w:bookmarkStart w:id="5817" w:name="_Toc43739351"/>
      <w:bookmarkStart w:id="5818" w:name="_Toc46347112"/>
      <w:bookmarkStart w:id="5819" w:name="_Toc53166051"/>
      <w:bookmarkStart w:id="5820" w:name="_Toc53166746"/>
      <w:bookmarkStart w:id="5821" w:name="_Toc53167440"/>
      <w:bookmarkStart w:id="5822" w:name="_Toc61130695"/>
      <w:bookmarkStart w:id="5823" w:name="_Toc61131421"/>
      <w:bookmarkStart w:id="5824" w:name="_Toc61188263"/>
      <w:bookmarkStart w:id="5825" w:name="_Toc83029553"/>
      <w:bookmarkStart w:id="5826" w:name="_Toc83920151"/>
      <w:bookmarkStart w:id="5827" w:name="_Toc89785172"/>
      <w:r w:rsidRPr="00E11EA5">
        <w:lastRenderedPageBreak/>
        <w:t>10.7.3.3</w:t>
      </w:r>
      <w:r w:rsidRPr="00E11EA5">
        <w:tab/>
      </w:r>
      <w:r w:rsidRPr="00E11EA5">
        <w:rPr>
          <w:lang w:eastAsia="sv-SE"/>
        </w:rPr>
        <w:t>MU value derivation, FR1</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5828" w:name="_Toc61130696"/>
      <w:bookmarkStart w:id="5829" w:name="_Toc61131422"/>
      <w:bookmarkStart w:id="5830" w:name="_Toc61188264"/>
      <w:bookmarkStart w:id="5831" w:name="_Toc83029554"/>
      <w:bookmarkStart w:id="5832" w:name="_Toc83920152"/>
      <w:bookmarkStart w:id="5833" w:name="_Toc89785173"/>
      <w:bookmarkStart w:id="5834" w:name="_Toc32332332"/>
      <w:bookmarkStart w:id="5835" w:name="_Toc37430249"/>
      <w:bookmarkStart w:id="5836" w:name="_Toc43739352"/>
      <w:bookmarkStart w:id="5837" w:name="_Toc46347113"/>
      <w:bookmarkStart w:id="5838" w:name="_Toc53166052"/>
      <w:bookmarkStart w:id="5839" w:name="_Toc53166747"/>
      <w:bookmarkStart w:id="5840" w:name="_Toc53167441"/>
      <w:r>
        <w:t>10.7.3A</w:t>
      </w:r>
      <w:r>
        <w:tab/>
        <w:t>Plane Wave Synthesizer</w:t>
      </w:r>
      <w:bookmarkEnd w:id="5828"/>
      <w:bookmarkEnd w:id="5829"/>
      <w:bookmarkEnd w:id="5830"/>
      <w:bookmarkEnd w:id="5831"/>
      <w:bookmarkEnd w:id="5832"/>
      <w:bookmarkEnd w:id="5833"/>
    </w:p>
    <w:p w14:paraId="5D8AC63B" w14:textId="77777777" w:rsidR="00F178B0" w:rsidRDefault="00F178B0" w:rsidP="00753FEA">
      <w:pPr>
        <w:pStyle w:val="Heading4"/>
      </w:pPr>
      <w:bookmarkStart w:id="5841" w:name="_Toc61130697"/>
      <w:bookmarkStart w:id="5842" w:name="_Toc61131423"/>
      <w:bookmarkStart w:id="5843" w:name="_Toc61188265"/>
      <w:bookmarkStart w:id="5844" w:name="_Toc83029555"/>
      <w:bookmarkStart w:id="5845" w:name="_Toc83920153"/>
      <w:bookmarkStart w:id="5846" w:name="_Toc89785174"/>
      <w:r>
        <w:t>10.7.3A.1</w:t>
      </w:r>
      <w:r>
        <w:tab/>
        <w:t>Measurement system description</w:t>
      </w:r>
      <w:bookmarkEnd w:id="5841"/>
      <w:bookmarkEnd w:id="5842"/>
      <w:bookmarkEnd w:id="5843"/>
      <w:bookmarkEnd w:id="5844"/>
      <w:bookmarkEnd w:id="5845"/>
      <w:bookmarkEnd w:id="5846"/>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5847" w:name="_Toc61130698"/>
      <w:bookmarkStart w:id="5848" w:name="_Toc61131424"/>
      <w:bookmarkStart w:id="5849" w:name="_Toc61188266"/>
      <w:bookmarkStart w:id="5850" w:name="_Toc83029556"/>
      <w:bookmarkStart w:id="5851" w:name="_Toc83920154"/>
      <w:bookmarkStart w:id="5852" w:name="_Toc89785175"/>
      <w:r>
        <w:t>10.7.3A.2</w:t>
      </w:r>
      <w:r>
        <w:tab/>
        <w:t>Test procedure</w:t>
      </w:r>
      <w:bookmarkEnd w:id="5847"/>
      <w:bookmarkEnd w:id="5848"/>
      <w:bookmarkEnd w:id="5849"/>
      <w:bookmarkEnd w:id="5850"/>
      <w:bookmarkEnd w:id="5851"/>
      <w:bookmarkEnd w:id="5852"/>
    </w:p>
    <w:p w14:paraId="4F1BC462" w14:textId="77777777" w:rsidR="00F178B0" w:rsidRDefault="00F178B0" w:rsidP="00753FEA">
      <w:pPr>
        <w:pStyle w:val="Heading5"/>
      </w:pPr>
      <w:bookmarkStart w:id="5853" w:name="_Toc61130699"/>
      <w:bookmarkStart w:id="5854" w:name="_Toc61131425"/>
      <w:bookmarkStart w:id="5855" w:name="_Toc61188267"/>
      <w:bookmarkStart w:id="5856" w:name="_Toc83029557"/>
      <w:bookmarkStart w:id="5857" w:name="_Toc83920155"/>
      <w:bookmarkStart w:id="5858" w:name="_Toc89785176"/>
      <w:r>
        <w:t>10.7.3A.2.1</w:t>
      </w:r>
      <w:r>
        <w:tab/>
        <w:t>Stage 1: Calibration</w:t>
      </w:r>
      <w:bookmarkEnd w:id="5853"/>
      <w:bookmarkEnd w:id="5854"/>
      <w:bookmarkEnd w:id="5855"/>
      <w:bookmarkEnd w:id="5856"/>
      <w:bookmarkEnd w:id="5857"/>
      <w:bookmarkEnd w:id="5858"/>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5859" w:name="_Toc61130700"/>
      <w:bookmarkStart w:id="5860" w:name="_Toc61131426"/>
      <w:bookmarkStart w:id="5861" w:name="_Toc61188268"/>
      <w:bookmarkStart w:id="5862" w:name="_Toc83029558"/>
      <w:bookmarkStart w:id="5863" w:name="_Toc83920156"/>
      <w:bookmarkStart w:id="5864" w:name="_Toc89785177"/>
      <w:r>
        <w:t>10.7.3A.2.2</w:t>
      </w:r>
      <w:r>
        <w:tab/>
        <w:t>Stage 2: BS measurement</w:t>
      </w:r>
      <w:bookmarkEnd w:id="5859"/>
      <w:bookmarkEnd w:id="5860"/>
      <w:bookmarkEnd w:id="5861"/>
      <w:bookmarkEnd w:id="5862"/>
      <w:bookmarkEnd w:id="5863"/>
      <w:bookmarkEnd w:id="5864"/>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5865" w:name="_Toc61130701"/>
      <w:bookmarkStart w:id="5866" w:name="_Toc61131427"/>
      <w:bookmarkStart w:id="5867" w:name="_Toc61188269"/>
      <w:bookmarkStart w:id="5868" w:name="_Toc83029559"/>
      <w:bookmarkStart w:id="5869" w:name="_Toc83920157"/>
      <w:bookmarkStart w:id="5870" w:name="_Toc89785178"/>
      <w:r>
        <w:t>10.7.3A.3</w:t>
      </w:r>
      <w:r>
        <w:tab/>
        <w:t>MU value derivation, FR1</w:t>
      </w:r>
      <w:bookmarkEnd w:id="5865"/>
      <w:bookmarkEnd w:id="5866"/>
      <w:bookmarkEnd w:id="5867"/>
      <w:bookmarkEnd w:id="5868"/>
      <w:bookmarkEnd w:id="5869"/>
      <w:bookmarkEnd w:id="5870"/>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5871" w:name="_Toc61130702"/>
      <w:bookmarkStart w:id="5872" w:name="_Toc61131428"/>
      <w:bookmarkStart w:id="5873" w:name="_Toc61188270"/>
      <w:bookmarkStart w:id="5874" w:name="_Toc83029560"/>
      <w:bookmarkStart w:id="5875" w:name="_Toc83920158"/>
      <w:bookmarkStart w:id="5876" w:name="_Toc89785179"/>
      <w:r w:rsidRPr="00E11EA5">
        <w:t>10.7.4</w:t>
      </w:r>
      <w:r w:rsidRPr="00E11EA5">
        <w:tab/>
        <w:t>Maximum accepted test system uncertainty</w:t>
      </w:r>
      <w:bookmarkEnd w:id="5834"/>
      <w:bookmarkEnd w:id="5835"/>
      <w:bookmarkEnd w:id="5836"/>
      <w:bookmarkEnd w:id="5837"/>
      <w:bookmarkEnd w:id="5838"/>
      <w:bookmarkEnd w:id="5839"/>
      <w:bookmarkEnd w:id="5840"/>
      <w:bookmarkEnd w:id="5871"/>
      <w:bookmarkEnd w:id="5872"/>
      <w:bookmarkEnd w:id="5873"/>
      <w:bookmarkEnd w:id="5874"/>
      <w:bookmarkEnd w:id="5875"/>
      <w:bookmarkEnd w:id="5876"/>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5877" w:name="_Toc32332333"/>
      <w:bookmarkStart w:id="5878" w:name="_Toc37430250"/>
      <w:bookmarkStart w:id="5879" w:name="_Toc43739353"/>
      <w:bookmarkStart w:id="5880" w:name="_Toc46347114"/>
      <w:bookmarkStart w:id="5881" w:name="_Toc53166053"/>
      <w:bookmarkStart w:id="5882" w:name="_Toc53166748"/>
      <w:bookmarkStart w:id="5883" w:name="_Toc53167442"/>
      <w:bookmarkStart w:id="5884" w:name="_Toc61130703"/>
      <w:bookmarkStart w:id="5885" w:name="_Toc61131429"/>
      <w:bookmarkStart w:id="5886" w:name="_Toc61188271"/>
      <w:bookmarkStart w:id="5887" w:name="_Toc83029561"/>
      <w:bookmarkStart w:id="5888" w:name="_Toc83920159"/>
      <w:bookmarkStart w:id="5889" w:name="_Toc89785180"/>
      <w:r w:rsidRPr="00E11EA5">
        <w:t>10.7.5</w:t>
      </w:r>
      <w:r w:rsidRPr="00E11EA5">
        <w:tab/>
        <w:t>Test Tolerance for OTA ICS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5890" w:name="_Toc21086478"/>
      <w:bookmarkStart w:id="5891"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5892" w:name="_Toc37430251"/>
      <w:bookmarkStart w:id="5893" w:name="_Toc43739354"/>
      <w:bookmarkStart w:id="5894" w:name="_Toc46347115"/>
      <w:bookmarkStart w:id="5895" w:name="_Toc53166054"/>
      <w:bookmarkStart w:id="5896" w:name="_Toc53166749"/>
      <w:bookmarkStart w:id="5897" w:name="_Toc53167443"/>
      <w:bookmarkStart w:id="5898" w:name="_Toc61130704"/>
      <w:bookmarkStart w:id="5899" w:name="_Toc61131430"/>
      <w:bookmarkStart w:id="5900" w:name="_Toc61188272"/>
      <w:bookmarkStart w:id="5901" w:name="_Toc83029562"/>
      <w:bookmarkStart w:id="5902" w:name="_Toc83920160"/>
      <w:bookmarkStart w:id="5903" w:name="_Toc89785181"/>
      <w:r w:rsidRPr="00E11EA5">
        <w:lastRenderedPageBreak/>
        <w:t>11</w:t>
      </w:r>
      <w:r w:rsidRPr="00E11EA5">
        <w:tab/>
        <w:t>In-band TRP requirements</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6BF441F8" w14:textId="77777777" w:rsidR="00C57672" w:rsidRPr="00501E48" w:rsidRDefault="00C57672" w:rsidP="00C57672">
      <w:pPr>
        <w:pStyle w:val="Heading2"/>
      </w:pPr>
      <w:bookmarkStart w:id="5904" w:name="_Toc32332335"/>
      <w:bookmarkStart w:id="5905" w:name="_Toc37430252"/>
      <w:bookmarkStart w:id="5906" w:name="_Toc43739355"/>
      <w:bookmarkStart w:id="5907" w:name="_Toc46347116"/>
      <w:bookmarkStart w:id="5908" w:name="_Toc53166055"/>
      <w:bookmarkStart w:id="5909" w:name="_Toc53166750"/>
      <w:bookmarkStart w:id="5910" w:name="_Toc53167444"/>
      <w:bookmarkStart w:id="5911" w:name="_Toc61130705"/>
      <w:bookmarkStart w:id="5912" w:name="_Toc61131431"/>
      <w:bookmarkStart w:id="5913" w:name="_Toc61188273"/>
      <w:bookmarkStart w:id="5914" w:name="_Toc83029563"/>
      <w:bookmarkStart w:id="5915" w:name="_Toc83920161"/>
      <w:bookmarkStart w:id="5916" w:name="_Toc89785182"/>
      <w:bookmarkStart w:id="5917" w:name="_Toc21086479"/>
      <w:bookmarkStart w:id="5918" w:name="_Toc29768916"/>
      <w:r w:rsidRPr="00501E48">
        <w:t>11.1</w:t>
      </w:r>
      <w:r w:rsidRPr="00501E48">
        <w:tab/>
        <w:t>General</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5919" w:name="_Toc32332336"/>
      <w:bookmarkStart w:id="5920" w:name="_Toc37430253"/>
      <w:bookmarkStart w:id="5921" w:name="_Toc43739356"/>
      <w:bookmarkStart w:id="5922" w:name="_Toc46347117"/>
      <w:bookmarkStart w:id="5923" w:name="_Toc53166056"/>
      <w:bookmarkStart w:id="5924" w:name="_Toc53166751"/>
      <w:bookmarkStart w:id="5925" w:name="_Toc53167445"/>
    </w:p>
    <w:p w14:paraId="031DEE20" w14:textId="77777777" w:rsidR="00C57672" w:rsidRPr="00501E48" w:rsidRDefault="00C57672" w:rsidP="00C57672">
      <w:pPr>
        <w:pStyle w:val="Heading2"/>
      </w:pPr>
      <w:bookmarkStart w:id="5926" w:name="_Toc61130706"/>
      <w:bookmarkStart w:id="5927" w:name="_Toc61131432"/>
      <w:bookmarkStart w:id="5928" w:name="_Toc61188274"/>
      <w:bookmarkStart w:id="5929" w:name="_Toc83029564"/>
      <w:bookmarkStart w:id="5930" w:name="_Toc83920162"/>
      <w:bookmarkStart w:id="5931" w:name="_Toc89785183"/>
      <w:r w:rsidRPr="00501E48">
        <w:t>11.2</w:t>
      </w:r>
      <w:r w:rsidRPr="00501E48">
        <w:tab/>
      </w:r>
      <w:r w:rsidRPr="00501E48">
        <w:rPr>
          <w:rFonts w:hint="eastAsia"/>
        </w:rPr>
        <w:t xml:space="preserve">OTA </w:t>
      </w:r>
      <w:r w:rsidRPr="00501E48">
        <w:t>BS output power</w:t>
      </w:r>
      <w:bookmarkStart w:id="5932" w:name="_Toc21086480"/>
      <w:bookmarkStart w:id="5933" w:name="_Toc29768917"/>
      <w:bookmarkStart w:id="5934" w:name="_Toc32332337"/>
      <w:bookmarkStart w:id="5935" w:name="_Toc37430254"/>
      <w:bookmarkStart w:id="5936" w:name="_Toc43739357"/>
      <w:bookmarkStart w:id="5937" w:name="_Toc46347118"/>
      <w:bookmarkStart w:id="5938" w:name="_Toc53166057"/>
      <w:bookmarkStart w:id="5939" w:name="_Toc53166752"/>
      <w:bookmarkStart w:id="5940" w:name="_Toc5316744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E44E13F" w14:textId="77777777" w:rsidR="00C57672" w:rsidRPr="00E11EA5" w:rsidRDefault="00C57672" w:rsidP="00C57672">
      <w:pPr>
        <w:pStyle w:val="Heading3"/>
      </w:pPr>
      <w:bookmarkStart w:id="5941" w:name="_Toc61130707"/>
      <w:bookmarkStart w:id="5942" w:name="_Toc61131433"/>
      <w:bookmarkStart w:id="5943" w:name="_Toc61188275"/>
      <w:bookmarkStart w:id="5944" w:name="_Toc83029565"/>
      <w:bookmarkStart w:id="5945" w:name="_Toc83920163"/>
      <w:bookmarkStart w:id="5946" w:name="_Toc89785184"/>
      <w:r w:rsidRPr="00E11EA5">
        <w:t>11.2.1</w:t>
      </w:r>
      <w:r w:rsidRPr="00E11EA5">
        <w:tab/>
        <w:t>General</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5947" w:name="_Toc21086481"/>
      <w:bookmarkStart w:id="5948" w:name="_Toc29768918"/>
      <w:bookmarkStart w:id="5949" w:name="_Toc32332338"/>
      <w:bookmarkStart w:id="5950" w:name="_Toc37430255"/>
      <w:bookmarkStart w:id="5951" w:name="_Toc43739358"/>
      <w:bookmarkStart w:id="5952" w:name="_Toc46347119"/>
      <w:bookmarkStart w:id="5953" w:name="_Toc53166058"/>
      <w:bookmarkStart w:id="5954" w:name="_Toc53166753"/>
      <w:bookmarkStart w:id="5955" w:name="_Toc53167447"/>
    </w:p>
    <w:p w14:paraId="4C6FAA44" w14:textId="77777777" w:rsidR="00C57672" w:rsidRPr="00E11EA5" w:rsidRDefault="00C57672" w:rsidP="00C57672">
      <w:pPr>
        <w:pStyle w:val="Heading3"/>
      </w:pPr>
      <w:bookmarkStart w:id="5956" w:name="_Toc61130708"/>
      <w:bookmarkStart w:id="5957" w:name="_Toc61131434"/>
      <w:bookmarkStart w:id="5958" w:name="_Toc61188276"/>
      <w:bookmarkStart w:id="5959" w:name="_Toc83029566"/>
      <w:bookmarkStart w:id="5960" w:name="_Toc83920164"/>
      <w:bookmarkStart w:id="5961" w:name="_Toc89785185"/>
      <w:r w:rsidRPr="00E11EA5">
        <w:t>11.2.2</w:t>
      </w:r>
      <w:r w:rsidRPr="00E11EA5">
        <w:tab/>
        <w:t>Indoor Anechoic Chamber</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72E3C7AB" w14:textId="77777777" w:rsidR="00C57672" w:rsidRPr="00E11EA5" w:rsidRDefault="00C57672" w:rsidP="00C57672">
      <w:pPr>
        <w:pStyle w:val="Heading4"/>
        <w:rPr>
          <w:lang w:eastAsia="sv-SE"/>
        </w:rPr>
      </w:pPr>
      <w:bookmarkStart w:id="5962" w:name="_Toc32332339"/>
      <w:bookmarkStart w:id="5963" w:name="_Toc37430256"/>
      <w:bookmarkStart w:id="5964" w:name="_Toc43739359"/>
      <w:bookmarkStart w:id="5965" w:name="_Toc46347120"/>
      <w:bookmarkStart w:id="5966" w:name="_Toc53166059"/>
      <w:bookmarkStart w:id="5967" w:name="_Toc53166754"/>
      <w:bookmarkStart w:id="5968" w:name="_Toc53167448"/>
      <w:bookmarkStart w:id="5969" w:name="_Toc61130709"/>
      <w:bookmarkStart w:id="5970" w:name="_Toc61131435"/>
      <w:bookmarkStart w:id="5971" w:name="_Toc61188277"/>
      <w:bookmarkStart w:id="5972" w:name="_Toc83029567"/>
      <w:bookmarkStart w:id="5973" w:name="_Toc83920165"/>
      <w:bookmarkStart w:id="5974" w:name="_Toc89785186"/>
      <w:r w:rsidRPr="00E11EA5">
        <w:rPr>
          <w:lang w:eastAsia="sv-SE"/>
        </w:rPr>
        <w:t>11.2.</w:t>
      </w:r>
      <w:r w:rsidRPr="00E11EA5">
        <w:t>2</w:t>
      </w:r>
      <w:r w:rsidRPr="00E11EA5">
        <w:rPr>
          <w:lang w:eastAsia="sv-SE"/>
        </w:rPr>
        <w:t>.1</w:t>
      </w:r>
      <w:r w:rsidRPr="00E11EA5">
        <w:rPr>
          <w:lang w:eastAsia="sv-SE"/>
        </w:rPr>
        <w:tab/>
        <w:t>Measurement system description</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5975" w:name="_Toc32332340"/>
      <w:bookmarkStart w:id="5976" w:name="_Toc37430257"/>
      <w:bookmarkStart w:id="5977" w:name="_Toc43739360"/>
      <w:bookmarkStart w:id="5978" w:name="_Toc46347121"/>
      <w:bookmarkStart w:id="5979" w:name="_Toc53166060"/>
      <w:bookmarkStart w:id="5980" w:name="_Toc53166755"/>
      <w:bookmarkStart w:id="5981" w:name="_Toc53167449"/>
      <w:bookmarkStart w:id="5982" w:name="_Toc61130710"/>
      <w:bookmarkStart w:id="5983" w:name="_Toc61131436"/>
      <w:bookmarkStart w:id="5984" w:name="_Toc61188278"/>
      <w:bookmarkStart w:id="5985" w:name="_Toc83029568"/>
      <w:bookmarkStart w:id="5986" w:name="_Toc83920166"/>
      <w:bookmarkStart w:id="5987" w:name="_Toc89785187"/>
      <w:r w:rsidRPr="00E11EA5">
        <w:rPr>
          <w:lang w:eastAsia="sv-SE"/>
        </w:rPr>
        <w:t>11.2.</w:t>
      </w:r>
      <w:r w:rsidRPr="00E11EA5">
        <w:t>2</w:t>
      </w:r>
      <w:r w:rsidRPr="00E11EA5">
        <w:rPr>
          <w:lang w:eastAsia="sv-SE"/>
        </w:rPr>
        <w:t>.2</w:t>
      </w:r>
      <w:r>
        <w:rPr>
          <w:lang w:eastAsia="sv-SE"/>
        </w:rPr>
        <w:tab/>
      </w:r>
      <w:r w:rsidRPr="00E11EA5">
        <w:rPr>
          <w:lang w:eastAsia="sv-SE"/>
        </w:rPr>
        <w:t>Test procedure</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31E9F416" w14:textId="77777777" w:rsidR="00C57672" w:rsidRPr="00E11EA5" w:rsidRDefault="00C57672" w:rsidP="00C57672">
      <w:pPr>
        <w:pStyle w:val="Heading5"/>
      </w:pPr>
      <w:bookmarkStart w:id="5988" w:name="_Toc32332341"/>
      <w:bookmarkStart w:id="5989" w:name="_Toc37430258"/>
      <w:bookmarkStart w:id="5990" w:name="_Toc43739361"/>
      <w:bookmarkStart w:id="5991" w:name="_Toc46347122"/>
      <w:bookmarkStart w:id="5992" w:name="_Toc53166061"/>
      <w:bookmarkStart w:id="5993" w:name="_Toc53166756"/>
      <w:bookmarkStart w:id="5994" w:name="_Toc53167450"/>
      <w:bookmarkStart w:id="5995" w:name="_Toc61130711"/>
      <w:bookmarkStart w:id="5996" w:name="_Toc61131437"/>
      <w:bookmarkStart w:id="5997" w:name="_Toc61188279"/>
      <w:bookmarkStart w:id="5998" w:name="_Toc83029569"/>
      <w:bookmarkStart w:id="5999" w:name="_Toc83920167"/>
      <w:bookmarkStart w:id="6000" w:name="_Toc89785188"/>
      <w:r w:rsidRPr="00E11EA5">
        <w:rPr>
          <w:lang w:eastAsia="sv-SE"/>
        </w:rPr>
        <w:t>11.2.</w:t>
      </w:r>
      <w:r w:rsidRPr="00E11EA5">
        <w:t>2</w:t>
      </w:r>
      <w:r w:rsidRPr="00E11EA5">
        <w:rPr>
          <w:lang w:eastAsia="sv-SE"/>
        </w:rPr>
        <w:t>.2.1</w:t>
      </w:r>
      <w:r w:rsidRPr="00E11EA5">
        <w:rPr>
          <w:lang w:eastAsia="sv-SE"/>
        </w:rPr>
        <w:tab/>
      </w:r>
      <w:r w:rsidRPr="00E11EA5">
        <w:t>Stage 1: Calibration</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6001" w:name="_Toc32332342"/>
      <w:bookmarkStart w:id="6002" w:name="_Toc37430259"/>
      <w:bookmarkStart w:id="6003" w:name="_Toc43739362"/>
      <w:bookmarkStart w:id="6004" w:name="_Toc46347123"/>
      <w:bookmarkStart w:id="6005" w:name="_Toc53166062"/>
      <w:bookmarkStart w:id="6006" w:name="_Toc53166757"/>
      <w:bookmarkStart w:id="6007" w:name="_Toc53167451"/>
      <w:bookmarkStart w:id="6008" w:name="_Toc61130712"/>
      <w:bookmarkStart w:id="6009" w:name="_Toc61131438"/>
      <w:bookmarkStart w:id="6010" w:name="_Toc61188280"/>
      <w:bookmarkStart w:id="6011" w:name="_Toc83029570"/>
      <w:bookmarkStart w:id="6012" w:name="_Toc83920168"/>
      <w:bookmarkStart w:id="6013" w:name="_Toc89785189"/>
      <w:bookmarkStart w:id="6014" w:name="_Toc21086484"/>
      <w:bookmarkStart w:id="6015"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6014"/>
      <w:bookmarkEnd w:id="6015"/>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6016" w:name="_Toc21086487"/>
      <w:bookmarkStart w:id="6017" w:name="_Toc29768924"/>
      <w:bookmarkStart w:id="6018" w:name="_Toc32332343"/>
      <w:bookmarkStart w:id="6019" w:name="_Toc37430260"/>
      <w:bookmarkStart w:id="6020" w:name="_Toc43739363"/>
      <w:bookmarkStart w:id="6021" w:name="_Toc46347124"/>
      <w:bookmarkStart w:id="6022" w:name="_Toc53166063"/>
      <w:bookmarkStart w:id="6023" w:name="_Toc53166758"/>
      <w:bookmarkStart w:id="6024" w:name="_Toc53167452"/>
      <w:bookmarkStart w:id="6025" w:name="_Toc61130713"/>
      <w:bookmarkStart w:id="6026" w:name="_Toc61131439"/>
      <w:bookmarkStart w:id="6027" w:name="_Toc61188281"/>
      <w:bookmarkStart w:id="6028" w:name="_Toc83029571"/>
      <w:bookmarkStart w:id="6029" w:name="_Toc83920169"/>
      <w:bookmarkStart w:id="6030" w:name="_Toc89785190"/>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6016"/>
      <w:bookmarkEnd w:id="6017"/>
      <w:r w:rsidRPr="00E11EA5">
        <w:t xml:space="preserve"> derivation, FR1</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6031" w:name="_Toc32332344"/>
      <w:bookmarkStart w:id="6032" w:name="_Toc37430261"/>
      <w:bookmarkStart w:id="6033" w:name="_Toc43739364"/>
      <w:bookmarkStart w:id="6034" w:name="_Toc46347125"/>
      <w:bookmarkStart w:id="6035" w:name="_Toc53166064"/>
      <w:bookmarkStart w:id="6036" w:name="_Toc53166759"/>
      <w:bookmarkStart w:id="6037" w:name="_Toc53167453"/>
      <w:bookmarkStart w:id="6038" w:name="_Toc61130714"/>
      <w:bookmarkStart w:id="6039" w:name="_Toc61131440"/>
      <w:bookmarkStart w:id="6040" w:name="_Toc61188282"/>
      <w:bookmarkStart w:id="6041" w:name="_Toc83029572"/>
      <w:bookmarkStart w:id="6042" w:name="_Toc83920170"/>
      <w:bookmarkStart w:id="6043" w:name="_Toc89785191"/>
      <w:bookmarkStart w:id="6044" w:name="_Toc21086488"/>
      <w:bookmarkStart w:id="6045" w:name="_Toc29768925"/>
      <w:r w:rsidRPr="00E11EA5">
        <w:lastRenderedPageBreak/>
        <w:t>11.2.3</w:t>
      </w:r>
      <w:r w:rsidRPr="00E11EA5">
        <w:tab/>
        <w:t>Compact Antenna Test Range</w:t>
      </w:r>
      <w:bookmarkStart w:id="6046" w:name="_Toc32332345"/>
      <w:bookmarkStart w:id="6047" w:name="_Toc37430262"/>
      <w:bookmarkStart w:id="6048" w:name="_Toc43739365"/>
      <w:bookmarkStart w:id="6049" w:name="_Toc46347126"/>
      <w:bookmarkStart w:id="6050" w:name="_Toc53166065"/>
      <w:bookmarkStart w:id="6051" w:name="_Toc53166760"/>
      <w:bookmarkStart w:id="6052" w:name="_Toc53167454"/>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633ED818" w14:textId="77777777" w:rsidR="00C57672" w:rsidRPr="00E11EA5" w:rsidRDefault="00C57672" w:rsidP="00C57672">
      <w:pPr>
        <w:pStyle w:val="Heading4"/>
        <w:rPr>
          <w:lang w:eastAsia="sv-SE"/>
        </w:rPr>
      </w:pPr>
      <w:bookmarkStart w:id="6053" w:name="_Toc61130715"/>
      <w:bookmarkStart w:id="6054" w:name="_Toc61131441"/>
      <w:bookmarkStart w:id="6055" w:name="_Toc61188283"/>
      <w:bookmarkStart w:id="6056" w:name="_Toc83029573"/>
      <w:bookmarkStart w:id="6057" w:name="_Toc83920171"/>
      <w:bookmarkStart w:id="6058" w:name="_Toc89785192"/>
      <w:r w:rsidRPr="00E11EA5">
        <w:rPr>
          <w:lang w:eastAsia="sv-SE"/>
        </w:rPr>
        <w:t>11.2.</w:t>
      </w:r>
      <w:r w:rsidRPr="00E11EA5">
        <w:t>3</w:t>
      </w:r>
      <w:r w:rsidRPr="00E11EA5">
        <w:rPr>
          <w:lang w:eastAsia="sv-SE"/>
        </w:rPr>
        <w:t>.1</w:t>
      </w:r>
      <w:r w:rsidRPr="00E11EA5">
        <w:rPr>
          <w:lang w:eastAsia="sv-SE"/>
        </w:rPr>
        <w:tab/>
        <w:t>Measurement system description</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6059" w:name="_Toc32332346"/>
      <w:bookmarkStart w:id="6060" w:name="_Toc37430263"/>
      <w:bookmarkStart w:id="6061" w:name="_Toc43739366"/>
      <w:bookmarkStart w:id="6062" w:name="_Toc46347127"/>
      <w:bookmarkStart w:id="6063" w:name="_Toc53166066"/>
      <w:bookmarkStart w:id="6064" w:name="_Toc53166761"/>
      <w:bookmarkStart w:id="6065" w:name="_Toc53167455"/>
      <w:bookmarkStart w:id="6066" w:name="_Toc61130716"/>
      <w:bookmarkStart w:id="6067" w:name="_Toc61131442"/>
      <w:bookmarkStart w:id="6068" w:name="_Toc61188284"/>
      <w:bookmarkStart w:id="6069" w:name="_Toc83029574"/>
      <w:bookmarkStart w:id="6070" w:name="_Toc83920172"/>
      <w:bookmarkStart w:id="6071" w:name="_Toc89785193"/>
      <w:r w:rsidRPr="00E11EA5">
        <w:rPr>
          <w:lang w:eastAsia="sv-SE"/>
        </w:rPr>
        <w:t>11.2.3.2</w:t>
      </w:r>
      <w:r w:rsidRPr="00E11EA5">
        <w:rPr>
          <w:lang w:eastAsia="sv-SE"/>
        </w:rPr>
        <w:tab/>
        <w:t xml:space="preserve">Test </w:t>
      </w:r>
      <w:r w:rsidRPr="00E11EA5">
        <w:t>procedure</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414A3FA3" w14:textId="77777777" w:rsidR="00C57672" w:rsidRPr="00E11EA5" w:rsidRDefault="00C57672" w:rsidP="00C57672">
      <w:pPr>
        <w:pStyle w:val="Heading5"/>
        <w:rPr>
          <w:lang w:eastAsia="sv-SE"/>
        </w:rPr>
      </w:pPr>
      <w:bookmarkStart w:id="6072" w:name="_Toc32332347"/>
      <w:bookmarkStart w:id="6073" w:name="_Toc37430264"/>
      <w:bookmarkStart w:id="6074" w:name="_Toc43739367"/>
      <w:bookmarkStart w:id="6075" w:name="_Toc46347128"/>
      <w:bookmarkStart w:id="6076" w:name="_Toc53166067"/>
      <w:bookmarkStart w:id="6077" w:name="_Toc53166762"/>
      <w:bookmarkStart w:id="6078" w:name="_Toc53167456"/>
      <w:bookmarkStart w:id="6079" w:name="_Toc61130717"/>
      <w:bookmarkStart w:id="6080" w:name="_Toc61131443"/>
      <w:bookmarkStart w:id="6081" w:name="_Toc61188285"/>
      <w:bookmarkStart w:id="6082" w:name="_Toc83029575"/>
      <w:bookmarkStart w:id="6083" w:name="_Toc83920173"/>
      <w:bookmarkStart w:id="6084" w:name="_Toc89785194"/>
      <w:r w:rsidRPr="00E11EA5">
        <w:rPr>
          <w:lang w:eastAsia="sv-SE"/>
        </w:rPr>
        <w:t>11.2.3.2.1</w:t>
      </w:r>
      <w:r w:rsidRPr="00E11EA5">
        <w:rPr>
          <w:lang w:eastAsia="sv-SE"/>
        </w:rPr>
        <w:tab/>
      </w:r>
      <w:r w:rsidRPr="00E11EA5">
        <w:t xml:space="preserve">Stage 1: </w:t>
      </w:r>
      <w:r w:rsidRPr="00E11EA5">
        <w:rPr>
          <w:lang w:eastAsia="sv-SE"/>
        </w:rPr>
        <w:t>Calibration</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6044"/>
    <w:bookmarkEnd w:id="6045"/>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6085" w:name="_Toc32332348"/>
      <w:bookmarkStart w:id="6086" w:name="_Toc37430265"/>
      <w:bookmarkStart w:id="6087" w:name="_Toc43739368"/>
      <w:bookmarkStart w:id="6088" w:name="_Toc46347129"/>
      <w:bookmarkStart w:id="6089" w:name="_Toc53166068"/>
      <w:bookmarkStart w:id="6090" w:name="_Toc53166763"/>
      <w:bookmarkStart w:id="6091" w:name="_Toc53167457"/>
      <w:bookmarkStart w:id="6092" w:name="_Toc61130718"/>
      <w:bookmarkStart w:id="6093" w:name="_Toc61131444"/>
      <w:bookmarkStart w:id="6094" w:name="_Toc61188286"/>
      <w:bookmarkStart w:id="6095" w:name="_Toc83029576"/>
      <w:bookmarkStart w:id="6096" w:name="_Toc83920174"/>
      <w:bookmarkStart w:id="6097" w:name="_Toc89785195"/>
      <w:bookmarkStart w:id="6098" w:name="_Toc21086491"/>
      <w:bookmarkStart w:id="6099"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6098"/>
    <w:bookmarkEnd w:id="6099"/>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6100" w:name="_Toc32332349"/>
      <w:bookmarkStart w:id="6101" w:name="_Toc37430266"/>
      <w:bookmarkStart w:id="6102" w:name="_Toc43739369"/>
      <w:bookmarkStart w:id="6103" w:name="_Toc46347130"/>
      <w:bookmarkStart w:id="6104" w:name="_Toc53166069"/>
      <w:bookmarkStart w:id="6105" w:name="_Toc53166764"/>
      <w:bookmarkStart w:id="6106" w:name="_Toc53167458"/>
      <w:bookmarkStart w:id="6107" w:name="_Toc61130719"/>
      <w:bookmarkStart w:id="6108" w:name="_Toc61131445"/>
      <w:bookmarkStart w:id="6109" w:name="_Toc61188287"/>
      <w:bookmarkStart w:id="6110" w:name="_Toc83029577"/>
      <w:bookmarkStart w:id="6111" w:name="_Toc83920175"/>
      <w:bookmarkStart w:id="6112" w:name="_Toc89785196"/>
      <w:bookmarkStart w:id="6113" w:name="_Toc21086494"/>
      <w:bookmarkStart w:id="6114"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6113"/>
      <w:bookmarkEnd w:id="6114"/>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6115" w:name="_Toc32332350"/>
      <w:bookmarkStart w:id="6116" w:name="_Toc37430267"/>
      <w:bookmarkStart w:id="6117" w:name="_Toc43739370"/>
      <w:bookmarkStart w:id="6118" w:name="_Toc46347131"/>
      <w:bookmarkStart w:id="6119" w:name="_Toc53166070"/>
      <w:bookmarkStart w:id="6120" w:name="_Toc53166765"/>
      <w:bookmarkStart w:id="6121" w:name="_Toc53167459"/>
      <w:bookmarkStart w:id="6122" w:name="_Toc61130720"/>
      <w:bookmarkStart w:id="6123" w:name="_Toc61131446"/>
      <w:bookmarkStart w:id="6124" w:name="_Toc61188288"/>
      <w:bookmarkStart w:id="6125" w:name="_Toc83029578"/>
      <w:bookmarkStart w:id="6126" w:name="_Toc83920176"/>
      <w:bookmarkStart w:id="6127" w:name="_Toc89785197"/>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2E6CDA" w:rsidRPr="00996400" w:rsidRDefault="002E6CDA" w:rsidP="002E6CDA">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2E6CDA" w:rsidRPr="00996400"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3DEF8D61"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6E7CBF03"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2E6CDA" w:rsidRPr="00996400" w:rsidRDefault="002E6CDA" w:rsidP="002E6CDA">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2E6CDA" w:rsidRPr="00996400"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5F49A9FC"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43DD46E6"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6128" w:name="_Toc21086495"/>
      <w:bookmarkStart w:id="6129" w:name="_Toc29768932"/>
      <w:bookmarkStart w:id="6130" w:name="_Toc32332351"/>
      <w:bookmarkStart w:id="6131" w:name="_Toc37430268"/>
      <w:bookmarkStart w:id="6132" w:name="_Toc43739371"/>
      <w:bookmarkStart w:id="6133" w:name="_Toc46347132"/>
      <w:bookmarkStart w:id="6134" w:name="_Toc53166071"/>
      <w:bookmarkStart w:id="6135" w:name="_Toc53166766"/>
      <w:bookmarkStart w:id="6136" w:name="_Toc53167460"/>
      <w:bookmarkStart w:id="6137" w:name="_Toc61130721"/>
      <w:bookmarkStart w:id="6138" w:name="_Toc61131447"/>
      <w:bookmarkStart w:id="6139" w:name="_Toc61188289"/>
      <w:bookmarkStart w:id="6140" w:name="_Toc83029579"/>
      <w:bookmarkStart w:id="6141" w:name="_Toc83920177"/>
      <w:bookmarkStart w:id="6142" w:name="_Toc89785198"/>
      <w:r w:rsidRPr="00E11EA5">
        <w:lastRenderedPageBreak/>
        <w:t>11.2.4</w:t>
      </w:r>
      <w:r w:rsidRPr="00E11EA5">
        <w:tab/>
        <w:t>Near Field</w:t>
      </w:r>
      <w:bookmarkEnd w:id="6128"/>
      <w:bookmarkEnd w:id="6129"/>
      <w:r w:rsidRPr="00E11EA5">
        <w:t xml:space="preserve"> Test Range</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7CC26F37" w14:textId="77777777" w:rsidR="00C57672" w:rsidRPr="00E11EA5" w:rsidRDefault="00C57672" w:rsidP="00C57672">
      <w:pPr>
        <w:pStyle w:val="Heading4"/>
        <w:rPr>
          <w:lang w:eastAsia="sv-SE"/>
        </w:rPr>
      </w:pPr>
      <w:bookmarkStart w:id="6143" w:name="_Toc32332352"/>
      <w:bookmarkStart w:id="6144" w:name="_Toc37430269"/>
      <w:bookmarkStart w:id="6145" w:name="_Toc43739372"/>
      <w:bookmarkStart w:id="6146" w:name="_Toc46347133"/>
      <w:bookmarkStart w:id="6147" w:name="_Toc53166072"/>
      <w:bookmarkStart w:id="6148" w:name="_Toc53166767"/>
      <w:bookmarkStart w:id="6149" w:name="_Toc53167461"/>
      <w:bookmarkStart w:id="6150" w:name="_Toc61130722"/>
      <w:bookmarkStart w:id="6151" w:name="_Toc61131448"/>
      <w:bookmarkStart w:id="6152" w:name="_Toc61188290"/>
      <w:bookmarkStart w:id="6153" w:name="_Toc83029580"/>
      <w:bookmarkStart w:id="6154" w:name="_Toc83920178"/>
      <w:bookmarkStart w:id="6155" w:name="_Toc89785199"/>
      <w:r w:rsidRPr="00E11EA5">
        <w:rPr>
          <w:lang w:eastAsia="sv-SE"/>
        </w:rPr>
        <w:t>11.2.4.1</w:t>
      </w:r>
      <w:r w:rsidRPr="00E11EA5">
        <w:rPr>
          <w:lang w:eastAsia="sv-SE"/>
        </w:rPr>
        <w:tab/>
        <w:t>Measurement system description</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6156" w:name="_Toc32332353"/>
      <w:bookmarkStart w:id="6157" w:name="_Toc37430270"/>
      <w:bookmarkStart w:id="6158" w:name="_Toc43739373"/>
      <w:bookmarkStart w:id="6159" w:name="_Toc46347134"/>
      <w:bookmarkStart w:id="6160" w:name="_Toc53166073"/>
      <w:bookmarkStart w:id="6161" w:name="_Toc53166768"/>
      <w:bookmarkStart w:id="6162" w:name="_Toc53167462"/>
      <w:bookmarkStart w:id="6163" w:name="_Toc61130723"/>
      <w:bookmarkStart w:id="6164" w:name="_Toc61131449"/>
      <w:bookmarkStart w:id="6165" w:name="_Toc61188291"/>
      <w:bookmarkStart w:id="6166" w:name="_Toc83029581"/>
      <w:bookmarkStart w:id="6167" w:name="_Toc83920179"/>
      <w:bookmarkStart w:id="6168" w:name="_Toc89785200"/>
      <w:r w:rsidRPr="00E11EA5">
        <w:rPr>
          <w:lang w:eastAsia="sv-SE"/>
        </w:rPr>
        <w:t>11.2.4.2</w:t>
      </w:r>
      <w:r w:rsidRPr="00E11EA5">
        <w:rPr>
          <w:lang w:eastAsia="sv-SE"/>
        </w:rPr>
        <w:tab/>
        <w:t>Test procedure</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3156F642" w14:textId="77777777" w:rsidR="00C57672" w:rsidRPr="00E11EA5" w:rsidRDefault="00C57672" w:rsidP="00C57672">
      <w:pPr>
        <w:pStyle w:val="Heading5"/>
        <w:rPr>
          <w:lang w:eastAsia="sv-SE"/>
        </w:rPr>
      </w:pPr>
      <w:bookmarkStart w:id="6169" w:name="_Toc32332354"/>
      <w:bookmarkStart w:id="6170" w:name="_Toc37430271"/>
      <w:bookmarkStart w:id="6171" w:name="_Toc43739374"/>
      <w:bookmarkStart w:id="6172" w:name="_Toc46347135"/>
      <w:bookmarkStart w:id="6173" w:name="_Toc53166074"/>
      <w:bookmarkStart w:id="6174" w:name="_Toc53166769"/>
      <w:bookmarkStart w:id="6175" w:name="_Toc53167463"/>
      <w:bookmarkStart w:id="6176" w:name="_Toc61130724"/>
      <w:bookmarkStart w:id="6177" w:name="_Toc61131450"/>
      <w:bookmarkStart w:id="6178" w:name="_Toc61188292"/>
      <w:bookmarkStart w:id="6179" w:name="_Toc83029582"/>
      <w:bookmarkStart w:id="6180" w:name="_Toc83920180"/>
      <w:bookmarkStart w:id="6181" w:name="_Toc89785201"/>
      <w:r w:rsidRPr="00E11EA5">
        <w:rPr>
          <w:lang w:eastAsia="sv-SE"/>
        </w:rPr>
        <w:t>11.2.4.2.1</w:t>
      </w:r>
      <w:r w:rsidRPr="00E11EA5">
        <w:rPr>
          <w:lang w:eastAsia="sv-SE"/>
        </w:rPr>
        <w:tab/>
      </w:r>
      <w:r w:rsidRPr="00E11EA5">
        <w:t xml:space="preserve">Stage 1: </w:t>
      </w:r>
      <w:r w:rsidRPr="00E11EA5">
        <w:rPr>
          <w:lang w:eastAsia="sv-SE"/>
        </w:rPr>
        <w:t>Calibration</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6182" w:name="_Toc32332355"/>
      <w:bookmarkStart w:id="6183" w:name="_Toc37430272"/>
      <w:bookmarkStart w:id="6184" w:name="_Toc43739375"/>
      <w:bookmarkStart w:id="6185" w:name="_Toc46347136"/>
      <w:bookmarkStart w:id="6186" w:name="_Toc53166075"/>
      <w:bookmarkStart w:id="6187" w:name="_Toc53166770"/>
      <w:bookmarkStart w:id="6188" w:name="_Toc53167464"/>
      <w:bookmarkStart w:id="6189" w:name="_Toc61130725"/>
      <w:bookmarkStart w:id="6190" w:name="_Toc61131451"/>
      <w:bookmarkStart w:id="6191" w:name="_Toc61188293"/>
      <w:bookmarkStart w:id="6192" w:name="_Toc83029583"/>
      <w:bookmarkStart w:id="6193" w:name="_Toc83920181"/>
      <w:bookmarkStart w:id="6194" w:name="_Toc89785202"/>
      <w:r w:rsidRPr="00E11EA5">
        <w:rPr>
          <w:lang w:eastAsia="sv-SE"/>
        </w:rPr>
        <w:t>11.2.4.2.2</w:t>
      </w:r>
      <w:r w:rsidRPr="00E11EA5">
        <w:rPr>
          <w:lang w:eastAsia="sv-SE"/>
        </w:rPr>
        <w:tab/>
      </w:r>
      <w:r w:rsidRPr="00E11EA5">
        <w:t xml:space="preserve">Stage 2: </w:t>
      </w:r>
      <w:r w:rsidRPr="00E11EA5">
        <w:rPr>
          <w:lang w:eastAsia="sv-SE"/>
        </w:rPr>
        <w:t>BS measurement</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6195" w:name="_Toc21086501"/>
      <w:bookmarkStart w:id="6196" w:name="_Toc29768938"/>
      <w:bookmarkStart w:id="6197" w:name="_Toc32332356"/>
      <w:bookmarkStart w:id="6198" w:name="_Toc37430273"/>
      <w:bookmarkStart w:id="6199" w:name="_Toc43739376"/>
      <w:bookmarkStart w:id="6200" w:name="_Toc46347137"/>
      <w:bookmarkStart w:id="6201" w:name="_Toc53166076"/>
      <w:bookmarkStart w:id="6202" w:name="_Toc53166771"/>
      <w:bookmarkStart w:id="6203" w:name="_Toc53167465"/>
      <w:bookmarkStart w:id="6204" w:name="_Toc61130726"/>
      <w:bookmarkStart w:id="6205" w:name="_Toc61131452"/>
      <w:bookmarkStart w:id="6206" w:name="_Toc61188294"/>
      <w:bookmarkStart w:id="6207" w:name="_Toc83029584"/>
      <w:bookmarkStart w:id="6208" w:name="_Toc83920182"/>
      <w:bookmarkStart w:id="6209" w:name="_Toc89785203"/>
      <w:r w:rsidRPr="00E11EA5">
        <w:t>11.2.4.3</w:t>
      </w:r>
      <w:r w:rsidRPr="00E11EA5">
        <w:tab/>
        <w:t>MU value</w:t>
      </w:r>
      <w:bookmarkEnd w:id="6195"/>
      <w:bookmarkEnd w:id="6196"/>
      <w:r w:rsidRPr="00E11EA5">
        <w:t xml:space="preserve"> derivation, FR1</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6210" w:name="_Toc21086502"/>
      <w:bookmarkStart w:id="6211" w:name="_Toc29768939"/>
      <w:bookmarkStart w:id="6212" w:name="_Toc32332357"/>
      <w:bookmarkStart w:id="6213" w:name="_Toc37430274"/>
      <w:bookmarkStart w:id="6214" w:name="_Toc43739377"/>
      <w:bookmarkStart w:id="6215" w:name="_Toc46347138"/>
      <w:bookmarkStart w:id="6216" w:name="_Toc53166077"/>
      <w:bookmarkStart w:id="6217" w:name="_Toc53166772"/>
      <w:bookmarkStart w:id="6218" w:name="_Toc53167466"/>
      <w:bookmarkStart w:id="6219" w:name="_Toc61130727"/>
      <w:bookmarkStart w:id="6220" w:name="_Toc61131453"/>
      <w:bookmarkStart w:id="6221" w:name="_Toc61188295"/>
      <w:bookmarkStart w:id="6222" w:name="_Toc83029585"/>
      <w:bookmarkStart w:id="6223" w:name="_Toc83920183"/>
      <w:bookmarkStart w:id="6224" w:name="_Toc89785204"/>
      <w:r w:rsidRPr="00E11EA5">
        <w:t>11.2.5</w:t>
      </w:r>
      <w:r w:rsidRPr="00E11EA5">
        <w:tab/>
        <w:t>Reverberation Chamber</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82ADF5B" w14:textId="77777777" w:rsidR="00C57672" w:rsidRPr="00E11EA5" w:rsidRDefault="00C57672" w:rsidP="00C57672">
      <w:pPr>
        <w:pStyle w:val="Heading4"/>
        <w:rPr>
          <w:lang w:eastAsia="sv-SE"/>
        </w:rPr>
      </w:pPr>
      <w:bookmarkStart w:id="6225" w:name="_Toc32332358"/>
      <w:bookmarkStart w:id="6226" w:name="_Toc37430275"/>
      <w:bookmarkStart w:id="6227" w:name="_Toc43739378"/>
      <w:bookmarkStart w:id="6228" w:name="_Toc46347139"/>
      <w:bookmarkStart w:id="6229" w:name="_Toc53166078"/>
      <w:bookmarkStart w:id="6230" w:name="_Toc53166773"/>
      <w:bookmarkStart w:id="6231" w:name="_Toc53167467"/>
      <w:bookmarkStart w:id="6232" w:name="_Toc61130728"/>
      <w:bookmarkStart w:id="6233" w:name="_Toc61131454"/>
      <w:bookmarkStart w:id="6234" w:name="_Toc61188296"/>
      <w:bookmarkStart w:id="6235" w:name="_Toc83029586"/>
      <w:bookmarkStart w:id="6236" w:name="_Toc83920184"/>
      <w:bookmarkStart w:id="6237" w:name="_Toc89785205"/>
      <w:r w:rsidRPr="00E11EA5">
        <w:rPr>
          <w:lang w:eastAsia="sv-SE"/>
        </w:rPr>
        <w:t>11.2.5.1</w:t>
      </w:r>
      <w:r w:rsidRPr="00E11EA5">
        <w:rPr>
          <w:lang w:eastAsia="sv-SE"/>
        </w:rPr>
        <w:tab/>
        <w:t>Measurement system description</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6238" w:name="_Toc32332359"/>
      <w:bookmarkStart w:id="6239" w:name="_Toc37430276"/>
      <w:bookmarkStart w:id="6240" w:name="_Toc43739379"/>
      <w:bookmarkStart w:id="6241" w:name="_Toc46347140"/>
      <w:bookmarkStart w:id="6242" w:name="_Toc53166079"/>
      <w:bookmarkStart w:id="6243" w:name="_Toc53166774"/>
      <w:bookmarkStart w:id="6244" w:name="_Toc53167468"/>
    </w:p>
    <w:p w14:paraId="5E0A8B35" w14:textId="77777777" w:rsidR="00C57672" w:rsidRPr="00E11EA5" w:rsidRDefault="00C57672" w:rsidP="00C57672">
      <w:pPr>
        <w:pStyle w:val="Heading4"/>
        <w:rPr>
          <w:lang w:eastAsia="sv-SE"/>
        </w:rPr>
      </w:pPr>
      <w:bookmarkStart w:id="6245" w:name="_Toc61130729"/>
      <w:bookmarkStart w:id="6246" w:name="_Toc61131455"/>
      <w:bookmarkStart w:id="6247" w:name="_Toc61188297"/>
      <w:bookmarkStart w:id="6248" w:name="_Toc83029587"/>
      <w:bookmarkStart w:id="6249" w:name="_Toc83920185"/>
      <w:bookmarkStart w:id="6250" w:name="_Toc89785206"/>
      <w:r w:rsidRPr="00E11EA5">
        <w:rPr>
          <w:lang w:eastAsia="sv-SE"/>
        </w:rPr>
        <w:t>11.2.5.2</w:t>
      </w:r>
      <w:r w:rsidRPr="00E11EA5">
        <w:rPr>
          <w:lang w:eastAsia="sv-SE"/>
        </w:rPr>
        <w:tab/>
        <w:t>Test procedure</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558B55B5" w14:textId="77777777" w:rsidR="00C57672" w:rsidRPr="00E11EA5" w:rsidRDefault="00C57672" w:rsidP="00C57672">
      <w:pPr>
        <w:pStyle w:val="Heading5"/>
        <w:rPr>
          <w:lang w:eastAsia="sv-SE"/>
        </w:rPr>
      </w:pPr>
      <w:bookmarkStart w:id="6251" w:name="_Toc32332360"/>
      <w:bookmarkStart w:id="6252" w:name="_Toc37430277"/>
      <w:bookmarkStart w:id="6253" w:name="_Toc43739380"/>
      <w:bookmarkStart w:id="6254" w:name="_Toc46347141"/>
      <w:bookmarkStart w:id="6255" w:name="_Toc53166080"/>
      <w:bookmarkStart w:id="6256" w:name="_Toc53166775"/>
      <w:bookmarkStart w:id="6257" w:name="_Toc53167469"/>
      <w:bookmarkStart w:id="6258" w:name="_Toc61130730"/>
      <w:bookmarkStart w:id="6259" w:name="_Toc61131456"/>
      <w:bookmarkStart w:id="6260" w:name="_Toc61188298"/>
      <w:bookmarkStart w:id="6261" w:name="_Toc83029588"/>
      <w:bookmarkStart w:id="6262" w:name="_Toc83920186"/>
      <w:bookmarkStart w:id="6263" w:name="_Toc89785207"/>
      <w:r w:rsidRPr="00E11EA5">
        <w:rPr>
          <w:lang w:eastAsia="sv-SE"/>
        </w:rPr>
        <w:t>11.2.5.2.1</w:t>
      </w:r>
      <w:r w:rsidRPr="00E11EA5">
        <w:rPr>
          <w:lang w:eastAsia="sv-SE"/>
        </w:rPr>
        <w:tab/>
      </w:r>
      <w:r w:rsidRPr="00E11EA5">
        <w:t xml:space="preserve">Stage 1: </w:t>
      </w:r>
      <w:r w:rsidRPr="00E11EA5">
        <w:rPr>
          <w:lang w:eastAsia="sv-SE"/>
        </w:rPr>
        <w:t>Calibration</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6264" w:name="_Toc32332361"/>
      <w:bookmarkStart w:id="6265" w:name="_Toc37430278"/>
      <w:bookmarkStart w:id="6266" w:name="_Toc43739381"/>
      <w:bookmarkStart w:id="6267" w:name="_Toc46347142"/>
      <w:bookmarkStart w:id="6268" w:name="_Toc53166081"/>
      <w:bookmarkStart w:id="6269" w:name="_Toc53166776"/>
      <w:bookmarkStart w:id="6270" w:name="_Toc53167470"/>
      <w:bookmarkStart w:id="6271" w:name="_Toc61130731"/>
      <w:bookmarkStart w:id="6272" w:name="_Toc61131457"/>
      <w:bookmarkStart w:id="6273" w:name="_Toc61188299"/>
      <w:bookmarkStart w:id="6274" w:name="_Toc83029589"/>
      <w:bookmarkStart w:id="6275" w:name="_Toc83920187"/>
      <w:bookmarkStart w:id="6276" w:name="_Toc89785208"/>
      <w:bookmarkStart w:id="6277" w:name="_Toc21086505"/>
      <w:bookmarkStart w:id="6278"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pt;height:36.5pt" o:ole="">
            <v:imagedata r:id="rId167" o:title=""/>
          </v:shape>
          <o:OLEObject Type="Embed" ProgID="Equation.DSMT4" ShapeID="_x0000_i1073" DrawAspect="Content" ObjectID="_1710574907"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5pt;height:28pt" o:ole="">
            <v:imagedata r:id="rId169" o:title=""/>
          </v:shape>
          <o:OLEObject Type="Embed" ProgID="Equation.DSMT4" ShapeID="_x0000_i1074" DrawAspect="Content" ObjectID="_1710574908"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6279" w:name="_Ref528865675"/>
      <w:r w:rsidRPr="00E11EA5">
        <w:t>4)</w:t>
      </w:r>
      <w:r w:rsidRPr="00E11EA5">
        <w:tab/>
        <w:t>The following tests shall be performed on the measurement data:</w:t>
      </w:r>
      <w:bookmarkEnd w:id="6279"/>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6280" w:name="_Toc32332362"/>
      <w:bookmarkStart w:id="6281" w:name="_Toc37430279"/>
      <w:bookmarkStart w:id="6282" w:name="_Toc43739382"/>
      <w:bookmarkStart w:id="6283" w:name="_Toc46347143"/>
      <w:bookmarkStart w:id="6284" w:name="_Toc53166082"/>
      <w:bookmarkStart w:id="6285" w:name="_Toc53166777"/>
      <w:bookmarkStart w:id="6286" w:name="_Toc53167471"/>
      <w:bookmarkStart w:id="6287" w:name="_Toc61130732"/>
      <w:bookmarkStart w:id="6288" w:name="_Toc61131458"/>
      <w:bookmarkStart w:id="6289" w:name="_Toc61188300"/>
      <w:bookmarkStart w:id="6290" w:name="_Toc83029590"/>
      <w:bookmarkStart w:id="6291" w:name="_Toc83920188"/>
      <w:bookmarkStart w:id="6292" w:name="_Toc89785209"/>
      <w:bookmarkStart w:id="6293" w:name="_Toc21086506"/>
      <w:bookmarkStart w:id="6294" w:name="_Toc29768943"/>
      <w:bookmarkEnd w:id="6277"/>
      <w:bookmarkEnd w:id="6278"/>
      <w:r w:rsidRPr="00E11EA5">
        <w:t>11.2.5.3</w:t>
      </w:r>
      <w:r w:rsidRPr="00E11EA5">
        <w:tab/>
        <w:t>MU value derivation, FR1</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6293"/>
      <w:bookmarkEnd w:id="6294"/>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6295" w:name="_Toc32332363"/>
      <w:bookmarkStart w:id="6296" w:name="_Toc37430280"/>
      <w:bookmarkStart w:id="6297" w:name="_Toc43739383"/>
      <w:bookmarkStart w:id="6298" w:name="_Toc46347144"/>
      <w:bookmarkStart w:id="6299" w:name="_Toc53166083"/>
      <w:bookmarkStart w:id="6300" w:name="_Toc53166778"/>
      <w:bookmarkStart w:id="6301" w:name="_Toc53167472"/>
      <w:bookmarkStart w:id="6302" w:name="_Toc61130733"/>
      <w:bookmarkStart w:id="6303" w:name="_Toc61131459"/>
      <w:bookmarkStart w:id="6304" w:name="_Toc61188301"/>
      <w:bookmarkStart w:id="6305" w:name="_Toc83029591"/>
      <w:bookmarkStart w:id="6306" w:name="_Toc83920189"/>
      <w:bookmarkStart w:id="6307" w:name="_Toc89785210"/>
      <w:r w:rsidRPr="00E11EA5">
        <w:t>11.2.5.4</w:t>
      </w:r>
      <w:r w:rsidRPr="00E11EA5">
        <w:tab/>
        <w:t>MU value derivation, FR2</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2E6CDA" w:rsidRPr="00996400" w:rsidRDefault="002E6CDA" w:rsidP="002E6CDA">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2E6CDA" w:rsidRPr="00996400" w:rsidRDefault="002E6CDA" w:rsidP="002E6CDA">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70850FB3"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1CA4CA8E"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2E6CDA" w:rsidRPr="00996400" w:rsidRDefault="002E6CDA" w:rsidP="002E6CDA">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2E6CDA" w:rsidRPr="00996400" w:rsidRDefault="002E6CDA" w:rsidP="002E6CDA">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07242ADA"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A395159"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6308" w:name="_Toc13066135"/>
      <w:bookmarkStart w:id="6309" w:name="_Toc29768946"/>
      <w:bookmarkStart w:id="6310" w:name="_Toc32332364"/>
      <w:bookmarkStart w:id="6311" w:name="_Toc37430281"/>
      <w:bookmarkStart w:id="6312" w:name="_Toc43739384"/>
      <w:bookmarkStart w:id="6313" w:name="_Toc46347145"/>
      <w:bookmarkStart w:id="6314" w:name="_Toc53166084"/>
      <w:bookmarkStart w:id="6315" w:name="_Toc53166779"/>
      <w:bookmarkStart w:id="6316" w:name="_Toc53167473"/>
      <w:bookmarkStart w:id="6317" w:name="_Toc61130734"/>
      <w:bookmarkStart w:id="6318" w:name="_Toc61131460"/>
      <w:bookmarkStart w:id="6319" w:name="_Toc61188302"/>
      <w:bookmarkStart w:id="6320" w:name="_Toc83029592"/>
      <w:bookmarkStart w:id="6321" w:name="_Toc83920190"/>
      <w:bookmarkStart w:id="6322" w:name="_Toc89785211"/>
      <w:r w:rsidRPr="00E11EA5">
        <w:t>11.2.6</w:t>
      </w:r>
      <w:r w:rsidRPr="00E11EA5">
        <w:tab/>
      </w:r>
      <w:bookmarkEnd w:id="6308"/>
      <w:r w:rsidRPr="00E11EA5">
        <w:t>Plane Wave Synthesizer</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636F654D" w14:textId="77777777" w:rsidR="00C57672" w:rsidRPr="00E11EA5" w:rsidRDefault="00C57672" w:rsidP="00C57672">
      <w:pPr>
        <w:pStyle w:val="Heading4"/>
        <w:rPr>
          <w:lang w:eastAsia="sv-SE"/>
        </w:rPr>
      </w:pPr>
      <w:bookmarkStart w:id="6323" w:name="_Toc32332365"/>
      <w:bookmarkStart w:id="6324" w:name="_Toc37430282"/>
      <w:bookmarkStart w:id="6325" w:name="_Toc43739385"/>
      <w:bookmarkStart w:id="6326" w:name="_Toc46347146"/>
      <w:bookmarkStart w:id="6327" w:name="_Toc53166085"/>
      <w:bookmarkStart w:id="6328" w:name="_Toc53166780"/>
      <w:bookmarkStart w:id="6329" w:name="_Toc53167474"/>
      <w:bookmarkStart w:id="6330" w:name="_Toc61130735"/>
      <w:bookmarkStart w:id="6331" w:name="_Toc61131461"/>
      <w:bookmarkStart w:id="6332" w:name="_Toc61188303"/>
      <w:bookmarkStart w:id="6333" w:name="_Toc83029593"/>
      <w:bookmarkStart w:id="6334" w:name="_Toc83920191"/>
      <w:bookmarkStart w:id="6335" w:name="_Toc89785212"/>
      <w:r w:rsidRPr="00E11EA5">
        <w:rPr>
          <w:lang w:eastAsia="sv-SE"/>
        </w:rPr>
        <w:t>11.2.6.1</w:t>
      </w:r>
      <w:r w:rsidRPr="00E11EA5">
        <w:rPr>
          <w:lang w:eastAsia="sv-SE"/>
        </w:rPr>
        <w:tab/>
        <w:t>Measurement system description</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6336" w:name="_Toc32332366"/>
      <w:bookmarkStart w:id="6337" w:name="_Toc37430283"/>
      <w:bookmarkStart w:id="6338" w:name="_Toc43739386"/>
      <w:bookmarkStart w:id="6339" w:name="_Toc46347147"/>
      <w:bookmarkStart w:id="6340" w:name="_Toc53166086"/>
      <w:bookmarkStart w:id="6341" w:name="_Toc53166781"/>
      <w:bookmarkStart w:id="6342" w:name="_Toc53167475"/>
    </w:p>
    <w:p w14:paraId="3E3130AE" w14:textId="77777777" w:rsidR="00C57672" w:rsidRPr="00E11EA5" w:rsidRDefault="00C57672" w:rsidP="00C57672">
      <w:pPr>
        <w:pStyle w:val="Heading4"/>
        <w:rPr>
          <w:lang w:eastAsia="sv-SE"/>
        </w:rPr>
      </w:pPr>
      <w:bookmarkStart w:id="6343" w:name="_Toc61130736"/>
      <w:bookmarkStart w:id="6344" w:name="_Toc61131462"/>
      <w:bookmarkStart w:id="6345" w:name="_Toc61188304"/>
      <w:bookmarkStart w:id="6346" w:name="_Toc83029594"/>
      <w:bookmarkStart w:id="6347" w:name="_Toc83920192"/>
      <w:bookmarkStart w:id="6348" w:name="_Toc89785213"/>
      <w:r w:rsidRPr="00E11EA5">
        <w:rPr>
          <w:lang w:eastAsia="sv-SE"/>
        </w:rPr>
        <w:t>11.2.6.2</w:t>
      </w:r>
      <w:r w:rsidRPr="00E11EA5">
        <w:rPr>
          <w:lang w:eastAsia="sv-SE"/>
        </w:rPr>
        <w:tab/>
        <w:t>Test procedure</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00256632" w14:textId="77777777" w:rsidR="00C57672" w:rsidRPr="00E11EA5" w:rsidRDefault="00C57672" w:rsidP="00C57672">
      <w:pPr>
        <w:pStyle w:val="Heading5"/>
        <w:rPr>
          <w:lang w:eastAsia="sv-SE"/>
        </w:rPr>
      </w:pPr>
      <w:bookmarkStart w:id="6349" w:name="_Toc32332367"/>
      <w:bookmarkStart w:id="6350" w:name="_Toc37430284"/>
      <w:bookmarkStart w:id="6351" w:name="_Toc43739387"/>
      <w:bookmarkStart w:id="6352" w:name="_Toc46347148"/>
      <w:bookmarkStart w:id="6353" w:name="_Toc53166087"/>
      <w:bookmarkStart w:id="6354" w:name="_Toc53166782"/>
      <w:bookmarkStart w:id="6355" w:name="_Toc53167476"/>
      <w:bookmarkStart w:id="6356" w:name="_Toc61130737"/>
      <w:bookmarkStart w:id="6357" w:name="_Toc61131463"/>
      <w:bookmarkStart w:id="6358" w:name="_Toc61188305"/>
      <w:bookmarkStart w:id="6359" w:name="_Toc83029595"/>
      <w:bookmarkStart w:id="6360" w:name="_Toc83920193"/>
      <w:bookmarkStart w:id="6361" w:name="_Toc89785214"/>
      <w:r w:rsidRPr="00E11EA5">
        <w:rPr>
          <w:lang w:eastAsia="sv-SE"/>
        </w:rPr>
        <w:t>11.2.6.2.1</w:t>
      </w:r>
      <w:r w:rsidRPr="00E11EA5">
        <w:rPr>
          <w:lang w:eastAsia="sv-SE"/>
        </w:rPr>
        <w:tab/>
      </w:r>
      <w:r w:rsidRPr="00E11EA5">
        <w:t xml:space="preserve">Stage 1: </w:t>
      </w:r>
      <w:r w:rsidRPr="00E11EA5">
        <w:rPr>
          <w:lang w:eastAsia="sv-SE"/>
        </w:rPr>
        <w:t>Calibration</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6362" w:name="_Toc32332368"/>
      <w:bookmarkStart w:id="6363" w:name="_Toc37430285"/>
      <w:bookmarkStart w:id="6364" w:name="_Toc43739388"/>
      <w:bookmarkStart w:id="6365" w:name="_Toc46347149"/>
      <w:bookmarkStart w:id="6366" w:name="_Toc53166088"/>
      <w:bookmarkStart w:id="6367" w:name="_Toc53166783"/>
      <w:bookmarkStart w:id="6368" w:name="_Toc53167477"/>
      <w:bookmarkStart w:id="6369" w:name="_Toc61130738"/>
      <w:bookmarkStart w:id="6370" w:name="_Toc61131464"/>
      <w:bookmarkStart w:id="6371" w:name="_Toc61188306"/>
      <w:bookmarkStart w:id="6372" w:name="_Toc83029596"/>
      <w:bookmarkStart w:id="6373" w:name="_Toc83920194"/>
      <w:bookmarkStart w:id="6374" w:name="_Toc89785215"/>
      <w:r w:rsidRPr="00E11EA5">
        <w:rPr>
          <w:lang w:eastAsia="sv-SE"/>
        </w:rPr>
        <w:t>11.2.6.2.2</w:t>
      </w:r>
      <w:r w:rsidRPr="00E11EA5">
        <w:rPr>
          <w:lang w:eastAsia="sv-SE"/>
        </w:rPr>
        <w:tab/>
      </w:r>
      <w:r w:rsidRPr="00E11EA5">
        <w:t xml:space="preserve">Stage 2: </w:t>
      </w:r>
      <w:r w:rsidRPr="00E11EA5">
        <w:rPr>
          <w:lang w:eastAsia="sv-SE"/>
        </w:rPr>
        <w:t>BS measurement</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lastRenderedPageBreak/>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6375" w:name="_Toc32332369"/>
      <w:bookmarkStart w:id="6376" w:name="_Toc37430286"/>
      <w:bookmarkStart w:id="6377" w:name="_Toc43739389"/>
      <w:bookmarkStart w:id="6378" w:name="_Toc46347150"/>
      <w:bookmarkStart w:id="6379" w:name="_Toc53166089"/>
      <w:bookmarkStart w:id="6380" w:name="_Toc53166784"/>
      <w:bookmarkStart w:id="6381" w:name="_Toc53167478"/>
      <w:bookmarkStart w:id="6382" w:name="_Toc61130739"/>
      <w:bookmarkStart w:id="6383" w:name="_Toc61131465"/>
      <w:bookmarkStart w:id="6384" w:name="_Toc61188307"/>
      <w:bookmarkStart w:id="6385" w:name="_Toc83029597"/>
      <w:bookmarkStart w:id="6386" w:name="_Toc83920195"/>
      <w:bookmarkStart w:id="6387" w:name="_Toc89785216"/>
      <w:r w:rsidRPr="00E11EA5">
        <w:t>11.2.6.3</w:t>
      </w:r>
      <w:r w:rsidRPr="00E11EA5">
        <w:tab/>
        <w:t>MU value derivation, FR1</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6388" w:name="_Toc32332370"/>
      <w:bookmarkStart w:id="6389" w:name="_Toc37430287"/>
      <w:bookmarkStart w:id="6390" w:name="_Toc43739390"/>
      <w:bookmarkStart w:id="6391" w:name="_Toc46347151"/>
      <w:bookmarkStart w:id="6392" w:name="_Toc53166090"/>
      <w:bookmarkStart w:id="6393" w:name="_Toc53166785"/>
      <w:bookmarkStart w:id="6394" w:name="_Toc53167479"/>
      <w:bookmarkStart w:id="6395" w:name="_Toc61130740"/>
      <w:bookmarkStart w:id="6396" w:name="_Toc61131466"/>
      <w:bookmarkStart w:id="6397" w:name="_Toc61188308"/>
      <w:bookmarkStart w:id="6398" w:name="_Toc83029598"/>
      <w:bookmarkStart w:id="6399" w:name="_Toc83920196"/>
      <w:bookmarkStart w:id="6400" w:name="_Toc89785217"/>
      <w:bookmarkStart w:id="6401" w:name="_Toc21086509"/>
      <w:bookmarkStart w:id="6402" w:name="_Toc29768952"/>
      <w:r w:rsidRPr="00E11EA5">
        <w:lastRenderedPageBreak/>
        <w:t>11.2.7</w:t>
      </w:r>
      <w:r w:rsidRPr="00E11EA5">
        <w:tab/>
        <w:t>Maximum accepted test system uncertainty</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6401"/>
      <w:bookmarkEnd w:id="6402"/>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tblGrid>
      <w:tr w:rsidR="002E6CDA" w:rsidRPr="00E11EA5" w14:paraId="2B262D03" w14:textId="15198449" w:rsidTr="002E6CDA">
        <w:trPr>
          <w:cantSplit/>
          <w:jc w:val="center"/>
        </w:trPr>
        <w:tc>
          <w:tcPr>
            <w:tcW w:w="4698" w:type="dxa"/>
            <w:noWrap/>
            <w:hideMark/>
          </w:tcPr>
          <w:p w14:paraId="37263D93" w14:textId="77777777" w:rsidR="002E6CDA" w:rsidRPr="00E11EA5" w:rsidRDefault="002E6CDA" w:rsidP="009C163B">
            <w:pPr>
              <w:spacing w:after="0"/>
              <w:rPr>
                <w:rFonts w:ascii="Arial" w:hAnsi="Arial" w:cs="Arial"/>
                <w:sz w:val="16"/>
                <w:szCs w:val="16"/>
              </w:rPr>
            </w:pPr>
          </w:p>
        </w:tc>
        <w:tc>
          <w:tcPr>
            <w:tcW w:w="4651" w:type="dxa"/>
            <w:gridSpan w:val="3"/>
            <w:hideMark/>
          </w:tcPr>
          <w:p w14:paraId="0EF4ABB4" w14:textId="56E927D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34EB1C04" w14:textId="5646D0E8" w:rsidTr="002E6CDA">
        <w:trPr>
          <w:cantSplit/>
          <w:jc w:val="center"/>
        </w:trPr>
        <w:tc>
          <w:tcPr>
            <w:tcW w:w="4698" w:type="dxa"/>
            <w:noWrap/>
            <w:hideMark/>
          </w:tcPr>
          <w:p w14:paraId="7299A121" w14:textId="77777777" w:rsidR="002E6CDA" w:rsidRPr="00E11EA5" w:rsidRDefault="002E6CDA" w:rsidP="002E6CDA">
            <w:pPr>
              <w:spacing w:after="0"/>
              <w:rPr>
                <w:rFonts w:ascii="Arial" w:hAnsi="Arial" w:cs="Arial"/>
                <w:sz w:val="16"/>
                <w:szCs w:val="16"/>
              </w:rPr>
            </w:pPr>
          </w:p>
        </w:tc>
        <w:tc>
          <w:tcPr>
            <w:tcW w:w="1817" w:type="dxa"/>
          </w:tcPr>
          <w:p w14:paraId="0AC7756A" w14:textId="77777777" w:rsidR="002E6CDA" w:rsidRPr="00E11EA5" w:rsidRDefault="002E6CDA" w:rsidP="002E6CDA">
            <w:pPr>
              <w:pStyle w:val="TAH"/>
            </w:pPr>
            <w:r w:rsidRPr="00E11EA5">
              <w:t>24.25 &lt; f &lt; 29.5</w:t>
            </w:r>
            <w:r>
              <w:t> </w:t>
            </w:r>
            <w:r w:rsidRPr="00E11EA5">
              <w:t>GHz</w:t>
            </w:r>
          </w:p>
        </w:tc>
        <w:tc>
          <w:tcPr>
            <w:tcW w:w="1417" w:type="dxa"/>
          </w:tcPr>
          <w:p w14:paraId="20F011E4" w14:textId="0B3ACDB5" w:rsidR="002E6CDA" w:rsidRPr="00E11EA5" w:rsidRDefault="002E6CDA" w:rsidP="002E6CDA">
            <w:pPr>
              <w:pStyle w:val="TAH"/>
            </w:pPr>
            <w:r w:rsidRPr="00E11EA5">
              <w:t xml:space="preserve">37 &lt; f &lt; </w:t>
            </w:r>
            <w:r>
              <w:t>43.5 GHz</w:t>
            </w:r>
          </w:p>
        </w:tc>
        <w:tc>
          <w:tcPr>
            <w:tcW w:w="1417" w:type="dxa"/>
          </w:tcPr>
          <w:p w14:paraId="75C940ED" w14:textId="4E716C87"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CA086BE" w14:textId="0285DCFA" w:rsidTr="002E6CDA">
        <w:trPr>
          <w:cantSplit/>
          <w:jc w:val="center"/>
        </w:trPr>
        <w:tc>
          <w:tcPr>
            <w:tcW w:w="4698" w:type="dxa"/>
            <w:noWrap/>
            <w:hideMark/>
          </w:tcPr>
          <w:p w14:paraId="3A9E842B" w14:textId="77777777" w:rsidR="002E6CDA" w:rsidRPr="00606601" w:rsidRDefault="002E6CDA" w:rsidP="002E6CDA">
            <w:pPr>
              <w:pStyle w:val="TAC"/>
              <w:rPr>
                <w:sz w:val="16"/>
                <w:szCs w:val="16"/>
              </w:rPr>
            </w:pPr>
            <w:r w:rsidRPr="00606601">
              <w:rPr>
                <w:sz w:val="16"/>
                <w:szCs w:val="16"/>
              </w:rPr>
              <w:t>Indoor Anechoic Chamber</w:t>
            </w:r>
          </w:p>
        </w:tc>
        <w:tc>
          <w:tcPr>
            <w:tcW w:w="1817" w:type="dxa"/>
          </w:tcPr>
          <w:p w14:paraId="6E4140BB" w14:textId="77777777" w:rsidR="002E6CDA" w:rsidRPr="00606601" w:rsidRDefault="002E6CDA" w:rsidP="002E6CDA">
            <w:pPr>
              <w:pStyle w:val="TAC"/>
              <w:rPr>
                <w:sz w:val="16"/>
                <w:szCs w:val="16"/>
              </w:rPr>
            </w:pPr>
          </w:p>
        </w:tc>
        <w:tc>
          <w:tcPr>
            <w:tcW w:w="1417" w:type="dxa"/>
          </w:tcPr>
          <w:p w14:paraId="585D4157" w14:textId="77777777" w:rsidR="002E6CDA" w:rsidRPr="00606601" w:rsidRDefault="002E6CDA" w:rsidP="002E6CDA">
            <w:pPr>
              <w:pStyle w:val="TAC"/>
              <w:rPr>
                <w:sz w:val="16"/>
                <w:szCs w:val="16"/>
              </w:rPr>
            </w:pPr>
          </w:p>
        </w:tc>
        <w:tc>
          <w:tcPr>
            <w:tcW w:w="1417" w:type="dxa"/>
          </w:tcPr>
          <w:p w14:paraId="647B0283" w14:textId="705D4C75" w:rsidR="002E6CDA" w:rsidRPr="00606601" w:rsidRDefault="002E6CDA" w:rsidP="002E6CDA">
            <w:pPr>
              <w:pStyle w:val="TAC"/>
              <w:rPr>
                <w:sz w:val="16"/>
                <w:szCs w:val="16"/>
              </w:rPr>
            </w:pPr>
            <w:r>
              <w:rPr>
                <w:sz w:val="16"/>
                <w:szCs w:val="16"/>
              </w:rPr>
              <w:t>-</w:t>
            </w:r>
          </w:p>
        </w:tc>
      </w:tr>
      <w:tr w:rsidR="002E6CDA" w:rsidRPr="00606601" w14:paraId="2711B4C4" w14:textId="0363CDDB" w:rsidTr="002E6CDA">
        <w:trPr>
          <w:cantSplit/>
          <w:jc w:val="center"/>
        </w:trPr>
        <w:tc>
          <w:tcPr>
            <w:tcW w:w="4698" w:type="dxa"/>
            <w:noWrap/>
            <w:hideMark/>
          </w:tcPr>
          <w:p w14:paraId="055DDC3A" w14:textId="77777777" w:rsidR="002E6CDA" w:rsidRPr="00606601" w:rsidRDefault="002E6CDA" w:rsidP="002E6CDA">
            <w:pPr>
              <w:pStyle w:val="TAC"/>
              <w:rPr>
                <w:sz w:val="16"/>
                <w:szCs w:val="16"/>
              </w:rPr>
            </w:pPr>
            <w:r w:rsidRPr="00606601">
              <w:rPr>
                <w:sz w:val="16"/>
                <w:szCs w:val="16"/>
              </w:rPr>
              <w:t>Compact Antenna Test Range</w:t>
            </w:r>
          </w:p>
        </w:tc>
        <w:tc>
          <w:tcPr>
            <w:tcW w:w="1817" w:type="dxa"/>
          </w:tcPr>
          <w:p w14:paraId="7CD64F32" w14:textId="77777777" w:rsidR="002E6CDA" w:rsidRPr="00606601" w:rsidRDefault="002E6CDA" w:rsidP="002E6CDA">
            <w:pPr>
              <w:pStyle w:val="TAC"/>
              <w:rPr>
                <w:sz w:val="16"/>
                <w:szCs w:val="16"/>
              </w:rPr>
            </w:pPr>
            <w:r w:rsidRPr="00606601">
              <w:rPr>
                <w:rFonts w:cs="Arial"/>
                <w:sz w:val="16"/>
                <w:szCs w:val="16"/>
              </w:rPr>
              <w:t>2.11</w:t>
            </w:r>
          </w:p>
        </w:tc>
        <w:tc>
          <w:tcPr>
            <w:tcW w:w="1417" w:type="dxa"/>
          </w:tcPr>
          <w:p w14:paraId="44A91EDC" w14:textId="4C3380D8" w:rsidR="002E6CDA" w:rsidRPr="00606601" w:rsidRDefault="002E6CDA" w:rsidP="002E6CDA">
            <w:pPr>
              <w:pStyle w:val="TAC"/>
              <w:rPr>
                <w:sz w:val="16"/>
                <w:szCs w:val="16"/>
              </w:rPr>
            </w:pPr>
            <w:r w:rsidRPr="00606601">
              <w:rPr>
                <w:rFonts w:cs="Arial"/>
                <w:sz w:val="16"/>
                <w:szCs w:val="16"/>
              </w:rPr>
              <w:t>2.39</w:t>
            </w:r>
          </w:p>
        </w:tc>
        <w:tc>
          <w:tcPr>
            <w:tcW w:w="1417" w:type="dxa"/>
          </w:tcPr>
          <w:p w14:paraId="26DCF9C4" w14:textId="6EE2C3EB" w:rsidR="002E6CDA" w:rsidRPr="00606601" w:rsidRDefault="002E6CDA" w:rsidP="002E6CDA">
            <w:pPr>
              <w:pStyle w:val="TAC"/>
              <w:rPr>
                <w:rFonts w:cs="Arial"/>
                <w:sz w:val="16"/>
                <w:szCs w:val="16"/>
              </w:rPr>
            </w:pPr>
            <w:r>
              <w:rPr>
                <w:rFonts w:cs="Arial"/>
                <w:sz w:val="16"/>
                <w:szCs w:val="16"/>
              </w:rPr>
              <w:t>-</w:t>
            </w:r>
          </w:p>
        </w:tc>
      </w:tr>
      <w:tr w:rsidR="002E6CDA" w:rsidRPr="00606601" w14:paraId="3F7C0302" w14:textId="520288D3" w:rsidTr="002E6CDA">
        <w:trPr>
          <w:cantSplit/>
          <w:jc w:val="center"/>
        </w:trPr>
        <w:tc>
          <w:tcPr>
            <w:tcW w:w="4698" w:type="dxa"/>
            <w:noWrap/>
            <w:hideMark/>
          </w:tcPr>
          <w:p w14:paraId="6D508AAF" w14:textId="77777777" w:rsidR="002E6CDA" w:rsidRPr="00606601" w:rsidRDefault="002E6CDA" w:rsidP="002E6CDA">
            <w:pPr>
              <w:pStyle w:val="TAC"/>
              <w:rPr>
                <w:sz w:val="16"/>
                <w:szCs w:val="16"/>
              </w:rPr>
            </w:pPr>
            <w:r w:rsidRPr="00606601">
              <w:rPr>
                <w:sz w:val="16"/>
                <w:szCs w:val="16"/>
              </w:rPr>
              <w:t>Near Field Test Range</w:t>
            </w:r>
          </w:p>
        </w:tc>
        <w:tc>
          <w:tcPr>
            <w:tcW w:w="1817" w:type="dxa"/>
          </w:tcPr>
          <w:p w14:paraId="45E5405A" w14:textId="77777777" w:rsidR="002E6CDA" w:rsidRPr="00606601" w:rsidRDefault="002E6CDA" w:rsidP="002E6CDA">
            <w:pPr>
              <w:pStyle w:val="TAC"/>
              <w:rPr>
                <w:sz w:val="16"/>
                <w:szCs w:val="16"/>
              </w:rPr>
            </w:pPr>
          </w:p>
        </w:tc>
        <w:tc>
          <w:tcPr>
            <w:tcW w:w="1417" w:type="dxa"/>
          </w:tcPr>
          <w:p w14:paraId="06E2A260" w14:textId="77777777" w:rsidR="002E6CDA" w:rsidRPr="00606601" w:rsidRDefault="002E6CDA" w:rsidP="002E6CDA">
            <w:pPr>
              <w:pStyle w:val="TAC"/>
              <w:rPr>
                <w:sz w:val="16"/>
                <w:szCs w:val="16"/>
              </w:rPr>
            </w:pPr>
          </w:p>
        </w:tc>
        <w:tc>
          <w:tcPr>
            <w:tcW w:w="1417" w:type="dxa"/>
          </w:tcPr>
          <w:p w14:paraId="4647DD7F" w14:textId="0C830C54" w:rsidR="002E6CDA" w:rsidRPr="00606601" w:rsidRDefault="002E6CDA" w:rsidP="002E6CDA">
            <w:pPr>
              <w:pStyle w:val="TAC"/>
              <w:rPr>
                <w:sz w:val="16"/>
                <w:szCs w:val="16"/>
              </w:rPr>
            </w:pPr>
            <w:r>
              <w:rPr>
                <w:sz w:val="16"/>
                <w:szCs w:val="16"/>
              </w:rPr>
              <w:t>-</w:t>
            </w:r>
          </w:p>
        </w:tc>
      </w:tr>
      <w:tr w:rsidR="002E6CDA" w:rsidRPr="00606601" w14:paraId="6CE9390D" w14:textId="48E485F3" w:rsidTr="002E6CDA">
        <w:trPr>
          <w:cantSplit/>
          <w:jc w:val="center"/>
        </w:trPr>
        <w:tc>
          <w:tcPr>
            <w:tcW w:w="4698" w:type="dxa"/>
            <w:noWrap/>
            <w:hideMark/>
          </w:tcPr>
          <w:p w14:paraId="138C3E2B" w14:textId="77777777" w:rsidR="002E6CDA" w:rsidRPr="00606601" w:rsidRDefault="002E6CDA" w:rsidP="002E6CDA">
            <w:pPr>
              <w:pStyle w:val="TAC"/>
              <w:rPr>
                <w:sz w:val="16"/>
                <w:szCs w:val="16"/>
              </w:rPr>
            </w:pPr>
            <w:r w:rsidRPr="00606601">
              <w:rPr>
                <w:sz w:val="16"/>
                <w:szCs w:val="16"/>
              </w:rPr>
              <w:t>Reverberation chamber</w:t>
            </w:r>
          </w:p>
        </w:tc>
        <w:tc>
          <w:tcPr>
            <w:tcW w:w="1817" w:type="dxa"/>
          </w:tcPr>
          <w:p w14:paraId="0639B451" w14:textId="77777777" w:rsidR="002E6CDA" w:rsidRPr="00606601" w:rsidRDefault="002E6CDA" w:rsidP="002E6CDA">
            <w:pPr>
              <w:pStyle w:val="TAC"/>
              <w:rPr>
                <w:sz w:val="16"/>
                <w:szCs w:val="16"/>
              </w:rPr>
            </w:pPr>
            <w:r w:rsidRPr="00606601">
              <w:rPr>
                <w:rFonts w:cs="Arial"/>
                <w:sz w:val="16"/>
                <w:szCs w:val="16"/>
              </w:rPr>
              <w:t>1.85</w:t>
            </w:r>
          </w:p>
        </w:tc>
        <w:tc>
          <w:tcPr>
            <w:tcW w:w="1417" w:type="dxa"/>
          </w:tcPr>
          <w:p w14:paraId="6EC73FD8" w14:textId="3CECFC71" w:rsidR="002E6CDA" w:rsidRPr="00606601" w:rsidRDefault="002E6CDA" w:rsidP="002E6CDA">
            <w:pPr>
              <w:pStyle w:val="TAC"/>
              <w:rPr>
                <w:sz w:val="16"/>
                <w:szCs w:val="16"/>
              </w:rPr>
            </w:pPr>
            <w:r w:rsidRPr="00606601">
              <w:rPr>
                <w:rFonts w:cs="Arial"/>
                <w:sz w:val="16"/>
                <w:szCs w:val="16"/>
              </w:rPr>
              <w:t>2.08</w:t>
            </w:r>
          </w:p>
        </w:tc>
        <w:tc>
          <w:tcPr>
            <w:tcW w:w="1417" w:type="dxa"/>
          </w:tcPr>
          <w:p w14:paraId="01F3A0CF" w14:textId="6A9D6047" w:rsidR="002E6CDA" w:rsidRPr="00606601" w:rsidRDefault="002E6CDA" w:rsidP="002E6CDA">
            <w:pPr>
              <w:pStyle w:val="TAC"/>
              <w:rPr>
                <w:rFonts w:cs="Arial"/>
                <w:sz w:val="16"/>
                <w:szCs w:val="16"/>
              </w:rPr>
            </w:pPr>
            <w:r>
              <w:rPr>
                <w:rFonts w:cs="Arial"/>
                <w:sz w:val="16"/>
                <w:szCs w:val="16"/>
              </w:rPr>
              <w:t>-</w:t>
            </w:r>
          </w:p>
        </w:tc>
      </w:tr>
      <w:tr w:rsidR="002E6CDA" w:rsidRPr="00606601" w14:paraId="03B4CA94" w14:textId="7EA98BD1" w:rsidTr="002E6CDA">
        <w:trPr>
          <w:cantSplit/>
          <w:jc w:val="center"/>
        </w:trPr>
        <w:tc>
          <w:tcPr>
            <w:tcW w:w="4698" w:type="dxa"/>
            <w:noWrap/>
          </w:tcPr>
          <w:p w14:paraId="4A3EA407" w14:textId="77777777" w:rsidR="002E6CDA" w:rsidRPr="00606601" w:rsidRDefault="002E6CDA" w:rsidP="002E6CDA">
            <w:pPr>
              <w:pStyle w:val="TAC"/>
              <w:rPr>
                <w:sz w:val="16"/>
                <w:szCs w:val="16"/>
              </w:rPr>
            </w:pPr>
            <w:r w:rsidRPr="00606601">
              <w:rPr>
                <w:sz w:val="16"/>
                <w:szCs w:val="16"/>
              </w:rPr>
              <w:t>Plane Wave Synthesizer</w:t>
            </w:r>
          </w:p>
        </w:tc>
        <w:tc>
          <w:tcPr>
            <w:tcW w:w="1817" w:type="dxa"/>
          </w:tcPr>
          <w:p w14:paraId="60278791" w14:textId="77777777" w:rsidR="002E6CDA" w:rsidRPr="00606601" w:rsidRDefault="002E6CDA" w:rsidP="002E6CDA">
            <w:pPr>
              <w:pStyle w:val="TAC"/>
              <w:rPr>
                <w:sz w:val="16"/>
                <w:szCs w:val="16"/>
                <w:lang w:eastAsia="zh-CN"/>
              </w:rPr>
            </w:pPr>
          </w:p>
        </w:tc>
        <w:tc>
          <w:tcPr>
            <w:tcW w:w="1417" w:type="dxa"/>
          </w:tcPr>
          <w:p w14:paraId="6788BC83" w14:textId="77777777" w:rsidR="002E6CDA" w:rsidRPr="00606601" w:rsidRDefault="002E6CDA" w:rsidP="002E6CDA">
            <w:pPr>
              <w:pStyle w:val="TAC"/>
              <w:rPr>
                <w:sz w:val="16"/>
                <w:szCs w:val="16"/>
                <w:lang w:eastAsia="zh-CN"/>
              </w:rPr>
            </w:pPr>
          </w:p>
        </w:tc>
        <w:tc>
          <w:tcPr>
            <w:tcW w:w="1417" w:type="dxa"/>
          </w:tcPr>
          <w:p w14:paraId="4965D40D" w14:textId="32836CD8" w:rsidR="002E6CDA" w:rsidRPr="00606601" w:rsidRDefault="002E6CDA" w:rsidP="002E6CDA">
            <w:pPr>
              <w:pStyle w:val="TAC"/>
              <w:rPr>
                <w:sz w:val="16"/>
                <w:szCs w:val="16"/>
                <w:lang w:eastAsia="zh-CN"/>
              </w:rPr>
            </w:pPr>
            <w:r>
              <w:rPr>
                <w:sz w:val="16"/>
                <w:szCs w:val="16"/>
                <w:lang w:eastAsia="zh-CN"/>
              </w:rPr>
              <w:t>-</w:t>
            </w:r>
          </w:p>
        </w:tc>
      </w:tr>
      <w:tr w:rsidR="002E6CDA" w:rsidRPr="00606601" w14:paraId="6E4BB6FF" w14:textId="17EC24F0" w:rsidTr="002E6CDA">
        <w:trPr>
          <w:cantSplit/>
          <w:jc w:val="center"/>
        </w:trPr>
        <w:tc>
          <w:tcPr>
            <w:tcW w:w="4698" w:type="dxa"/>
            <w:noWrap/>
            <w:hideMark/>
          </w:tcPr>
          <w:p w14:paraId="49CC5333"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817" w:type="dxa"/>
          </w:tcPr>
          <w:p w14:paraId="3EA0B7A6" w14:textId="77777777" w:rsidR="002E6CDA" w:rsidRPr="00606601" w:rsidRDefault="002E6CDA" w:rsidP="002E6CDA">
            <w:pPr>
              <w:pStyle w:val="TAC"/>
              <w:rPr>
                <w:b/>
                <w:bCs/>
                <w:sz w:val="16"/>
                <w:szCs w:val="16"/>
              </w:rPr>
            </w:pPr>
            <w:r w:rsidRPr="00606601">
              <w:rPr>
                <w:b/>
                <w:bCs/>
                <w:sz w:val="16"/>
                <w:szCs w:val="16"/>
              </w:rPr>
              <w:t>2.1</w:t>
            </w:r>
          </w:p>
        </w:tc>
        <w:tc>
          <w:tcPr>
            <w:tcW w:w="1417" w:type="dxa"/>
          </w:tcPr>
          <w:p w14:paraId="36B23944" w14:textId="72CDA2DF" w:rsidR="002E6CDA" w:rsidRPr="00606601" w:rsidRDefault="002E6CDA" w:rsidP="002E6CDA">
            <w:pPr>
              <w:pStyle w:val="TAC"/>
              <w:rPr>
                <w:b/>
                <w:bCs/>
                <w:sz w:val="16"/>
                <w:szCs w:val="16"/>
              </w:rPr>
            </w:pPr>
            <w:r w:rsidRPr="00606601">
              <w:rPr>
                <w:b/>
                <w:bCs/>
                <w:sz w:val="16"/>
                <w:szCs w:val="16"/>
              </w:rPr>
              <w:t>2.4</w:t>
            </w:r>
          </w:p>
        </w:tc>
        <w:tc>
          <w:tcPr>
            <w:tcW w:w="1417" w:type="dxa"/>
          </w:tcPr>
          <w:p w14:paraId="5951C16F" w14:textId="55EE38ED" w:rsidR="002E6CDA" w:rsidRPr="00606601" w:rsidRDefault="002E6CDA" w:rsidP="002E6CDA">
            <w:pPr>
              <w:pStyle w:val="TAC"/>
              <w:rPr>
                <w:b/>
                <w:bCs/>
                <w:sz w:val="16"/>
                <w:szCs w:val="16"/>
              </w:rPr>
            </w:pPr>
            <w:r>
              <w:rPr>
                <w:b/>
                <w:bCs/>
                <w:sz w:val="16"/>
                <w:szCs w:val="16"/>
              </w:rPr>
              <w:t>2.6</w:t>
            </w:r>
          </w:p>
        </w:tc>
      </w:tr>
      <w:tr w:rsidR="002E6CDA" w:rsidRPr="00606601" w14:paraId="7ABABE47" w14:textId="77777777" w:rsidTr="002E6CDA">
        <w:trPr>
          <w:cantSplit/>
          <w:jc w:val="center"/>
        </w:trPr>
        <w:tc>
          <w:tcPr>
            <w:tcW w:w="9349" w:type="dxa"/>
            <w:gridSpan w:val="4"/>
            <w:noWrap/>
          </w:tcPr>
          <w:p w14:paraId="7F5F011D" w14:textId="6D810F9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6403" w:name="_Toc32332371"/>
      <w:bookmarkStart w:id="6404" w:name="_Toc37430288"/>
      <w:bookmarkStart w:id="6405" w:name="_Toc43739391"/>
      <w:bookmarkStart w:id="6406"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6407" w:name="_Toc53166091"/>
      <w:bookmarkStart w:id="6408" w:name="_Toc53166786"/>
      <w:bookmarkStart w:id="6409" w:name="_Toc53167480"/>
    </w:p>
    <w:p w14:paraId="16E1DA34" w14:textId="77777777" w:rsidR="00C57672" w:rsidRPr="00E11EA5" w:rsidRDefault="00C57672" w:rsidP="00C57672">
      <w:pPr>
        <w:pStyle w:val="Heading3"/>
      </w:pPr>
      <w:bookmarkStart w:id="6410" w:name="_Toc61130741"/>
      <w:bookmarkStart w:id="6411" w:name="_Toc61131467"/>
      <w:bookmarkStart w:id="6412" w:name="_Toc61188309"/>
      <w:bookmarkStart w:id="6413" w:name="_Toc83029599"/>
      <w:bookmarkStart w:id="6414" w:name="_Toc83920197"/>
      <w:bookmarkStart w:id="6415" w:name="_Toc89785218"/>
      <w:r w:rsidRPr="00E11EA5">
        <w:t>11.2.8</w:t>
      </w:r>
      <w:r w:rsidRPr="00E11EA5">
        <w:tab/>
        <w:t>Test Tolerance for OTA BS output power</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gridCol w:w="2480"/>
      </w:tblGrid>
      <w:tr w:rsidR="002E6CDA" w:rsidRPr="00E11EA5" w14:paraId="7C0F1F62" w14:textId="202FD733" w:rsidTr="002E6CDA">
        <w:trPr>
          <w:cantSplit/>
          <w:jc w:val="center"/>
        </w:trPr>
        <w:tc>
          <w:tcPr>
            <w:tcW w:w="3161" w:type="dxa"/>
            <w:shd w:val="clear" w:color="auto" w:fill="auto"/>
            <w:noWrap/>
            <w:hideMark/>
          </w:tcPr>
          <w:p w14:paraId="1A7C508B" w14:textId="77777777" w:rsidR="002E6CDA" w:rsidRPr="00E11EA5" w:rsidRDefault="002E6CDA" w:rsidP="002E6CDA">
            <w:pPr>
              <w:spacing w:after="0"/>
              <w:rPr>
                <w:rFonts w:ascii="Arial" w:hAnsi="Arial" w:cs="Arial"/>
                <w:sz w:val="18"/>
                <w:szCs w:val="18"/>
              </w:rPr>
            </w:pPr>
          </w:p>
        </w:tc>
        <w:tc>
          <w:tcPr>
            <w:tcW w:w="2479" w:type="dxa"/>
            <w:shd w:val="clear" w:color="auto" w:fill="auto"/>
            <w:hideMark/>
          </w:tcPr>
          <w:p w14:paraId="2E2AA65C" w14:textId="77777777" w:rsidR="002E6CDA" w:rsidRPr="00E11EA5" w:rsidRDefault="002E6CDA" w:rsidP="002E6CDA">
            <w:pPr>
              <w:pStyle w:val="TAH"/>
            </w:pPr>
            <w:r w:rsidRPr="00E11EA5">
              <w:t>24.25 &lt; f &lt; 29.5</w:t>
            </w:r>
            <w:r>
              <w:t> </w:t>
            </w:r>
            <w:r w:rsidRPr="00E11EA5">
              <w:t>GHz</w:t>
            </w:r>
          </w:p>
        </w:tc>
        <w:tc>
          <w:tcPr>
            <w:tcW w:w="2480" w:type="dxa"/>
            <w:shd w:val="clear" w:color="auto" w:fill="auto"/>
            <w:hideMark/>
          </w:tcPr>
          <w:p w14:paraId="353CE44D" w14:textId="230F441A" w:rsidR="002E6CDA" w:rsidRPr="00E11EA5" w:rsidRDefault="002E6CDA" w:rsidP="002E6CDA">
            <w:pPr>
              <w:pStyle w:val="TAH"/>
            </w:pPr>
            <w:r w:rsidRPr="00E11EA5">
              <w:t xml:space="preserve">37 &lt; f &lt; </w:t>
            </w:r>
            <w:r>
              <w:t>43.5 GHz</w:t>
            </w:r>
          </w:p>
        </w:tc>
        <w:tc>
          <w:tcPr>
            <w:tcW w:w="2480" w:type="dxa"/>
          </w:tcPr>
          <w:p w14:paraId="665F8B21" w14:textId="724643E5"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79662D16" w14:textId="02EA3259" w:rsidTr="002E6CDA">
        <w:trPr>
          <w:cantSplit/>
          <w:jc w:val="center"/>
        </w:trPr>
        <w:tc>
          <w:tcPr>
            <w:tcW w:w="3161" w:type="dxa"/>
            <w:shd w:val="clear" w:color="auto" w:fill="auto"/>
            <w:noWrap/>
            <w:hideMark/>
          </w:tcPr>
          <w:p w14:paraId="6B33E264"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2E6CDA" w:rsidRPr="00E11EA5" w:rsidRDefault="002E6CDA" w:rsidP="002E6CDA">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1766F745" w:rsidR="002E6CDA" w:rsidRPr="00E11EA5" w:rsidRDefault="002E6CDA" w:rsidP="002E6CDA">
            <w:pPr>
              <w:spacing w:after="0"/>
              <w:jc w:val="center"/>
              <w:rPr>
                <w:rFonts w:ascii="Arial" w:hAnsi="Arial" w:cs="Arial"/>
                <w:bCs/>
                <w:sz w:val="18"/>
                <w:szCs w:val="18"/>
              </w:rPr>
            </w:pPr>
            <w:r w:rsidRPr="00E11EA5">
              <w:t>2.4</w:t>
            </w:r>
          </w:p>
        </w:tc>
        <w:tc>
          <w:tcPr>
            <w:tcW w:w="2480" w:type="dxa"/>
          </w:tcPr>
          <w:p w14:paraId="6D9A2040" w14:textId="6428C0AC" w:rsidR="002E6CDA" w:rsidRPr="00E11EA5" w:rsidRDefault="002E6CDA" w:rsidP="002E6CDA">
            <w:pPr>
              <w:spacing w:after="0"/>
              <w:jc w:val="center"/>
            </w:pPr>
            <w:r>
              <w:rPr>
                <w:rFonts w:cs="Arial"/>
              </w:rPr>
              <w:t>2.6</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6416" w:name="_Toc21086510"/>
      <w:bookmarkStart w:id="6417" w:name="_Toc29768953"/>
      <w:bookmarkStart w:id="6418" w:name="_Toc32332372"/>
      <w:bookmarkStart w:id="6419" w:name="_Toc37430289"/>
      <w:bookmarkStart w:id="6420" w:name="_Toc43739392"/>
      <w:bookmarkStart w:id="6421"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6422" w:name="_Toc53166092"/>
      <w:bookmarkStart w:id="6423" w:name="_Toc53166787"/>
      <w:bookmarkStart w:id="6424" w:name="_Toc53167481"/>
      <w:bookmarkStart w:id="6425" w:name="_Toc61130742"/>
      <w:bookmarkStart w:id="6426" w:name="_Toc61131468"/>
      <w:bookmarkStart w:id="6427" w:name="_Toc61188310"/>
      <w:bookmarkStart w:id="6428" w:name="_Toc83029600"/>
      <w:bookmarkStart w:id="6429" w:name="_Toc83920198"/>
      <w:bookmarkStart w:id="6430" w:name="_Toc89785219"/>
      <w:r w:rsidRPr="00501E48">
        <w:t>11.3</w:t>
      </w:r>
      <w:r w:rsidRPr="00501E48">
        <w:tab/>
        <w:t xml:space="preserve">OTA </w:t>
      </w:r>
      <w:bookmarkEnd w:id="6416"/>
      <w:bookmarkEnd w:id="6417"/>
      <w:r w:rsidRPr="00501E48">
        <w:t>ACLR</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126468F2" w14:textId="77777777" w:rsidR="00C57672" w:rsidRPr="00E11EA5" w:rsidRDefault="00C57672" w:rsidP="00C57672">
      <w:pPr>
        <w:pStyle w:val="Heading3"/>
      </w:pPr>
      <w:bookmarkStart w:id="6431" w:name="_Toc21086511"/>
      <w:bookmarkStart w:id="6432" w:name="_Toc29768954"/>
      <w:bookmarkStart w:id="6433" w:name="_Toc32332373"/>
      <w:bookmarkStart w:id="6434" w:name="_Toc37430290"/>
      <w:bookmarkStart w:id="6435" w:name="_Toc43739393"/>
      <w:bookmarkStart w:id="6436" w:name="_Toc46347154"/>
      <w:bookmarkStart w:id="6437" w:name="_Toc53166093"/>
      <w:bookmarkStart w:id="6438" w:name="_Toc53166788"/>
      <w:bookmarkStart w:id="6439" w:name="_Toc53167482"/>
      <w:bookmarkStart w:id="6440" w:name="_Toc61130743"/>
      <w:bookmarkStart w:id="6441" w:name="_Toc61131469"/>
      <w:bookmarkStart w:id="6442" w:name="_Toc61188311"/>
      <w:bookmarkStart w:id="6443" w:name="_Toc83029601"/>
      <w:bookmarkStart w:id="6444" w:name="_Toc83920199"/>
      <w:bookmarkStart w:id="6445" w:name="_Toc89785220"/>
      <w:r w:rsidRPr="00E11EA5">
        <w:t>11.3.1</w:t>
      </w:r>
      <w:r w:rsidRPr="00E11EA5">
        <w:tab/>
        <w:t>General</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6446" w:name="_Toc21086512"/>
      <w:bookmarkStart w:id="6447" w:name="_Toc29768955"/>
      <w:bookmarkStart w:id="6448" w:name="_Toc32332374"/>
      <w:bookmarkStart w:id="6449" w:name="_Toc37430291"/>
      <w:bookmarkStart w:id="6450" w:name="_Toc43739394"/>
      <w:bookmarkStart w:id="6451" w:name="_Toc46347155"/>
      <w:bookmarkStart w:id="6452" w:name="_Toc53166094"/>
      <w:bookmarkStart w:id="6453" w:name="_Toc53166789"/>
      <w:bookmarkStart w:id="6454" w:name="_Toc53167483"/>
      <w:bookmarkStart w:id="6455" w:name="_Toc61130744"/>
      <w:bookmarkStart w:id="6456" w:name="_Toc61131470"/>
      <w:bookmarkStart w:id="6457" w:name="_Toc61188312"/>
      <w:bookmarkStart w:id="6458" w:name="_Toc83029602"/>
      <w:bookmarkStart w:id="6459" w:name="_Toc83920200"/>
      <w:bookmarkStart w:id="6460" w:name="_Toc89785221"/>
      <w:r w:rsidRPr="00E11EA5">
        <w:t>11.3.2</w:t>
      </w:r>
      <w:r w:rsidRPr="00E11EA5">
        <w:tab/>
        <w:t>Indoor Anechoic Chamber</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68916FB0" w14:textId="77777777" w:rsidR="00C57672" w:rsidRPr="00E11EA5" w:rsidRDefault="00C57672" w:rsidP="00C57672">
      <w:pPr>
        <w:pStyle w:val="Heading4"/>
        <w:rPr>
          <w:lang w:eastAsia="sv-SE"/>
        </w:rPr>
      </w:pPr>
      <w:bookmarkStart w:id="6461" w:name="_Toc32332375"/>
      <w:bookmarkStart w:id="6462" w:name="_Toc37430292"/>
      <w:bookmarkStart w:id="6463" w:name="_Toc43739395"/>
      <w:bookmarkStart w:id="6464" w:name="_Toc46347156"/>
      <w:bookmarkStart w:id="6465" w:name="_Toc53166095"/>
      <w:bookmarkStart w:id="6466" w:name="_Toc53166790"/>
      <w:bookmarkStart w:id="6467" w:name="_Toc53167484"/>
      <w:bookmarkStart w:id="6468" w:name="_Toc61130745"/>
      <w:bookmarkStart w:id="6469" w:name="_Toc61131471"/>
      <w:bookmarkStart w:id="6470" w:name="_Toc61188313"/>
      <w:bookmarkStart w:id="6471" w:name="_Toc83029603"/>
      <w:bookmarkStart w:id="6472" w:name="_Toc83920201"/>
      <w:bookmarkStart w:id="6473" w:name="_Toc89785222"/>
      <w:r w:rsidRPr="00E11EA5">
        <w:rPr>
          <w:lang w:eastAsia="sv-SE"/>
        </w:rPr>
        <w:t>11.3.</w:t>
      </w:r>
      <w:r w:rsidRPr="00E11EA5">
        <w:t>2</w:t>
      </w:r>
      <w:r w:rsidRPr="00E11EA5">
        <w:rPr>
          <w:lang w:eastAsia="sv-SE"/>
        </w:rPr>
        <w:t>.1</w:t>
      </w:r>
      <w:r w:rsidRPr="00E11EA5">
        <w:rPr>
          <w:lang w:eastAsia="sv-SE"/>
        </w:rPr>
        <w:tab/>
        <w:t>Measurement system description</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6474" w:name="_Toc32332376"/>
      <w:bookmarkStart w:id="6475" w:name="_Toc37430293"/>
      <w:bookmarkStart w:id="6476" w:name="_Toc43739396"/>
      <w:bookmarkStart w:id="6477" w:name="_Toc46347157"/>
      <w:bookmarkStart w:id="6478" w:name="_Toc53166096"/>
      <w:bookmarkStart w:id="6479" w:name="_Toc53166791"/>
      <w:bookmarkStart w:id="6480" w:name="_Toc53167485"/>
      <w:bookmarkStart w:id="6481" w:name="_Toc61130746"/>
      <w:bookmarkStart w:id="6482" w:name="_Toc61131472"/>
      <w:bookmarkStart w:id="6483" w:name="_Toc61188314"/>
      <w:bookmarkStart w:id="6484" w:name="_Toc83029604"/>
      <w:bookmarkStart w:id="6485" w:name="_Toc83920202"/>
      <w:bookmarkStart w:id="6486" w:name="_Toc89785223"/>
      <w:r w:rsidRPr="00E11EA5">
        <w:rPr>
          <w:lang w:eastAsia="sv-SE"/>
        </w:rPr>
        <w:t>11.3.</w:t>
      </w:r>
      <w:r w:rsidRPr="00E11EA5">
        <w:t>2</w:t>
      </w:r>
      <w:r w:rsidRPr="00E11EA5">
        <w:rPr>
          <w:lang w:eastAsia="sv-SE"/>
        </w:rPr>
        <w:t>.2</w:t>
      </w:r>
      <w:r>
        <w:rPr>
          <w:lang w:eastAsia="sv-SE"/>
        </w:rPr>
        <w:tab/>
      </w:r>
      <w:r w:rsidRPr="00E11EA5">
        <w:rPr>
          <w:lang w:eastAsia="sv-SE"/>
        </w:rPr>
        <w:t>Test procedure</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7E613FA6" w14:textId="77777777" w:rsidR="00C57672" w:rsidRPr="00E11EA5" w:rsidRDefault="00C57672" w:rsidP="00C57672">
      <w:pPr>
        <w:pStyle w:val="Heading5"/>
      </w:pPr>
      <w:bookmarkStart w:id="6487" w:name="_Toc32332377"/>
      <w:bookmarkStart w:id="6488" w:name="_Toc37430294"/>
      <w:bookmarkStart w:id="6489" w:name="_Toc43739397"/>
      <w:bookmarkStart w:id="6490" w:name="_Toc46347158"/>
      <w:bookmarkStart w:id="6491" w:name="_Toc53166097"/>
      <w:bookmarkStart w:id="6492" w:name="_Toc53166792"/>
      <w:bookmarkStart w:id="6493" w:name="_Toc53167486"/>
      <w:bookmarkStart w:id="6494" w:name="_Toc61130747"/>
      <w:bookmarkStart w:id="6495" w:name="_Toc61131473"/>
      <w:bookmarkStart w:id="6496" w:name="_Toc61188315"/>
      <w:bookmarkStart w:id="6497" w:name="_Toc83029605"/>
      <w:bookmarkStart w:id="6498" w:name="_Toc83920203"/>
      <w:bookmarkStart w:id="6499" w:name="_Toc89785224"/>
      <w:r w:rsidRPr="00E11EA5">
        <w:rPr>
          <w:lang w:eastAsia="sv-SE"/>
        </w:rPr>
        <w:t>11.3.</w:t>
      </w:r>
      <w:r w:rsidRPr="00E11EA5">
        <w:t>2</w:t>
      </w:r>
      <w:r w:rsidRPr="00E11EA5">
        <w:rPr>
          <w:lang w:eastAsia="sv-SE"/>
        </w:rPr>
        <w:t>.2.1</w:t>
      </w:r>
      <w:r w:rsidRPr="00E11EA5">
        <w:rPr>
          <w:lang w:eastAsia="sv-SE"/>
        </w:rPr>
        <w:tab/>
      </w:r>
      <w:r w:rsidRPr="00E11EA5">
        <w:t>Stage 1: Calibration</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6500" w:name="_Toc32332378"/>
      <w:bookmarkStart w:id="6501" w:name="_Toc37430295"/>
      <w:bookmarkStart w:id="6502" w:name="_Toc43739398"/>
      <w:bookmarkStart w:id="6503" w:name="_Toc46347159"/>
      <w:bookmarkStart w:id="6504" w:name="_Toc53166098"/>
      <w:bookmarkStart w:id="6505" w:name="_Toc53166793"/>
      <w:bookmarkStart w:id="6506" w:name="_Toc53167487"/>
      <w:bookmarkStart w:id="6507" w:name="_Toc61130748"/>
      <w:bookmarkStart w:id="6508" w:name="_Toc61131474"/>
      <w:bookmarkStart w:id="6509" w:name="_Toc61188316"/>
      <w:bookmarkStart w:id="6510" w:name="_Toc83029606"/>
      <w:bookmarkStart w:id="6511" w:name="_Toc83920204"/>
      <w:bookmarkStart w:id="6512" w:name="_Toc89785225"/>
      <w:bookmarkStart w:id="6513" w:name="_Toc21086515"/>
      <w:bookmarkStart w:id="6514" w:name="_Toc29768958"/>
      <w:r w:rsidRPr="00E11EA5">
        <w:rPr>
          <w:lang w:eastAsia="sv-SE"/>
        </w:rPr>
        <w:t>11.3.2.2.2</w:t>
      </w:r>
      <w:r w:rsidRPr="00E11EA5">
        <w:rPr>
          <w:lang w:eastAsia="sv-SE"/>
        </w:rPr>
        <w:tab/>
        <w:t>Stage 2: BS measurement</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p>
    <w:bookmarkEnd w:id="6513"/>
    <w:bookmarkEnd w:id="6514"/>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6515" w:name="_Toc21086518"/>
      <w:bookmarkStart w:id="6516" w:name="_Toc29768961"/>
      <w:bookmarkStart w:id="6517" w:name="_Toc32332379"/>
      <w:bookmarkStart w:id="6518" w:name="_Toc37430296"/>
      <w:bookmarkStart w:id="6519" w:name="_Toc43739399"/>
      <w:bookmarkStart w:id="6520" w:name="_Toc46347160"/>
      <w:bookmarkStart w:id="6521" w:name="_Toc53166099"/>
      <w:bookmarkStart w:id="6522" w:name="_Toc53166794"/>
      <w:bookmarkStart w:id="6523" w:name="_Toc53167488"/>
      <w:bookmarkStart w:id="6524" w:name="_Toc61130749"/>
      <w:bookmarkStart w:id="6525" w:name="_Toc61131475"/>
      <w:bookmarkStart w:id="6526" w:name="_Toc61188317"/>
      <w:bookmarkStart w:id="6527" w:name="_Toc83029607"/>
      <w:bookmarkStart w:id="6528" w:name="_Toc83920205"/>
      <w:bookmarkStart w:id="6529" w:name="_Toc89785226"/>
      <w:r w:rsidRPr="00E11EA5">
        <w:t>11.3.2</w:t>
      </w:r>
      <w:r w:rsidRPr="00E11EA5">
        <w:rPr>
          <w:rFonts w:hint="eastAsia"/>
        </w:rPr>
        <w:t>.</w:t>
      </w:r>
      <w:r w:rsidRPr="00E11EA5">
        <w:t>3</w:t>
      </w:r>
      <w:r w:rsidRPr="00E11EA5">
        <w:rPr>
          <w:rFonts w:hint="eastAsia"/>
        </w:rPr>
        <w:tab/>
      </w:r>
      <w:r w:rsidRPr="00E11EA5">
        <w:t>MU value</w:t>
      </w:r>
      <w:bookmarkEnd w:id="6515"/>
      <w:bookmarkEnd w:id="6516"/>
      <w:r w:rsidRPr="00E11EA5">
        <w:t xml:space="preserve"> derivation, FR1</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6530" w:name="_Toc32332380"/>
      <w:bookmarkStart w:id="6531" w:name="_Toc37430297"/>
      <w:bookmarkStart w:id="6532" w:name="_Toc43739400"/>
      <w:bookmarkStart w:id="6533" w:name="_Toc46347161"/>
      <w:bookmarkStart w:id="6534" w:name="_Toc53166100"/>
      <w:bookmarkStart w:id="6535" w:name="_Toc53166795"/>
      <w:bookmarkStart w:id="6536" w:name="_Toc53167489"/>
      <w:bookmarkStart w:id="6537" w:name="_Toc61130750"/>
      <w:bookmarkStart w:id="6538" w:name="_Toc61131476"/>
      <w:bookmarkStart w:id="6539" w:name="_Toc61188318"/>
      <w:bookmarkStart w:id="6540" w:name="_Toc83029608"/>
      <w:bookmarkStart w:id="6541" w:name="_Toc83920206"/>
      <w:bookmarkStart w:id="6542" w:name="_Toc89785227"/>
      <w:r w:rsidRPr="00E11EA5">
        <w:t>11.3.3</w:t>
      </w:r>
      <w:r w:rsidRPr="00E11EA5">
        <w:tab/>
        <w:t>Compact Antenna Test Range</w:t>
      </w:r>
      <w:bookmarkStart w:id="6543" w:name="_Toc32332381"/>
      <w:bookmarkStart w:id="6544" w:name="_Toc37430298"/>
      <w:bookmarkStart w:id="6545" w:name="_Toc43739401"/>
      <w:bookmarkStart w:id="6546" w:name="_Toc46347162"/>
      <w:bookmarkStart w:id="6547" w:name="_Toc53166101"/>
      <w:bookmarkStart w:id="6548" w:name="_Toc53166796"/>
      <w:bookmarkStart w:id="6549" w:name="_Toc53167490"/>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7AAB6EE6" w14:textId="77777777" w:rsidR="00C57672" w:rsidRPr="00E11EA5" w:rsidRDefault="00C57672" w:rsidP="00C57672">
      <w:pPr>
        <w:pStyle w:val="Heading4"/>
        <w:rPr>
          <w:lang w:eastAsia="sv-SE"/>
        </w:rPr>
      </w:pPr>
      <w:bookmarkStart w:id="6550" w:name="_Toc61130751"/>
      <w:bookmarkStart w:id="6551" w:name="_Toc61131477"/>
      <w:bookmarkStart w:id="6552" w:name="_Toc61188319"/>
      <w:bookmarkStart w:id="6553" w:name="_Toc83029609"/>
      <w:bookmarkStart w:id="6554" w:name="_Toc83920207"/>
      <w:bookmarkStart w:id="6555" w:name="_Toc89785228"/>
      <w:r w:rsidRPr="00E11EA5">
        <w:rPr>
          <w:lang w:eastAsia="sv-SE"/>
        </w:rPr>
        <w:t>11.3.</w:t>
      </w:r>
      <w:r w:rsidRPr="00E11EA5">
        <w:t>3</w:t>
      </w:r>
      <w:r w:rsidRPr="00E11EA5">
        <w:rPr>
          <w:lang w:eastAsia="sv-SE"/>
        </w:rPr>
        <w:t>.1</w:t>
      </w:r>
      <w:r w:rsidRPr="00E11EA5">
        <w:rPr>
          <w:lang w:eastAsia="sv-SE"/>
        </w:rPr>
        <w:tab/>
        <w:t>Measurement system description</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6556" w:name="_Toc32332382"/>
      <w:bookmarkStart w:id="6557" w:name="_Toc37430299"/>
      <w:bookmarkStart w:id="6558" w:name="_Toc43739402"/>
      <w:bookmarkStart w:id="6559" w:name="_Toc46347163"/>
      <w:bookmarkStart w:id="6560" w:name="_Toc53166102"/>
      <w:bookmarkStart w:id="6561" w:name="_Toc53166797"/>
      <w:bookmarkStart w:id="6562" w:name="_Toc53167491"/>
      <w:bookmarkStart w:id="6563" w:name="_Toc61130752"/>
      <w:bookmarkStart w:id="6564" w:name="_Toc61131478"/>
      <w:bookmarkStart w:id="6565" w:name="_Toc61188320"/>
      <w:bookmarkStart w:id="6566" w:name="_Toc83029610"/>
      <w:bookmarkStart w:id="6567" w:name="_Toc83920208"/>
      <w:bookmarkStart w:id="6568" w:name="_Toc89785229"/>
      <w:r w:rsidRPr="00E11EA5">
        <w:rPr>
          <w:lang w:eastAsia="sv-SE"/>
        </w:rPr>
        <w:t>11.3.3.2</w:t>
      </w:r>
      <w:r w:rsidRPr="00E11EA5">
        <w:rPr>
          <w:lang w:eastAsia="sv-SE"/>
        </w:rPr>
        <w:tab/>
        <w:t xml:space="preserve">Test </w:t>
      </w:r>
      <w:r w:rsidRPr="00E11EA5">
        <w:t>procedure</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09A892E2" w14:textId="77777777" w:rsidR="00C57672" w:rsidRPr="00E11EA5" w:rsidRDefault="00C57672" w:rsidP="00C57672">
      <w:pPr>
        <w:pStyle w:val="Heading5"/>
        <w:rPr>
          <w:lang w:eastAsia="sv-SE"/>
        </w:rPr>
      </w:pPr>
      <w:bookmarkStart w:id="6569" w:name="_Toc32332383"/>
      <w:bookmarkStart w:id="6570" w:name="_Toc37430300"/>
      <w:bookmarkStart w:id="6571" w:name="_Toc43739403"/>
      <w:bookmarkStart w:id="6572" w:name="_Toc46347164"/>
      <w:bookmarkStart w:id="6573" w:name="_Toc53166103"/>
      <w:bookmarkStart w:id="6574" w:name="_Toc53166798"/>
      <w:bookmarkStart w:id="6575" w:name="_Toc53167492"/>
      <w:bookmarkStart w:id="6576" w:name="_Toc61130753"/>
      <w:bookmarkStart w:id="6577" w:name="_Toc61131479"/>
      <w:bookmarkStart w:id="6578" w:name="_Toc61188321"/>
      <w:bookmarkStart w:id="6579" w:name="_Toc83029611"/>
      <w:bookmarkStart w:id="6580" w:name="_Toc83920209"/>
      <w:bookmarkStart w:id="6581" w:name="_Toc89785230"/>
      <w:r w:rsidRPr="00E11EA5">
        <w:rPr>
          <w:lang w:eastAsia="sv-SE"/>
        </w:rPr>
        <w:t>11.3.3.2.1</w:t>
      </w:r>
      <w:r w:rsidRPr="00E11EA5">
        <w:rPr>
          <w:lang w:eastAsia="sv-SE"/>
        </w:rPr>
        <w:tab/>
      </w:r>
      <w:r w:rsidRPr="00E11EA5">
        <w:t xml:space="preserve">Stage 1: </w:t>
      </w:r>
      <w:r w:rsidRPr="00E11EA5">
        <w:rPr>
          <w:lang w:eastAsia="sv-SE"/>
        </w:rPr>
        <w:t>Calibration</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6582" w:name="_Toc32332384"/>
      <w:bookmarkStart w:id="6583" w:name="_Toc37430301"/>
      <w:bookmarkStart w:id="6584" w:name="_Toc43739404"/>
      <w:bookmarkStart w:id="6585" w:name="_Toc46347165"/>
      <w:bookmarkStart w:id="6586" w:name="_Toc53166104"/>
      <w:bookmarkStart w:id="6587" w:name="_Toc53166799"/>
      <w:bookmarkStart w:id="6588" w:name="_Toc53167493"/>
      <w:bookmarkStart w:id="6589" w:name="_Toc61130754"/>
      <w:bookmarkStart w:id="6590" w:name="_Toc61131480"/>
      <w:bookmarkStart w:id="6591" w:name="_Toc61188322"/>
      <w:bookmarkStart w:id="6592" w:name="_Toc83029612"/>
      <w:bookmarkStart w:id="6593" w:name="_Toc83920210"/>
      <w:bookmarkStart w:id="6594" w:name="_Toc89785231"/>
      <w:r w:rsidRPr="00E11EA5">
        <w:t>11.3.3.2.2</w:t>
      </w:r>
      <w:r w:rsidRPr="00E11EA5">
        <w:tab/>
        <w:t>Stage 2: BS measurement</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6595" w:name="_Toc32332385"/>
      <w:bookmarkStart w:id="6596" w:name="_Toc37430302"/>
      <w:bookmarkStart w:id="6597" w:name="_Toc43739405"/>
      <w:bookmarkStart w:id="6598" w:name="_Toc46347166"/>
      <w:bookmarkStart w:id="6599" w:name="_Toc53166105"/>
      <w:bookmarkStart w:id="6600" w:name="_Toc53166800"/>
      <w:bookmarkStart w:id="6601" w:name="_Toc53167494"/>
      <w:bookmarkStart w:id="6602" w:name="_Toc61130755"/>
      <w:bookmarkStart w:id="6603" w:name="_Toc61131481"/>
      <w:bookmarkStart w:id="6604" w:name="_Toc61188323"/>
      <w:bookmarkStart w:id="6605" w:name="_Toc83029613"/>
      <w:bookmarkStart w:id="6606" w:name="_Toc83920211"/>
      <w:bookmarkStart w:id="6607" w:name="_Toc89785232"/>
      <w:r w:rsidRPr="00E11EA5">
        <w:t>11.3.3.3</w:t>
      </w:r>
      <w:r w:rsidRPr="00E11EA5">
        <w:tab/>
        <w:t>MU value derivation, FR1</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6608" w:name="_Toc32332386"/>
      <w:bookmarkStart w:id="6609" w:name="_Toc37430303"/>
      <w:bookmarkStart w:id="6610" w:name="_Toc43739406"/>
      <w:bookmarkStart w:id="6611" w:name="_Toc46347167"/>
      <w:bookmarkStart w:id="6612" w:name="_Toc53166106"/>
      <w:bookmarkStart w:id="6613" w:name="_Toc53166801"/>
      <w:bookmarkStart w:id="6614" w:name="_Toc53167495"/>
      <w:bookmarkStart w:id="6615" w:name="_Toc61130756"/>
      <w:bookmarkStart w:id="6616" w:name="_Toc61131482"/>
      <w:bookmarkStart w:id="6617" w:name="_Toc61188324"/>
      <w:bookmarkStart w:id="6618" w:name="_Toc83029614"/>
      <w:bookmarkStart w:id="6619" w:name="_Toc83920212"/>
      <w:bookmarkStart w:id="6620" w:name="_Toc89785233"/>
      <w:r w:rsidRPr="00E11EA5">
        <w:t>11.3.3.4</w:t>
      </w:r>
      <w:r w:rsidRPr="00E11EA5">
        <w:tab/>
        <w:t>MU value derivation, FR2</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2E6CDA" w:rsidRPr="00D34758" w:rsidRDefault="002E6CDA" w:rsidP="002E6CDA">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1B4E7BC6"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5C6B069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2E6CDA" w:rsidRPr="00D34758" w:rsidRDefault="002E6CDA" w:rsidP="002E6CDA">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2E6CDA" w:rsidRPr="00D34758" w:rsidRDefault="002E6CDA" w:rsidP="002E6CDA">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44B9FE4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08CA9977"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lastRenderedPageBreak/>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2E6CDA" w:rsidRPr="00D34758" w:rsidRDefault="002E6CDA" w:rsidP="002E6CDA">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0330CD67"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2C3FAE53"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2E6CDA" w:rsidRPr="00D34758" w:rsidRDefault="002E6CDA" w:rsidP="002E6CDA">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2E6CDA" w:rsidRPr="00D34758"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1754E781"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2DA3C6E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6621" w:name="_Toc21086521"/>
      <w:bookmarkStart w:id="6622" w:name="_Toc29768964"/>
      <w:bookmarkStart w:id="6623" w:name="_Toc37430304"/>
      <w:bookmarkStart w:id="6624" w:name="_Toc43739407"/>
      <w:bookmarkStart w:id="6625" w:name="_Toc46347168"/>
      <w:bookmarkStart w:id="6626" w:name="_Toc53166107"/>
      <w:bookmarkStart w:id="6627" w:name="_Toc53166802"/>
      <w:bookmarkStart w:id="6628" w:name="_Toc53167496"/>
      <w:bookmarkStart w:id="6629" w:name="_Toc32332387"/>
      <w:bookmarkStart w:id="6630" w:name="_Toc61130757"/>
      <w:bookmarkStart w:id="6631" w:name="_Toc61131483"/>
      <w:bookmarkStart w:id="6632" w:name="_Toc61188325"/>
      <w:bookmarkStart w:id="6633" w:name="_Toc83029615"/>
      <w:bookmarkStart w:id="6634" w:name="_Toc83920213"/>
      <w:bookmarkStart w:id="6635" w:name="_Toc89785234"/>
      <w:r w:rsidRPr="00E11EA5">
        <w:t>11.3.4</w:t>
      </w:r>
      <w:r w:rsidRPr="00E11EA5">
        <w:tab/>
        <w:t>Near Field</w:t>
      </w:r>
      <w:bookmarkEnd w:id="6621"/>
      <w:bookmarkEnd w:id="6622"/>
      <w:r w:rsidRPr="00E11EA5">
        <w:t xml:space="preserve"> Test Range</w:t>
      </w:r>
      <w:bookmarkStart w:id="6636" w:name="_Toc32332388"/>
      <w:bookmarkStart w:id="6637" w:name="_Toc37430305"/>
      <w:bookmarkStart w:id="6638" w:name="_Toc43739408"/>
      <w:bookmarkStart w:id="6639" w:name="_Toc46347169"/>
      <w:bookmarkStart w:id="6640" w:name="_Toc53166108"/>
      <w:bookmarkStart w:id="6641" w:name="_Toc53166803"/>
      <w:bookmarkStart w:id="6642" w:name="_Toc53167497"/>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4FB6B038" w14:textId="77777777" w:rsidR="00C57672" w:rsidRPr="00E11EA5" w:rsidRDefault="00C57672" w:rsidP="00C57672">
      <w:pPr>
        <w:pStyle w:val="Heading4"/>
        <w:rPr>
          <w:lang w:eastAsia="sv-SE"/>
        </w:rPr>
      </w:pPr>
      <w:bookmarkStart w:id="6643" w:name="_Toc61130758"/>
      <w:bookmarkStart w:id="6644" w:name="_Toc61131484"/>
      <w:bookmarkStart w:id="6645" w:name="_Toc61188326"/>
      <w:bookmarkStart w:id="6646" w:name="_Toc83029616"/>
      <w:bookmarkStart w:id="6647" w:name="_Toc83920214"/>
      <w:bookmarkStart w:id="6648" w:name="_Toc89785235"/>
      <w:r w:rsidRPr="00E11EA5">
        <w:rPr>
          <w:lang w:eastAsia="sv-SE"/>
        </w:rPr>
        <w:t>11.3.4.1</w:t>
      </w:r>
      <w:r w:rsidRPr="00E11EA5">
        <w:rPr>
          <w:lang w:eastAsia="sv-SE"/>
        </w:rPr>
        <w:tab/>
        <w:t>Measurement system description</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6649" w:name="_Toc32332389"/>
      <w:bookmarkStart w:id="6650" w:name="_Toc37430306"/>
      <w:bookmarkStart w:id="6651" w:name="_Toc43739409"/>
      <w:bookmarkStart w:id="6652" w:name="_Toc46347170"/>
      <w:bookmarkStart w:id="6653" w:name="_Toc53166109"/>
      <w:bookmarkStart w:id="6654" w:name="_Toc53166804"/>
      <w:bookmarkStart w:id="6655" w:name="_Toc53167498"/>
      <w:bookmarkStart w:id="6656" w:name="_Toc61130759"/>
      <w:bookmarkStart w:id="6657" w:name="_Toc61131485"/>
      <w:bookmarkStart w:id="6658" w:name="_Toc61188327"/>
      <w:bookmarkStart w:id="6659" w:name="_Toc83029617"/>
      <w:bookmarkStart w:id="6660" w:name="_Toc83920215"/>
      <w:bookmarkStart w:id="6661" w:name="_Toc89785236"/>
      <w:r w:rsidRPr="00E11EA5">
        <w:rPr>
          <w:lang w:eastAsia="sv-SE"/>
        </w:rPr>
        <w:t>11.3.4.2</w:t>
      </w:r>
      <w:r w:rsidRPr="00E11EA5">
        <w:rPr>
          <w:lang w:eastAsia="sv-SE"/>
        </w:rPr>
        <w:tab/>
        <w:t>Test procedure</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61F71146" w14:textId="77777777" w:rsidR="00C57672" w:rsidRPr="00E11EA5" w:rsidRDefault="00C57672" w:rsidP="00C57672">
      <w:pPr>
        <w:pStyle w:val="Heading5"/>
        <w:rPr>
          <w:lang w:eastAsia="sv-SE"/>
        </w:rPr>
      </w:pPr>
      <w:bookmarkStart w:id="6662" w:name="_Toc32332390"/>
      <w:bookmarkStart w:id="6663" w:name="_Toc37430307"/>
      <w:bookmarkStart w:id="6664" w:name="_Toc43739410"/>
      <w:bookmarkStart w:id="6665" w:name="_Toc46347171"/>
      <w:bookmarkStart w:id="6666" w:name="_Toc53166110"/>
      <w:bookmarkStart w:id="6667" w:name="_Toc53166805"/>
      <w:bookmarkStart w:id="6668" w:name="_Toc53167499"/>
      <w:bookmarkStart w:id="6669" w:name="_Toc61130760"/>
      <w:bookmarkStart w:id="6670" w:name="_Toc61131486"/>
      <w:bookmarkStart w:id="6671" w:name="_Toc61188328"/>
      <w:bookmarkStart w:id="6672" w:name="_Toc83029618"/>
      <w:bookmarkStart w:id="6673" w:name="_Toc83920216"/>
      <w:bookmarkStart w:id="6674" w:name="_Toc89785237"/>
      <w:r w:rsidRPr="00E11EA5">
        <w:rPr>
          <w:lang w:eastAsia="sv-SE"/>
        </w:rPr>
        <w:t>11.3.4.2.1</w:t>
      </w:r>
      <w:r w:rsidRPr="00E11EA5">
        <w:rPr>
          <w:lang w:eastAsia="sv-SE"/>
        </w:rPr>
        <w:tab/>
      </w:r>
      <w:r w:rsidRPr="00E11EA5">
        <w:t xml:space="preserve">Stage 1: </w:t>
      </w:r>
      <w:r w:rsidRPr="00E11EA5">
        <w:rPr>
          <w:lang w:eastAsia="sv-SE"/>
        </w:rPr>
        <w:t>Calibration</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6675" w:name="_Toc32332391"/>
      <w:bookmarkStart w:id="6676" w:name="_Toc37430308"/>
      <w:bookmarkStart w:id="6677" w:name="_Toc43739411"/>
      <w:bookmarkStart w:id="6678" w:name="_Toc46347172"/>
      <w:bookmarkStart w:id="6679" w:name="_Toc53166111"/>
      <w:bookmarkStart w:id="6680" w:name="_Toc53166806"/>
      <w:bookmarkStart w:id="6681" w:name="_Toc53167500"/>
      <w:bookmarkStart w:id="6682" w:name="_Toc61130761"/>
      <w:bookmarkStart w:id="6683" w:name="_Toc61131487"/>
      <w:bookmarkStart w:id="6684" w:name="_Toc61188329"/>
      <w:bookmarkStart w:id="6685" w:name="_Toc83029619"/>
      <w:bookmarkStart w:id="6686" w:name="_Toc83920217"/>
      <w:bookmarkStart w:id="6687" w:name="_Toc89785238"/>
      <w:r w:rsidRPr="00E11EA5">
        <w:rPr>
          <w:lang w:eastAsia="sv-SE"/>
        </w:rPr>
        <w:t>11.3.4.2.2</w:t>
      </w:r>
      <w:r w:rsidRPr="00E11EA5">
        <w:rPr>
          <w:lang w:eastAsia="sv-SE"/>
        </w:rPr>
        <w:tab/>
      </w:r>
      <w:r w:rsidRPr="00E11EA5">
        <w:t xml:space="preserve">Stage 2: </w:t>
      </w:r>
      <w:r w:rsidRPr="00E11EA5">
        <w:rPr>
          <w:lang w:eastAsia="sv-SE"/>
        </w:rPr>
        <w:t>BS measurement</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6688" w:name="_Toc32332392"/>
      <w:bookmarkStart w:id="6689" w:name="_Toc37430309"/>
      <w:bookmarkStart w:id="6690" w:name="_Toc43739412"/>
      <w:bookmarkStart w:id="6691" w:name="_Toc46347173"/>
      <w:bookmarkStart w:id="6692" w:name="_Toc53166112"/>
      <w:bookmarkStart w:id="6693" w:name="_Toc53166807"/>
      <w:bookmarkStart w:id="6694" w:name="_Toc53167501"/>
      <w:bookmarkStart w:id="6695" w:name="_Toc61130762"/>
      <w:bookmarkStart w:id="6696" w:name="_Toc61131488"/>
      <w:bookmarkStart w:id="6697" w:name="_Toc61188330"/>
      <w:bookmarkStart w:id="6698" w:name="_Toc83029620"/>
      <w:bookmarkStart w:id="6699" w:name="_Toc83920218"/>
      <w:bookmarkStart w:id="6700" w:name="_Toc89785239"/>
      <w:bookmarkStart w:id="6701" w:name="_Toc21086527"/>
      <w:bookmarkStart w:id="6702" w:name="_Toc29768970"/>
      <w:r w:rsidRPr="00E11EA5">
        <w:lastRenderedPageBreak/>
        <w:t>11.3.4.3</w:t>
      </w:r>
      <w:r w:rsidRPr="00E11EA5">
        <w:tab/>
        <w:t>MU value derivation, FR1</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6701"/>
      <w:bookmarkEnd w:id="6702"/>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6703" w:name="_Toc21086528"/>
      <w:bookmarkStart w:id="6704" w:name="_Toc29768971"/>
      <w:bookmarkStart w:id="6705" w:name="_Toc32332393"/>
      <w:bookmarkStart w:id="6706" w:name="_Toc37430310"/>
      <w:bookmarkStart w:id="6707" w:name="_Toc43739413"/>
      <w:bookmarkStart w:id="6708" w:name="_Toc46347174"/>
      <w:bookmarkStart w:id="6709" w:name="_Toc53166113"/>
      <w:bookmarkStart w:id="6710" w:name="_Toc53166808"/>
      <w:bookmarkStart w:id="6711" w:name="_Toc53167502"/>
      <w:bookmarkStart w:id="6712" w:name="_Toc61130763"/>
      <w:bookmarkStart w:id="6713" w:name="_Toc61131489"/>
      <w:bookmarkStart w:id="6714" w:name="_Toc61188331"/>
      <w:bookmarkStart w:id="6715" w:name="_Toc83029621"/>
      <w:bookmarkStart w:id="6716" w:name="_Toc83920219"/>
      <w:bookmarkStart w:id="6717" w:name="_Toc89785240"/>
      <w:r w:rsidRPr="00E11EA5">
        <w:t>11.3.5</w:t>
      </w:r>
      <w:r w:rsidRPr="00E11EA5">
        <w:tab/>
        <w:t>Reverberation Chamber</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5B995017" w14:textId="77777777" w:rsidR="00C57672" w:rsidRPr="00E11EA5" w:rsidRDefault="00C57672" w:rsidP="00C57672">
      <w:pPr>
        <w:pStyle w:val="Heading4"/>
        <w:rPr>
          <w:lang w:eastAsia="sv-SE"/>
        </w:rPr>
      </w:pPr>
      <w:bookmarkStart w:id="6718" w:name="_Toc32332394"/>
      <w:bookmarkStart w:id="6719" w:name="_Toc37430311"/>
      <w:bookmarkStart w:id="6720" w:name="_Toc43739414"/>
      <w:bookmarkStart w:id="6721" w:name="_Toc46347175"/>
      <w:bookmarkStart w:id="6722" w:name="_Toc53166114"/>
      <w:bookmarkStart w:id="6723" w:name="_Toc53166809"/>
      <w:bookmarkStart w:id="6724" w:name="_Toc53167503"/>
      <w:bookmarkStart w:id="6725" w:name="_Toc61130764"/>
      <w:bookmarkStart w:id="6726" w:name="_Toc61131490"/>
      <w:bookmarkStart w:id="6727" w:name="_Toc61188332"/>
      <w:bookmarkStart w:id="6728" w:name="_Toc83029622"/>
      <w:bookmarkStart w:id="6729" w:name="_Toc83920220"/>
      <w:bookmarkStart w:id="6730" w:name="_Toc89785241"/>
      <w:r w:rsidRPr="00E11EA5">
        <w:rPr>
          <w:lang w:eastAsia="sv-SE"/>
        </w:rPr>
        <w:t>11.3.5.1</w:t>
      </w:r>
      <w:r w:rsidRPr="00E11EA5">
        <w:rPr>
          <w:lang w:eastAsia="sv-SE"/>
        </w:rPr>
        <w:tab/>
        <w:t>Measurement system description</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6731" w:name="_Toc32332395"/>
      <w:bookmarkStart w:id="6732" w:name="_Toc37430312"/>
      <w:bookmarkStart w:id="6733" w:name="_Toc43739415"/>
      <w:bookmarkStart w:id="6734" w:name="_Toc46347176"/>
      <w:bookmarkStart w:id="6735" w:name="_Toc53166115"/>
      <w:bookmarkStart w:id="6736" w:name="_Toc53166810"/>
      <w:bookmarkStart w:id="6737" w:name="_Toc53167504"/>
    </w:p>
    <w:p w14:paraId="26EE5961" w14:textId="77777777" w:rsidR="00C57672" w:rsidRPr="00E11EA5" w:rsidRDefault="00C57672" w:rsidP="00C57672">
      <w:pPr>
        <w:pStyle w:val="Heading4"/>
        <w:rPr>
          <w:lang w:eastAsia="sv-SE"/>
        </w:rPr>
      </w:pPr>
      <w:bookmarkStart w:id="6738" w:name="_Toc61130765"/>
      <w:bookmarkStart w:id="6739" w:name="_Toc61131491"/>
      <w:bookmarkStart w:id="6740" w:name="_Toc61188333"/>
      <w:bookmarkStart w:id="6741" w:name="_Toc83029623"/>
      <w:bookmarkStart w:id="6742" w:name="_Toc83920221"/>
      <w:bookmarkStart w:id="6743" w:name="_Toc89785242"/>
      <w:r w:rsidRPr="00E11EA5">
        <w:rPr>
          <w:lang w:eastAsia="sv-SE"/>
        </w:rPr>
        <w:t>11.3.5.2</w:t>
      </w:r>
      <w:r w:rsidRPr="00E11EA5">
        <w:rPr>
          <w:lang w:eastAsia="sv-SE"/>
        </w:rPr>
        <w:tab/>
        <w:t>Test procedure</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20E7B60E" w14:textId="77777777" w:rsidR="00C57672" w:rsidRPr="00E11EA5" w:rsidRDefault="00C57672" w:rsidP="00C57672">
      <w:pPr>
        <w:pStyle w:val="Heading5"/>
        <w:rPr>
          <w:lang w:eastAsia="sv-SE"/>
        </w:rPr>
      </w:pPr>
      <w:bookmarkStart w:id="6744" w:name="_Toc32332396"/>
      <w:bookmarkStart w:id="6745" w:name="_Toc37430313"/>
      <w:bookmarkStart w:id="6746" w:name="_Toc43739416"/>
      <w:bookmarkStart w:id="6747" w:name="_Toc46347177"/>
      <w:bookmarkStart w:id="6748" w:name="_Toc53166116"/>
      <w:bookmarkStart w:id="6749" w:name="_Toc53166811"/>
      <w:bookmarkStart w:id="6750" w:name="_Toc53167505"/>
      <w:bookmarkStart w:id="6751" w:name="_Toc61130766"/>
      <w:bookmarkStart w:id="6752" w:name="_Toc61131492"/>
      <w:bookmarkStart w:id="6753" w:name="_Toc61188334"/>
      <w:bookmarkStart w:id="6754" w:name="_Toc83029624"/>
      <w:bookmarkStart w:id="6755" w:name="_Toc83920222"/>
      <w:bookmarkStart w:id="6756" w:name="_Toc89785243"/>
      <w:r w:rsidRPr="00E11EA5">
        <w:rPr>
          <w:lang w:eastAsia="sv-SE"/>
        </w:rPr>
        <w:t>11.3.5.2.1</w:t>
      </w:r>
      <w:r w:rsidRPr="00E11EA5">
        <w:rPr>
          <w:lang w:eastAsia="sv-SE"/>
        </w:rPr>
        <w:tab/>
      </w:r>
      <w:r w:rsidRPr="00E11EA5">
        <w:t xml:space="preserve">Stage 1: </w:t>
      </w:r>
      <w:r w:rsidRPr="00E11EA5">
        <w:rPr>
          <w:lang w:eastAsia="sv-SE"/>
        </w:rPr>
        <w:t>Calibration</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6757" w:name="_Toc32332397"/>
      <w:bookmarkStart w:id="6758" w:name="_Toc37430314"/>
      <w:bookmarkStart w:id="6759" w:name="_Toc43739417"/>
      <w:bookmarkStart w:id="6760" w:name="_Toc46347178"/>
      <w:bookmarkStart w:id="6761" w:name="_Toc53166117"/>
      <w:bookmarkStart w:id="6762" w:name="_Toc53166812"/>
      <w:bookmarkStart w:id="6763" w:name="_Toc53167506"/>
      <w:bookmarkStart w:id="6764" w:name="_Toc61130767"/>
      <w:bookmarkStart w:id="6765" w:name="_Toc61131493"/>
      <w:bookmarkStart w:id="6766" w:name="_Toc61188335"/>
      <w:bookmarkStart w:id="6767" w:name="_Toc83029625"/>
      <w:bookmarkStart w:id="6768" w:name="_Toc83920223"/>
      <w:bookmarkStart w:id="6769" w:name="_Toc89785244"/>
      <w:r w:rsidRPr="00E11EA5">
        <w:rPr>
          <w:lang w:eastAsia="sv-SE"/>
        </w:rPr>
        <w:t>11.3.5.2.2</w:t>
      </w:r>
      <w:r w:rsidRPr="00E11EA5">
        <w:rPr>
          <w:lang w:eastAsia="sv-SE"/>
        </w:rPr>
        <w:tab/>
      </w:r>
      <w:r w:rsidRPr="00E11EA5">
        <w:t xml:space="preserve">Stage 2: </w:t>
      </w:r>
      <w:r w:rsidRPr="00E11EA5">
        <w:rPr>
          <w:lang w:eastAsia="sv-SE"/>
        </w:rPr>
        <w:t>BS measurement</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6770" w:name="_Toc32332398"/>
      <w:bookmarkStart w:id="6771" w:name="_Toc37430315"/>
      <w:bookmarkStart w:id="6772" w:name="_Toc43739418"/>
      <w:bookmarkStart w:id="6773" w:name="_Toc46347179"/>
      <w:bookmarkStart w:id="6774" w:name="_Toc53166118"/>
      <w:bookmarkStart w:id="6775" w:name="_Toc53166813"/>
      <w:bookmarkStart w:id="6776" w:name="_Toc53167507"/>
      <w:bookmarkStart w:id="6777" w:name="_Toc61130768"/>
      <w:bookmarkStart w:id="6778" w:name="_Toc61131494"/>
      <w:bookmarkStart w:id="6779" w:name="_Toc61188336"/>
      <w:bookmarkStart w:id="6780" w:name="_Toc83029626"/>
      <w:bookmarkStart w:id="6781" w:name="_Toc83920224"/>
      <w:bookmarkStart w:id="6782" w:name="_Toc89785245"/>
      <w:bookmarkStart w:id="6783" w:name="_Toc21086534"/>
      <w:bookmarkStart w:id="6784" w:name="_Toc29768977"/>
      <w:r w:rsidRPr="00E11EA5">
        <w:t>11.3.5.3</w:t>
      </w:r>
      <w:r w:rsidRPr="00E11EA5">
        <w:tab/>
        <w:t>MU value derivation, FR1</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6783"/>
      <w:bookmarkEnd w:id="6784"/>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6785" w:name="_Toc32332399"/>
      <w:bookmarkStart w:id="6786" w:name="_Toc37430316"/>
      <w:bookmarkStart w:id="6787" w:name="_Toc43739419"/>
      <w:bookmarkStart w:id="6788" w:name="_Toc46347180"/>
      <w:bookmarkStart w:id="6789" w:name="_Toc53166119"/>
      <w:bookmarkStart w:id="6790" w:name="_Toc53166814"/>
      <w:bookmarkStart w:id="6791" w:name="_Toc53167508"/>
      <w:bookmarkStart w:id="6792" w:name="_Toc61130769"/>
      <w:bookmarkStart w:id="6793" w:name="_Toc61131495"/>
      <w:bookmarkStart w:id="6794" w:name="_Toc61188337"/>
      <w:bookmarkStart w:id="6795" w:name="_Toc83029627"/>
      <w:bookmarkStart w:id="6796" w:name="_Toc83920225"/>
      <w:bookmarkStart w:id="6797" w:name="_Toc89785246"/>
      <w:r w:rsidRPr="00E11EA5">
        <w:t>11.3.5.4</w:t>
      </w:r>
      <w:r w:rsidRPr="00E11EA5">
        <w:tab/>
        <w:t>MU value derivation, FR2</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2E6CDA" w:rsidRPr="00D34758" w:rsidRDefault="002E6CDA" w:rsidP="002E6CDA">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2E6CDA" w:rsidRPr="00D34758" w:rsidRDefault="002E6CDA" w:rsidP="002E6CDA">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0C3D3119"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16DED320"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2E6CDA" w:rsidRPr="00D34758" w:rsidRDefault="002E6CDA" w:rsidP="002E6CDA">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2E6CDA" w:rsidRPr="00D34758" w:rsidRDefault="002E6CDA" w:rsidP="002E6CDA">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4699B01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BBF4091"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2E6CDA"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2E6CDA" w:rsidRPr="00E11EA5" w:rsidRDefault="002E6CDA" w:rsidP="002E6CDA">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2E6CDA" w:rsidRPr="00E11EA5" w:rsidRDefault="002E6CDA" w:rsidP="002E6CDA">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4A3BC219"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1C0EE5C6"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2E6CDA" w:rsidRPr="00E11EA5" w:rsidRDefault="002E6CDA" w:rsidP="002E6CDA">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2E6CDA" w:rsidRPr="00E11EA5" w:rsidRDefault="002E6CDA" w:rsidP="002E6CDA">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2E6CDA" w:rsidRPr="00E11EA5" w:rsidRDefault="002E6CDA" w:rsidP="002E6CDA">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199B5CD3"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43EBFFC0"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6798" w:name="_Toc29768978"/>
      <w:bookmarkStart w:id="6799" w:name="_Toc32332400"/>
      <w:bookmarkStart w:id="6800" w:name="_Toc37430317"/>
      <w:bookmarkStart w:id="6801" w:name="_Toc43739420"/>
      <w:bookmarkStart w:id="6802" w:name="_Toc46347181"/>
      <w:bookmarkStart w:id="6803" w:name="_Toc53166120"/>
      <w:bookmarkStart w:id="6804" w:name="_Toc53166815"/>
      <w:bookmarkStart w:id="6805" w:name="_Toc53167509"/>
      <w:bookmarkStart w:id="6806" w:name="_Toc61130770"/>
      <w:bookmarkStart w:id="6807" w:name="_Toc61131496"/>
      <w:bookmarkStart w:id="6808" w:name="_Toc61188338"/>
      <w:bookmarkStart w:id="6809" w:name="_Toc83029628"/>
      <w:bookmarkStart w:id="6810" w:name="_Toc83920226"/>
      <w:bookmarkStart w:id="6811" w:name="_Toc89785247"/>
      <w:r w:rsidRPr="00E11EA5">
        <w:t>11.3.6</w:t>
      </w:r>
      <w:r w:rsidRPr="00E11EA5">
        <w:tab/>
        <w:t>Plane Wave Synthesizer</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00F51470" w14:textId="77777777" w:rsidR="00C57672" w:rsidRPr="00E11EA5" w:rsidRDefault="00C57672" w:rsidP="00C57672">
      <w:pPr>
        <w:pStyle w:val="Heading4"/>
        <w:rPr>
          <w:lang w:eastAsia="sv-SE"/>
        </w:rPr>
      </w:pPr>
      <w:bookmarkStart w:id="6812" w:name="_Toc32332401"/>
      <w:bookmarkStart w:id="6813" w:name="_Toc37430318"/>
      <w:bookmarkStart w:id="6814" w:name="_Toc43739421"/>
      <w:bookmarkStart w:id="6815" w:name="_Toc46347182"/>
      <w:bookmarkStart w:id="6816" w:name="_Toc53166121"/>
      <w:bookmarkStart w:id="6817" w:name="_Toc53166816"/>
      <w:bookmarkStart w:id="6818" w:name="_Toc53167510"/>
      <w:bookmarkStart w:id="6819" w:name="_Toc61130771"/>
      <w:bookmarkStart w:id="6820" w:name="_Toc61131497"/>
      <w:bookmarkStart w:id="6821" w:name="_Toc61188339"/>
      <w:bookmarkStart w:id="6822" w:name="_Toc83029629"/>
      <w:bookmarkStart w:id="6823" w:name="_Toc83920227"/>
      <w:bookmarkStart w:id="6824" w:name="_Toc89785248"/>
      <w:r w:rsidRPr="00E11EA5">
        <w:rPr>
          <w:lang w:eastAsia="sv-SE"/>
        </w:rPr>
        <w:t>11.3.6.1</w:t>
      </w:r>
      <w:r w:rsidRPr="00E11EA5">
        <w:rPr>
          <w:lang w:eastAsia="sv-SE"/>
        </w:rPr>
        <w:tab/>
        <w:t>Measurement system description</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6825" w:name="_Toc32332402"/>
      <w:bookmarkStart w:id="6826" w:name="_Toc37430319"/>
      <w:bookmarkStart w:id="6827" w:name="_Toc43739422"/>
      <w:bookmarkStart w:id="6828" w:name="_Toc46347183"/>
      <w:bookmarkStart w:id="6829" w:name="_Toc53166122"/>
      <w:bookmarkStart w:id="6830" w:name="_Toc53166817"/>
      <w:bookmarkStart w:id="6831" w:name="_Toc53167511"/>
    </w:p>
    <w:p w14:paraId="70118C0F" w14:textId="77777777" w:rsidR="00C57672" w:rsidRPr="00E11EA5" w:rsidRDefault="00C57672" w:rsidP="00C57672">
      <w:pPr>
        <w:pStyle w:val="Heading4"/>
        <w:rPr>
          <w:lang w:eastAsia="sv-SE"/>
        </w:rPr>
      </w:pPr>
      <w:bookmarkStart w:id="6832" w:name="_Toc61130772"/>
      <w:bookmarkStart w:id="6833" w:name="_Toc61131498"/>
      <w:bookmarkStart w:id="6834" w:name="_Toc61188340"/>
      <w:bookmarkStart w:id="6835" w:name="_Toc83029630"/>
      <w:bookmarkStart w:id="6836" w:name="_Toc83920228"/>
      <w:bookmarkStart w:id="6837" w:name="_Toc89785249"/>
      <w:r w:rsidRPr="00E11EA5">
        <w:rPr>
          <w:lang w:eastAsia="sv-SE"/>
        </w:rPr>
        <w:t>11.3.6.2</w:t>
      </w:r>
      <w:r w:rsidRPr="00E11EA5">
        <w:rPr>
          <w:lang w:eastAsia="sv-SE"/>
        </w:rPr>
        <w:tab/>
        <w:t>Test procedure</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6C37161B" w14:textId="77777777" w:rsidR="00C57672" w:rsidRPr="00E11EA5" w:rsidRDefault="00C57672" w:rsidP="00C57672">
      <w:pPr>
        <w:pStyle w:val="Heading5"/>
        <w:rPr>
          <w:lang w:eastAsia="sv-SE"/>
        </w:rPr>
      </w:pPr>
      <w:bookmarkStart w:id="6838" w:name="_Toc32332403"/>
      <w:bookmarkStart w:id="6839" w:name="_Toc37430320"/>
      <w:bookmarkStart w:id="6840" w:name="_Toc43739423"/>
      <w:bookmarkStart w:id="6841" w:name="_Toc46347184"/>
      <w:bookmarkStart w:id="6842" w:name="_Toc53166123"/>
      <w:bookmarkStart w:id="6843" w:name="_Toc53166818"/>
      <w:bookmarkStart w:id="6844" w:name="_Toc53167512"/>
      <w:bookmarkStart w:id="6845" w:name="_Toc61130773"/>
      <w:bookmarkStart w:id="6846" w:name="_Toc61131499"/>
      <w:bookmarkStart w:id="6847" w:name="_Toc61188341"/>
      <w:bookmarkStart w:id="6848" w:name="_Toc83029631"/>
      <w:bookmarkStart w:id="6849" w:name="_Toc83920229"/>
      <w:bookmarkStart w:id="6850" w:name="_Toc89785250"/>
      <w:r w:rsidRPr="00E11EA5">
        <w:rPr>
          <w:lang w:eastAsia="sv-SE"/>
        </w:rPr>
        <w:t>11.3.6.2.1</w:t>
      </w:r>
      <w:r w:rsidRPr="00E11EA5">
        <w:rPr>
          <w:lang w:eastAsia="sv-SE"/>
        </w:rPr>
        <w:tab/>
      </w:r>
      <w:r w:rsidRPr="00E11EA5">
        <w:t xml:space="preserve">Stage 1: </w:t>
      </w:r>
      <w:r w:rsidRPr="00E11EA5">
        <w:rPr>
          <w:lang w:eastAsia="sv-SE"/>
        </w:rPr>
        <w:t>Calibration</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6851" w:name="_Toc32332404"/>
      <w:bookmarkStart w:id="6852" w:name="_Toc37430321"/>
      <w:bookmarkStart w:id="6853" w:name="_Toc43739424"/>
      <w:bookmarkStart w:id="6854" w:name="_Toc46347185"/>
      <w:bookmarkStart w:id="6855" w:name="_Toc53166124"/>
      <w:bookmarkStart w:id="6856" w:name="_Toc53166819"/>
      <w:bookmarkStart w:id="6857" w:name="_Toc53167513"/>
      <w:bookmarkStart w:id="6858" w:name="_Toc61130774"/>
      <w:bookmarkStart w:id="6859" w:name="_Toc61131500"/>
      <w:bookmarkStart w:id="6860" w:name="_Toc61188342"/>
      <w:bookmarkStart w:id="6861" w:name="_Toc83029632"/>
      <w:bookmarkStart w:id="6862" w:name="_Toc83920230"/>
      <w:bookmarkStart w:id="6863" w:name="_Toc89785251"/>
      <w:r w:rsidRPr="00E11EA5">
        <w:rPr>
          <w:lang w:eastAsia="sv-SE"/>
        </w:rPr>
        <w:t>11.3.6.2.2</w:t>
      </w:r>
      <w:r w:rsidRPr="00E11EA5">
        <w:rPr>
          <w:lang w:eastAsia="sv-SE"/>
        </w:rPr>
        <w:tab/>
      </w:r>
      <w:r w:rsidRPr="00E11EA5">
        <w:t xml:space="preserve">Stage 2: </w:t>
      </w:r>
      <w:r w:rsidRPr="00E11EA5">
        <w:rPr>
          <w:lang w:eastAsia="sv-SE"/>
        </w:rPr>
        <w:t>BS measurement</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lastRenderedPageBreak/>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6864" w:name="_Toc32332405"/>
      <w:bookmarkStart w:id="6865" w:name="_Toc37430322"/>
      <w:bookmarkStart w:id="6866" w:name="_Toc43739425"/>
      <w:bookmarkStart w:id="6867" w:name="_Toc46347186"/>
      <w:bookmarkStart w:id="6868" w:name="_Toc53166125"/>
      <w:bookmarkStart w:id="6869" w:name="_Toc53166820"/>
      <w:bookmarkStart w:id="6870" w:name="_Toc53167514"/>
      <w:bookmarkStart w:id="6871" w:name="_Toc61130775"/>
      <w:bookmarkStart w:id="6872" w:name="_Toc61131501"/>
      <w:bookmarkStart w:id="6873" w:name="_Toc61188343"/>
      <w:bookmarkStart w:id="6874" w:name="_Toc83029633"/>
      <w:bookmarkStart w:id="6875" w:name="_Toc83920231"/>
      <w:bookmarkStart w:id="6876" w:name="_Toc89785252"/>
      <w:r w:rsidRPr="00E11EA5">
        <w:t>11.3.6.3</w:t>
      </w:r>
      <w:r w:rsidRPr="00E11EA5">
        <w:tab/>
        <w:t>MU value derivation, FR1</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6877" w:name="_Toc32332406"/>
      <w:bookmarkStart w:id="6878" w:name="_Toc37430323"/>
      <w:bookmarkStart w:id="6879" w:name="_Toc43739426"/>
      <w:bookmarkStart w:id="6880" w:name="_Toc46347187"/>
      <w:bookmarkStart w:id="6881" w:name="_Toc53166126"/>
      <w:bookmarkStart w:id="6882" w:name="_Toc53166821"/>
      <w:bookmarkStart w:id="6883" w:name="_Toc53167515"/>
      <w:bookmarkStart w:id="6884" w:name="_Toc61130776"/>
      <w:bookmarkStart w:id="6885" w:name="_Toc61131502"/>
      <w:bookmarkStart w:id="6886" w:name="_Toc61188344"/>
      <w:bookmarkStart w:id="6887" w:name="_Toc83029634"/>
      <w:bookmarkStart w:id="6888" w:name="_Toc83920232"/>
      <w:bookmarkStart w:id="6889" w:name="_Toc89785253"/>
      <w:bookmarkStart w:id="6890" w:name="_Toc21086535"/>
      <w:bookmarkStart w:id="6891" w:name="_Toc29768984"/>
      <w:r w:rsidRPr="00E11EA5">
        <w:lastRenderedPageBreak/>
        <w:t>11.3.7</w:t>
      </w:r>
      <w:r w:rsidRPr="00E11EA5">
        <w:tab/>
        <w:t>Maximum accepted test system uncertainty</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6890"/>
      <w:bookmarkEnd w:id="6891"/>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0DDCFA62" w14:textId="63FFCF51" w:rsidTr="002E6CDA">
        <w:trPr>
          <w:cantSplit/>
          <w:jc w:val="center"/>
        </w:trPr>
        <w:tc>
          <w:tcPr>
            <w:tcW w:w="4698" w:type="dxa"/>
            <w:noWrap/>
            <w:hideMark/>
          </w:tcPr>
          <w:p w14:paraId="4E326000" w14:textId="77777777" w:rsidR="002E6CDA" w:rsidRPr="00E11EA5" w:rsidRDefault="002E6CDA" w:rsidP="009C163B">
            <w:pPr>
              <w:spacing w:after="0"/>
              <w:rPr>
                <w:rFonts w:ascii="Arial" w:hAnsi="Arial" w:cs="Arial"/>
                <w:sz w:val="16"/>
                <w:szCs w:val="16"/>
              </w:rPr>
            </w:pPr>
          </w:p>
        </w:tc>
        <w:tc>
          <w:tcPr>
            <w:tcW w:w="5160" w:type="dxa"/>
            <w:gridSpan w:val="3"/>
            <w:hideMark/>
          </w:tcPr>
          <w:p w14:paraId="67C14159" w14:textId="062652E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0DE3879C" w14:textId="32ABBB3C" w:rsidTr="002E6CDA">
        <w:trPr>
          <w:cantSplit/>
          <w:jc w:val="center"/>
        </w:trPr>
        <w:tc>
          <w:tcPr>
            <w:tcW w:w="4698" w:type="dxa"/>
            <w:noWrap/>
            <w:hideMark/>
          </w:tcPr>
          <w:p w14:paraId="717E41F6" w14:textId="77777777" w:rsidR="002E6CDA" w:rsidRPr="00E11EA5" w:rsidRDefault="002E6CDA" w:rsidP="002E6CDA">
            <w:pPr>
              <w:spacing w:after="0"/>
              <w:rPr>
                <w:rFonts w:ascii="Arial" w:hAnsi="Arial" w:cs="Arial"/>
                <w:sz w:val="16"/>
                <w:szCs w:val="16"/>
              </w:rPr>
            </w:pPr>
          </w:p>
        </w:tc>
        <w:tc>
          <w:tcPr>
            <w:tcW w:w="1474" w:type="dxa"/>
            <w:hideMark/>
          </w:tcPr>
          <w:p w14:paraId="13B57BB2" w14:textId="77777777" w:rsidR="002E6CDA" w:rsidRPr="00E11EA5" w:rsidRDefault="002E6CDA" w:rsidP="002E6CDA">
            <w:pPr>
              <w:pStyle w:val="TAH"/>
            </w:pPr>
            <w:r w:rsidRPr="00E11EA5">
              <w:t>24.25 &lt; f &lt; 29.5</w:t>
            </w:r>
            <w:r>
              <w:t> </w:t>
            </w:r>
            <w:r w:rsidRPr="00E11EA5">
              <w:t>GHz</w:t>
            </w:r>
          </w:p>
        </w:tc>
        <w:tc>
          <w:tcPr>
            <w:tcW w:w="1843" w:type="dxa"/>
            <w:hideMark/>
          </w:tcPr>
          <w:p w14:paraId="345722EC" w14:textId="0FFA7059" w:rsidR="002E6CDA" w:rsidRPr="00E11EA5" w:rsidRDefault="002E6CDA" w:rsidP="002E6CDA">
            <w:pPr>
              <w:pStyle w:val="TAH"/>
            </w:pPr>
            <w:r w:rsidRPr="00E11EA5">
              <w:t xml:space="preserve">37 &lt; f &lt; </w:t>
            </w:r>
            <w:r>
              <w:t>43.5 GHz</w:t>
            </w:r>
          </w:p>
        </w:tc>
        <w:tc>
          <w:tcPr>
            <w:tcW w:w="1843" w:type="dxa"/>
          </w:tcPr>
          <w:p w14:paraId="013AC24B" w14:textId="600304C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0068B5" w14:textId="6491547C" w:rsidTr="002E6CDA">
        <w:trPr>
          <w:cantSplit/>
          <w:jc w:val="center"/>
        </w:trPr>
        <w:tc>
          <w:tcPr>
            <w:tcW w:w="4698" w:type="dxa"/>
            <w:noWrap/>
            <w:hideMark/>
          </w:tcPr>
          <w:p w14:paraId="6CD63746" w14:textId="77777777" w:rsidR="002E6CDA" w:rsidRPr="00E11EA5" w:rsidRDefault="002E6CDA" w:rsidP="002E6CDA">
            <w:pPr>
              <w:pStyle w:val="TAC"/>
            </w:pPr>
            <w:r w:rsidRPr="00E11EA5">
              <w:lastRenderedPageBreak/>
              <w:t>Indoor Anechoic Chamber</w:t>
            </w:r>
          </w:p>
        </w:tc>
        <w:tc>
          <w:tcPr>
            <w:tcW w:w="1474" w:type="dxa"/>
            <w:noWrap/>
          </w:tcPr>
          <w:p w14:paraId="71135CD5" w14:textId="77777777" w:rsidR="002E6CDA" w:rsidRPr="00E11EA5" w:rsidRDefault="002E6CDA" w:rsidP="002E6CDA">
            <w:pPr>
              <w:pStyle w:val="TAC"/>
              <w:rPr>
                <w:szCs w:val="18"/>
              </w:rPr>
            </w:pPr>
          </w:p>
        </w:tc>
        <w:tc>
          <w:tcPr>
            <w:tcW w:w="1843" w:type="dxa"/>
            <w:noWrap/>
          </w:tcPr>
          <w:p w14:paraId="0EDD4082" w14:textId="77777777" w:rsidR="002E6CDA" w:rsidRPr="00E11EA5" w:rsidRDefault="002E6CDA" w:rsidP="002E6CDA">
            <w:pPr>
              <w:pStyle w:val="TAC"/>
              <w:rPr>
                <w:szCs w:val="18"/>
              </w:rPr>
            </w:pPr>
          </w:p>
        </w:tc>
        <w:tc>
          <w:tcPr>
            <w:tcW w:w="1843" w:type="dxa"/>
          </w:tcPr>
          <w:p w14:paraId="36630F96" w14:textId="6EDA6D5A" w:rsidR="002E6CDA" w:rsidRPr="00E11EA5" w:rsidRDefault="002E6CDA" w:rsidP="002E6CDA">
            <w:pPr>
              <w:pStyle w:val="TAC"/>
              <w:rPr>
                <w:szCs w:val="18"/>
              </w:rPr>
            </w:pPr>
            <w:r>
              <w:rPr>
                <w:szCs w:val="18"/>
              </w:rPr>
              <w:t>-</w:t>
            </w:r>
          </w:p>
        </w:tc>
      </w:tr>
      <w:tr w:rsidR="002E6CDA" w:rsidRPr="00E11EA5" w14:paraId="7478AE00" w14:textId="78224FB1" w:rsidTr="002E6CDA">
        <w:trPr>
          <w:cantSplit/>
          <w:jc w:val="center"/>
        </w:trPr>
        <w:tc>
          <w:tcPr>
            <w:tcW w:w="4698" w:type="dxa"/>
            <w:noWrap/>
            <w:hideMark/>
          </w:tcPr>
          <w:p w14:paraId="7FBDCB68" w14:textId="77777777" w:rsidR="002E6CDA" w:rsidRPr="00E11EA5" w:rsidRDefault="002E6CDA" w:rsidP="002E6CDA">
            <w:pPr>
              <w:pStyle w:val="TAC"/>
            </w:pPr>
            <w:r w:rsidRPr="00E11EA5">
              <w:t>Compact Antenna Test Range</w:t>
            </w:r>
          </w:p>
        </w:tc>
        <w:tc>
          <w:tcPr>
            <w:tcW w:w="1474" w:type="dxa"/>
            <w:noWrap/>
          </w:tcPr>
          <w:p w14:paraId="2F3144F3" w14:textId="77777777" w:rsidR="002E6CDA" w:rsidRPr="00E11EA5" w:rsidRDefault="002E6CDA" w:rsidP="002E6CDA">
            <w:pPr>
              <w:pStyle w:val="TAC"/>
              <w:rPr>
                <w:szCs w:val="18"/>
              </w:rPr>
            </w:pPr>
            <w:r w:rsidRPr="00E11EA5">
              <w:rPr>
                <w:rFonts w:eastAsia="Arial Unicode MS" w:cs="Arial"/>
                <w:szCs w:val="18"/>
              </w:rPr>
              <w:t>2.69</w:t>
            </w:r>
          </w:p>
        </w:tc>
        <w:tc>
          <w:tcPr>
            <w:tcW w:w="1843" w:type="dxa"/>
            <w:noWrap/>
          </w:tcPr>
          <w:p w14:paraId="102EF4F9" w14:textId="7DB0F272" w:rsidR="002E6CDA" w:rsidRPr="00E11EA5" w:rsidRDefault="002E6CDA" w:rsidP="002E6CDA">
            <w:pPr>
              <w:pStyle w:val="TAC"/>
              <w:rPr>
                <w:szCs w:val="18"/>
              </w:rPr>
            </w:pPr>
            <w:r w:rsidRPr="00E11EA5">
              <w:rPr>
                <w:rFonts w:eastAsia="Arial Unicode MS" w:cs="Arial"/>
                <w:szCs w:val="18"/>
              </w:rPr>
              <w:t>2.71</w:t>
            </w:r>
          </w:p>
        </w:tc>
        <w:tc>
          <w:tcPr>
            <w:tcW w:w="1843" w:type="dxa"/>
          </w:tcPr>
          <w:p w14:paraId="57582559" w14:textId="0851E878"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26F1209A" w14:textId="4E82B082" w:rsidTr="002E6CDA">
        <w:trPr>
          <w:cantSplit/>
          <w:jc w:val="center"/>
        </w:trPr>
        <w:tc>
          <w:tcPr>
            <w:tcW w:w="4698" w:type="dxa"/>
            <w:noWrap/>
            <w:hideMark/>
          </w:tcPr>
          <w:p w14:paraId="54B82305" w14:textId="77777777" w:rsidR="002E6CDA" w:rsidRPr="00E11EA5" w:rsidRDefault="002E6CDA" w:rsidP="002E6CDA">
            <w:pPr>
              <w:pStyle w:val="TAC"/>
            </w:pPr>
            <w:r w:rsidRPr="00E11EA5">
              <w:t>Near Field Test Range</w:t>
            </w:r>
          </w:p>
        </w:tc>
        <w:tc>
          <w:tcPr>
            <w:tcW w:w="1474" w:type="dxa"/>
            <w:noWrap/>
          </w:tcPr>
          <w:p w14:paraId="37245BBF" w14:textId="77777777" w:rsidR="002E6CDA" w:rsidRPr="00E11EA5" w:rsidRDefault="002E6CDA" w:rsidP="002E6CDA">
            <w:pPr>
              <w:pStyle w:val="TAC"/>
              <w:rPr>
                <w:szCs w:val="18"/>
              </w:rPr>
            </w:pPr>
          </w:p>
        </w:tc>
        <w:tc>
          <w:tcPr>
            <w:tcW w:w="1843" w:type="dxa"/>
            <w:noWrap/>
          </w:tcPr>
          <w:p w14:paraId="08E07B91" w14:textId="77777777" w:rsidR="002E6CDA" w:rsidRPr="00E11EA5" w:rsidRDefault="002E6CDA" w:rsidP="002E6CDA">
            <w:pPr>
              <w:pStyle w:val="TAC"/>
              <w:rPr>
                <w:szCs w:val="18"/>
              </w:rPr>
            </w:pPr>
          </w:p>
        </w:tc>
        <w:tc>
          <w:tcPr>
            <w:tcW w:w="1843" w:type="dxa"/>
          </w:tcPr>
          <w:p w14:paraId="06BA39E8" w14:textId="494FEA2E" w:rsidR="002E6CDA" w:rsidRPr="00E11EA5" w:rsidRDefault="002E6CDA" w:rsidP="002E6CDA">
            <w:pPr>
              <w:pStyle w:val="TAC"/>
              <w:rPr>
                <w:szCs w:val="18"/>
              </w:rPr>
            </w:pPr>
            <w:r>
              <w:rPr>
                <w:szCs w:val="18"/>
              </w:rPr>
              <w:t>-</w:t>
            </w:r>
          </w:p>
        </w:tc>
      </w:tr>
      <w:tr w:rsidR="002E6CDA" w:rsidRPr="00E11EA5" w14:paraId="7F2E7F82" w14:textId="4B5E2EB8" w:rsidTr="002E6CDA">
        <w:trPr>
          <w:cantSplit/>
          <w:jc w:val="center"/>
        </w:trPr>
        <w:tc>
          <w:tcPr>
            <w:tcW w:w="4698" w:type="dxa"/>
            <w:noWrap/>
            <w:hideMark/>
          </w:tcPr>
          <w:p w14:paraId="0B7C6CE5" w14:textId="77777777" w:rsidR="002E6CDA" w:rsidRPr="00E11EA5" w:rsidRDefault="002E6CDA" w:rsidP="002E6CDA">
            <w:pPr>
              <w:pStyle w:val="TAC"/>
            </w:pPr>
            <w:r w:rsidRPr="00E11EA5">
              <w:t>Reverberation Chamber</w:t>
            </w:r>
          </w:p>
        </w:tc>
        <w:tc>
          <w:tcPr>
            <w:tcW w:w="1474" w:type="dxa"/>
            <w:noWrap/>
          </w:tcPr>
          <w:p w14:paraId="3F6A4277" w14:textId="77777777" w:rsidR="002E6CDA" w:rsidRPr="00E11EA5" w:rsidRDefault="002E6CDA" w:rsidP="002E6CDA">
            <w:pPr>
              <w:pStyle w:val="TAC"/>
              <w:rPr>
                <w:szCs w:val="18"/>
              </w:rPr>
            </w:pPr>
            <w:r w:rsidRPr="00E11EA5">
              <w:rPr>
                <w:rFonts w:eastAsia="Arial Unicode MS" w:cs="Arial"/>
                <w:szCs w:val="18"/>
              </w:rPr>
              <w:t>2.36</w:t>
            </w:r>
          </w:p>
        </w:tc>
        <w:tc>
          <w:tcPr>
            <w:tcW w:w="1843" w:type="dxa"/>
            <w:noWrap/>
          </w:tcPr>
          <w:p w14:paraId="6A84AEB0" w14:textId="0824AED1" w:rsidR="002E6CDA" w:rsidRPr="00E11EA5" w:rsidRDefault="002E6CDA" w:rsidP="002E6CDA">
            <w:pPr>
              <w:pStyle w:val="TAC"/>
              <w:rPr>
                <w:szCs w:val="18"/>
              </w:rPr>
            </w:pPr>
            <w:r w:rsidRPr="00E11EA5">
              <w:rPr>
                <w:rFonts w:eastAsia="Arial Unicode MS" w:cs="Arial"/>
                <w:szCs w:val="18"/>
              </w:rPr>
              <w:t>2.36</w:t>
            </w:r>
          </w:p>
        </w:tc>
        <w:tc>
          <w:tcPr>
            <w:tcW w:w="1843" w:type="dxa"/>
          </w:tcPr>
          <w:p w14:paraId="77332E98" w14:textId="02533C14"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18874CA8" w14:textId="73EB5121" w:rsidTr="002E6CDA">
        <w:trPr>
          <w:cantSplit/>
          <w:jc w:val="center"/>
        </w:trPr>
        <w:tc>
          <w:tcPr>
            <w:tcW w:w="4698" w:type="dxa"/>
            <w:noWrap/>
          </w:tcPr>
          <w:p w14:paraId="35DE9BCF" w14:textId="77777777" w:rsidR="002E6CDA" w:rsidRPr="00E11EA5" w:rsidRDefault="002E6CDA" w:rsidP="002E6CDA">
            <w:pPr>
              <w:pStyle w:val="TAC"/>
            </w:pPr>
            <w:r w:rsidRPr="00E11EA5">
              <w:t>Plane Wave Synthesizer</w:t>
            </w:r>
          </w:p>
        </w:tc>
        <w:tc>
          <w:tcPr>
            <w:tcW w:w="1474" w:type="dxa"/>
            <w:noWrap/>
          </w:tcPr>
          <w:p w14:paraId="380C1829" w14:textId="77777777" w:rsidR="002E6CDA" w:rsidRPr="00E11EA5" w:rsidRDefault="002E6CDA" w:rsidP="002E6CDA">
            <w:pPr>
              <w:pStyle w:val="TAC"/>
              <w:rPr>
                <w:szCs w:val="18"/>
              </w:rPr>
            </w:pPr>
          </w:p>
        </w:tc>
        <w:tc>
          <w:tcPr>
            <w:tcW w:w="1843" w:type="dxa"/>
            <w:noWrap/>
          </w:tcPr>
          <w:p w14:paraId="4307AD11" w14:textId="77777777" w:rsidR="002E6CDA" w:rsidRPr="00E11EA5" w:rsidRDefault="002E6CDA" w:rsidP="002E6CDA">
            <w:pPr>
              <w:pStyle w:val="TAC"/>
              <w:rPr>
                <w:szCs w:val="18"/>
              </w:rPr>
            </w:pPr>
          </w:p>
        </w:tc>
        <w:tc>
          <w:tcPr>
            <w:tcW w:w="1843" w:type="dxa"/>
          </w:tcPr>
          <w:p w14:paraId="259441AC" w14:textId="4E348EED" w:rsidR="002E6CDA" w:rsidRPr="00E11EA5" w:rsidRDefault="002E6CDA" w:rsidP="002E6CDA">
            <w:pPr>
              <w:pStyle w:val="TAC"/>
              <w:rPr>
                <w:szCs w:val="18"/>
              </w:rPr>
            </w:pPr>
            <w:r>
              <w:rPr>
                <w:szCs w:val="18"/>
              </w:rPr>
              <w:t>-</w:t>
            </w:r>
          </w:p>
        </w:tc>
      </w:tr>
      <w:tr w:rsidR="002E6CDA" w:rsidRPr="00E11EA5" w14:paraId="09F27A46" w14:textId="18A75990" w:rsidTr="002E6CDA">
        <w:trPr>
          <w:cantSplit/>
          <w:jc w:val="center"/>
        </w:trPr>
        <w:tc>
          <w:tcPr>
            <w:tcW w:w="4698" w:type="dxa"/>
            <w:noWrap/>
            <w:hideMark/>
          </w:tcPr>
          <w:p w14:paraId="19947697" w14:textId="77777777" w:rsidR="002E6CDA" w:rsidRPr="00E11EA5" w:rsidRDefault="002E6CDA" w:rsidP="002E6CDA">
            <w:pPr>
              <w:pStyle w:val="TAC"/>
              <w:rPr>
                <w:b/>
              </w:rPr>
            </w:pPr>
            <w:r w:rsidRPr="00E11EA5">
              <w:rPr>
                <w:b/>
              </w:rPr>
              <w:t>Common maximum accepted test system uncertainty</w:t>
            </w:r>
          </w:p>
        </w:tc>
        <w:tc>
          <w:tcPr>
            <w:tcW w:w="1474" w:type="dxa"/>
            <w:noWrap/>
          </w:tcPr>
          <w:p w14:paraId="6F96431D" w14:textId="77777777" w:rsidR="002E6CDA" w:rsidRPr="00E11EA5" w:rsidRDefault="002E6CDA" w:rsidP="002E6CDA">
            <w:pPr>
              <w:pStyle w:val="TAC"/>
              <w:rPr>
                <w:rFonts w:ascii="CG Times (WN)" w:hAnsi="CG Times (WN)"/>
                <w:b/>
                <w:szCs w:val="18"/>
              </w:rPr>
            </w:pPr>
            <w:r w:rsidRPr="00E11EA5">
              <w:rPr>
                <w:b/>
                <w:bCs/>
                <w:szCs w:val="18"/>
              </w:rPr>
              <w:t>2.7</w:t>
            </w:r>
          </w:p>
        </w:tc>
        <w:tc>
          <w:tcPr>
            <w:tcW w:w="1843" w:type="dxa"/>
            <w:noWrap/>
          </w:tcPr>
          <w:p w14:paraId="72999B94" w14:textId="4FC9C570" w:rsidR="002E6CDA" w:rsidRPr="00E11EA5" w:rsidRDefault="002E6CDA" w:rsidP="002E6CDA">
            <w:pPr>
              <w:pStyle w:val="TAC"/>
              <w:rPr>
                <w:rFonts w:ascii="CG Times (WN)" w:hAnsi="CG Times (WN)"/>
                <w:b/>
                <w:szCs w:val="18"/>
              </w:rPr>
            </w:pPr>
            <w:r w:rsidRPr="00E11EA5">
              <w:rPr>
                <w:b/>
                <w:bCs/>
                <w:szCs w:val="18"/>
              </w:rPr>
              <w:t>2.7</w:t>
            </w:r>
          </w:p>
        </w:tc>
        <w:tc>
          <w:tcPr>
            <w:tcW w:w="1843" w:type="dxa"/>
          </w:tcPr>
          <w:p w14:paraId="67239585" w14:textId="0AA84969" w:rsidR="002E6CDA" w:rsidRPr="00E11EA5" w:rsidRDefault="002E6CDA" w:rsidP="002E6CDA">
            <w:pPr>
              <w:pStyle w:val="TAC"/>
              <w:rPr>
                <w:b/>
                <w:bCs/>
                <w:szCs w:val="18"/>
              </w:rPr>
            </w:pPr>
            <w:r>
              <w:rPr>
                <w:b/>
                <w:bCs/>
                <w:szCs w:val="18"/>
              </w:rPr>
              <w:t>2.9</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676F3555" w14:textId="23A63E51" w:rsidTr="002E6CDA">
        <w:trPr>
          <w:cantSplit/>
          <w:jc w:val="center"/>
        </w:trPr>
        <w:tc>
          <w:tcPr>
            <w:tcW w:w="4698" w:type="dxa"/>
            <w:noWrap/>
            <w:hideMark/>
          </w:tcPr>
          <w:p w14:paraId="117E8F0A" w14:textId="77777777" w:rsidR="002E6CDA" w:rsidRPr="00E11EA5" w:rsidRDefault="002E6CDA" w:rsidP="009C163B">
            <w:pPr>
              <w:spacing w:after="0"/>
              <w:rPr>
                <w:rFonts w:ascii="Arial" w:hAnsi="Arial" w:cs="Arial"/>
                <w:sz w:val="16"/>
                <w:szCs w:val="16"/>
              </w:rPr>
            </w:pPr>
          </w:p>
        </w:tc>
        <w:tc>
          <w:tcPr>
            <w:tcW w:w="5160" w:type="dxa"/>
            <w:gridSpan w:val="3"/>
            <w:hideMark/>
          </w:tcPr>
          <w:p w14:paraId="3BB16F1C" w14:textId="108A9816"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61D4BE73" w14:textId="190DA563" w:rsidTr="002E6CDA">
        <w:trPr>
          <w:cantSplit/>
          <w:jc w:val="center"/>
        </w:trPr>
        <w:tc>
          <w:tcPr>
            <w:tcW w:w="4698" w:type="dxa"/>
            <w:noWrap/>
            <w:hideMark/>
          </w:tcPr>
          <w:p w14:paraId="305DF9D0" w14:textId="77777777" w:rsidR="002E6CDA" w:rsidRPr="00E11EA5" w:rsidRDefault="002E6CDA" w:rsidP="002E6CDA">
            <w:pPr>
              <w:spacing w:after="0"/>
              <w:rPr>
                <w:rFonts w:ascii="Arial" w:hAnsi="Arial" w:cs="Arial"/>
                <w:sz w:val="16"/>
                <w:szCs w:val="16"/>
              </w:rPr>
            </w:pPr>
          </w:p>
        </w:tc>
        <w:tc>
          <w:tcPr>
            <w:tcW w:w="1474" w:type="dxa"/>
            <w:hideMark/>
          </w:tcPr>
          <w:p w14:paraId="204564AD" w14:textId="77777777" w:rsidR="002E6CDA" w:rsidRPr="00E11EA5" w:rsidRDefault="002E6CDA" w:rsidP="002E6CDA">
            <w:pPr>
              <w:pStyle w:val="TAH"/>
            </w:pPr>
            <w:r w:rsidRPr="00E11EA5">
              <w:t>24.25 &lt; f &lt; 29.5</w:t>
            </w:r>
            <w:r>
              <w:t> </w:t>
            </w:r>
            <w:r w:rsidRPr="00E11EA5">
              <w:t>GHz</w:t>
            </w:r>
          </w:p>
        </w:tc>
        <w:tc>
          <w:tcPr>
            <w:tcW w:w="1843" w:type="dxa"/>
            <w:hideMark/>
          </w:tcPr>
          <w:p w14:paraId="2133F899" w14:textId="592A5291" w:rsidR="002E6CDA" w:rsidRPr="00E11EA5" w:rsidRDefault="002E6CDA" w:rsidP="002E6CDA">
            <w:pPr>
              <w:pStyle w:val="TAH"/>
            </w:pPr>
            <w:r w:rsidRPr="00E11EA5">
              <w:t xml:space="preserve">37 &lt; f &lt; </w:t>
            </w:r>
            <w:r>
              <w:t>43.5 GHz</w:t>
            </w:r>
          </w:p>
        </w:tc>
        <w:tc>
          <w:tcPr>
            <w:tcW w:w="1843" w:type="dxa"/>
          </w:tcPr>
          <w:p w14:paraId="3B8E86F4" w14:textId="01372C9B"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410FF84" w14:textId="2D8939AC" w:rsidTr="002E6CDA">
        <w:trPr>
          <w:cantSplit/>
          <w:jc w:val="center"/>
        </w:trPr>
        <w:tc>
          <w:tcPr>
            <w:tcW w:w="4698" w:type="dxa"/>
            <w:noWrap/>
            <w:hideMark/>
          </w:tcPr>
          <w:p w14:paraId="399B3CCF" w14:textId="77777777" w:rsidR="002E6CDA" w:rsidRPr="00606601" w:rsidRDefault="002E6CDA" w:rsidP="002E6CDA">
            <w:pPr>
              <w:pStyle w:val="TAC"/>
              <w:rPr>
                <w:sz w:val="16"/>
                <w:szCs w:val="16"/>
              </w:rPr>
            </w:pPr>
            <w:r w:rsidRPr="00606601">
              <w:rPr>
                <w:sz w:val="16"/>
                <w:szCs w:val="16"/>
              </w:rPr>
              <w:t>Indoor Anechoic Chamber</w:t>
            </w:r>
          </w:p>
        </w:tc>
        <w:tc>
          <w:tcPr>
            <w:tcW w:w="1474" w:type="dxa"/>
            <w:noWrap/>
          </w:tcPr>
          <w:p w14:paraId="1378B4C8" w14:textId="77777777" w:rsidR="002E6CDA" w:rsidRPr="00606601" w:rsidRDefault="002E6CDA" w:rsidP="002E6CDA">
            <w:pPr>
              <w:pStyle w:val="TAC"/>
              <w:rPr>
                <w:rFonts w:cs="Arial"/>
                <w:sz w:val="16"/>
                <w:szCs w:val="16"/>
              </w:rPr>
            </w:pPr>
            <w:r w:rsidRPr="00606601">
              <w:rPr>
                <w:rFonts w:cs="Arial"/>
                <w:sz w:val="16"/>
                <w:szCs w:val="16"/>
              </w:rPr>
              <w:t>-</w:t>
            </w:r>
          </w:p>
        </w:tc>
        <w:tc>
          <w:tcPr>
            <w:tcW w:w="1843" w:type="dxa"/>
            <w:noWrap/>
          </w:tcPr>
          <w:p w14:paraId="18BC1F7F" w14:textId="4F957CCE" w:rsidR="002E6CDA" w:rsidRPr="00606601" w:rsidRDefault="002E6CDA" w:rsidP="002E6CDA">
            <w:pPr>
              <w:pStyle w:val="TAC"/>
              <w:rPr>
                <w:rFonts w:cs="Arial"/>
                <w:sz w:val="16"/>
                <w:szCs w:val="16"/>
              </w:rPr>
            </w:pPr>
            <w:r w:rsidRPr="00606601">
              <w:rPr>
                <w:rFonts w:cs="Arial"/>
                <w:sz w:val="16"/>
                <w:szCs w:val="16"/>
              </w:rPr>
              <w:t>-</w:t>
            </w:r>
          </w:p>
        </w:tc>
        <w:tc>
          <w:tcPr>
            <w:tcW w:w="1843" w:type="dxa"/>
          </w:tcPr>
          <w:p w14:paraId="04763A94" w14:textId="34E1CC2B" w:rsidR="002E6CDA" w:rsidRPr="00606601" w:rsidRDefault="002E6CDA" w:rsidP="002E6CDA">
            <w:pPr>
              <w:pStyle w:val="TAC"/>
              <w:rPr>
                <w:rFonts w:cs="Arial"/>
                <w:sz w:val="16"/>
                <w:szCs w:val="16"/>
              </w:rPr>
            </w:pPr>
            <w:r>
              <w:rPr>
                <w:rFonts w:cs="Arial"/>
                <w:sz w:val="16"/>
                <w:szCs w:val="16"/>
              </w:rPr>
              <w:t>-</w:t>
            </w:r>
          </w:p>
        </w:tc>
      </w:tr>
      <w:tr w:rsidR="002E6CDA" w:rsidRPr="00606601" w14:paraId="724F704C" w14:textId="7D22E5D5" w:rsidTr="002E6CDA">
        <w:trPr>
          <w:cantSplit/>
          <w:jc w:val="center"/>
        </w:trPr>
        <w:tc>
          <w:tcPr>
            <w:tcW w:w="4698" w:type="dxa"/>
            <w:noWrap/>
            <w:hideMark/>
          </w:tcPr>
          <w:p w14:paraId="1B271D28" w14:textId="77777777" w:rsidR="002E6CDA" w:rsidRPr="00606601" w:rsidRDefault="002E6CDA" w:rsidP="002E6CDA">
            <w:pPr>
              <w:pStyle w:val="TAC"/>
              <w:rPr>
                <w:sz w:val="16"/>
                <w:szCs w:val="16"/>
              </w:rPr>
            </w:pPr>
            <w:r w:rsidRPr="00606601">
              <w:rPr>
                <w:sz w:val="16"/>
                <w:szCs w:val="16"/>
              </w:rPr>
              <w:t>Compact Antenna Test Range</w:t>
            </w:r>
          </w:p>
        </w:tc>
        <w:tc>
          <w:tcPr>
            <w:tcW w:w="1474" w:type="dxa"/>
            <w:noWrap/>
          </w:tcPr>
          <w:p w14:paraId="469655D5" w14:textId="2B379690" w:rsidR="002E6CDA" w:rsidRPr="00606601" w:rsidRDefault="002E6CDA" w:rsidP="002E6CDA">
            <w:pPr>
              <w:pStyle w:val="TAC"/>
              <w:rPr>
                <w:sz w:val="16"/>
                <w:szCs w:val="16"/>
              </w:rPr>
            </w:pPr>
            <w:r w:rsidRPr="00606601">
              <w:rPr>
                <w:rFonts w:cs="Arial"/>
                <w:sz w:val="16"/>
                <w:szCs w:val="16"/>
              </w:rPr>
              <w:t>2.28</w:t>
            </w:r>
          </w:p>
        </w:tc>
        <w:tc>
          <w:tcPr>
            <w:tcW w:w="1843" w:type="dxa"/>
            <w:noWrap/>
          </w:tcPr>
          <w:p w14:paraId="10679F1A" w14:textId="3AE00EC6" w:rsidR="002E6CDA" w:rsidRPr="00606601" w:rsidRDefault="002E6CDA" w:rsidP="002E6CDA">
            <w:pPr>
              <w:pStyle w:val="TAC"/>
              <w:rPr>
                <w:sz w:val="16"/>
                <w:szCs w:val="16"/>
              </w:rPr>
            </w:pPr>
            <w:r w:rsidRPr="00606601">
              <w:rPr>
                <w:rFonts w:cs="Arial"/>
                <w:sz w:val="16"/>
                <w:szCs w:val="16"/>
              </w:rPr>
              <w:t>2.54</w:t>
            </w:r>
          </w:p>
        </w:tc>
        <w:tc>
          <w:tcPr>
            <w:tcW w:w="1843" w:type="dxa"/>
          </w:tcPr>
          <w:p w14:paraId="3ED805BA" w14:textId="40A38F42" w:rsidR="002E6CDA" w:rsidRPr="00606601" w:rsidRDefault="002E6CDA" w:rsidP="002E6CDA">
            <w:pPr>
              <w:pStyle w:val="TAC"/>
              <w:rPr>
                <w:rFonts w:cs="Arial"/>
                <w:sz w:val="16"/>
                <w:szCs w:val="16"/>
              </w:rPr>
            </w:pPr>
            <w:r>
              <w:rPr>
                <w:rFonts w:cs="Arial"/>
                <w:sz w:val="16"/>
                <w:szCs w:val="16"/>
              </w:rPr>
              <w:t>-</w:t>
            </w:r>
          </w:p>
        </w:tc>
      </w:tr>
      <w:tr w:rsidR="002E6CDA" w:rsidRPr="00606601" w14:paraId="5C0ED663" w14:textId="602A7873" w:rsidTr="002E6CDA">
        <w:trPr>
          <w:cantSplit/>
          <w:jc w:val="center"/>
        </w:trPr>
        <w:tc>
          <w:tcPr>
            <w:tcW w:w="4698" w:type="dxa"/>
            <w:noWrap/>
            <w:hideMark/>
          </w:tcPr>
          <w:p w14:paraId="6C941B3A" w14:textId="77777777" w:rsidR="002E6CDA" w:rsidRPr="00606601" w:rsidRDefault="002E6CDA" w:rsidP="002E6CDA">
            <w:pPr>
              <w:pStyle w:val="TAC"/>
              <w:rPr>
                <w:sz w:val="16"/>
                <w:szCs w:val="16"/>
              </w:rPr>
            </w:pPr>
            <w:r w:rsidRPr="00606601">
              <w:rPr>
                <w:sz w:val="16"/>
                <w:szCs w:val="16"/>
              </w:rPr>
              <w:t>Near Field Test Range</w:t>
            </w:r>
          </w:p>
        </w:tc>
        <w:tc>
          <w:tcPr>
            <w:tcW w:w="1474" w:type="dxa"/>
            <w:noWrap/>
          </w:tcPr>
          <w:p w14:paraId="08E57796" w14:textId="77777777" w:rsidR="002E6CDA" w:rsidRPr="00606601" w:rsidRDefault="002E6CDA" w:rsidP="002E6CDA">
            <w:pPr>
              <w:pStyle w:val="TAC"/>
              <w:rPr>
                <w:sz w:val="16"/>
                <w:szCs w:val="16"/>
              </w:rPr>
            </w:pPr>
            <w:r w:rsidRPr="00606601">
              <w:rPr>
                <w:sz w:val="16"/>
                <w:szCs w:val="16"/>
              </w:rPr>
              <w:t>-</w:t>
            </w:r>
          </w:p>
        </w:tc>
        <w:tc>
          <w:tcPr>
            <w:tcW w:w="1843" w:type="dxa"/>
            <w:noWrap/>
          </w:tcPr>
          <w:p w14:paraId="66295E2D" w14:textId="015637D0" w:rsidR="002E6CDA" w:rsidRPr="00606601" w:rsidRDefault="002E6CDA" w:rsidP="002E6CDA">
            <w:pPr>
              <w:pStyle w:val="TAC"/>
              <w:rPr>
                <w:sz w:val="16"/>
                <w:szCs w:val="16"/>
              </w:rPr>
            </w:pPr>
            <w:r w:rsidRPr="00606601">
              <w:rPr>
                <w:sz w:val="16"/>
                <w:szCs w:val="16"/>
              </w:rPr>
              <w:t>-</w:t>
            </w:r>
          </w:p>
        </w:tc>
        <w:tc>
          <w:tcPr>
            <w:tcW w:w="1843" w:type="dxa"/>
          </w:tcPr>
          <w:p w14:paraId="585BAE92" w14:textId="63A7DC95" w:rsidR="002E6CDA" w:rsidRPr="00606601" w:rsidRDefault="002E6CDA" w:rsidP="002E6CDA">
            <w:pPr>
              <w:pStyle w:val="TAC"/>
              <w:rPr>
                <w:sz w:val="16"/>
                <w:szCs w:val="16"/>
              </w:rPr>
            </w:pPr>
            <w:r>
              <w:rPr>
                <w:sz w:val="16"/>
                <w:szCs w:val="16"/>
              </w:rPr>
              <w:t>-</w:t>
            </w:r>
          </w:p>
        </w:tc>
      </w:tr>
      <w:tr w:rsidR="002E6CDA" w:rsidRPr="00606601" w14:paraId="71D2A025" w14:textId="5673A8BE" w:rsidTr="002E6CDA">
        <w:trPr>
          <w:cantSplit/>
          <w:jc w:val="center"/>
        </w:trPr>
        <w:tc>
          <w:tcPr>
            <w:tcW w:w="4698" w:type="dxa"/>
            <w:noWrap/>
            <w:hideMark/>
          </w:tcPr>
          <w:p w14:paraId="40437F56" w14:textId="77777777" w:rsidR="002E6CDA" w:rsidRPr="00606601" w:rsidRDefault="002E6CDA" w:rsidP="002E6CDA">
            <w:pPr>
              <w:pStyle w:val="TAC"/>
              <w:rPr>
                <w:sz w:val="16"/>
                <w:szCs w:val="16"/>
              </w:rPr>
            </w:pPr>
            <w:r w:rsidRPr="00606601">
              <w:rPr>
                <w:sz w:val="16"/>
                <w:szCs w:val="16"/>
              </w:rPr>
              <w:t>Reverberation Chamber</w:t>
            </w:r>
          </w:p>
        </w:tc>
        <w:tc>
          <w:tcPr>
            <w:tcW w:w="1474" w:type="dxa"/>
            <w:noWrap/>
          </w:tcPr>
          <w:p w14:paraId="7878EB3E" w14:textId="77777777" w:rsidR="002E6CDA" w:rsidRPr="00606601" w:rsidRDefault="002E6CDA" w:rsidP="002E6CDA">
            <w:pPr>
              <w:pStyle w:val="TAC"/>
              <w:rPr>
                <w:sz w:val="16"/>
                <w:szCs w:val="16"/>
              </w:rPr>
            </w:pPr>
            <w:r w:rsidRPr="00606601">
              <w:rPr>
                <w:rFonts w:cs="Arial"/>
                <w:sz w:val="16"/>
                <w:szCs w:val="16"/>
              </w:rPr>
              <w:t>2.15</w:t>
            </w:r>
          </w:p>
        </w:tc>
        <w:tc>
          <w:tcPr>
            <w:tcW w:w="1843" w:type="dxa"/>
            <w:noWrap/>
          </w:tcPr>
          <w:p w14:paraId="51E5A408" w14:textId="05683C7A" w:rsidR="002E6CDA" w:rsidRPr="00606601" w:rsidRDefault="002E6CDA" w:rsidP="002E6CDA">
            <w:pPr>
              <w:pStyle w:val="TAC"/>
              <w:rPr>
                <w:sz w:val="16"/>
                <w:szCs w:val="16"/>
              </w:rPr>
            </w:pPr>
            <w:r w:rsidRPr="00606601">
              <w:rPr>
                <w:rFonts w:cs="Arial"/>
                <w:sz w:val="16"/>
                <w:szCs w:val="16"/>
              </w:rPr>
              <w:t>2.36</w:t>
            </w:r>
          </w:p>
        </w:tc>
        <w:tc>
          <w:tcPr>
            <w:tcW w:w="1843" w:type="dxa"/>
          </w:tcPr>
          <w:p w14:paraId="2E1D6CB3" w14:textId="0AE4C0E8" w:rsidR="002E6CDA" w:rsidRPr="00606601" w:rsidRDefault="002E6CDA" w:rsidP="002E6CDA">
            <w:pPr>
              <w:pStyle w:val="TAC"/>
              <w:rPr>
                <w:rFonts w:cs="Arial"/>
                <w:sz w:val="16"/>
                <w:szCs w:val="16"/>
              </w:rPr>
            </w:pPr>
            <w:r>
              <w:rPr>
                <w:rFonts w:cs="Arial"/>
                <w:sz w:val="16"/>
                <w:szCs w:val="16"/>
              </w:rPr>
              <w:t>-</w:t>
            </w:r>
          </w:p>
        </w:tc>
      </w:tr>
      <w:tr w:rsidR="002E6CDA" w:rsidRPr="00606601" w14:paraId="52DC7C9C" w14:textId="3B47369C" w:rsidTr="002E6CDA">
        <w:trPr>
          <w:cantSplit/>
          <w:jc w:val="center"/>
        </w:trPr>
        <w:tc>
          <w:tcPr>
            <w:tcW w:w="4698" w:type="dxa"/>
            <w:noWrap/>
          </w:tcPr>
          <w:p w14:paraId="38569218" w14:textId="77777777" w:rsidR="002E6CDA" w:rsidRPr="00606601" w:rsidRDefault="002E6CDA" w:rsidP="002E6CDA">
            <w:pPr>
              <w:pStyle w:val="TAC"/>
              <w:rPr>
                <w:sz w:val="16"/>
                <w:szCs w:val="16"/>
              </w:rPr>
            </w:pPr>
            <w:r w:rsidRPr="00606601">
              <w:rPr>
                <w:sz w:val="16"/>
                <w:szCs w:val="16"/>
              </w:rPr>
              <w:t>Plane Wave Synthesizer</w:t>
            </w:r>
          </w:p>
        </w:tc>
        <w:tc>
          <w:tcPr>
            <w:tcW w:w="1474" w:type="dxa"/>
            <w:noWrap/>
          </w:tcPr>
          <w:p w14:paraId="6C2F76DC" w14:textId="77777777" w:rsidR="002E6CDA" w:rsidRPr="00606601" w:rsidRDefault="002E6CDA" w:rsidP="002E6CDA">
            <w:pPr>
              <w:pStyle w:val="TAC"/>
              <w:rPr>
                <w:sz w:val="16"/>
                <w:szCs w:val="16"/>
              </w:rPr>
            </w:pPr>
            <w:r w:rsidRPr="00606601">
              <w:rPr>
                <w:sz w:val="16"/>
                <w:szCs w:val="16"/>
              </w:rPr>
              <w:t>-</w:t>
            </w:r>
          </w:p>
        </w:tc>
        <w:tc>
          <w:tcPr>
            <w:tcW w:w="1843" w:type="dxa"/>
            <w:noWrap/>
          </w:tcPr>
          <w:p w14:paraId="73EFD572" w14:textId="36DCFA1B" w:rsidR="002E6CDA" w:rsidRPr="00606601" w:rsidRDefault="002E6CDA" w:rsidP="002E6CDA">
            <w:pPr>
              <w:pStyle w:val="TAC"/>
              <w:rPr>
                <w:sz w:val="16"/>
                <w:szCs w:val="16"/>
              </w:rPr>
            </w:pPr>
            <w:r w:rsidRPr="00606601">
              <w:rPr>
                <w:sz w:val="16"/>
                <w:szCs w:val="16"/>
              </w:rPr>
              <w:t>-</w:t>
            </w:r>
          </w:p>
        </w:tc>
        <w:tc>
          <w:tcPr>
            <w:tcW w:w="1843" w:type="dxa"/>
          </w:tcPr>
          <w:p w14:paraId="3606D032" w14:textId="5673AFEE" w:rsidR="002E6CDA" w:rsidRPr="00606601" w:rsidRDefault="002E6CDA" w:rsidP="002E6CDA">
            <w:pPr>
              <w:pStyle w:val="TAC"/>
              <w:rPr>
                <w:sz w:val="16"/>
                <w:szCs w:val="16"/>
              </w:rPr>
            </w:pPr>
            <w:r>
              <w:rPr>
                <w:sz w:val="16"/>
                <w:szCs w:val="16"/>
              </w:rPr>
              <w:t>-</w:t>
            </w:r>
          </w:p>
        </w:tc>
      </w:tr>
      <w:tr w:rsidR="002E6CDA" w:rsidRPr="00606601" w14:paraId="02601528" w14:textId="675807A6" w:rsidTr="002E6CDA">
        <w:trPr>
          <w:cantSplit/>
          <w:jc w:val="center"/>
        </w:trPr>
        <w:tc>
          <w:tcPr>
            <w:tcW w:w="4698" w:type="dxa"/>
            <w:noWrap/>
            <w:hideMark/>
          </w:tcPr>
          <w:p w14:paraId="6FA552CC"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474" w:type="dxa"/>
            <w:noWrap/>
          </w:tcPr>
          <w:p w14:paraId="34664C0E" w14:textId="77777777" w:rsidR="002E6CDA" w:rsidRPr="00606601" w:rsidRDefault="002E6CDA" w:rsidP="002E6CDA">
            <w:pPr>
              <w:pStyle w:val="TAC"/>
              <w:rPr>
                <w:rFonts w:ascii="CG Times (WN)" w:hAnsi="CG Times (WN)"/>
                <w:b/>
                <w:sz w:val="16"/>
                <w:szCs w:val="16"/>
              </w:rPr>
            </w:pPr>
            <w:r w:rsidRPr="00606601">
              <w:rPr>
                <w:b/>
                <w:bCs/>
                <w:sz w:val="16"/>
                <w:szCs w:val="16"/>
              </w:rPr>
              <w:t>2.3</w:t>
            </w:r>
          </w:p>
        </w:tc>
        <w:tc>
          <w:tcPr>
            <w:tcW w:w="1843" w:type="dxa"/>
            <w:noWrap/>
          </w:tcPr>
          <w:p w14:paraId="538076F2" w14:textId="09CAB17A" w:rsidR="002E6CDA" w:rsidRPr="00606601" w:rsidRDefault="002E6CDA" w:rsidP="002E6CDA">
            <w:pPr>
              <w:pStyle w:val="TAC"/>
              <w:rPr>
                <w:rFonts w:ascii="CG Times (WN)" w:hAnsi="CG Times (WN)"/>
                <w:b/>
                <w:sz w:val="16"/>
                <w:szCs w:val="16"/>
              </w:rPr>
            </w:pPr>
            <w:r w:rsidRPr="00606601">
              <w:rPr>
                <w:b/>
                <w:bCs/>
                <w:sz w:val="16"/>
                <w:szCs w:val="16"/>
              </w:rPr>
              <w:t>2.6</w:t>
            </w:r>
          </w:p>
        </w:tc>
        <w:tc>
          <w:tcPr>
            <w:tcW w:w="1843" w:type="dxa"/>
          </w:tcPr>
          <w:p w14:paraId="372A64B0" w14:textId="40073CF5" w:rsidR="002E6CDA" w:rsidRPr="00606601" w:rsidRDefault="002E6CDA" w:rsidP="002E6CDA">
            <w:pPr>
              <w:pStyle w:val="TAC"/>
              <w:rPr>
                <w:b/>
                <w:bCs/>
                <w:sz w:val="16"/>
                <w:szCs w:val="16"/>
              </w:rPr>
            </w:pPr>
            <w:r>
              <w:rPr>
                <w:b/>
                <w:bCs/>
                <w:sz w:val="16"/>
                <w:szCs w:val="16"/>
              </w:rPr>
              <w:t>2.8 (NOTE)</w:t>
            </w:r>
          </w:p>
        </w:tc>
      </w:tr>
      <w:tr w:rsidR="002E6CDA" w:rsidRPr="00606601" w14:paraId="1E50FBA2" w14:textId="77777777" w:rsidTr="002E6CDA">
        <w:trPr>
          <w:cantSplit/>
          <w:jc w:val="center"/>
        </w:trPr>
        <w:tc>
          <w:tcPr>
            <w:tcW w:w="9858" w:type="dxa"/>
            <w:gridSpan w:val="4"/>
            <w:noWrap/>
          </w:tcPr>
          <w:p w14:paraId="14CD2D56" w14:textId="3B6B98E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6892" w:name="_Toc32332407"/>
      <w:bookmarkStart w:id="6893" w:name="_Toc37430324"/>
      <w:bookmarkStart w:id="6894" w:name="_Toc43739427"/>
      <w:bookmarkStart w:id="6895" w:name="_Toc46347188"/>
      <w:bookmarkStart w:id="6896" w:name="_Toc53166127"/>
      <w:bookmarkStart w:id="6897" w:name="_Toc53166822"/>
      <w:bookmarkStart w:id="6898" w:name="_Toc53167516"/>
      <w:bookmarkStart w:id="6899" w:name="_Toc61130777"/>
      <w:bookmarkStart w:id="6900" w:name="_Toc61131503"/>
      <w:bookmarkStart w:id="6901" w:name="_Toc61188345"/>
      <w:bookmarkStart w:id="6902" w:name="_Toc83029635"/>
      <w:bookmarkStart w:id="6903" w:name="_Toc83920233"/>
      <w:bookmarkStart w:id="6904" w:name="_Toc89785254"/>
      <w:r w:rsidRPr="00E11EA5">
        <w:t>11.3.8</w:t>
      </w:r>
      <w:r w:rsidRPr="00E11EA5">
        <w:tab/>
        <w:t>Test Tolerance for OTA ACLR</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73B2A51A" w14:textId="0D30FDDB" w:rsidTr="002E6CDA">
        <w:trPr>
          <w:cantSplit/>
          <w:jc w:val="center"/>
        </w:trPr>
        <w:tc>
          <w:tcPr>
            <w:tcW w:w="1727" w:type="dxa"/>
            <w:shd w:val="clear" w:color="auto" w:fill="auto"/>
            <w:noWrap/>
            <w:hideMark/>
          </w:tcPr>
          <w:p w14:paraId="43E20E61"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524E6E70"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25EF984E" w14:textId="211AF555" w:rsidR="002E6CDA" w:rsidRPr="00E11EA5" w:rsidRDefault="002E6CDA" w:rsidP="002E6CDA">
            <w:pPr>
              <w:pStyle w:val="TAH"/>
            </w:pPr>
            <w:r w:rsidRPr="00E11EA5">
              <w:t xml:space="preserve">37 &lt; f &lt; </w:t>
            </w:r>
            <w:r>
              <w:t>43.5 GHz</w:t>
            </w:r>
          </w:p>
        </w:tc>
        <w:tc>
          <w:tcPr>
            <w:tcW w:w="1417" w:type="dxa"/>
          </w:tcPr>
          <w:p w14:paraId="2B878544" w14:textId="1D4C635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664B590C" w14:textId="199D88A3" w:rsidTr="002E6CDA">
        <w:trPr>
          <w:cantSplit/>
          <w:jc w:val="center"/>
        </w:trPr>
        <w:tc>
          <w:tcPr>
            <w:tcW w:w="1727" w:type="dxa"/>
            <w:shd w:val="clear" w:color="auto" w:fill="auto"/>
            <w:noWrap/>
            <w:hideMark/>
          </w:tcPr>
          <w:p w14:paraId="2774BC33"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6BDAE599"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B8F8F6F" w14:textId="47A7059C" w:rsidR="002E6CDA" w:rsidRPr="00E11EA5" w:rsidRDefault="002E6CDA" w:rsidP="002E6CDA">
            <w:pPr>
              <w:spacing w:after="0"/>
              <w:jc w:val="center"/>
              <w:rPr>
                <w:rFonts w:ascii="Arial" w:hAnsi="Arial" w:cs="Arial"/>
                <w:bCs/>
                <w:sz w:val="18"/>
                <w:szCs w:val="18"/>
              </w:rPr>
            </w:pPr>
            <w:r>
              <w:t>2.9</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2D77459A" w14:textId="0BD8F07D" w:rsidTr="002E6CDA">
        <w:trPr>
          <w:cantSplit/>
          <w:jc w:val="center"/>
        </w:trPr>
        <w:tc>
          <w:tcPr>
            <w:tcW w:w="1727" w:type="dxa"/>
            <w:shd w:val="clear" w:color="auto" w:fill="auto"/>
            <w:noWrap/>
            <w:hideMark/>
          </w:tcPr>
          <w:p w14:paraId="1A106DD3"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0351F16D"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79A797CB" w14:textId="4A785959" w:rsidR="002E6CDA" w:rsidRPr="00E11EA5" w:rsidRDefault="002E6CDA" w:rsidP="002E6CDA">
            <w:pPr>
              <w:pStyle w:val="TAH"/>
            </w:pPr>
            <w:r w:rsidRPr="00E11EA5">
              <w:t xml:space="preserve">37 &lt; f &lt; </w:t>
            </w:r>
            <w:r>
              <w:t>43.5 GHz</w:t>
            </w:r>
          </w:p>
        </w:tc>
        <w:tc>
          <w:tcPr>
            <w:tcW w:w="1417" w:type="dxa"/>
          </w:tcPr>
          <w:p w14:paraId="1C8E9380" w14:textId="5D5D7FED"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5609B1" w14:textId="74E10F36" w:rsidTr="002E6CDA">
        <w:trPr>
          <w:cantSplit/>
          <w:jc w:val="center"/>
        </w:trPr>
        <w:tc>
          <w:tcPr>
            <w:tcW w:w="1727" w:type="dxa"/>
            <w:shd w:val="clear" w:color="auto" w:fill="auto"/>
            <w:noWrap/>
            <w:hideMark/>
          </w:tcPr>
          <w:p w14:paraId="53B60347"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4442B4BE"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79117AEE" w14:textId="4E1CAB3F" w:rsidR="002E6CDA" w:rsidRPr="00E11EA5" w:rsidRDefault="002E6CDA" w:rsidP="002E6CDA">
            <w:pPr>
              <w:spacing w:after="0"/>
              <w:jc w:val="center"/>
              <w:rPr>
                <w:rFonts w:ascii="Arial" w:hAnsi="Arial" w:cs="Arial"/>
                <w:bCs/>
                <w:sz w:val="18"/>
                <w:szCs w:val="18"/>
              </w:rPr>
            </w:pPr>
            <w:r>
              <w:t>2.8</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6905" w:name="_Toc21086536"/>
      <w:bookmarkStart w:id="6906" w:name="_Toc29768985"/>
      <w:bookmarkStart w:id="6907" w:name="_Toc32332408"/>
      <w:bookmarkStart w:id="6908" w:name="_Toc37430325"/>
      <w:bookmarkStart w:id="6909" w:name="_Toc43739428"/>
      <w:bookmarkStart w:id="6910" w:name="_Toc46347189"/>
      <w:bookmarkStart w:id="6911" w:name="_Toc53166128"/>
      <w:bookmarkStart w:id="6912" w:name="_Toc53166823"/>
      <w:bookmarkStart w:id="6913" w:name="_Toc53167517"/>
      <w:bookmarkStart w:id="6914" w:name="_Toc61130778"/>
      <w:bookmarkStart w:id="6915" w:name="_Toc61131504"/>
      <w:bookmarkStart w:id="6916" w:name="_Toc61188346"/>
      <w:bookmarkStart w:id="6917" w:name="_Toc83029636"/>
      <w:bookmarkStart w:id="6918" w:name="_Toc83920234"/>
      <w:bookmarkStart w:id="6919" w:name="_Toc89785255"/>
      <w:r w:rsidRPr="00501E48">
        <w:t>11.</w:t>
      </w:r>
      <w:r w:rsidRPr="00501E48">
        <w:rPr>
          <w:rFonts w:hint="eastAsia"/>
        </w:rPr>
        <w:t>4</w:t>
      </w:r>
      <w:r w:rsidRPr="00501E48">
        <w:tab/>
        <w:t xml:space="preserve">OTA </w:t>
      </w:r>
      <w:bookmarkEnd w:id="6905"/>
      <w:bookmarkEnd w:id="6906"/>
      <w:bookmarkEnd w:id="6907"/>
      <w:r w:rsidRPr="00501E48">
        <w:t>SEM and OTA OBUE</w:t>
      </w:r>
      <w:bookmarkEnd w:id="6908"/>
      <w:bookmarkEnd w:id="6909"/>
      <w:bookmarkEnd w:id="6910"/>
      <w:bookmarkEnd w:id="6911"/>
      <w:bookmarkEnd w:id="6912"/>
      <w:bookmarkEnd w:id="6913"/>
      <w:bookmarkEnd w:id="6914"/>
      <w:bookmarkEnd w:id="6915"/>
      <w:bookmarkEnd w:id="6916"/>
      <w:bookmarkEnd w:id="6917"/>
      <w:bookmarkEnd w:id="6918"/>
      <w:bookmarkEnd w:id="6919"/>
    </w:p>
    <w:p w14:paraId="0EAAA249" w14:textId="77777777" w:rsidR="00C57672" w:rsidRPr="00E11EA5" w:rsidRDefault="00C57672" w:rsidP="00C57672">
      <w:pPr>
        <w:pStyle w:val="Heading3"/>
      </w:pPr>
      <w:bookmarkStart w:id="6920" w:name="_Toc32332409"/>
      <w:bookmarkStart w:id="6921" w:name="_Toc37430326"/>
      <w:bookmarkStart w:id="6922" w:name="_Toc43739429"/>
      <w:bookmarkStart w:id="6923" w:name="_Toc46347190"/>
      <w:bookmarkStart w:id="6924" w:name="_Toc53166129"/>
      <w:bookmarkStart w:id="6925" w:name="_Toc53166824"/>
      <w:bookmarkStart w:id="6926" w:name="_Toc53167518"/>
      <w:bookmarkStart w:id="6927" w:name="_Toc61130779"/>
      <w:bookmarkStart w:id="6928" w:name="_Toc61131505"/>
      <w:bookmarkStart w:id="6929" w:name="_Toc61188347"/>
      <w:bookmarkStart w:id="6930" w:name="_Toc83029637"/>
      <w:bookmarkStart w:id="6931" w:name="_Toc83920235"/>
      <w:bookmarkStart w:id="6932" w:name="_Toc89785256"/>
      <w:r w:rsidRPr="00E11EA5">
        <w:t>11.4.1</w:t>
      </w:r>
      <w:r w:rsidRPr="00E11EA5">
        <w:tab/>
        <w:t>General</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6933" w:name="_Toc32332410"/>
      <w:bookmarkStart w:id="6934" w:name="_Toc37430327"/>
      <w:bookmarkStart w:id="6935" w:name="_Toc43739430"/>
      <w:bookmarkStart w:id="6936" w:name="_Toc46347191"/>
      <w:bookmarkStart w:id="6937" w:name="_Toc53166130"/>
      <w:bookmarkStart w:id="6938" w:name="_Toc53166825"/>
      <w:bookmarkStart w:id="6939" w:name="_Toc53167519"/>
    </w:p>
    <w:p w14:paraId="4F2A0158" w14:textId="77777777" w:rsidR="00C57672" w:rsidRPr="00E11EA5" w:rsidRDefault="00C57672" w:rsidP="00C57672">
      <w:pPr>
        <w:pStyle w:val="Heading3"/>
      </w:pPr>
      <w:bookmarkStart w:id="6940" w:name="_Toc61130780"/>
      <w:bookmarkStart w:id="6941" w:name="_Toc61131506"/>
      <w:bookmarkStart w:id="6942" w:name="_Toc61188348"/>
      <w:bookmarkStart w:id="6943" w:name="_Toc83029638"/>
      <w:bookmarkStart w:id="6944" w:name="_Toc83920236"/>
      <w:bookmarkStart w:id="6945" w:name="_Toc89785257"/>
      <w:r w:rsidRPr="00E11EA5">
        <w:t>11.4.2</w:t>
      </w:r>
      <w:r w:rsidRPr="00E11EA5">
        <w:tab/>
        <w:t>Indoor Anechoic Chamber</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198272A6" w14:textId="77777777" w:rsidR="00C57672" w:rsidRPr="00E11EA5" w:rsidRDefault="00C57672" w:rsidP="00C57672">
      <w:pPr>
        <w:pStyle w:val="Heading4"/>
        <w:rPr>
          <w:lang w:eastAsia="sv-SE"/>
        </w:rPr>
      </w:pPr>
      <w:bookmarkStart w:id="6946" w:name="_Toc32332411"/>
      <w:bookmarkStart w:id="6947" w:name="_Toc37430328"/>
      <w:bookmarkStart w:id="6948" w:name="_Toc43739431"/>
      <w:bookmarkStart w:id="6949" w:name="_Toc46347192"/>
      <w:bookmarkStart w:id="6950" w:name="_Toc53166131"/>
      <w:bookmarkStart w:id="6951" w:name="_Toc53166826"/>
      <w:bookmarkStart w:id="6952" w:name="_Toc53167520"/>
      <w:bookmarkStart w:id="6953" w:name="_Toc61130781"/>
      <w:bookmarkStart w:id="6954" w:name="_Toc61131507"/>
      <w:bookmarkStart w:id="6955" w:name="_Toc61188349"/>
      <w:bookmarkStart w:id="6956" w:name="_Toc83029639"/>
      <w:bookmarkStart w:id="6957" w:name="_Toc83920237"/>
      <w:bookmarkStart w:id="6958" w:name="_Toc89785258"/>
      <w:r w:rsidRPr="00E11EA5">
        <w:rPr>
          <w:lang w:eastAsia="sv-SE"/>
        </w:rPr>
        <w:t>11.4.</w:t>
      </w:r>
      <w:r w:rsidRPr="00E11EA5">
        <w:t>2</w:t>
      </w:r>
      <w:r w:rsidRPr="00E11EA5">
        <w:rPr>
          <w:lang w:eastAsia="sv-SE"/>
        </w:rPr>
        <w:t>.1</w:t>
      </w:r>
      <w:r w:rsidRPr="00E11EA5">
        <w:rPr>
          <w:lang w:eastAsia="sv-SE"/>
        </w:rPr>
        <w:tab/>
        <w:t>Measurement system description</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6959" w:name="_Toc32332412"/>
      <w:bookmarkStart w:id="6960" w:name="_Toc37430329"/>
      <w:bookmarkStart w:id="6961" w:name="_Toc43739432"/>
      <w:bookmarkStart w:id="6962" w:name="_Toc46347193"/>
      <w:bookmarkStart w:id="6963" w:name="_Toc53166132"/>
      <w:bookmarkStart w:id="6964" w:name="_Toc53166827"/>
      <w:bookmarkStart w:id="6965" w:name="_Toc53167521"/>
      <w:bookmarkStart w:id="6966" w:name="_Toc61130782"/>
      <w:bookmarkStart w:id="6967" w:name="_Toc61131508"/>
      <w:bookmarkStart w:id="6968" w:name="_Toc61188350"/>
      <w:bookmarkStart w:id="6969" w:name="_Toc83029640"/>
      <w:bookmarkStart w:id="6970" w:name="_Toc83920238"/>
      <w:bookmarkStart w:id="6971" w:name="_Toc89785259"/>
      <w:r w:rsidRPr="00E11EA5">
        <w:rPr>
          <w:lang w:eastAsia="sv-SE"/>
        </w:rPr>
        <w:t>11.4.</w:t>
      </w:r>
      <w:r w:rsidRPr="00E11EA5">
        <w:t>2</w:t>
      </w:r>
      <w:r w:rsidRPr="00E11EA5">
        <w:rPr>
          <w:lang w:eastAsia="sv-SE"/>
        </w:rPr>
        <w:t>.2</w:t>
      </w:r>
      <w:r>
        <w:rPr>
          <w:lang w:eastAsia="sv-SE"/>
        </w:rPr>
        <w:tab/>
      </w:r>
      <w:r w:rsidRPr="00E11EA5">
        <w:rPr>
          <w:lang w:eastAsia="sv-SE"/>
        </w:rPr>
        <w:t>Test procedure</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2BCC7326" w14:textId="77777777" w:rsidR="00C57672" w:rsidRPr="00E11EA5" w:rsidRDefault="00C57672" w:rsidP="00C57672">
      <w:pPr>
        <w:pStyle w:val="Heading5"/>
      </w:pPr>
      <w:bookmarkStart w:id="6972" w:name="_Toc32332413"/>
      <w:bookmarkStart w:id="6973" w:name="_Toc37430330"/>
      <w:bookmarkStart w:id="6974" w:name="_Toc43739433"/>
      <w:bookmarkStart w:id="6975" w:name="_Toc46347194"/>
      <w:bookmarkStart w:id="6976" w:name="_Toc53166133"/>
      <w:bookmarkStart w:id="6977" w:name="_Toc53166828"/>
      <w:bookmarkStart w:id="6978" w:name="_Toc53167522"/>
      <w:bookmarkStart w:id="6979" w:name="_Toc61130783"/>
      <w:bookmarkStart w:id="6980" w:name="_Toc61131509"/>
      <w:bookmarkStart w:id="6981" w:name="_Toc61188351"/>
      <w:bookmarkStart w:id="6982" w:name="_Toc83029641"/>
      <w:bookmarkStart w:id="6983" w:name="_Toc83920239"/>
      <w:bookmarkStart w:id="6984" w:name="_Toc89785260"/>
      <w:r w:rsidRPr="00E11EA5">
        <w:rPr>
          <w:lang w:eastAsia="sv-SE"/>
        </w:rPr>
        <w:t>11.4.</w:t>
      </w:r>
      <w:r w:rsidRPr="00E11EA5">
        <w:t>2</w:t>
      </w:r>
      <w:r w:rsidRPr="00E11EA5">
        <w:rPr>
          <w:lang w:eastAsia="sv-SE"/>
        </w:rPr>
        <w:t>.2.1</w:t>
      </w:r>
      <w:r w:rsidRPr="00E11EA5">
        <w:rPr>
          <w:lang w:eastAsia="sv-SE"/>
        </w:rPr>
        <w:tab/>
      </w:r>
      <w:r w:rsidRPr="00E11EA5">
        <w:t>Stage 1: Calibration</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6985" w:name="_Toc32332414"/>
      <w:bookmarkStart w:id="6986" w:name="_Toc37430331"/>
      <w:bookmarkStart w:id="6987" w:name="_Toc43739434"/>
      <w:bookmarkStart w:id="6988" w:name="_Toc46347195"/>
      <w:bookmarkStart w:id="6989" w:name="_Toc53166134"/>
      <w:bookmarkStart w:id="6990" w:name="_Toc53166829"/>
      <w:bookmarkStart w:id="6991" w:name="_Toc53167523"/>
      <w:bookmarkStart w:id="6992" w:name="_Toc21086541"/>
      <w:bookmarkStart w:id="6993" w:name="_Toc29768990"/>
      <w:bookmarkStart w:id="6994" w:name="_Toc61130784"/>
      <w:bookmarkStart w:id="6995" w:name="_Toc61131510"/>
      <w:bookmarkStart w:id="6996" w:name="_Toc61188352"/>
      <w:bookmarkStart w:id="6997" w:name="_Toc83029642"/>
      <w:bookmarkStart w:id="6998" w:name="_Toc83920240"/>
      <w:bookmarkStart w:id="6999" w:name="_Toc89785261"/>
      <w:r w:rsidRPr="00E11EA5">
        <w:rPr>
          <w:lang w:eastAsia="sv-SE"/>
        </w:rPr>
        <w:t>11.4.</w:t>
      </w:r>
      <w:r w:rsidRPr="00E11EA5">
        <w:t>2</w:t>
      </w:r>
      <w:r w:rsidRPr="00E11EA5">
        <w:rPr>
          <w:lang w:eastAsia="sv-SE"/>
        </w:rPr>
        <w:t>.2.2</w:t>
      </w:r>
      <w:r w:rsidRPr="00E11EA5">
        <w:tab/>
        <w:t>Stage 2: BS measurement</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7000" w:name="_Toc21086544"/>
      <w:bookmarkStart w:id="7001" w:name="_Toc29768993"/>
      <w:bookmarkStart w:id="7002" w:name="_Toc32332415"/>
      <w:bookmarkStart w:id="7003" w:name="_Toc37430332"/>
      <w:bookmarkStart w:id="7004" w:name="_Toc43739435"/>
      <w:bookmarkStart w:id="7005" w:name="_Toc46347196"/>
      <w:bookmarkStart w:id="7006" w:name="_Toc53166135"/>
      <w:bookmarkStart w:id="7007" w:name="_Toc53166830"/>
      <w:bookmarkStart w:id="7008" w:name="_Toc53167524"/>
      <w:bookmarkStart w:id="7009" w:name="_Toc61130785"/>
      <w:bookmarkStart w:id="7010" w:name="_Toc61131511"/>
      <w:bookmarkStart w:id="7011" w:name="_Toc61188353"/>
      <w:bookmarkStart w:id="7012" w:name="_Toc83029643"/>
      <w:bookmarkStart w:id="7013" w:name="_Toc83920241"/>
      <w:bookmarkStart w:id="7014" w:name="_Toc89785262"/>
      <w:r w:rsidRPr="00E11EA5">
        <w:lastRenderedPageBreak/>
        <w:t>11.</w:t>
      </w:r>
      <w:r w:rsidRPr="00E11EA5">
        <w:rPr>
          <w:rFonts w:hint="eastAsia"/>
        </w:rPr>
        <w:t>4</w:t>
      </w:r>
      <w:r w:rsidRPr="00E11EA5">
        <w:t>.2.3</w:t>
      </w:r>
      <w:r w:rsidRPr="00E11EA5">
        <w:tab/>
        <w:t>MU value</w:t>
      </w:r>
      <w:bookmarkEnd w:id="7000"/>
      <w:bookmarkEnd w:id="7001"/>
      <w:r w:rsidRPr="00E11EA5">
        <w:t xml:space="preserve"> derivation, FR1</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7015" w:name="_Toc32332416"/>
      <w:bookmarkStart w:id="7016" w:name="_Toc37430333"/>
      <w:bookmarkStart w:id="7017" w:name="_Toc43739436"/>
      <w:bookmarkStart w:id="7018" w:name="_Toc46347197"/>
      <w:bookmarkStart w:id="7019" w:name="_Toc53166136"/>
      <w:bookmarkStart w:id="7020" w:name="_Toc53166831"/>
      <w:bookmarkStart w:id="7021" w:name="_Toc53167525"/>
      <w:bookmarkStart w:id="7022" w:name="_Toc61130786"/>
      <w:bookmarkStart w:id="7023" w:name="_Toc61131512"/>
      <w:bookmarkStart w:id="7024" w:name="_Toc61188354"/>
      <w:bookmarkStart w:id="7025" w:name="_Toc83029644"/>
      <w:bookmarkStart w:id="7026" w:name="_Toc83920242"/>
      <w:bookmarkStart w:id="7027" w:name="_Toc89785263"/>
      <w:r w:rsidRPr="00E11EA5">
        <w:t>11.4.3</w:t>
      </w:r>
      <w:r w:rsidRPr="00E11EA5">
        <w:tab/>
        <w:t>Compact Antenna Test Range</w:t>
      </w:r>
      <w:bookmarkStart w:id="7028" w:name="_Toc32332417"/>
      <w:bookmarkStart w:id="7029" w:name="_Toc37430334"/>
      <w:bookmarkStart w:id="7030" w:name="_Toc43739437"/>
      <w:bookmarkStart w:id="7031" w:name="_Toc46347198"/>
      <w:bookmarkStart w:id="7032" w:name="_Toc53166137"/>
      <w:bookmarkStart w:id="7033" w:name="_Toc53166832"/>
      <w:bookmarkStart w:id="7034" w:name="_Toc53167526"/>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4DB8BE60" w14:textId="77777777" w:rsidR="00C57672" w:rsidRPr="00E11EA5" w:rsidRDefault="00C57672" w:rsidP="00C57672">
      <w:pPr>
        <w:pStyle w:val="Heading4"/>
        <w:rPr>
          <w:lang w:eastAsia="sv-SE"/>
        </w:rPr>
      </w:pPr>
      <w:bookmarkStart w:id="7035" w:name="_Toc61130787"/>
      <w:bookmarkStart w:id="7036" w:name="_Toc61131513"/>
      <w:bookmarkStart w:id="7037" w:name="_Toc61188355"/>
      <w:bookmarkStart w:id="7038" w:name="_Toc83029645"/>
      <w:bookmarkStart w:id="7039" w:name="_Toc83920243"/>
      <w:bookmarkStart w:id="7040" w:name="_Toc89785264"/>
      <w:r w:rsidRPr="00E11EA5">
        <w:rPr>
          <w:lang w:eastAsia="sv-SE"/>
        </w:rPr>
        <w:t>11.4.</w:t>
      </w:r>
      <w:r w:rsidRPr="00E11EA5">
        <w:t>3</w:t>
      </w:r>
      <w:r w:rsidRPr="00E11EA5">
        <w:rPr>
          <w:lang w:eastAsia="sv-SE"/>
        </w:rPr>
        <w:t>.1</w:t>
      </w:r>
      <w:r w:rsidRPr="00E11EA5">
        <w:rPr>
          <w:lang w:eastAsia="sv-SE"/>
        </w:rPr>
        <w:tab/>
        <w:t>Measurement system description</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7041" w:name="_Toc32332418"/>
      <w:bookmarkStart w:id="7042" w:name="_Toc37430335"/>
      <w:bookmarkStart w:id="7043" w:name="_Toc43739438"/>
      <w:bookmarkStart w:id="7044" w:name="_Toc46347199"/>
      <w:bookmarkStart w:id="7045" w:name="_Toc53166138"/>
      <w:bookmarkStart w:id="7046" w:name="_Toc53166833"/>
      <w:bookmarkStart w:id="7047" w:name="_Toc53167527"/>
      <w:bookmarkStart w:id="7048" w:name="_Toc61130788"/>
      <w:bookmarkStart w:id="7049" w:name="_Toc61131514"/>
      <w:bookmarkStart w:id="7050" w:name="_Toc61188356"/>
      <w:bookmarkStart w:id="7051" w:name="_Toc83029646"/>
      <w:bookmarkStart w:id="7052" w:name="_Toc83920244"/>
      <w:bookmarkStart w:id="7053" w:name="_Toc89785265"/>
      <w:r w:rsidRPr="00E11EA5">
        <w:rPr>
          <w:lang w:eastAsia="sv-SE"/>
        </w:rPr>
        <w:t>11.4.3.2</w:t>
      </w:r>
      <w:r w:rsidRPr="00E11EA5">
        <w:rPr>
          <w:lang w:eastAsia="sv-SE"/>
        </w:rPr>
        <w:tab/>
        <w:t xml:space="preserve">Test </w:t>
      </w:r>
      <w:r w:rsidRPr="00E11EA5">
        <w:t>procedure</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0EA50ABB" w14:textId="77777777" w:rsidR="00C57672" w:rsidRPr="00E11EA5" w:rsidRDefault="00C57672" w:rsidP="00C57672">
      <w:pPr>
        <w:pStyle w:val="Heading5"/>
        <w:rPr>
          <w:lang w:eastAsia="sv-SE"/>
        </w:rPr>
      </w:pPr>
      <w:bookmarkStart w:id="7054" w:name="_Toc32332419"/>
      <w:bookmarkStart w:id="7055" w:name="_Toc37430336"/>
      <w:bookmarkStart w:id="7056" w:name="_Toc43739439"/>
      <w:bookmarkStart w:id="7057" w:name="_Toc46347200"/>
      <w:bookmarkStart w:id="7058" w:name="_Toc53166139"/>
      <w:bookmarkStart w:id="7059" w:name="_Toc53166834"/>
      <w:bookmarkStart w:id="7060" w:name="_Toc53167528"/>
      <w:bookmarkStart w:id="7061" w:name="_Toc61130789"/>
      <w:bookmarkStart w:id="7062" w:name="_Toc61131515"/>
      <w:bookmarkStart w:id="7063" w:name="_Toc61188357"/>
      <w:bookmarkStart w:id="7064" w:name="_Toc83029647"/>
      <w:bookmarkStart w:id="7065" w:name="_Toc83920245"/>
      <w:bookmarkStart w:id="7066" w:name="_Toc89785266"/>
      <w:r w:rsidRPr="00E11EA5">
        <w:rPr>
          <w:lang w:eastAsia="sv-SE"/>
        </w:rPr>
        <w:t>11.4.3.2.1</w:t>
      </w:r>
      <w:r w:rsidRPr="00E11EA5">
        <w:rPr>
          <w:lang w:eastAsia="sv-SE"/>
        </w:rPr>
        <w:tab/>
      </w:r>
      <w:r w:rsidRPr="00E11EA5">
        <w:t xml:space="preserve">Stage 1: </w:t>
      </w:r>
      <w:r w:rsidRPr="00E11EA5">
        <w:rPr>
          <w:lang w:eastAsia="sv-SE"/>
        </w:rPr>
        <w:t>Calibration</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7067" w:name="_Toc61130790"/>
      <w:bookmarkStart w:id="7068" w:name="_Toc61131516"/>
      <w:bookmarkStart w:id="7069" w:name="_Toc61188358"/>
      <w:bookmarkStart w:id="7070" w:name="_Toc83029648"/>
      <w:bookmarkStart w:id="7071" w:name="_Toc83920246"/>
      <w:bookmarkStart w:id="7072" w:name="_Toc89785267"/>
      <w:r w:rsidRPr="00E11EA5">
        <w:t>11.4.3.2.2</w:t>
      </w:r>
      <w:r w:rsidRPr="00E11EA5">
        <w:tab/>
        <w:t>Stage 2: BS measurement</w:t>
      </w:r>
      <w:bookmarkEnd w:id="7067"/>
      <w:bookmarkEnd w:id="7068"/>
      <w:bookmarkEnd w:id="7069"/>
      <w:bookmarkEnd w:id="7070"/>
      <w:bookmarkEnd w:id="7071"/>
      <w:bookmarkEnd w:id="7072"/>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7073" w:name="_Toc32332420"/>
      <w:bookmarkStart w:id="7074" w:name="_Toc37430337"/>
      <w:bookmarkStart w:id="7075" w:name="_Toc43739440"/>
      <w:bookmarkStart w:id="7076" w:name="_Toc46347201"/>
      <w:bookmarkStart w:id="7077" w:name="_Toc53166140"/>
      <w:bookmarkStart w:id="7078" w:name="_Toc53166835"/>
      <w:bookmarkStart w:id="7079" w:name="_Toc53167529"/>
      <w:bookmarkStart w:id="7080" w:name="_Toc61130791"/>
      <w:bookmarkStart w:id="7081" w:name="_Toc61131517"/>
      <w:bookmarkStart w:id="7082" w:name="_Toc61188359"/>
      <w:bookmarkStart w:id="7083" w:name="_Toc83029649"/>
      <w:bookmarkStart w:id="7084" w:name="_Toc83920247"/>
      <w:bookmarkStart w:id="7085" w:name="_Toc89785268"/>
      <w:r w:rsidRPr="00E11EA5">
        <w:t>11.4.3.3</w:t>
      </w:r>
      <w:r w:rsidRPr="00E11EA5">
        <w:tab/>
        <w:t>MU value derivation, FR1</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7086"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7086"/>
    </w:tbl>
    <w:p w14:paraId="5CDB199C" w14:textId="77777777" w:rsidR="00C57672" w:rsidRPr="00E11EA5" w:rsidRDefault="00C57672" w:rsidP="00C57672"/>
    <w:p w14:paraId="5C7263D1" w14:textId="77777777" w:rsidR="00C57672" w:rsidRPr="00E11EA5" w:rsidRDefault="00C57672" w:rsidP="00C57672">
      <w:pPr>
        <w:pStyle w:val="Heading4"/>
      </w:pPr>
      <w:bookmarkStart w:id="7087" w:name="_Toc32332421"/>
      <w:bookmarkStart w:id="7088" w:name="_Toc37430338"/>
      <w:bookmarkStart w:id="7089" w:name="_Toc43739441"/>
      <w:bookmarkStart w:id="7090" w:name="_Toc46347202"/>
      <w:bookmarkStart w:id="7091" w:name="_Toc53166141"/>
      <w:bookmarkStart w:id="7092" w:name="_Toc53166836"/>
      <w:bookmarkStart w:id="7093" w:name="_Toc53167530"/>
      <w:bookmarkStart w:id="7094" w:name="_Toc61130792"/>
      <w:bookmarkStart w:id="7095" w:name="_Toc61131518"/>
      <w:bookmarkStart w:id="7096" w:name="_Toc61188360"/>
      <w:bookmarkStart w:id="7097" w:name="_Toc83029650"/>
      <w:bookmarkStart w:id="7098" w:name="_Toc83920248"/>
      <w:bookmarkStart w:id="7099" w:name="_Toc89785269"/>
      <w:bookmarkStart w:id="7100" w:name="_Toc21086545"/>
      <w:bookmarkStart w:id="7101" w:name="_Toc29768994"/>
      <w:r w:rsidRPr="00E11EA5">
        <w:t>11.4.3.4</w:t>
      </w:r>
      <w:r w:rsidRPr="00E11EA5">
        <w:tab/>
        <w:t>MU value derivation, FR2</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2B6C2337" w14:textId="77777777" w:rsidR="00C57672" w:rsidRPr="00E11EA5" w:rsidRDefault="00C57672" w:rsidP="00C57672">
      <w:pPr>
        <w:rPr>
          <w:lang w:val="en-US"/>
        </w:rPr>
      </w:pPr>
      <w:r w:rsidRPr="00E11EA5">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E11EA5">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4123C0" w:rsidRPr="00D34758" w:rsidRDefault="004123C0" w:rsidP="004123C0">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4123C0" w:rsidRPr="00D34758" w:rsidRDefault="004123C0" w:rsidP="004123C0">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0E1DEA74"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555FD03D"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4123C0" w:rsidRPr="00D34758" w:rsidRDefault="004123C0" w:rsidP="004123C0">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4123C0" w:rsidRPr="00D34758" w:rsidRDefault="004123C0" w:rsidP="004123C0">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52DB9931"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40123CE4"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7102" w:name="_Toc32332422"/>
      <w:bookmarkStart w:id="7103" w:name="_Toc37430339"/>
      <w:bookmarkStart w:id="7104" w:name="_Toc43739442"/>
      <w:bookmarkStart w:id="7105" w:name="_Toc46347203"/>
      <w:bookmarkStart w:id="7106" w:name="_Toc53166142"/>
      <w:bookmarkStart w:id="7107" w:name="_Toc53166837"/>
      <w:bookmarkStart w:id="7108" w:name="_Toc53167531"/>
      <w:bookmarkStart w:id="7109" w:name="_Toc61130793"/>
      <w:bookmarkStart w:id="7110" w:name="_Toc61131519"/>
      <w:bookmarkStart w:id="7111" w:name="_Toc61188361"/>
      <w:bookmarkStart w:id="7112" w:name="_Toc83029651"/>
      <w:bookmarkStart w:id="7113" w:name="_Toc83920249"/>
      <w:bookmarkStart w:id="7114" w:name="_Toc89785270"/>
      <w:r w:rsidRPr="00E11EA5">
        <w:lastRenderedPageBreak/>
        <w:t>11.4.4</w:t>
      </w:r>
      <w:r w:rsidRPr="00E11EA5">
        <w:tab/>
        <w:t>Near Field</w:t>
      </w:r>
      <w:bookmarkEnd w:id="7100"/>
      <w:bookmarkEnd w:id="7101"/>
      <w:r w:rsidRPr="00E11EA5">
        <w:t xml:space="preserve"> Test Range</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5E8F30E0" w14:textId="77777777" w:rsidR="00C57672" w:rsidRPr="00E11EA5" w:rsidRDefault="00C57672" w:rsidP="00C57672">
      <w:pPr>
        <w:pStyle w:val="Heading4"/>
        <w:rPr>
          <w:lang w:eastAsia="sv-SE"/>
        </w:rPr>
      </w:pPr>
      <w:bookmarkStart w:id="7115" w:name="_Toc32332423"/>
      <w:bookmarkStart w:id="7116" w:name="_Toc37430340"/>
      <w:bookmarkStart w:id="7117" w:name="_Toc43739443"/>
      <w:bookmarkStart w:id="7118" w:name="_Toc46347204"/>
      <w:bookmarkStart w:id="7119" w:name="_Toc53166143"/>
      <w:bookmarkStart w:id="7120" w:name="_Toc53166838"/>
      <w:bookmarkStart w:id="7121" w:name="_Toc53167532"/>
      <w:bookmarkStart w:id="7122" w:name="_Toc61130794"/>
      <w:bookmarkStart w:id="7123" w:name="_Toc61131520"/>
      <w:bookmarkStart w:id="7124" w:name="_Toc61188362"/>
      <w:bookmarkStart w:id="7125" w:name="_Toc83029652"/>
      <w:bookmarkStart w:id="7126" w:name="_Toc83920250"/>
      <w:bookmarkStart w:id="7127" w:name="_Toc89785271"/>
      <w:r w:rsidRPr="00E11EA5">
        <w:rPr>
          <w:lang w:eastAsia="sv-SE"/>
        </w:rPr>
        <w:t>11.4.4.1</w:t>
      </w:r>
      <w:r w:rsidRPr="00E11EA5">
        <w:rPr>
          <w:lang w:eastAsia="sv-SE"/>
        </w:rPr>
        <w:tab/>
        <w:t>Measurement system description</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7128" w:name="_Toc32332424"/>
      <w:bookmarkStart w:id="7129" w:name="_Toc37430341"/>
      <w:bookmarkStart w:id="7130" w:name="_Toc43739444"/>
      <w:bookmarkStart w:id="7131" w:name="_Toc46347205"/>
      <w:bookmarkStart w:id="7132" w:name="_Toc53166144"/>
      <w:bookmarkStart w:id="7133" w:name="_Toc53166839"/>
      <w:bookmarkStart w:id="7134" w:name="_Toc53167533"/>
      <w:bookmarkStart w:id="7135" w:name="_Toc61130795"/>
      <w:bookmarkStart w:id="7136" w:name="_Toc61131521"/>
      <w:bookmarkStart w:id="7137" w:name="_Toc61188363"/>
      <w:bookmarkStart w:id="7138" w:name="_Toc83029653"/>
      <w:bookmarkStart w:id="7139" w:name="_Toc83920251"/>
      <w:bookmarkStart w:id="7140" w:name="_Toc89785272"/>
      <w:r w:rsidRPr="00E11EA5">
        <w:rPr>
          <w:lang w:eastAsia="sv-SE"/>
        </w:rPr>
        <w:t>11.4.4.2</w:t>
      </w:r>
      <w:r w:rsidRPr="00E11EA5">
        <w:rPr>
          <w:lang w:eastAsia="sv-SE"/>
        </w:rPr>
        <w:tab/>
        <w:t>Test procedure</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65B922A4" w14:textId="77777777" w:rsidR="00C57672" w:rsidRPr="00E11EA5" w:rsidRDefault="00C57672" w:rsidP="00C57672">
      <w:pPr>
        <w:pStyle w:val="Heading5"/>
        <w:rPr>
          <w:lang w:eastAsia="sv-SE"/>
        </w:rPr>
      </w:pPr>
      <w:bookmarkStart w:id="7141" w:name="_Toc32332425"/>
      <w:bookmarkStart w:id="7142" w:name="_Toc37430342"/>
      <w:bookmarkStart w:id="7143" w:name="_Toc43739445"/>
      <w:bookmarkStart w:id="7144" w:name="_Toc46347206"/>
      <w:bookmarkStart w:id="7145" w:name="_Toc53166145"/>
      <w:bookmarkStart w:id="7146" w:name="_Toc53166840"/>
      <w:bookmarkStart w:id="7147" w:name="_Toc53167534"/>
      <w:bookmarkStart w:id="7148" w:name="_Toc61130796"/>
      <w:bookmarkStart w:id="7149" w:name="_Toc61131522"/>
      <w:bookmarkStart w:id="7150" w:name="_Toc61188364"/>
      <w:bookmarkStart w:id="7151" w:name="_Toc83029654"/>
      <w:bookmarkStart w:id="7152" w:name="_Toc83920252"/>
      <w:bookmarkStart w:id="7153" w:name="_Toc89785273"/>
      <w:r w:rsidRPr="00E11EA5">
        <w:rPr>
          <w:lang w:eastAsia="sv-SE"/>
        </w:rPr>
        <w:t>11.4.4.2.1</w:t>
      </w:r>
      <w:r w:rsidRPr="00E11EA5">
        <w:rPr>
          <w:lang w:eastAsia="sv-SE"/>
        </w:rPr>
        <w:tab/>
      </w:r>
      <w:r w:rsidRPr="00E11EA5">
        <w:t xml:space="preserve">Stage 1: </w:t>
      </w:r>
      <w:r w:rsidRPr="00E11EA5">
        <w:rPr>
          <w:lang w:eastAsia="sv-SE"/>
        </w:rPr>
        <w:t>Calibration</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7154" w:name="_Toc32332426"/>
      <w:bookmarkStart w:id="7155" w:name="_Toc37430343"/>
      <w:bookmarkStart w:id="7156" w:name="_Toc43739446"/>
      <w:bookmarkStart w:id="7157" w:name="_Toc46347207"/>
      <w:bookmarkStart w:id="7158" w:name="_Toc53166146"/>
      <w:bookmarkStart w:id="7159" w:name="_Toc53166841"/>
      <w:bookmarkStart w:id="7160" w:name="_Toc53167535"/>
      <w:bookmarkStart w:id="7161" w:name="_Toc61130797"/>
      <w:bookmarkStart w:id="7162" w:name="_Toc61131523"/>
      <w:bookmarkStart w:id="7163" w:name="_Toc61188365"/>
      <w:bookmarkStart w:id="7164" w:name="_Toc83029655"/>
      <w:bookmarkStart w:id="7165" w:name="_Toc83920253"/>
      <w:bookmarkStart w:id="7166" w:name="_Toc89785274"/>
      <w:r w:rsidRPr="00E11EA5">
        <w:rPr>
          <w:lang w:eastAsia="sv-SE"/>
        </w:rPr>
        <w:t>11.4.4.2.2</w:t>
      </w:r>
      <w:r w:rsidRPr="00E11EA5">
        <w:rPr>
          <w:lang w:eastAsia="sv-SE"/>
        </w:rPr>
        <w:tab/>
      </w:r>
      <w:r w:rsidRPr="00E11EA5">
        <w:t xml:space="preserve">Stage 2: </w:t>
      </w:r>
      <w:r w:rsidRPr="00E11EA5">
        <w:rPr>
          <w:lang w:eastAsia="sv-SE"/>
        </w:rPr>
        <w:t>BS measurement</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7167" w:name="_Toc32332427"/>
      <w:bookmarkStart w:id="7168" w:name="_Toc21086549"/>
      <w:bookmarkStart w:id="7169" w:name="_Toc29768998"/>
      <w:bookmarkStart w:id="7170" w:name="_Toc37430344"/>
      <w:bookmarkStart w:id="7171" w:name="_Toc43739447"/>
      <w:bookmarkStart w:id="7172" w:name="_Toc46347208"/>
      <w:bookmarkStart w:id="7173" w:name="_Toc53166147"/>
      <w:bookmarkStart w:id="7174" w:name="_Toc53166842"/>
      <w:bookmarkStart w:id="7175" w:name="_Toc53167536"/>
      <w:bookmarkStart w:id="7176" w:name="_Toc61130798"/>
      <w:bookmarkStart w:id="7177" w:name="_Toc61131524"/>
      <w:bookmarkStart w:id="7178" w:name="_Toc61188366"/>
      <w:bookmarkStart w:id="7179" w:name="_Toc83029656"/>
      <w:bookmarkStart w:id="7180" w:name="_Toc83920254"/>
      <w:bookmarkStart w:id="7181" w:name="_Toc89785275"/>
      <w:r w:rsidRPr="00E11EA5">
        <w:t>11.4.4.3</w:t>
      </w:r>
      <w:r w:rsidRPr="00E11EA5">
        <w:tab/>
        <w:t>MU value derivation, FR1</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7182" w:name="_Toc21086552"/>
      <w:bookmarkStart w:id="7183" w:name="_Toc29769001"/>
      <w:bookmarkStart w:id="7184" w:name="_Toc32332428"/>
      <w:bookmarkStart w:id="7185" w:name="_Toc37430345"/>
      <w:bookmarkStart w:id="7186" w:name="_Toc43739448"/>
      <w:bookmarkStart w:id="7187" w:name="_Toc46347209"/>
      <w:bookmarkStart w:id="7188" w:name="_Toc53166148"/>
      <w:bookmarkStart w:id="7189" w:name="_Toc53166843"/>
      <w:bookmarkStart w:id="7190" w:name="_Toc53167537"/>
      <w:bookmarkStart w:id="7191" w:name="_Toc61130799"/>
      <w:bookmarkStart w:id="7192" w:name="_Toc61131525"/>
      <w:bookmarkStart w:id="7193" w:name="_Toc61188367"/>
      <w:bookmarkStart w:id="7194" w:name="_Toc83029657"/>
      <w:bookmarkStart w:id="7195" w:name="_Toc83920255"/>
      <w:bookmarkStart w:id="7196" w:name="_Toc89785276"/>
      <w:r w:rsidRPr="00E11EA5">
        <w:t>11.4.5</w:t>
      </w:r>
      <w:r w:rsidRPr="00E11EA5">
        <w:tab/>
        <w:t>Reverberation Chamber</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5FDC69BF" w14:textId="77777777" w:rsidR="00C57672" w:rsidRPr="00E11EA5" w:rsidRDefault="00C57672" w:rsidP="00C57672">
      <w:pPr>
        <w:pStyle w:val="Heading4"/>
        <w:rPr>
          <w:lang w:eastAsia="sv-SE"/>
        </w:rPr>
      </w:pPr>
      <w:bookmarkStart w:id="7197" w:name="_Toc32332429"/>
      <w:bookmarkStart w:id="7198" w:name="_Toc37430346"/>
      <w:bookmarkStart w:id="7199" w:name="_Toc43739449"/>
      <w:bookmarkStart w:id="7200" w:name="_Toc46347210"/>
      <w:bookmarkStart w:id="7201" w:name="_Toc53166149"/>
      <w:bookmarkStart w:id="7202" w:name="_Toc53166844"/>
      <w:bookmarkStart w:id="7203" w:name="_Toc53167538"/>
      <w:bookmarkStart w:id="7204" w:name="_Toc61130800"/>
      <w:bookmarkStart w:id="7205" w:name="_Toc61131526"/>
      <w:bookmarkStart w:id="7206" w:name="_Toc61188368"/>
      <w:bookmarkStart w:id="7207" w:name="_Toc83029658"/>
      <w:bookmarkStart w:id="7208" w:name="_Toc83920256"/>
      <w:bookmarkStart w:id="7209" w:name="_Toc89785277"/>
      <w:r w:rsidRPr="00E11EA5">
        <w:rPr>
          <w:lang w:eastAsia="sv-SE"/>
        </w:rPr>
        <w:t>11.4.5.1</w:t>
      </w:r>
      <w:r w:rsidRPr="00E11EA5">
        <w:rPr>
          <w:lang w:eastAsia="sv-SE"/>
        </w:rPr>
        <w:tab/>
        <w:t>Measurement system description</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7210" w:name="_Toc32332430"/>
      <w:bookmarkStart w:id="7211" w:name="_Toc37430347"/>
      <w:bookmarkStart w:id="7212" w:name="_Toc43739450"/>
      <w:bookmarkStart w:id="7213" w:name="_Toc46347211"/>
      <w:bookmarkStart w:id="7214" w:name="_Toc53166150"/>
      <w:bookmarkStart w:id="7215" w:name="_Toc53166845"/>
      <w:bookmarkStart w:id="7216" w:name="_Toc53167539"/>
    </w:p>
    <w:p w14:paraId="77B55176" w14:textId="77777777" w:rsidR="00C57672" w:rsidRPr="00E11EA5" w:rsidRDefault="00C57672" w:rsidP="00C57672">
      <w:pPr>
        <w:pStyle w:val="Heading4"/>
        <w:rPr>
          <w:lang w:eastAsia="sv-SE"/>
        </w:rPr>
      </w:pPr>
      <w:bookmarkStart w:id="7217" w:name="_Toc61130801"/>
      <w:bookmarkStart w:id="7218" w:name="_Toc61131527"/>
      <w:bookmarkStart w:id="7219" w:name="_Toc61188369"/>
      <w:bookmarkStart w:id="7220" w:name="_Toc83029659"/>
      <w:bookmarkStart w:id="7221" w:name="_Toc83920257"/>
      <w:bookmarkStart w:id="7222" w:name="_Toc89785278"/>
      <w:r w:rsidRPr="00E11EA5">
        <w:rPr>
          <w:lang w:eastAsia="sv-SE"/>
        </w:rPr>
        <w:t>11.4.5.2</w:t>
      </w:r>
      <w:r w:rsidRPr="00E11EA5">
        <w:rPr>
          <w:lang w:eastAsia="sv-SE"/>
        </w:rPr>
        <w:tab/>
        <w:t>Test procedure</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02030EBD" w14:textId="77777777" w:rsidR="00C57672" w:rsidRPr="00E11EA5" w:rsidRDefault="00C57672" w:rsidP="00C57672">
      <w:pPr>
        <w:pStyle w:val="Heading5"/>
        <w:rPr>
          <w:lang w:eastAsia="sv-SE"/>
        </w:rPr>
      </w:pPr>
      <w:bookmarkStart w:id="7223" w:name="_Toc32332431"/>
      <w:bookmarkStart w:id="7224" w:name="_Toc37430348"/>
      <w:bookmarkStart w:id="7225" w:name="_Toc43739451"/>
      <w:bookmarkStart w:id="7226" w:name="_Toc46347212"/>
      <w:bookmarkStart w:id="7227" w:name="_Toc53166151"/>
      <w:bookmarkStart w:id="7228" w:name="_Toc53166846"/>
      <w:bookmarkStart w:id="7229" w:name="_Toc53167540"/>
      <w:bookmarkStart w:id="7230" w:name="_Toc61130802"/>
      <w:bookmarkStart w:id="7231" w:name="_Toc61131528"/>
      <w:bookmarkStart w:id="7232" w:name="_Toc61188370"/>
      <w:bookmarkStart w:id="7233" w:name="_Toc83029660"/>
      <w:bookmarkStart w:id="7234" w:name="_Toc83920258"/>
      <w:bookmarkStart w:id="7235" w:name="_Toc89785279"/>
      <w:r w:rsidRPr="00E11EA5">
        <w:rPr>
          <w:lang w:eastAsia="sv-SE"/>
        </w:rPr>
        <w:t>11.4.5.2.1</w:t>
      </w:r>
      <w:r w:rsidRPr="00E11EA5">
        <w:rPr>
          <w:lang w:eastAsia="sv-SE"/>
        </w:rPr>
        <w:tab/>
      </w:r>
      <w:r w:rsidRPr="00E11EA5">
        <w:t xml:space="preserve">Stage 1: </w:t>
      </w:r>
      <w:r w:rsidRPr="00E11EA5">
        <w:rPr>
          <w:lang w:eastAsia="sv-SE"/>
        </w:rPr>
        <w:t>Calibration</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7236" w:name="_Toc32332432"/>
      <w:bookmarkStart w:id="7237" w:name="_Toc37430349"/>
      <w:bookmarkStart w:id="7238" w:name="_Toc43739452"/>
      <w:bookmarkStart w:id="7239" w:name="_Toc46347213"/>
      <w:bookmarkStart w:id="7240" w:name="_Toc53166152"/>
      <w:bookmarkStart w:id="7241" w:name="_Toc53166847"/>
      <w:bookmarkStart w:id="7242" w:name="_Toc53167541"/>
      <w:bookmarkStart w:id="7243" w:name="_Toc61130803"/>
      <w:bookmarkStart w:id="7244" w:name="_Toc61131529"/>
      <w:bookmarkStart w:id="7245" w:name="_Toc61188371"/>
      <w:bookmarkStart w:id="7246" w:name="_Toc83029661"/>
      <w:bookmarkStart w:id="7247" w:name="_Toc83920259"/>
      <w:bookmarkStart w:id="7248" w:name="_Toc89785280"/>
      <w:r w:rsidRPr="00E11EA5">
        <w:rPr>
          <w:lang w:eastAsia="sv-SE"/>
        </w:rPr>
        <w:t>11.4.5.2.2</w:t>
      </w:r>
      <w:r w:rsidRPr="00E11EA5">
        <w:rPr>
          <w:lang w:eastAsia="sv-SE"/>
        </w:rPr>
        <w:tab/>
      </w:r>
      <w:r w:rsidRPr="00E11EA5">
        <w:t xml:space="preserve">Stage 2: </w:t>
      </w:r>
      <w:r w:rsidRPr="00E11EA5">
        <w:rPr>
          <w:lang w:eastAsia="sv-SE"/>
        </w:rPr>
        <w:t>BS measurement</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7249" w:name="_Toc32332433"/>
      <w:bookmarkStart w:id="7250" w:name="_Toc37430350"/>
      <w:bookmarkStart w:id="7251" w:name="_Toc43739453"/>
      <w:bookmarkStart w:id="7252" w:name="_Toc46347214"/>
      <w:bookmarkStart w:id="7253" w:name="_Toc53166153"/>
      <w:bookmarkStart w:id="7254" w:name="_Toc53166848"/>
      <w:bookmarkStart w:id="7255" w:name="_Toc53167542"/>
      <w:bookmarkStart w:id="7256" w:name="_Toc61130804"/>
      <w:bookmarkStart w:id="7257" w:name="_Toc61131530"/>
      <w:bookmarkStart w:id="7258" w:name="_Toc61188372"/>
      <w:bookmarkStart w:id="7259" w:name="_Toc83029662"/>
      <w:bookmarkStart w:id="7260" w:name="_Toc83920260"/>
      <w:bookmarkStart w:id="7261" w:name="_Toc89785281"/>
      <w:bookmarkStart w:id="7262" w:name="_Toc21086558"/>
      <w:bookmarkStart w:id="7263" w:name="_Toc29769007"/>
      <w:r w:rsidRPr="00E11EA5">
        <w:t>11.4.5.3</w:t>
      </w:r>
      <w:r w:rsidRPr="00E11EA5">
        <w:tab/>
        <w:t>MU value derivation, FR1</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7262"/>
    <w:bookmarkEnd w:id="7263"/>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7264" w:name="_Toc32332434"/>
      <w:bookmarkStart w:id="7265" w:name="_Toc37430351"/>
      <w:bookmarkStart w:id="7266" w:name="_Toc43739454"/>
      <w:bookmarkStart w:id="7267" w:name="_Toc46347215"/>
      <w:bookmarkStart w:id="7268" w:name="_Toc53166154"/>
      <w:bookmarkStart w:id="7269" w:name="_Toc53166849"/>
      <w:bookmarkStart w:id="7270" w:name="_Toc53167543"/>
      <w:bookmarkStart w:id="7271" w:name="_Toc61130805"/>
      <w:bookmarkStart w:id="7272" w:name="_Toc61131531"/>
      <w:bookmarkStart w:id="7273" w:name="_Toc61188373"/>
      <w:bookmarkStart w:id="7274" w:name="_Toc83029663"/>
      <w:bookmarkStart w:id="7275" w:name="_Toc83920261"/>
      <w:bookmarkStart w:id="7276" w:name="_Toc89785282"/>
      <w:r w:rsidRPr="00E11EA5">
        <w:t>11.4.5.4</w:t>
      </w:r>
      <w:r w:rsidRPr="00E11EA5">
        <w:tab/>
        <w:t>MU value derivation, FR2</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4123C0" w:rsidRPr="00D34758" w:rsidRDefault="004123C0" w:rsidP="004123C0">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4123C0" w:rsidRPr="00D34758" w:rsidRDefault="004123C0" w:rsidP="004123C0">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606BF5DD"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5E15365A"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4123C0" w:rsidRPr="00D34758" w:rsidRDefault="004123C0" w:rsidP="004123C0">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4123C0" w:rsidRPr="00D34758" w:rsidRDefault="004123C0" w:rsidP="004123C0">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3B9612B9"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717C8E6C"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7277" w:name="_Toc29769008"/>
      <w:bookmarkStart w:id="7278" w:name="_Toc32332435"/>
      <w:bookmarkStart w:id="7279" w:name="_Toc37430352"/>
      <w:bookmarkStart w:id="7280" w:name="_Toc43739455"/>
      <w:bookmarkStart w:id="7281" w:name="_Toc46347216"/>
      <w:bookmarkStart w:id="7282" w:name="_Toc53166155"/>
      <w:bookmarkStart w:id="7283" w:name="_Toc53166850"/>
      <w:bookmarkStart w:id="7284" w:name="_Toc53167544"/>
      <w:bookmarkStart w:id="7285" w:name="_Toc61130806"/>
      <w:bookmarkStart w:id="7286" w:name="_Toc61131532"/>
      <w:bookmarkStart w:id="7287" w:name="_Toc61188374"/>
      <w:bookmarkStart w:id="7288" w:name="_Toc83029664"/>
      <w:bookmarkStart w:id="7289" w:name="_Toc83920262"/>
      <w:bookmarkStart w:id="7290" w:name="_Toc89785283"/>
      <w:r w:rsidRPr="00E11EA5">
        <w:t>11.4.6</w:t>
      </w:r>
      <w:r w:rsidRPr="00E11EA5">
        <w:tab/>
        <w:t>Plane Wave Synthesizer</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0297D7D2" w14:textId="77777777" w:rsidR="00C57672" w:rsidRPr="00E11EA5" w:rsidRDefault="00C57672" w:rsidP="00C57672">
      <w:pPr>
        <w:pStyle w:val="Heading4"/>
        <w:rPr>
          <w:lang w:eastAsia="sv-SE"/>
        </w:rPr>
      </w:pPr>
      <w:bookmarkStart w:id="7291" w:name="_Toc32332436"/>
      <w:bookmarkStart w:id="7292" w:name="_Toc37430353"/>
      <w:bookmarkStart w:id="7293" w:name="_Toc43739456"/>
      <w:bookmarkStart w:id="7294" w:name="_Toc46347217"/>
      <w:bookmarkStart w:id="7295" w:name="_Toc53166156"/>
      <w:bookmarkStart w:id="7296" w:name="_Toc53166851"/>
      <w:bookmarkStart w:id="7297" w:name="_Toc53167545"/>
      <w:bookmarkStart w:id="7298" w:name="_Toc61130807"/>
      <w:bookmarkStart w:id="7299" w:name="_Toc61131533"/>
      <w:bookmarkStart w:id="7300" w:name="_Toc61188375"/>
      <w:bookmarkStart w:id="7301" w:name="_Toc83029665"/>
      <w:bookmarkStart w:id="7302" w:name="_Toc83920263"/>
      <w:bookmarkStart w:id="7303" w:name="_Toc89785284"/>
      <w:r w:rsidRPr="00E11EA5">
        <w:rPr>
          <w:lang w:eastAsia="sv-SE"/>
        </w:rPr>
        <w:t>11.4.6.1</w:t>
      </w:r>
      <w:r w:rsidRPr="00E11EA5">
        <w:rPr>
          <w:lang w:eastAsia="sv-SE"/>
        </w:rPr>
        <w:tab/>
        <w:t>Measurement system description</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7304" w:name="_Toc32332437"/>
      <w:bookmarkStart w:id="7305" w:name="_Toc37430354"/>
      <w:bookmarkStart w:id="7306" w:name="_Toc43739457"/>
      <w:bookmarkStart w:id="7307" w:name="_Toc46347218"/>
      <w:bookmarkStart w:id="7308" w:name="_Toc53166157"/>
      <w:bookmarkStart w:id="7309" w:name="_Toc53166852"/>
      <w:bookmarkStart w:id="7310" w:name="_Toc53167546"/>
    </w:p>
    <w:p w14:paraId="1468206F" w14:textId="77777777" w:rsidR="00C57672" w:rsidRPr="00E11EA5" w:rsidRDefault="00C57672" w:rsidP="00C57672">
      <w:pPr>
        <w:pStyle w:val="Heading4"/>
        <w:rPr>
          <w:lang w:eastAsia="sv-SE"/>
        </w:rPr>
      </w:pPr>
      <w:bookmarkStart w:id="7311" w:name="_Toc61130808"/>
      <w:bookmarkStart w:id="7312" w:name="_Toc61131534"/>
      <w:bookmarkStart w:id="7313" w:name="_Toc61188376"/>
      <w:bookmarkStart w:id="7314" w:name="_Toc83029666"/>
      <w:bookmarkStart w:id="7315" w:name="_Toc83920264"/>
      <w:bookmarkStart w:id="7316" w:name="_Toc89785285"/>
      <w:r w:rsidRPr="00E11EA5">
        <w:rPr>
          <w:lang w:eastAsia="sv-SE"/>
        </w:rPr>
        <w:t>11.4.6.2</w:t>
      </w:r>
      <w:r w:rsidRPr="00E11EA5">
        <w:rPr>
          <w:lang w:eastAsia="sv-SE"/>
        </w:rPr>
        <w:tab/>
        <w:t>Test procedure</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79B0F114" w14:textId="77777777" w:rsidR="00C57672" w:rsidRPr="00E11EA5" w:rsidRDefault="00C57672" w:rsidP="00C57672">
      <w:pPr>
        <w:pStyle w:val="Heading5"/>
        <w:rPr>
          <w:lang w:eastAsia="sv-SE"/>
        </w:rPr>
      </w:pPr>
      <w:bookmarkStart w:id="7317" w:name="_Toc32332438"/>
      <w:bookmarkStart w:id="7318" w:name="_Toc37430355"/>
      <w:bookmarkStart w:id="7319" w:name="_Toc43739458"/>
      <w:bookmarkStart w:id="7320" w:name="_Toc46347219"/>
      <w:bookmarkStart w:id="7321" w:name="_Toc53166158"/>
      <w:bookmarkStart w:id="7322" w:name="_Toc53166853"/>
      <w:bookmarkStart w:id="7323" w:name="_Toc53167547"/>
      <w:bookmarkStart w:id="7324" w:name="_Toc61130809"/>
      <w:bookmarkStart w:id="7325" w:name="_Toc61131535"/>
      <w:bookmarkStart w:id="7326" w:name="_Toc61188377"/>
      <w:bookmarkStart w:id="7327" w:name="_Toc83029667"/>
      <w:bookmarkStart w:id="7328" w:name="_Toc83920265"/>
      <w:bookmarkStart w:id="7329" w:name="_Toc89785286"/>
      <w:r w:rsidRPr="00E11EA5">
        <w:rPr>
          <w:lang w:eastAsia="sv-SE"/>
        </w:rPr>
        <w:t>11.4.6.2.1</w:t>
      </w:r>
      <w:r w:rsidRPr="00E11EA5">
        <w:rPr>
          <w:lang w:eastAsia="sv-SE"/>
        </w:rPr>
        <w:tab/>
      </w:r>
      <w:r w:rsidRPr="00E11EA5">
        <w:t xml:space="preserve">Stage 1: </w:t>
      </w:r>
      <w:r w:rsidRPr="00E11EA5">
        <w:rPr>
          <w:lang w:eastAsia="sv-SE"/>
        </w:rPr>
        <w:t>Calibration</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7330" w:name="_Toc32332439"/>
      <w:bookmarkStart w:id="7331" w:name="_Toc37430356"/>
      <w:bookmarkStart w:id="7332" w:name="_Toc43739459"/>
      <w:bookmarkStart w:id="7333" w:name="_Toc46347220"/>
      <w:bookmarkStart w:id="7334" w:name="_Toc53166159"/>
      <w:bookmarkStart w:id="7335" w:name="_Toc53166854"/>
      <w:bookmarkStart w:id="7336" w:name="_Toc53167548"/>
      <w:bookmarkStart w:id="7337" w:name="_Toc61130810"/>
      <w:bookmarkStart w:id="7338" w:name="_Toc61131536"/>
      <w:bookmarkStart w:id="7339" w:name="_Toc61188378"/>
      <w:bookmarkStart w:id="7340" w:name="_Toc83029668"/>
      <w:bookmarkStart w:id="7341" w:name="_Toc83920266"/>
      <w:bookmarkStart w:id="7342" w:name="_Toc89785287"/>
      <w:r w:rsidRPr="00E11EA5">
        <w:rPr>
          <w:lang w:eastAsia="sv-SE"/>
        </w:rPr>
        <w:t>11.4.6.2.2</w:t>
      </w:r>
      <w:r w:rsidRPr="00E11EA5">
        <w:rPr>
          <w:lang w:eastAsia="sv-SE"/>
        </w:rPr>
        <w:tab/>
      </w:r>
      <w:r w:rsidRPr="00E11EA5">
        <w:t xml:space="preserve">Stage 2: </w:t>
      </w:r>
      <w:r w:rsidRPr="00E11EA5">
        <w:rPr>
          <w:lang w:eastAsia="sv-SE"/>
        </w:rPr>
        <w:t>BS measurement</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7343" w:name="_Toc32332440"/>
      <w:bookmarkStart w:id="7344" w:name="_Toc37430357"/>
      <w:bookmarkStart w:id="7345" w:name="_Toc43739460"/>
      <w:bookmarkStart w:id="7346" w:name="_Toc46347221"/>
      <w:bookmarkStart w:id="7347" w:name="_Toc53166160"/>
      <w:bookmarkStart w:id="7348" w:name="_Toc53166855"/>
      <w:bookmarkStart w:id="7349" w:name="_Toc53167549"/>
      <w:bookmarkStart w:id="7350" w:name="_Toc61130811"/>
      <w:bookmarkStart w:id="7351" w:name="_Toc61131537"/>
      <w:bookmarkStart w:id="7352" w:name="_Toc61188379"/>
      <w:bookmarkStart w:id="7353" w:name="_Toc83029669"/>
      <w:bookmarkStart w:id="7354" w:name="_Toc83920267"/>
      <w:bookmarkStart w:id="7355" w:name="_Toc89785288"/>
      <w:r w:rsidRPr="00E11EA5">
        <w:lastRenderedPageBreak/>
        <w:t>11.4.6.3</w:t>
      </w:r>
      <w:r w:rsidRPr="00E11EA5">
        <w:tab/>
        <w:t>MU value derivation, FR1</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7356" w:name="_Toc32332441"/>
      <w:bookmarkStart w:id="7357" w:name="_Toc21086559"/>
      <w:bookmarkStart w:id="7358" w:name="_Toc29769013"/>
      <w:bookmarkStart w:id="7359" w:name="_Toc37430358"/>
      <w:bookmarkStart w:id="7360" w:name="_Toc43739461"/>
      <w:bookmarkStart w:id="7361" w:name="_Toc46347222"/>
      <w:bookmarkStart w:id="7362" w:name="_Toc53166161"/>
      <w:bookmarkStart w:id="7363" w:name="_Toc53166856"/>
      <w:bookmarkStart w:id="7364" w:name="_Toc53167550"/>
      <w:bookmarkStart w:id="7365" w:name="_Toc61130812"/>
      <w:bookmarkStart w:id="7366" w:name="_Toc61131538"/>
      <w:bookmarkStart w:id="7367" w:name="_Toc61188380"/>
      <w:bookmarkStart w:id="7368" w:name="_Toc83029670"/>
      <w:bookmarkStart w:id="7369" w:name="_Toc83920268"/>
      <w:bookmarkStart w:id="7370" w:name="_Toc89785289"/>
      <w:r w:rsidRPr="00E11EA5">
        <w:rPr>
          <w:lang w:eastAsia="en-CA"/>
        </w:rPr>
        <w:t>11.4.7</w:t>
      </w:r>
      <w:r w:rsidRPr="00E11EA5">
        <w:rPr>
          <w:lang w:eastAsia="en-CA"/>
        </w:rPr>
        <w:tab/>
      </w:r>
      <w:r w:rsidRPr="00E11EA5">
        <w:t>Maximum accepted test system uncertainty</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tblGrid>
      <w:tr w:rsidR="004123C0" w:rsidRPr="00E11EA5" w14:paraId="3DE85519" w14:textId="30E7384D" w:rsidTr="00C46E8E">
        <w:trPr>
          <w:cantSplit/>
          <w:jc w:val="center"/>
        </w:trPr>
        <w:tc>
          <w:tcPr>
            <w:tcW w:w="4698" w:type="dxa"/>
            <w:noWrap/>
            <w:hideMark/>
          </w:tcPr>
          <w:p w14:paraId="0BAA520F" w14:textId="77777777" w:rsidR="004123C0" w:rsidRPr="00E11EA5" w:rsidRDefault="004123C0" w:rsidP="009C163B">
            <w:pPr>
              <w:pStyle w:val="TAH"/>
            </w:pPr>
          </w:p>
        </w:tc>
        <w:tc>
          <w:tcPr>
            <w:tcW w:w="3901" w:type="dxa"/>
            <w:gridSpan w:val="3"/>
            <w:hideMark/>
          </w:tcPr>
          <w:p w14:paraId="3167A63C" w14:textId="301EA50E" w:rsidR="004123C0" w:rsidRPr="00E11EA5" w:rsidRDefault="004123C0"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4123C0" w:rsidRPr="00E11EA5" w14:paraId="06168553" w14:textId="2E842C58" w:rsidTr="00C46E8E">
        <w:trPr>
          <w:cantSplit/>
          <w:jc w:val="center"/>
        </w:trPr>
        <w:tc>
          <w:tcPr>
            <w:tcW w:w="4698" w:type="dxa"/>
            <w:noWrap/>
            <w:hideMark/>
          </w:tcPr>
          <w:p w14:paraId="1515653E" w14:textId="77777777" w:rsidR="004123C0" w:rsidRPr="00E11EA5" w:rsidRDefault="004123C0" w:rsidP="004123C0">
            <w:pPr>
              <w:pStyle w:val="TAH"/>
            </w:pPr>
          </w:p>
        </w:tc>
        <w:tc>
          <w:tcPr>
            <w:tcW w:w="1567" w:type="dxa"/>
          </w:tcPr>
          <w:p w14:paraId="70D9C819" w14:textId="1684BD13" w:rsidR="004123C0" w:rsidRPr="00E11EA5" w:rsidRDefault="004123C0" w:rsidP="004123C0">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
          <w:p w14:paraId="6DDE5958" w14:textId="7C251558" w:rsidR="004123C0" w:rsidRPr="00E11EA5" w:rsidRDefault="004123C0" w:rsidP="004123C0">
            <w:pPr>
              <w:pStyle w:val="TAH"/>
            </w:pPr>
            <w:r w:rsidRPr="00E11EA5">
              <w:t>37</w:t>
            </w:r>
            <w:r>
              <w:t xml:space="preserve"> </w:t>
            </w:r>
            <w:r w:rsidRPr="00E11EA5">
              <w:t>&lt;</w:t>
            </w:r>
            <w:r>
              <w:t xml:space="preserve"> </w:t>
            </w:r>
            <w:r w:rsidRPr="00E11EA5">
              <w:t>f</w:t>
            </w:r>
            <w:r>
              <w:t xml:space="preserve"> </w:t>
            </w:r>
            <w:r w:rsidRPr="00E11EA5">
              <w:t>&lt;</w:t>
            </w:r>
            <w:r>
              <w:t xml:space="preserve"> 43.5 GHz</w:t>
            </w:r>
          </w:p>
        </w:tc>
        <w:tc>
          <w:tcPr>
            <w:tcW w:w="1167" w:type="dxa"/>
          </w:tcPr>
          <w:p w14:paraId="1FA5E91D" w14:textId="2E25567A"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606601" w14:paraId="1459BA90" w14:textId="376612FC" w:rsidTr="00C46E8E">
        <w:trPr>
          <w:cantSplit/>
          <w:jc w:val="center"/>
        </w:trPr>
        <w:tc>
          <w:tcPr>
            <w:tcW w:w="4698" w:type="dxa"/>
            <w:noWrap/>
            <w:hideMark/>
          </w:tcPr>
          <w:p w14:paraId="29057A79" w14:textId="77777777" w:rsidR="004123C0" w:rsidRPr="00606601" w:rsidRDefault="004123C0" w:rsidP="004123C0">
            <w:pPr>
              <w:pStyle w:val="TAC"/>
              <w:rPr>
                <w:sz w:val="16"/>
                <w:szCs w:val="16"/>
              </w:rPr>
            </w:pPr>
            <w:r w:rsidRPr="00606601">
              <w:rPr>
                <w:sz w:val="16"/>
                <w:szCs w:val="16"/>
              </w:rPr>
              <w:t>Indoor Anechoic Chamber</w:t>
            </w:r>
          </w:p>
        </w:tc>
        <w:tc>
          <w:tcPr>
            <w:tcW w:w="1567" w:type="dxa"/>
          </w:tcPr>
          <w:p w14:paraId="52384C12" w14:textId="77777777" w:rsidR="004123C0" w:rsidRPr="00606601" w:rsidRDefault="004123C0" w:rsidP="004123C0">
            <w:pPr>
              <w:pStyle w:val="TAC"/>
              <w:rPr>
                <w:sz w:val="16"/>
                <w:szCs w:val="16"/>
              </w:rPr>
            </w:pPr>
            <w:r w:rsidRPr="00606601">
              <w:rPr>
                <w:sz w:val="16"/>
                <w:szCs w:val="16"/>
              </w:rPr>
              <w:t>-</w:t>
            </w:r>
          </w:p>
        </w:tc>
        <w:tc>
          <w:tcPr>
            <w:tcW w:w="1167" w:type="dxa"/>
          </w:tcPr>
          <w:p w14:paraId="54CB3FC1" w14:textId="08120F88" w:rsidR="004123C0" w:rsidRPr="00606601" w:rsidRDefault="004123C0" w:rsidP="004123C0">
            <w:pPr>
              <w:pStyle w:val="TAC"/>
              <w:rPr>
                <w:sz w:val="16"/>
                <w:szCs w:val="16"/>
              </w:rPr>
            </w:pPr>
            <w:r w:rsidRPr="00606601">
              <w:rPr>
                <w:sz w:val="16"/>
                <w:szCs w:val="16"/>
              </w:rPr>
              <w:t>-</w:t>
            </w:r>
          </w:p>
        </w:tc>
        <w:tc>
          <w:tcPr>
            <w:tcW w:w="1167" w:type="dxa"/>
          </w:tcPr>
          <w:p w14:paraId="61F31F5E" w14:textId="37EA7D2B" w:rsidR="004123C0" w:rsidRPr="00606601" w:rsidRDefault="004123C0" w:rsidP="004123C0">
            <w:pPr>
              <w:pStyle w:val="TAC"/>
              <w:rPr>
                <w:sz w:val="16"/>
                <w:szCs w:val="16"/>
              </w:rPr>
            </w:pPr>
            <w:r>
              <w:rPr>
                <w:sz w:val="16"/>
                <w:szCs w:val="16"/>
              </w:rPr>
              <w:t>-</w:t>
            </w:r>
          </w:p>
        </w:tc>
      </w:tr>
      <w:tr w:rsidR="004123C0" w:rsidRPr="00606601" w14:paraId="5EA71D9D" w14:textId="7065D2D6" w:rsidTr="00C46E8E">
        <w:trPr>
          <w:cantSplit/>
          <w:jc w:val="center"/>
        </w:trPr>
        <w:tc>
          <w:tcPr>
            <w:tcW w:w="4698" w:type="dxa"/>
            <w:noWrap/>
            <w:hideMark/>
          </w:tcPr>
          <w:p w14:paraId="5156EBEC" w14:textId="77777777" w:rsidR="004123C0" w:rsidRPr="00606601" w:rsidRDefault="004123C0" w:rsidP="004123C0">
            <w:pPr>
              <w:pStyle w:val="TAC"/>
              <w:rPr>
                <w:sz w:val="16"/>
                <w:szCs w:val="16"/>
              </w:rPr>
            </w:pPr>
            <w:r w:rsidRPr="00606601">
              <w:rPr>
                <w:sz w:val="16"/>
                <w:szCs w:val="16"/>
              </w:rPr>
              <w:t>Compact Antenna Test Range</w:t>
            </w:r>
          </w:p>
        </w:tc>
        <w:tc>
          <w:tcPr>
            <w:tcW w:w="1567" w:type="dxa"/>
          </w:tcPr>
          <w:p w14:paraId="0EA58CC3" w14:textId="77777777" w:rsidR="004123C0" w:rsidRPr="00606601" w:rsidRDefault="004123C0" w:rsidP="004123C0">
            <w:pPr>
              <w:pStyle w:val="TAC"/>
              <w:rPr>
                <w:sz w:val="16"/>
                <w:szCs w:val="16"/>
              </w:rPr>
            </w:pPr>
            <w:r w:rsidRPr="00606601">
              <w:rPr>
                <w:rFonts w:cs="Arial" w:hint="eastAsia"/>
                <w:sz w:val="16"/>
                <w:szCs w:val="16"/>
              </w:rPr>
              <w:t>2.70</w:t>
            </w:r>
          </w:p>
        </w:tc>
        <w:tc>
          <w:tcPr>
            <w:tcW w:w="1167" w:type="dxa"/>
          </w:tcPr>
          <w:p w14:paraId="0015C805" w14:textId="1593F0F5" w:rsidR="004123C0" w:rsidRPr="00606601" w:rsidRDefault="004123C0" w:rsidP="004123C0">
            <w:pPr>
              <w:pStyle w:val="TAC"/>
              <w:rPr>
                <w:sz w:val="16"/>
                <w:szCs w:val="16"/>
              </w:rPr>
            </w:pPr>
            <w:r w:rsidRPr="00606601">
              <w:rPr>
                <w:rFonts w:cs="Arial" w:hint="eastAsia"/>
                <w:sz w:val="16"/>
                <w:szCs w:val="16"/>
              </w:rPr>
              <w:t>2.72</w:t>
            </w:r>
          </w:p>
        </w:tc>
        <w:tc>
          <w:tcPr>
            <w:tcW w:w="1167" w:type="dxa"/>
          </w:tcPr>
          <w:p w14:paraId="0D56471E" w14:textId="678FA604" w:rsidR="004123C0" w:rsidRPr="00606601" w:rsidRDefault="004123C0" w:rsidP="004123C0">
            <w:pPr>
              <w:pStyle w:val="TAC"/>
              <w:rPr>
                <w:rFonts w:cs="Arial"/>
                <w:sz w:val="16"/>
                <w:szCs w:val="16"/>
              </w:rPr>
            </w:pPr>
            <w:r>
              <w:rPr>
                <w:rFonts w:cs="Arial"/>
                <w:sz w:val="16"/>
                <w:szCs w:val="16"/>
              </w:rPr>
              <w:t>-</w:t>
            </w:r>
          </w:p>
        </w:tc>
      </w:tr>
      <w:tr w:rsidR="004123C0" w:rsidRPr="00606601" w14:paraId="6D262077" w14:textId="0A8F68DA" w:rsidTr="00C46E8E">
        <w:trPr>
          <w:cantSplit/>
          <w:jc w:val="center"/>
        </w:trPr>
        <w:tc>
          <w:tcPr>
            <w:tcW w:w="4698" w:type="dxa"/>
            <w:noWrap/>
            <w:hideMark/>
          </w:tcPr>
          <w:p w14:paraId="4C27F9E9" w14:textId="77777777" w:rsidR="004123C0" w:rsidRPr="00606601" w:rsidRDefault="004123C0" w:rsidP="004123C0">
            <w:pPr>
              <w:pStyle w:val="TAC"/>
              <w:rPr>
                <w:sz w:val="16"/>
                <w:szCs w:val="16"/>
              </w:rPr>
            </w:pPr>
            <w:r w:rsidRPr="00606601">
              <w:rPr>
                <w:sz w:val="16"/>
                <w:szCs w:val="16"/>
              </w:rPr>
              <w:t>Near Field Test Range</w:t>
            </w:r>
          </w:p>
        </w:tc>
        <w:tc>
          <w:tcPr>
            <w:tcW w:w="1567" w:type="dxa"/>
          </w:tcPr>
          <w:p w14:paraId="34AB3A02" w14:textId="77777777" w:rsidR="004123C0" w:rsidRPr="00606601" w:rsidRDefault="004123C0" w:rsidP="004123C0">
            <w:pPr>
              <w:pStyle w:val="TAC"/>
              <w:rPr>
                <w:sz w:val="16"/>
                <w:szCs w:val="16"/>
              </w:rPr>
            </w:pPr>
            <w:r w:rsidRPr="00606601">
              <w:rPr>
                <w:sz w:val="16"/>
                <w:szCs w:val="16"/>
              </w:rPr>
              <w:t>-</w:t>
            </w:r>
          </w:p>
        </w:tc>
        <w:tc>
          <w:tcPr>
            <w:tcW w:w="1167" w:type="dxa"/>
          </w:tcPr>
          <w:p w14:paraId="27DD3AD1" w14:textId="29C2599D" w:rsidR="004123C0" w:rsidRPr="00606601" w:rsidRDefault="004123C0" w:rsidP="004123C0">
            <w:pPr>
              <w:pStyle w:val="TAC"/>
              <w:rPr>
                <w:sz w:val="16"/>
                <w:szCs w:val="16"/>
              </w:rPr>
            </w:pPr>
            <w:r w:rsidRPr="00606601">
              <w:rPr>
                <w:sz w:val="16"/>
                <w:szCs w:val="16"/>
              </w:rPr>
              <w:t>-</w:t>
            </w:r>
          </w:p>
        </w:tc>
        <w:tc>
          <w:tcPr>
            <w:tcW w:w="1167" w:type="dxa"/>
          </w:tcPr>
          <w:p w14:paraId="3AB62CE4" w14:textId="1FF4973B" w:rsidR="004123C0" w:rsidRPr="00606601" w:rsidRDefault="004123C0" w:rsidP="004123C0">
            <w:pPr>
              <w:pStyle w:val="TAC"/>
              <w:rPr>
                <w:sz w:val="16"/>
                <w:szCs w:val="16"/>
              </w:rPr>
            </w:pPr>
            <w:r>
              <w:rPr>
                <w:sz w:val="16"/>
                <w:szCs w:val="16"/>
              </w:rPr>
              <w:t>-</w:t>
            </w:r>
          </w:p>
        </w:tc>
      </w:tr>
      <w:tr w:rsidR="004123C0" w:rsidRPr="00606601" w14:paraId="68841053" w14:textId="4B745DCA" w:rsidTr="00C46E8E">
        <w:trPr>
          <w:cantSplit/>
          <w:jc w:val="center"/>
        </w:trPr>
        <w:tc>
          <w:tcPr>
            <w:tcW w:w="4698" w:type="dxa"/>
            <w:noWrap/>
            <w:hideMark/>
          </w:tcPr>
          <w:p w14:paraId="6AB86C70" w14:textId="77777777" w:rsidR="004123C0" w:rsidRPr="00606601" w:rsidRDefault="004123C0" w:rsidP="004123C0">
            <w:pPr>
              <w:pStyle w:val="TAC"/>
              <w:rPr>
                <w:sz w:val="16"/>
                <w:szCs w:val="16"/>
              </w:rPr>
            </w:pPr>
            <w:r w:rsidRPr="00606601">
              <w:rPr>
                <w:sz w:val="16"/>
                <w:szCs w:val="16"/>
              </w:rPr>
              <w:t>Reverberation Chamber</w:t>
            </w:r>
          </w:p>
        </w:tc>
        <w:tc>
          <w:tcPr>
            <w:tcW w:w="1567" w:type="dxa"/>
          </w:tcPr>
          <w:p w14:paraId="40250497" w14:textId="77777777" w:rsidR="004123C0" w:rsidRPr="00606601" w:rsidRDefault="004123C0" w:rsidP="004123C0">
            <w:pPr>
              <w:pStyle w:val="TAC"/>
              <w:rPr>
                <w:sz w:val="16"/>
                <w:szCs w:val="16"/>
              </w:rPr>
            </w:pPr>
            <w:r w:rsidRPr="00606601">
              <w:rPr>
                <w:sz w:val="16"/>
                <w:szCs w:val="16"/>
              </w:rPr>
              <w:t>2.36</w:t>
            </w:r>
          </w:p>
        </w:tc>
        <w:tc>
          <w:tcPr>
            <w:tcW w:w="1167" w:type="dxa"/>
          </w:tcPr>
          <w:p w14:paraId="672DF104" w14:textId="7ADE8C77" w:rsidR="004123C0" w:rsidRPr="00606601" w:rsidRDefault="004123C0" w:rsidP="004123C0">
            <w:pPr>
              <w:pStyle w:val="TAC"/>
              <w:rPr>
                <w:sz w:val="16"/>
                <w:szCs w:val="16"/>
              </w:rPr>
            </w:pPr>
            <w:r w:rsidRPr="00606601">
              <w:rPr>
                <w:sz w:val="16"/>
                <w:szCs w:val="16"/>
              </w:rPr>
              <w:t>2.36</w:t>
            </w:r>
          </w:p>
        </w:tc>
        <w:tc>
          <w:tcPr>
            <w:tcW w:w="1167" w:type="dxa"/>
          </w:tcPr>
          <w:p w14:paraId="4A3EE8BF" w14:textId="46BFA60B" w:rsidR="004123C0" w:rsidRPr="00606601" w:rsidRDefault="004123C0" w:rsidP="004123C0">
            <w:pPr>
              <w:pStyle w:val="TAC"/>
              <w:rPr>
                <w:sz w:val="16"/>
                <w:szCs w:val="16"/>
              </w:rPr>
            </w:pPr>
            <w:r>
              <w:rPr>
                <w:sz w:val="16"/>
                <w:szCs w:val="16"/>
              </w:rPr>
              <w:t>-</w:t>
            </w:r>
          </w:p>
        </w:tc>
      </w:tr>
      <w:tr w:rsidR="004123C0" w:rsidRPr="00606601" w14:paraId="518AC1E5" w14:textId="18E57E23" w:rsidTr="00C46E8E">
        <w:trPr>
          <w:cantSplit/>
          <w:jc w:val="center"/>
        </w:trPr>
        <w:tc>
          <w:tcPr>
            <w:tcW w:w="4698" w:type="dxa"/>
            <w:noWrap/>
          </w:tcPr>
          <w:p w14:paraId="2D73333E" w14:textId="77777777" w:rsidR="004123C0" w:rsidRPr="00606601" w:rsidRDefault="004123C0" w:rsidP="004123C0">
            <w:pPr>
              <w:pStyle w:val="TAC"/>
              <w:rPr>
                <w:sz w:val="16"/>
                <w:szCs w:val="16"/>
              </w:rPr>
            </w:pPr>
            <w:r w:rsidRPr="00606601">
              <w:rPr>
                <w:sz w:val="16"/>
                <w:szCs w:val="16"/>
              </w:rPr>
              <w:t>Plane Wave Synthesizer</w:t>
            </w:r>
          </w:p>
        </w:tc>
        <w:tc>
          <w:tcPr>
            <w:tcW w:w="1567" w:type="dxa"/>
          </w:tcPr>
          <w:p w14:paraId="3781AB5D" w14:textId="77777777"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0497E076" w14:textId="7B5AD083"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3724B7E4" w14:textId="65FE35D6" w:rsidR="004123C0" w:rsidRPr="00606601" w:rsidRDefault="004123C0" w:rsidP="004123C0">
            <w:pPr>
              <w:pStyle w:val="TAC"/>
              <w:rPr>
                <w:sz w:val="16"/>
                <w:szCs w:val="16"/>
                <w:lang w:eastAsia="zh-CN"/>
              </w:rPr>
            </w:pPr>
            <w:r>
              <w:rPr>
                <w:sz w:val="16"/>
                <w:szCs w:val="16"/>
                <w:lang w:eastAsia="zh-CN"/>
              </w:rPr>
              <w:t>-</w:t>
            </w:r>
          </w:p>
        </w:tc>
      </w:tr>
      <w:tr w:rsidR="004123C0" w:rsidRPr="00606601" w14:paraId="1609547B" w14:textId="28FCDBBF" w:rsidTr="00C46E8E">
        <w:trPr>
          <w:cantSplit/>
          <w:jc w:val="center"/>
        </w:trPr>
        <w:tc>
          <w:tcPr>
            <w:tcW w:w="4698" w:type="dxa"/>
            <w:noWrap/>
            <w:hideMark/>
          </w:tcPr>
          <w:p w14:paraId="533D3C6A" w14:textId="77777777" w:rsidR="004123C0" w:rsidRPr="00606601" w:rsidRDefault="004123C0" w:rsidP="004123C0">
            <w:pPr>
              <w:pStyle w:val="TAC"/>
              <w:rPr>
                <w:b/>
                <w:bCs/>
                <w:sz w:val="16"/>
                <w:szCs w:val="16"/>
              </w:rPr>
            </w:pPr>
            <w:r w:rsidRPr="00606601">
              <w:rPr>
                <w:b/>
                <w:bCs/>
                <w:sz w:val="16"/>
                <w:szCs w:val="16"/>
              </w:rPr>
              <w:t>Common maximum accepted test system uncertainty</w:t>
            </w:r>
          </w:p>
        </w:tc>
        <w:tc>
          <w:tcPr>
            <w:tcW w:w="1567" w:type="dxa"/>
          </w:tcPr>
          <w:p w14:paraId="6F43A09F" w14:textId="77777777" w:rsidR="004123C0" w:rsidRPr="00606601" w:rsidRDefault="004123C0" w:rsidP="004123C0">
            <w:pPr>
              <w:pStyle w:val="TAC"/>
              <w:rPr>
                <w:b/>
                <w:bCs/>
                <w:sz w:val="16"/>
                <w:szCs w:val="16"/>
              </w:rPr>
            </w:pPr>
            <w:r w:rsidRPr="00606601">
              <w:rPr>
                <w:b/>
                <w:bCs/>
                <w:sz w:val="16"/>
                <w:szCs w:val="16"/>
              </w:rPr>
              <w:t>2.7</w:t>
            </w:r>
          </w:p>
        </w:tc>
        <w:tc>
          <w:tcPr>
            <w:tcW w:w="1167" w:type="dxa"/>
          </w:tcPr>
          <w:p w14:paraId="1075E61B" w14:textId="757EBA39" w:rsidR="004123C0" w:rsidRPr="00606601" w:rsidRDefault="004123C0" w:rsidP="004123C0">
            <w:pPr>
              <w:pStyle w:val="TAC"/>
              <w:rPr>
                <w:b/>
                <w:bCs/>
                <w:sz w:val="16"/>
                <w:szCs w:val="16"/>
              </w:rPr>
            </w:pPr>
            <w:r w:rsidRPr="00606601">
              <w:rPr>
                <w:b/>
                <w:bCs/>
                <w:sz w:val="16"/>
                <w:szCs w:val="16"/>
              </w:rPr>
              <w:t>2.7</w:t>
            </w:r>
          </w:p>
        </w:tc>
        <w:tc>
          <w:tcPr>
            <w:tcW w:w="1167" w:type="dxa"/>
          </w:tcPr>
          <w:p w14:paraId="0787083B" w14:textId="19BB2168" w:rsidR="004123C0" w:rsidRPr="00606601" w:rsidRDefault="004123C0" w:rsidP="004123C0">
            <w:pPr>
              <w:pStyle w:val="TAC"/>
              <w:rPr>
                <w:b/>
                <w:bCs/>
                <w:sz w:val="16"/>
                <w:szCs w:val="16"/>
              </w:rPr>
            </w:pPr>
            <w:r>
              <w:rPr>
                <w:b/>
                <w:bCs/>
                <w:sz w:val="16"/>
                <w:szCs w:val="16"/>
              </w:rPr>
              <w:t>2.9</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7371" w:name="_Toc32332442"/>
      <w:bookmarkStart w:id="7372" w:name="_Toc37430359"/>
      <w:bookmarkStart w:id="7373" w:name="_Toc43739462"/>
      <w:bookmarkStart w:id="7374"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7375" w:name="_Toc53166162"/>
      <w:bookmarkStart w:id="7376" w:name="_Toc53166857"/>
      <w:bookmarkStart w:id="7377" w:name="_Toc53167551"/>
      <w:bookmarkStart w:id="7378" w:name="_Toc61130813"/>
      <w:bookmarkStart w:id="7379" w:name="_Toc61131539"/>
      <w:bookmarkStart w:id="7380" w:name="_Toc61188381"/>
      <w:bookmarkStart w:id="7381" w:name="_Toc83029671"/>
      <w:bookmarkStart w:id="7382" w:name="_Toc83920269"/>
      <w:bookmarkStart w:id="7383" w:name="_Toc89785290"/>
      <w:r w:rsidRPr="00E11EA5">
        <w:t>11.4.8</w:t>
      </w:r>
      <w:r w:rsidRPr="00E11EA5">
        <w:tab/>
        <w:t>Test Tolerance for OTA OBUE</w:t>
      </w:r>
      <w:bookmarkEnd w:id="7371"/>
      <w:r w:rsidRPr="00E11EA5">
        <w:t xml:space="preserve"> and OTA SEM</w:t>
      </w:r>
      <w:bookmarkEnd w:id="7372"/>
      <w:bookmarkEnd w:id="7373"/>
      <w:bookmarkEnd w:id="7374"/>
      <w:bookmarkEnd w:id="7375"/>
      <w:bookmarkEnd w:id="7376"/>
      <w:bookmarkEnd w:id="7377"/>
      <w:bookmarkEnd w:id="7378"/>
      <w:bookmarkEnd w:id="7379"/>
      <w:bookmarkEnd w:id="7380"/>
      <w:bookmarkEnd w:id="7381"/>
      <w:bookmarkEnd w:id="7382"/>
      <w:bookmarkEnd w:id="7383"/>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lastRenderedPageBreak/>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4123C0" w:rsidRPr="00E11EA5" w14:paraId="0B1D3F62" w14:textId="3BF687CB" w:rsidTr="00C46E8E">
        <w:trPr>
          <w:cantSplit/>
          <w:jc w:val="center"/>
        </w:trPr>
        <w:tc>
          <w:tcPr>
            <w:tcW w:w="1727" w:type="dxa"/>
            <w:shd w:val="clear" w:color="auto" w:fill="auto"/>
            <w:noWrap/>
            <w:hideMark/>
          </w:tcPr>
          <w:p w14:paraId="5C509F8A" w14:textId="77777777" w:rsidR="004123C0" w:rsidRPr="00E11EA5" w:rsidRDefault="004123C0" w:rsidP="004123C0">
            <w:pPr>
              <w:pStyle w:val="TAH"/>
            </w:pPr>
          </w:p>
        </w:tc>
        <w:tc>
          <w:tcPr>
            <w:tcW w:w="1817" w:type="dxa"/>
            <w:shd w:val="clear" w:color="auto" w:fill="auto"/>
            <w:hideMark/>
          </w:tcPr>
          <w:p w14:paraId="1C054AF9" w14:textId="77777777" w:rsidR="004123C0" w:rsidRPr="00E11EA5" w:rsidRDefault="004123C0" w:rsidP="004123C0">
            <w:pPr>
              <w:pStyle w:val="TAH"/>
            </w:pPr>
            <w:r w:rsidRPr="00E11EA5">
              <w:t>24.25 &lt; f &lt; 29.5</w:t>
            </w:r>
            <w:r>
              <w:t> </w:t>
            </w:r>
            <w:r w:rsidRPr="00E11EA5">
              <w:t>GHz</w:t>
            </w:r>
          </w:p>
        </w:tc>
        <w:tc>
          <w:tcPr>
            <w:tcW w:w="1417" w:type="dxa"/>
            <w:shd w:val="clear" w:color="auto" w:fill="auto"/>
            <w:hideMark/>
          </w:tcPr>
          <w:p w14:paraId="121A0422" w14:textId="33020DCB" w:rsidR="004123C0" w:rsidRPr="00E11EA5" w:rsidRDefault="004123C0" w:rsidP="004123C0">
            <w:pPr>
              <w:pStyle w:val="TAH"/>
            </w:pPr>
            <w:r w:rsidRPr="00E11EA5">
              <w:t xml:space="preserve">37 &lt; f &lt; </w:t>
            </w:r>
            <w:r>
              <w:t>43.5 GHz</w:t>
            </w:r>
          </w:p>
        </w:tc>
        <w:tc>
          <w:tcPr>
            <w:tcW w:w="1417" w:type="dxa"/>
          </w:tcPr>
          <w:p w14:paraId="7BC45D65" w14:textId="3E4555EB"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E11EA5" w14:paraId="14A18A70" w14:textId="47967113" w:rsidTr="00C46E8E">
        <w:trPr>
          <w:cantSplit/>
          <w:jc w:val="center"/>
        </w:trPr>
        <w:tc>
          <w:tcPr>
            <w:tcW w:w="1727" w:type="dxa"/>
            <w:shd w:val="clear" w:color="auto" w:fill="auto"/>
            <w:noWrap/>
            <w:hideMark/>
          </w:tcPr>
          <w:p w14:paraId="7C153A76" w14:textId="77777777" w:rsidR="004123C0" w:rsidRPr="00E11EA5" w:rsidRDefault="004123C0" w:rsidP="004123C0">
            <w:pPr>
              <w:pStyle w:val="TAL"/>
            </w:pPr>
            <w:r w:rsidRPr="00E11EA5">
              <w:t>Test Tolerance (dB)</w:t>
            </w:r>
          </w:p>
        </w:tc>
        <w:tc>
          <w:tcPr>
            <w:tcW w:w="1817" w:type="dxa"/>
            <w:shd w:val="clear" w:color="auto" w:fill="auto"/>
            <w:noWrap/>
            <w:hideMark/>
          </w:tcPr>
          <w:p w14:paraId="5570B2FB" w14:textId="77777777" w:rsidR="004123C0" w:rsidRPr="00E11EA5" w:rsidRDefault="004123C0" w:rsidP="004123C0">
            <w:pPr>
              <w:pStyle w:val="TAC"/>
              <w:rPr>
                <w:bCs/>
              </w:rPr>
            </w:pPr>
            <w:r w:rsidRPr="00E11EA5">
              <w:rPr>
                <w:bCs/>
              </w:rPr>
              <w:t>2.7</w:t>
            </w:r>
          </w:p>
        </w:tc>
        <w:tc>
          <w:tcPr>
            <w:tcW w:w="1417" w:type="dxa"/>
            <w:shd w:val="clear" w:color="auto" w:fill="auto"/>
            <w:noWrap/>
            <w:hideMark/>
          </w:tcPr>
          <w:p w14:paraId="5F8F3999" w14:textId="1F19498C" w:rsidR="004123C0" w:rsidRPr="00E11EA5" w:rsidRDefault="004123C0" w:rsidP="004123C0">
            <w:pPr>
              <w:pStyle w:val="TAC"/>
              <w:rPr>
                <w:bCs/>
              </w:rPr>
            </w:pPr>
            <w:r w:rsidRPr="00E11EA5">
              <w:rPr>
                <w:bCs/>
              </w:rPr>
              <w:t>2.7</w:t>
            </w:r>
          </w:p>
        </w:tc>
        <w:tc>
          <w:tcPr>
            <w:tcW w:w="1417" w:type="dxa"/>
          </w:tcPr>
          <w:p w14:paraId="717CB925" w14:textId="2827398E" w:rsidR="004123C0" w:rsidRPr="00E11EA5" w:rsidRDefault="004123C0" w:rsidP="004123C0">
            <w:pPr>
              <w:pStyle w:val="TAC"/>
              <w:rPr>
                <w:bCs/>
              </w:rPr>
            </w:pPr>
            <w:r>
              <w:rPr>
                <w:rFonts w:cs="Arial"/>
              </w:rPr>
              <w:t>2.9</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7384" w:name="_Toc21086591"/>
      <w:bookmarkStart w:id="7385"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7386" w:name="_Toc37430360"/>
      <w:bookmarkStart w:id="7387" w:name="_Toc43739463"/>
      <w:bookmarkStart w:id="7388" w:name="_Toc46347224"/>
      <w:bookmarkStart w:id="7389" w:name="_Toc53166163"/>
      <w:bookmarkStart w:id="7390" w:name="_Toc53166858"/>
      <w:bookmarkStart w:id="7391" w:name="_Toc53167552"/>
      <w:bookmarkStart w:id="7392" w:name="_Toc61130814"/>
      <w:bookmarkStart w:id="7393" w:name="_Toc61131540"/>
      <w:bookmarkStart w:id="7394" w:name="_Toc61188382"/>
      <w:bookmarkStart w:id="7395" w:name="_Toc83029672"/>
      <w:bookmarkStart w:id="7396" w:name="_Toc83920270"/>
      <w:bookmarkStart w:id="7397" w:name="_Toc89785291"/>
      <w:r w:rsidRPr="00E11EA5">
        <w:t>12</w:t>
      </w:r>
      <w:r w:rsidRPr="00E11EA5">
        <w:rPr>
          <w:rFonts w:hint="eastAsia"/>
        </w:rPr>
        <w:tab/>
      </w:r>
      <w:r w:rsidRPr="00E11EA5">
        <w:t>Out-of-band TRP requirements</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2C37A8E0" w14:textId="77777777" w:rsidR="00C57672" w:rsidRPr="00501E48" w:rsidRDefault="00C57672" w:rsidP="00C57672">
      <w:pPr>
        <w:pStyle w:val="Heading2"/>
      </w:pPr>
      <w:bookmarkStart w:id="7398" w:name="_Toc21086592"/>
      <w:bookmarkStart w:id="7399" w:name="_Toc29769051"/>
      <w:bookmarkStart w:id="7400" w:name="_Toc32332478"/>
      <w:bookmarkStart w:id="7401" w:name="_Toc37430361"/>
      <w:bookmarkStart w:id="7402" w:name="_Toc43739464"/>
      <w:bookmarkStart w:id="7403" w:name="_Toc46347225"/>
      <w:bookmarkStart w:id="7404" w:name="_Toc53166164"/>
      <w:bookmarkStart w:id="7405" w:name="_Toc53166859"/>
      <w:bookmarkStart w:id="7406" w:name="_Toc53167553"/>
      <w:bookmarkStart w:id="7407" w:name="_Toc61130815"/>
      <w:bookmarkStart w:id="7408" w:name="_Toc61131541"/>
      <w:bookmarkStart w:id="7409" w:name="_Toc61188383"/>
      <w:bookmarkStart w:id="7410" w:name="_Toc83029673"/>
      <w:bookmarkStart w:id="7411" w:name="_Toc83920271"/>
      <w:bookmarkStart w:id="7412" w:name="_Toc89785292"/>
      <w:r w:rsidRPr="00501E48">
        <w:t>12.1</w:t>
      </w:r>
      <w:r w:rsidRPr="00501E48">
        <w:tab/>
        <w:t>General</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pt;height:22pt" o:ole="">
            <v:imagedata r:id="rId171" o:title=""/>
          </v:shape>
          <o:OLEObject Type="Embed" ProgID="Equation.3" ShapeID="_x0000_i1075" DrawAspect="Content" ObjectID="_1710574909"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7413" w:name="_Toc21086593"/>
      <w:bookmarkStart w:id="7414" w:name="_Toc29769052"/>
      <w:bookmarkStart w:id="7415" w:name="_Toc32332479"/>
      <w:bookmarkStart w:id="7416" w:name="_Toc37430362"/>
      <w:bookmarkStart w:id="7417" w:name="_Toc43739465"/>
      <w:bookmarkStart w:id="7418" w:name="_Toc46347226"/>
      <w:bookmarkStart w:id="7419" w:name="_Toc53166165"/>
      <w:bookmarkStart w:id="7420" w:name="_Toc53166860"/>
      <w:bookmarkStart w:id="7421" w:name="_Toc53167554"/>
      <w:bookmarkStart w:id="7422" w:name="_Toc61130816"/>
      <w:bookmarkStart w:id="7423" w:name="_Toc61131542"/>
      <w:bookmarkStart w:id="7424" w:name="_Toc61188384"/>
      <w:bookmarkStart w:id="7425" w:name="_Toc83029674"/>
      <w:bookmarkStart w:id="7426" w:name="_Toc83920272"/>
      <w:bookmarkStart w:id="7427" w:name="_Toc89785293"/>
      <w:r w:rsidRPr="00501E48">
        <w:t>12.2</w:t>
      </w:r>
      <w:r w:rsidRPr="00501E48">
        <w:tab/>
        <w:t>Transmitter mandatory spurious emissions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73D92054" w14:textId="77777777" w:rsidR="00C57672" w:rsidRPr="00E11EA5" w:rsidRDefault="00C57672" w:rsidP="00C57672">
      <w:pPr>
        <w:pStyle w:val="Heading3"/>
      </w:pPr>
      <w:bookmarkStart w:id="7428" w:name="_Toc21086594"/>
      <w:bookmarkStart w:id="7429" w:name="_Toc29769053"/>
      <w:bookmarkStart w:id="7430" w:name="_Toc32332480"/>
      <w:bookmarkStart w:id="7431" w:name="_Toc37430363"/>
      <w:bookmarkStart w:id="7432" w:name="_Toc43739466"/>
      <w:bookmarkStart w:id="7433" w:name="_Toc46347227"/>
      <w:bookmarkStart w:id="7434" w:name="_Toc53166166"/>
      <w:bookmarkStart w:id="7435" w:name="_Toc53166861"/>
      <w:bookmarkStart w:id="7436" w:name="_Toc53167555"/>
      <w:bookmarkStart w:id="7437" w:name="_Toc61130817"/>
      <w:bookmarkStart w:id="7438" w:name="_Toc61131543"/>
      <w:bookmarkStart w:id="7439" w:name="_Toc61188385"/>
      <w:bookmarkStart w:id="7440" w:name="_Toc83029675"/>
      <w:bookmarkStart w:id="7441" w:name="_Toc83920273"/>
      <w:bookmarkStart w:id="7442" w:name="_Toc89785294"/>
      <w:r w:rsidRPr="00E11EA5">
        <w:t>12.2.1</w:t>
      </w:r>
      <w:r w:rsidRPr="00E11EA5">
        <w:tab/>
        <w:t>General</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lastRenderedPageBreak/>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7777777" w:rsidR="00C57672" w:rsidRPr="00E11EA5" w:rsidRDefault="00C57672" w:rsidP="00C57672">
      <w:pPr>
        <w:pStyle w:val="Heading3"/>
      </w:pPr>
      <w:bookmarkStart w:id="7443" w:name="_Toc21086595"/>
      <w:bookmarkStart w:id="7444" w:name="_Toc29769054"/>
      <w:bookmarkStart w:id="7445" w:name="_Toc32332481"/>
      <w:bookmarkStart w:id="7446" w:name="_Toc37430364"/>
      <w:bookmarkStart w:id="7447" w:name="_Toc43739467"/>
      <w:bookmarkStart w:id="7448" w:name="_Toc46347228"/>
      <w:bookmarkStart w:id="7449" w:name="_Toc53166167"/>
      <w:bookmarkStart w:id="7450" w:name="_Toc53166862"/>
      <w:bookmarkStart w:id="7451" w:name="_Toc53167556"/>
      <w:bookmarkStart w:id="7452" w:name="_Toc61130818"/>
      <w:bookmarkStart w:id="7453" w:name="_Toc61131544"/>
      <w:bookmarkStart w:id="7454" w:name="_Toc61188386"/>
      <w:bookmarkStart w:id="7455" w:name="_Toc83029676"/>
      <w:bookmarkStart w:id="7456" w:name="_Toc83920274"/>
      <w:bookmarkStart w:id="7457" w:name="_Toc89785295"/>
      <w:r w:rsidRPr="00E11EA5">
        <w:t>12.2.2</w:t>
      </w:r>
      <w:r w:rsidRPr="00E11EA5">
        <w:tab/>
        <w:t>General chamber</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19996771" w14:textId="77777777" w:rsidR="00C57672" w:rsidRPr="00E11EA5" w:rsidRDefault="00C57672" w:rsidP="00C57672">
      <w:pPr>
        <w:pStyle w:val="Heading4"/>
      </w:pPr>
      <w:bookmarkStart w:id="7458" w:name="_Toc32332482"/>
      <w:bookmarkStart w:id="7459" w:name="_Toc37430365"/>
      <w:bookmarkStart w:id="7460" w:name="_Toc43739468"/>
      <w:bookmarkStart w:id="7461" w:name="_Toc46347229"/>
      <w:bookmarkStart w:id="7462" w:name="_Toc53166168"/>
      <w:bookmarkStart w:id="7463" w:name="_Toc53166863"/>
      <w:bookmarkStart w:id="7464" w:name="_Toc53167557"/>
      <w:bookmarkStart w:id="7465" w:name="_Toc21086596"/>
      <w:bookmarkStart w:id="7466" w:name="_Toc29769055"/>
      <w:bookmarkStart w:id="7467" w:name="_Toc61130819"/>
      <w:bookmarkStart w:id="7468" w:name="_Toc61131545"/>
      <w:bookmarkStart w:id="7469" w:name="_Toc61188387"/>
      <w:bookmarkStart w:id="7470" w:name="_Toc83029677"/>
      <w:bookmarkStart w:id="7471" w:name="_Toc83920275"/>
      <w:bookmarkStart w:id="7472" w:name="_Toc89785296"/>
      <w:r w:rsidRPr="00E11EA5">
        <w:t>12.2.2.1</w:t>
      </w:r>
      <w:r w:rsidRPr="00E11EA5">
        <w:tab/>
      </w:r>
      <w:r w:rsidRPr="00E11EA5">
        <w:rPr>
          <w:lang w:eastAsia="sv-SE"/>
        </w:rPr>
        <w:t>Measurement system description</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7473" w:name="_Toc32332483"/>
      <w:bookmarkStart w:id="7474" w:name="_Toc37430366"/>
      <w:bookmarkStart w:id="7475" w:name="_Toc43739469"/>
      <w:bookmarkStart w:id="7476" w:name="_Toc46347230"/>
      <w:bookmarkStart w:id="7477" w:name="_Toc53166169"/>
      <w:bookmarkStart w:id="7478" w:name="_Toc53166864"/>
      <w:bookmarkStart w:id="7479" w:name="_Toc53167558"/>
      <w:bookmarkStart w:id="7480" w:name="_Toc61130820"/>
      <w:bookmarkStart w:id="7481" w:name="_Toc61131546"/>
      <w:bookmarkStart w:id="7482" w:name="_Toc61188388"/>
      <w:bookmarkStart w:id="7483" w:name="_Toc83029678"/>
      <w:bookmarkStart w:id="7484" w:name="_Toc83920276"/>
      <w:bookmarkStart w:id="7485" w:name="_Toc89785297"/>
      <w:r w:rsidRPr="00E11EA5">
        <w:rPr>
          <w:lang w:eastAsia="sv-SE"/>
        </w:rPr>
        <w:t>12.2.</w:t>
      </w:r>
      <w:r w:rsidRPr="00E11EA5">
        <w:t>2</w:t>
      </w:r>
      <w:r w:rsidRPr="00E11EA5">
        <w:rPr>
          <w:lang w:eastAsia="sv-SE"/>
        </w:rPr>
        <w:t>.2</w:t>
      </w:r>
      <w:r>
        <w:rPr>
          <w:lang w:eastAsia="sv-SE"/>
        </w:rPr>
        <w:tab/>
      </w:r>
      <w:r w:rsidRPr="00E11EA5">
        <w:rPr>
          <w:lang w:eastAsia="sv-SE"/>
        </w:rPr>
        <w:t>Test procedure</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419431C3" w14:textId="77777777" w:rsidR="00C57672" w:rsidRPr="00E11EA5" w:rsidRDefault="00C57672" w:rsidP="00C57672">
      <w:pPr>
        <w:pStyle w:val="Heading5"/>
      </w:pPr>
      <w:bookmarkStart w:id="7486" w:name="_Toc32332484"/>
      <w:bookmarkStart w:id="7487" w:name="_Toc37430367"/>
      <w:bookmarkStart w:id="7488" w:name="_Toc43739470"/>
      <w:bookmarkStart w:id="7489" w:name="_Toc46347231"/>
      <w:bookmarkStart w:id="7490" w:name="_Toc53166170"/>
      <w:bookmarkStart w:id="7491" w:name="_Toc53166865"/>
      <w:bookmarkStart w:id="7492" w:name="_Toc53167559"/>
      <w:bookmarkStart w:id="7493" w:name="_Toc61130821"/>
      <w:bookmarkStart w:id="7494" w:name="_Toc61131547"/>
      <w:bookmarkStart w:id="7495" w:name="_Toc61188389"/>
      <w:bookmarkStart w:id="7496" w:name="_Toc83029679"/>
      <w:bookmarkStart w:id="7497" w:name="_Toc83920277"/>
      <w:bookmarkStart w:id="7498" w:name="_Toc89785298"/>
      <w:r w:rsidRPr="00E11EA5">
        <w:rPr>
          <w:lang w:eastAsia="sv-SE"/>
        </w:rPr>
        <w:t>12.2.</w:t>
      </w:r>
      <w:r w:rsidRPr="00E11EA5">
        <w:t>2</w:t>
      </w:r>
      <w:r w:rsidRPr="00E11EA5">
        <w:rPr>
          <w:lang w:eastAsia="sv-SE"/>
        </w:rPr>
        <w:t>.2.1</w:t>
      </w:r>
      <w:r w:rsidRPr="00E11EA5">
        <w:rPr>
          <w:lang w:eastAsia="sv-SE"/>
        </w:rPr>
        <w:tab/>
      </w:r>
      <w:r w:rsidRPr="00E11EA5">
        <w:t>Stage 1: Calibration</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7499" w:name="_Toc32332485"/>
      <w:bookmarkStart w:id="7500" w:name="_Toc37430368"/>
      <w:bookmarkStart w:id="7501" w:name="_Toc43739471"/>
      <w:bookmarkStart w:id="7502" w:name="_Toc46347232"/>
      <w:bookmarkStart w:id="7503" w:name="_Toc53166171"/>
      <w:bookmarkStart w:id="7504" w:name="_Toc53166866"/>
      <w:bookmarkStart w:id="7505" w:name="_Toc53167560"/>
      <w:bookmarkStart w:id="7506" w:name="_Toc21086598"/>
      <w:bookmarkStart w:id="7507" w:name="_Toc29769057"/>
    </w:p>
    <w:p w14:paraId="3E29A3CB" w14:textId="77777777" w:rsidR="00C57672" w:rsidRPr="00E11EA5" w:rsidRDefault="00C57672" w:rsidP="00C57672">
      <w:pPr>
        <w:pStyle w:val="Heading5"/>
      </w:pPr>
      <w:bookmarkStart w:id="7508" w:name="_Toc61130822"/>
      <w:bookmarkStart w:id="7509" w:name="_Toc61131548"/>
      <w:bookmarkStart w:id="7510" w:name="_Toc61188390"/>
      <w:bookmarkStart w:id="7511" w:name="_Toc83029680"/>
      <w:bookmarkStart w:id="7512" w:name="_Toc83920278"/>
      <w:bookmarkStart w:id="7513" w:name="_Toc89785299"/>
      <w:r w:rsidRPr="00E11EA5">
        <w:lastRenderedPageBreak/>
        <w:t>12.2.2.2.2</w:t>
      </w:r>
      <w:r w:rsidRPr="00E11EA5">
        <w:tab/>
        <w:t>Stage 2: BS measurement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7514" w:name="_Toc21086601"/>
      <w:bookmarkStart w:id="7515" w:name="_Toc29769060"/>
      <w:bookmarkStart w:id="7516" w:name="_Toc32332486"/>
      <w:bookmarkStart w:id="7517" w:name="_Toc37430369"/>
      <w:bookmarkStart w:id="7518" w:name="_Toc43739472"/>
      <w:bookmarkStart w:id="7519" w:name="_Toc46347233"/>
      <w:bookmarkStart w:id="7520" w:name="_Toc53166172"/>
      <w:bookmarkStart w:id="7521" w:name="_Toc53166867"/>
      <w:bookmarkStart w:id="7522" w:name="_Toc53167561"/>
      <w:bookmarkStart w:id="7523" w:name="_Toc61130823"/>
      <w:bookmarkStart w:id="7524" w:name="_Toc61131549"/>
      <w:bookmarkStart w:id="7525" w:name="_Toc61188391"/>
      <w:bookmarkStart w:id="7526" w:name="_Toc83029681"/>
      <w:bookmarkStart w:id="7527" w:name="_Toc83920279"/>
      <w:bookmarkStart w:id="7528" w:name="_Toc89785300"/>
      <w:r w:rsidRPr="00E11EA5">
        <w:t>12.2.</w:t>
      </w:r>
      <w:r w:rsidRPr="00E11EA5">
        <w:rPr>
          <w:rFonts w:hint="eastAsia"/>
        </w:rPr>
        <w:t>2.</w:t>
      </w:r>
      <w:r w:rsidRPr="00E11EA5">
        <w:t>3</w:t>
      </w:r>
      <w:r w:rsidRPr="00E11EA5">
        <w:rPr>
          <w:rFonts w:hint="eastAsia"/>
        </w:rPr>
        <w:tab/>
      </w:r>
      <w:r w:rsidRPr="00E11EA5">
        <w:t>MU v</w:t>
      </w:r>
      <w:bookmarkEnd w:id="7514"/>
      <w:bookmarkEnd w:id="7515"/>
      <w:r w:rsidRPr="00E11EA5">
        <w:t>alue derivation, FR1</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lastRenderedPageBreak/>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7529" w:name="_Toc37430370"/>
      <w:bookmarkStart w:id="7530" w:name="_Toc43739473"/>
      <w:bookmarkStart w:id="7531" w:name="_Toc46347234"/>
      <w:bookmarkStart w:id="7532" w:name="_Toc53166173"/>
      <w:bookmarkStart w:id="7533" w:name="_Toc53166868"/>
      <w:bookmarkStart w:id="7534" w:name="_Toc53167562"/>
      <w:bookmarkStart w:id="7535" w:name="_Toc61130824"/>
      <w:bookmarkStart w:id="7536" w:name="_Toc61131550"/>
      <w:bookmarkStart w:id="7537" w:name="_Toc61188392"/>
      <w:bookmarkStart w:id="7538" w:name="_Toc83029682"/>
      <w:bookmarkStart w:id="7539" w:name="_Toc83920280"/>
      <w:bookmarkStart w:id="7540" w:name="_Toc89785301"/>
      <w:r w:rsidRPr="00E11EA5">
        <w:t>12.2.2.4</w:t>
      </w:r>
      <w:r w:rsidRPr="00E11EA5">
        <w:tab/>
        <w:t>MU value derivation, FR2</w:t>
      </w:r>
      <w:bookmarkEnd w:id="7529"/>
      <w:bookmarkEnd w:id="7530"/>
      <w:bookmarkEnd w:id="7531"/>
      <w:bookmarkEnd w:id="7532"/>
      <w:bookmarkEnd w:id="7533"/>
      <w:bookmarkEnd w:id="7534"/>
      <w:bookmarkEnd w:id="7535"/>
      <w:bookmarkEnd w:id="7536"/>
      <w:bookmarkEnd w:id="7537"/>
      <w:bookmarkEnd w:id="7538"/>
      <w:bookmarkEnd w:id="7539"/>
      <w:bookmarkEnd w:id="7540"/>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7541" w:name="_Toc32332487"/>
      <w:bookmarkStart w:id="7542" w:name="_Toc37430371"/>
      <w:bookmarkStart w:id="7543" w:name="_Toc43739474"/>
      <w:bookmarkStart w:id="7544" w:name="_Toc46347235"/>
      <w:bookmarkStart w:id="7545" w:name="_Toc53166174"/>
      <w:bookmarkStart w:id="7546" w:name="_Toc53166869"/>
      <w:bookmarkStart w:id="7547" w:name="_Toc53167563"/>
      <w:bookmarkStart w:id="7548" w:name="_Toc61130825"/>
      <w:bookmarkStart w:id="7549" w:name="_Toc61131551"/>
      <w:bookmarkStart w:id="7550" w:name="_Toc61188393"/>
      <w:bookmarkStart w:id="7551" w:name="_Toc83029683"/>
      <w:bookmarkStart w:id="7552" w:name="_Toc83920281"/>
      <w:bookmarkStart w:id="7553" w:name="_Toc89785302"/>
      <w:bookmarkStart w:id="7554" w:name="_Toc21086602"/>
      <w:bookmarkStart w:id="7555" w:name="_Toc29769061"/>
      <w:r w:rsidRPr="00E11EA5">
        <w:lastRenderedPageBreak/>
        <w:t>12.2.3</w:t>
      </w:r>
      <w:r w:rsidRPr="00E11EA5">
        <w:tab/>
        <w:t>Compact Antenna Test Range</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47AF4594" w14:textId="77777777" w:rsidR="00C57672" w:rsidRPr="00E11EA5" w:rsidRDefault="00C57672" w:rsidP="00C57672">
      <w:pPr>
        <w:pStyle w:val="Heading4"/>
        <w:rPr>
          <w:lang w:eastAsia="sv-SE"/>
        </w:rPr>
      </w:pPr>
      <w:bookmarkStart w:id="7556" w:name="_Toc32332488"/>
      <w:bookmarkStart w:id="7557" w:name="_Toc37430372"/>
      <w:bookmarkStart w:id="7558" w:name="_Toc43739475"/>
      <w:bookmarkStart w:id="7559" w:name="_Toc46347236"/>
      <w:bookmarkStart w:id="7560" w:name="_Toc53166175"/>
      <w:bookmarkStart w:id="7561" w:name="_Toc53166870"/>
      <w:bookmarkStart w:id="7562" w:name="_Toc53167564"/>
      <w:bookmarkStart w:id="7563" w:name="_Toc61130826"/>
      <w:bookmarkStart w:id="7564" w:name="_Toc61131552"/>
      <w:bookmarkStart w:id="7565" w:name="_Toc61188394"/>
      <w:bookmarkStart w:id="7566" w:name="_Toc83029684"/>
      <w:bookmarkStart w:id="7567" w:name="_Toc83920282"/>
      <w:bookmarkStart w:id="7568" w:name="_Toc89785303"/>
      <w:r w:rsidRPr="00E11EA5">
        <w:rPr>
          <w:lang w:eastAsia="sv-SE"/>
        </w:rPr>
        <w:t>12.2.3.1</w:t>
      </w:r>
      <w:r w:rsidRPr="00E11EA5">
        <w:rPr>
          <w:lang w:eastAsia="sv-SE"/>
        </w:rPr>
        <w:tab/>
        <w:t>Measurement system description</w:t>
      </w:r>
      <w:bookmarkStart w:id="7569" w:name="_Toc32332489"/>
      <w:bookmarkStart w:id="7570" w:name="_Toc37430373"/>
      <w:bookmarkStart w:id="7571" w:name="_Toc43739476"/>
      <w:bookmarkStart w:id="7572" w:name="_Toc46347237"/>
      <w:bookmarkStart w:id="7573" w:name="_Toc53166176"/>
      <w:bookmarkStart w:id="7574" w:name="_Toc53166871"/>
      <w:bookmarkStart w:id="7575" w:name="_Toc5316756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2A0D2438" w14:textId="77777777" w:rsidR="00C57672" w:rsidRPr="00E11EA5" w:rsidRDefault="00C57672" w:rsidP="00C57672">
      <w:pPr>
        <w:pStyle w:val="Heading4"/>
        <w:rPr>
          <w:lang w:eastAsia="sv-SE"/>
        </w:rPr>
      </w:pPr>
      <w:bookmarkStart w:id="7576" w:name="_Toc61130827"/>
      <w:bookmarkStart w:id="7577" w:name="_Toc61131553"/>
      <w:bookmarkStart w:id="7578" w:name="_Toc61188395"/>
      <w:bookmarkStart w:id="7579" w:name="_Toc83029685"/>
      <w:bookmarkStart w:id="7580" w:name="_Toc83920283"/>
      <w:bookmarkStart w:id="7581" w:name="_Toc89785304"/>
      <w:r w:rsidRPr="00E11EA5">
        <w:rPr>
          <w:lang w:eastAsia="sv-SE"/>
        </w:rPr>
        <w:t>12.2.3.2</w:t>
      </w:r>
      <w:r w:rsidRPr="00E11EA5">
        <w:rPr>
          <w:lang w:eastAsia="sv-SE"/>
        </w:rPr>
        <w:tab/>
        <w:t>Test procedure</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55334FEF" w14:textId="77777777" w:rsidR="00C57672" w:rsidRPr="00E11EA5" w:rsidRDefault="00C57672" w:rsidP="00C57672">
      <w:pPr>
        <w:pStyle w:val="Heading5"/>
        <w:rPr>
          <w:lang w:eastAsia="sv-SE"/>
        </w:rPr>
      </w:pPr>
      <w:bookmarkStart w:id="7582" w:name="_Toc32332490"/>
      <w:bookmarkStart w:id="7583" w:name="_Toc37430374"/>
      <w:bookmarkStart w:id="7584" w:name="_Toc43739477"/>
      <w:bookmarkStart w:id="7585" w:name="_Toc46347238"/>
      <w:bookmarkStart w:id="7586" w:name="_Toc53166177"/>
      <w:bookmarkStart w:id="7587" w:name="_Toc53166872"/>
      <w:bookmarkStart w:id="7588" w:name="_Toc53167566"/>
      <w:bookmarkStart w:id="7589" w:name="_Toc61130828"/>
      <w:bookmarkStart w:id="7590" w:name="_Toc61131554"/>
      <w:bookmarkStart w:id="7591" w:name="_Toc61188396"/>
      <w:bookmarkStart w:id="7592" w:name="_Toc83029686"/>
      <w:bookmarkStart w:id="7593" w:name="_Toc83920284"/>
      <w:bookmarkStart w:id="7594" w:name="_Toc89785305"/>
      <w:r w:rsidRPr="00E11EA5">
        <w:rPr>
          <w:lang w:eastAsia="sv-SE"/>
        </w:rPr>
        <w:t>12.2.3.2.1</w:t>
      </w:r>
      <w:r w:rsidRPr="00E11EA5">
        <w:rPr>
          <w:lang w:eastAsia="sv-SE"/>
        </w:rPr>
        <w:tab/>
      </w:r>
      <w:r w:rsidRPr="00E11EA5">
        <w:t xml:space="preserve">Stage 1: </w:t>
      </w:r>
      <w:r w:rsidRPr="00E11EA5">
        <w:rPr>
          <w:lang w:eastAsia="sv-SE"/>
        </w:rPr>
        <w:t>Calibration</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EA993DD" w14:textId="71F792F4" w:rsidR="00606601" w:rsidRDefault="00606601" w:rsidP="00753FEA">
      <w:pPr>
        <w:rPr>
          <w:lang w:eastAsia="sv-SE"/>
        </w:rPr>
      </w:pPr>
      <w:bookmarkStart w:id="7595" w:name="_Toc32332491"/>
      <w:bookmarkStart w:id="7596" w:name="_Toc37430375"/>
      <w:bookmarkStart w:id="7597" w:name="_Toc43739478"/>
      <w:bookmarkStart w:id="7598" w:name="_Toc46347239"/>
      <w:bookmarkStart w:id="7599" w:name="_Toc53166178"/>
      <w:bookmarkStart w:id="7600" w:name="_Toc53166873"/>
      <w:bookmarkStart w:id="7601"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7602" w:name="_Toc61130829"/>
      <w:bookmarkStart w:id="7603" w:name="_Toc61131555"/>
      <w:bookmarkStart w:id="7604" w:name="_Toc61188397"/>
      <w:bookmarkStart w:id="7605" w:name="_Toc83029687"/>
      <w:bookmarkStart w:id="7606" w:name="_Toc83920285"/>
      <w:bookmarkStart w:id="7607" w:name="_Toc89785306"/>
      <w:r w:rsidRPr="00E11EA5">
        <w:rPr>
          <w:lang w:eastAsia="sv-SE"/>
        </w:rPr>
        <w:t>12.2.3.2.2</w:t>
      </w:r>
      <w:r w:rsidRPr="00E11EA5">
        <w:rPr>
          <w:lang w:eastAsia="sv-SE"/>
        </w:rPr>
        <w:tab/>
      </w:r>
      <w:r w:rsidRPr="00E11EA5">
        <w:t xml:space="preserve">Stage 2: </w:t>
      </w:r>
      <w:r w:rsidRPr="00E11EA5">
        <w:rPr>
          <w:lang w:eastAsia="sv-SE"/>
        </w:rPr>
        <w:t>BS measurement</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3CD933D0" w14:textId="77777777" w:rsidR="00606601" w:rsidRDefault="00606601" w:rsidP="00606601">
      <w:pPr>
        <w:rPr>
          <w:lang w:eastAsia="sv-SE"/>
        </w:rPr>
      </w:pPr>
      <w:bookmarkStart w:id="7608" w:name="_Toc32332492"/>
      <w:bookmarkStart w:id="7609" w:name="_Toc37430376"/>
      <w:bookmarkStart w:id="7610" w:name="_Toc43739479"/>
      <w:bookmarkStart w:id="7611" w:name="_Toc46347240"/>
      <w:bookmarkStart w:id="7612" w:name="_Toc53166179"/>
      <w:bookmarkStart w:id="7613" w:name="_Toc53166874"/>
      <w:bookmarkStart w:id="7614"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7615" w:name="_Toc61130830"/>
      <w:bookmarkStart w:id="7616" w:name="_Toc61131556"/>
      <w:bookmarkStart w:id="7617" w:name="_Toc61188398"/>
      <w:bookmarkStart w:id="7618" w:name="_Toc83029688"/>
      <w:bookmarkStart w:id="7619" w:name="_Toc83920286"/>
      <w:bookmarkStart w:id="7620" w:name="_Toc89785307"/>
      <w:r w:rsidRPr="00E11EA5">
        <w:t>12.2.3.3</w:t>
      </w:r>
      <w:r w:rsidRPr="00E11EA5">
        <w:tab/>
        <w:t>MU value derivation, FR2</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4123C0" w:rsidRPr="00D34758" w14:paraId="69D05A67" w14:textId="77777777" w:rsidTr="009C163B">
        <w:trPr>
          <w:cantSplit/>
          <w:jc w:val="center"/>
        </w:trPr>
        <w:tc>
          <w:tcPr>
            <w:tcW w:w="53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9C163B">
        <w:trPr>
          <w:cantSplit/>
          <w:jc w:val="center"/>
        </w:trPr>
        <w:tc>
          <w:tcPr>
            <w:tcW w:w="53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5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7621" w:name="_Toc21086603"/>
      <w:bookmarkStart w:id="7622" w:name="_Toc29769062"/>
      <w:bookmarkStart w:id="7623" w:name="_Toc32332493"/>
      <w:bookmarkStart w:id="7624" w:name="_Toc37430377"/>
      <w:bookmarkStart w:id="7625" w:name="_Toc43739480"/>
      <w:bookmarkStart w:id="7626" w:name="_Toc46347241"/>
      <w:bookmarkStart w:id="7627" w:name="_Toc53166180"/>
      <w:bookmarkStart w:id="7628" w:name="_Toc53166875"/>
      <w:bookmarkStart w:id="7629" w:name="_Toc53167569"/>
      <w:bookmarkStart w:id="7630" w:name="_Toc61130831"/>
      <w:bookmarkStart w:id="7631" w:name="_Toc61131557"/>
      <w:bookmarkStart w:id="7632" w:name="_Toc61188399"/>
      <w:bookmarkStart w:id="7633" w:name="_Toc83029689"/>
      <w:bookmarkStart w:id="7634" w:name="_Toc83920287"/>
      <w:bookmarkStart w:id="7635" w:name="_Toc89785308"/>
      <w:bookmarkEnd w:id="7554"/>
      <w:bookmarkEnd w:id="7555"/>
      <w:r w:rsidRPr="00E11EA5">
        <w:t>12.2.4</w:t>
      </w:r>
      <w:r w:rsidRPr="00E11EA5">
        <w:tab/>
        <w:t>Reverberation chamber</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5E6A394A" w14:textId="77777777" w:rsidR="00C57672" w:rsidRPr="00E11EA5" w:rsidRDefault="00C57672" w:rsidP="00C57672">
      <w:pPr>
        <w:pStyle w:val="Heading4"/>
        <w:rPr>
          <w:lang w:eastAsia="sv-SE"/>
        </w:rPr>
      </w:pPr>
      <w:bookmarkStart w:id="7636" w:name="_Toc32332494"/>
      <w:bookmarkStart w:id="7637" w:name="_Toc37430378"/>
      <w:bookmarkStart w:id="7638" w:name="_Toc43739481"/>
      <w:bookmarkStart w:id="7639" w:name="_Toc46347242"/>
      <w:bookmarkStart w:id="7640" w:name="_Toc53166181"/>
      <w:bookmarkStart w:id="7641" w:name="_Toc53166876"/>
      <w:bookmarkStart w:id="7642" w:name="_Toc53167570"/>
      <w:bookmarkStart w:id="7643" w:name="_Toc61130832"/>
      <w:bookmarkStart w:id="7644" w:name="_Toc61131558"/>
      <w:bookmarkStart w:id="7645" w:name="_Toc61188400"/>
      <w:bookmarkStart w:id="7646" w:name="_Toc83029690"/>
      <w:bookmarkStart w:id="7647" w:name="_Toc83920288"/>
      <w:bookmarkStart w:id="7648" w:name="_Toc89785309"/>
      <w:bookmarkStart w:id="7649" w:name="_Toc21086606"/>
      <w:bookmarkStart w:id="7650" w:name="_Toc29769065"/>
      <w:r w:rsidRPr="00E11EA5">
        <w:rPr>
          <w:lang w:eastAsia="sv-SE"/>
        </w:rPr>
        <w:t>12.2.4.1</w:t>
      </w:r>
      <w:r w:rsidRPr="00E11EA5">
        <w:rPr>
          <w:lang w:eastAsia="sv-SE"/>
        </w:rPr>
        <w:tab/>
        <w:t>Measurement system description</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7651" w:name="_Toc32332495"/>
      <w:bookmarkStart w:id="7652" w:name="_Toc37430379"/>
      <w:bookmarkStart w:id="7653" w:name="_Toc43739482"/>
      <w:bookmarkStart w:id="7654" w:name="_Toc46347243"/>
      <w:bookmarkStart w:id="7655" w:name="_Toc53166182"/>
      <w:bookmarkStart w:id="7656" w:name="_Toc53166877"/>
      <w:bookmarkStart w:id="7657" w:name="_Toc53167571"/>
    </w:p>
    <w:p w14:paraId="196308ED" w14:textId="77777777" w:rsidR="00C57672" w:rsidRPr="00E11EA5" w:rsidRDefault="00C57672" w:rsidP="00C57672">
      <w:pPr>
        <w:pStyle w:val="Heading4"/>
        <w:rPr>
          <w:lang w:eastAsia="sv-SE"/>
        </w:rPr>
      </w:pPr>
      <w:bookmarkStart w:id="7658" w:name="_Toc61130833"/>
      <w:bookmarkStart w:id="7659" w:name="_Toc61131559"/>
      <w:bookmarkStart w:id="7660" w:name="_Toc61188401"/>
      <w:bookmarkStart w:id="7661" w:name="_Toc83029691"/>
      <w:bookmarkStart w:id="7662" w:name="_Toc83920289"/>
      <w:bookmarkStart w:id="7663" w:name="_Toc89785310"/>
      <w:r w:rsidRPr="00E11EA5">
        <w:rPr>
          <w:lang w:eastAsia="sv-SE"/>
        </w:rPr>
        <w:lastRenderedPageBreak/>
        <w:t>12.2.4.2</w:t>
      </w:r>
      <w:r w:rsidRPr="00E11EA5">
        <w:rPr>
          <w:lang w:eastAsia="sv-SE"/>
        </w:rPr>
        <w:tab/>
        <w:t>Test procedure</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075A390E" w14:textId="77777777" w:rsidR="00C57672" w:rsidRPr="00E11EA5" w:rsidRDefault="00C57672" w:rsidP="00C57672">
      <w:pPr>
        <w:pStyle w:val="Heading5"/>
        <w:rPr>
          <w:lang w:eastAsia="sv-SE"/>
        </w:rPr>
      </w:pPr>
      <w:bookmarkStart w:id="7664" w:name="_Toc32332496"/>
      <w:bookmarkStart w:id="7665" w:name="_Toc37430380"/>
      <w:bookmarkStart w:id="7666" w:name="_Toc43739483"/>
      <w:bookmarkStart w:id="7667" w:name="_Toc46347244"/>
      <w:bookmarkStart w:id="7668" w:name="_Toc53166183"/>
      <w:bookmarkStart w:id="7669" w:name="_Toc53166878"/>
      <w:bookmarkStart w:id="7670" w:name="_Toc53167572"/>
      <w:bookmarkStart w:id="7671" w:name="_Toc61130834"/>
      <w:bookmarkStart w:id="7672" w:name="_Toc61131560"/>
      <w:bookmarkStart w:id="7673" w:name="_Toc61188402"/>
      <w:bookmarkStart w:id="7674" w:name="_Toc83029692"/>
      <w:bookmarkStart w:id="7675" w:name="_Toc83920290"/>
      <w:bookmarkStart w:id="7676" w:name="_Toc89785311"/>
      <w:r w:rsidRPr="00E11EA5">
        <w:rPr>
          <w:lang w:eastAsia="sv-SE"/>
        </w:rPr>
        <w:t>12.2.4.2.1</w:t>
      </w:r>
      <w:r w:rsidRPr="00E11EA5">
        <w:rPr>
          <w:lang w:eastAsia="sv-SE"/>
        </w:rPr>
        <w:tab/>
      </w:r>
      <w:r w:rsidRPr="00E11EA5">
        <w:t xml:space="preserve">Stage 1: </w:t>
      </w:r>
      <w:r w:rsidRPr="00E11EA5">
        <w:rPr>
          <w:lang w:eastAsia="sv-SE"/>
        </w:rPr>
        <w:t>Calibration</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7677" w:name="_Toc32332497"/>
      <w:bookmarkStart w:id="7678" w:name="_Toc37430381"/>
      <w:bookmarkStart w:id="7679" w:name="_Toc43739484"/>
      <w:bookmarkStart w:id="7680" w:name="_Toc46347245"/>
      <w:bookmarkStart w:id="7681" w:name="_Toc53166184"/>
      <w:bookmarkStart w:id="7682" w:name="_Toc53166879"/>
      <w:bookmarkStart w:id="7683" w:name="_Toc53167573"/>
    </w:p>
    <w:p w14:paraId="2F1E366A" w14:textId="77777777" w:rsidR="00C57672" w:rsidRPr="00501E48" w:rsidRDefault="00C57672" w:rsidP="00C57672">
      <w:pPr>
        <w:pStyle w:val="Heading5"/>
      </w:pPr>
      <w:bookmarkStart w:id="7684" w:name="_Toc61130835"/>
      <w:bookmarkStart w:id="7685" w:name="_Toc61131561"/>
      <w:bookmarkStart w:id="7686" w:name="_Toc61188403"/>
      <w:bookmarkStart w:id="7687" w:name="_Toc83029693"/>
      <w:bookmarkStart w:id="7688" w:name="_Toc83920291"/>
      <w:bookmarkStart w:id="7689" w:name="_Toc89785312"/>
      <w:r w:rsidRPr="00E11EA5">
        <w:rPr>
          <w:lang w:eastAsia="sv-SE"/>
        </w:rPr>
        <w:t>12.2.4.2.2</w:t>
      </w:r>
      <w:r w:rsidRPr="00E11EA5">
        <w:rPr>
          <w:lang w:eastAsia="sv-SE"/>
        </w:rPr>
        <w:tab/>
      </w:r>
      <w:r w:rsidRPr="00E11EA5">
        <w:t xml:space="preserve">Stage 2: </w:t>
      </w:r>
      <w:r w:rsidRPr="00E11EA5">
        <w:rPr>
          <w:lang w:eastAsia="sv-SE"/>
        </w:rPr>
        <w:t>BS measurement</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7649"/>
      <w:bookmarkEnd w:id="7650"/>
    </w:p>
    <w:p w14:paraId="4BB60049" w14:textId="77777777" w:rsidR="00C57672" w:rsidRPr="00E11EA5" w:rsidRDefault="00C57672" w:rsidP="00C57672">
      <w:pPr>
        <w:pStyle w:val="Heading4"/>
      </w:pPr>
      <w:bookmarkStart w:id="7690" w:name="_Toc32332498"/>
      <w:bookmarkStart w:id="7691" w:name="_Toc37430382"/>
      <w:bookmarkStart w:id="7692" w:name="_Toc43739485"/>
      <w:bookmarkStart w:id="7693" w:name="_Toc46347246"/>
      <w:bookmarkStart w:id="7694" w:name="_Toc53166185"/>
      <w:bookmarkStart w:id="7695" w:name="_Toc53166880"/>
      <w:bookmarkStart w:id="7696" w:name="_Toc53167574"/>
      <w:bookmarkStart w:id="7697" w:name="_Toc61130836"/>
      <w:bookmarkStart w:id="7698" w:name="_Toc61131562"/>
      <w:bookmarkStart w:id="7699" w:name="_Toc61188404"/>
      <w:bookmarkStart w:id="7700" w:name="_Toc83029694"/>
      <w:bookmarkStart w:id="7701" w:name="_Toc83920292"/>
      <w:bookmarkStart w:id="7702" w:name="_Toc89785313"/>
      <w:r w:rsidRPr="00E11EA5">
        <w:t>12.2.4.3</w:t>
      </w:r>
      <w:r w:rsidRPr="00E11EA5">
        <w:tab/>
        <w:t>MU value derivation</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lastRenderedPageBreak/>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4123C0"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511806E4" w:rsidR="004123C0" w:rsidRPr="00D34758" w:rsidRDefault="004123C0" w:rsidP="004123C0">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49DFB1EE"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4123C0"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4123C0" w:rsidRPr="00D34758" w:rsidRDefault="004123C0" w:rsidP="004123C0">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4123C0" w:rsidRPr="00D34758" w:rsidRDefault="004123C0" w:rsidP="004123C0">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4B54A31D"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4123C0" w:rsidRPr="00D34758" w:rsidRDefault="004123C0" w:rsidP="004123C0">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4123C0" w:rsidRPr="00D34758" w:rsidRDefault="004123C0" w:rsidP="004123C0">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4123C0" w:rsidRPr="00D34758" w:rsidRDefault="004123C0" w:rsidP="004123C0">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6C4AD327"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7703" w:name="_Toc32332499"/>
      <w:bookmarkStart w:id="7704" w:name="_Toc21086611"/>
      <w:bookmarkStart w:id="7705" w:name="_Toc29769070"/>
      <w:bookmarkStart w:id="7706" w:name="_Toc37430383"/>
      <w:bookmarkStart w:id="7707" w:name="_Toc43739486"/>
      <w:bookmarkStart w:id="7708" w:name="_Toc46347247"/>
      <w:bookmarkStart w:id="7709" w:name="_Toc53166186"/>
      <w:bookmarkStart w:id="7710" w:name="_Toc53166881"/>
      <w:bookmarkStart w:id="7711" w:name="_Toc53167575"/>
      <w:bookmarkStart w:id="7712" w:name="_Toc61130837"/>
      <w:bookmarkStart w:id="7713" w:name="_Toc61131563"/>
      <w:bookmarkStart w:id="7714" w:name="_Toc61188405"/>
      <w:bookmarkStart w:id="7715" w:name="_Toc83029695"/>
      <w:bookmarkStart w:id="7716" w:name="_Toc83920293"/>
      <w:bookmarkStart w:id="7717" w:name="_Toc89785314"/>
      <w:r w:rsidRPr="00E11EA5">
        <w:t>12.2.5</w:t>
      </w:r>
      <w:r w:rsidRPr="00E11EA5">
        <w:tab/>
        <w:t>Maximum accepted test system uncertainty</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23F81850" w14:textId="142FD12C" w:rsidR="00C57672" w:rsidRPr="00E11EA5" w:rsidRDefault="00C57672" w:rsidP="00C57672">
      <w:bookmarkStart w:id="7718" w:name="_Toc21086610"/>
      <w:bookmarkStart w:id="7719"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4123C0"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4123C0" w:rsidRPr="00E11EA5" w:rsidRDefault="004123C0" w:rsidP="004123C0">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4123C0" w:rsidRPr="00E11EA5" w:rsidRDefault="004123C0" w:rsidP="004123C0">
            <w:pPr>
              <w:pStyle w:val="TAH"/>
              <w:rPr>
                <w:bCs/>
                <w:lang w:val="en-US" w:eastAsia="zh-CN"/>
              </w:rPr>
            </w:pPr>
            <w:r w:rsidRPr="00E11EA5">
              <w:rPr>
                <w:bCs/>
                <w:lang w:val="en-US" w:eastAsia="zh-CN"/>
              </w:rPr>
              <w:t>30</w:t>
            </w:r>
            <w:r>
              <w:rPr>
                <w:bCs/>
                <w:lang w:val="en-US" w:eastAsia="zh-CN"/>
              </w:rPr>
              <w:t> </w:t>
            </w:r>
            <w:r w:rsidRPr="00E11EA5">
              <w:rPr>
                <w:bCs/>
                <w:lang w:val="en-US" w:eastAsia="zh-CN"/>
              </w:rPr>
              <w:t>MHz&lt;</w:t>
            </w:r>
            <w:r>
              <w:rPr>
                <w:bCs/>
                <w:lang w:val="en-US" w:eastAsia="zh-CN"/>
              </w:rPr>
              <w:t xml:space="preserve"> </w:t>
            </w:r>
            <w:r w:rsidRPr="00E11EA5">
              <w:rPr>
                <w:bCs/>
                <w:lang w:val="en-US" w:eastAsia="zh-CN"/>
              </w:rPr>
              <w:t>f</w:t>
            </w:r>
            <w:r>
              <w:rPr>
                <w:bCs/>
                <w:lang w:val="en-US" w:eastAsia="zh-CN"/>
              </w:rPr>
              <w:t xml:space="preserve"> </w:t>
            </w:r>
            <w:r w:rsidRPr="00E11EA5">
              <w:rPr>
                <w:bCs/>
                <w:lang w:val="en-US" w:eastAsia="zh-CN"/>
              </w:rPr>
              <w:t>≤</w:t>
            </w:r>
            <w:r>
              <w:rPr>
                <w:bCs/>
                <w:lang w:val="en-US" w:eastAsia="zh-CN"/>
              </w:rPr>
              <w:t xml:space="preserve"> </w:t>
            </w:r>
            <w:r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5832E103" w:rsidR="004123C0" w:rsidRPr="00E11EA5" w:rsidRDefault="004123C0" w:rsidP="004123C0">
            <w:pPr>
              <w:pStyle w:val="TAH"/>
              <w:rPr>
                <w:bCs/>
                <w:lang w:val="en-US" w:eastAsia="zh-CN"/>
              </w:rPr>
            </w:pPr>
            <w:r w:rsidRPr="00E11EA5">
              <w:rPr>
                <w:bCs/>
                <w:lang w:val="en-US" w:eastAsia="zh-CN"/>
              </w:rPr>
              <w:t>6</w:t>
            </w:r>
            <w:r>
              <w:rPr>
                <w:bCs/>
                <w:lang w:val="en-US" w:eastAsia="zh-CN"/>
              </w:rPr>
              <w:t> </w:t>
            </w:r>
            <w:r w:rsidRPr="00E11EA5">
              <w:rPr>
                <w:bCs/>
                <w:lang w:val="en-US" w:eastAsia="zh-CN"/>
              </w:rPr>
              <w:t>GHz&lt;</w:t>
            </w:r>
            <w:r>
              <w:rPr>
                <w:bCs/>
                <w:lang w:val="en-US" w:eastAsia="zh-CN"/>
              </w:rPr>
              <w:t xml:space="preserve"> </w:t>
            </w:r>
            <w:r w:rsidRPr="00E11EA5">
              <w:rPr>
                <w:bCs/>
                <w:lang w:val="en-US" w:eastAsia="zh-CN"/>
              </w:rPr>
              <w:t xml:space="preserve">f </w:t>
            </w:r>
            <w:r>
              <w:rPr>
                <w:bCs/>
                <w:lang w:val="en-US" w:eastAsia="zh-CN"/>
              </w:rPr>
              <w:t>43.5 GHz</w:t>
            </w:r>
          </w:p>
        </w:tc>
        <w:tc>
          <w:tcPr>
            <w:tcW w:w="1640" w:type="dxa"/>
            <w:tcBorders>
              <w:top w:val="nil"/>
              <w:left w:val="nil"/>
              <w:bottom w:val="single" w:sz="8" w:space="0" w:color="auto"/>
              <w:right w:val="single" w:sz="8" w:space="0" w:color="auto"/>
            </w:tcBorders>
            <w:shd w:val="clear" w:color="auto" w:fill="auto"/>
            <w:hideMark/>
          </w:tcPr>
          <w:p w14:paraId="0992C1BB" w14:textId="40351B75" w:rsidR="004123C0" w:rsidRPr="00E11EA5" w:rsidRDefault="004123C0" w:rsidP="004123C0">
            <w:pPr>
              <w:pStyle w:val="TAH"/>
              <w:rPr>
                <w:bCs/>
                <w:lang w:val="en-US" w:eastAsia="zh-CN"/>
              </w:rPr>
            </w:pPr>
            <w:r>
              <w:rPr>
                <w:bCs/>
                <w:lang w:val="en-US" w:eastAsia="zh-CN"/>
              </w:rPr>
              <w:t>43.5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sidRPr="00E11EA5">
              <w:rPr>
                <w:bCs/>
                <w:lang w:val="en-US" w:eastAsia="zh-CN"/>
              </w:rPr>
              <w:t>60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7720" w:name="_Toc32332500"/>
      <w:bookmarkStart w:id="7721" w:name="_Toc37430384"/>
      <w:bookmarkStart w:id="7722" w:name="_Toc43739487"/>
      <w:bookmarkStart w:id="7723" w:name="_Toc46347248"/>
      <w:bookmarkStart w:id="7724" w:name="_Toc53166187"/>
      <w:bookmarkStart w:id="7725" w:name="_Toc53166882"/>
      <w:bookmarkStart w:id="7726" w:name="_Toc53167576"/>
      <w:bookmarkStart w:id="7727" w:name="_Toc61130838"/>
      <w:bookmarkStart w:id="7728" w:name="_Toc61131564"/>
      <w:bookmarkStart w:id="7729" w:name="_Toc61188406"/>
      <w:bookmarkStart w:id="7730" w:name="_Toc83029696"/>
      <w:bookmarkStart w:id="7731" w:name="_Toc83920294"/>
      <w:bookmarkStart w:id="7732" w:name="_Toc89785315"/>
      <w:r w:rsidRPr="00E11EA5">
        <w:t>12.2.6</w:t>
      </w:r>
      <w:r w:rsidRPr="00E11EA5">
        <w:tab/>
        <w:t>Test Tolerance</w:t>
      </w:r>
      <w:bookmarkEnd w:id="7718"/>
      <w:bookmarkEnd w:id="7719"/>
      <w:r w:rsidRPr="00E11EA5">
        <w:t xml:space="preserve"> for OTA TX spurious emissions</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7733" w:name="_Toc21086612"/>
      <w:bookmarkStart w:id="7734" w:name="_Toc29769071"/>
      <w:bookmarkStart w:id="7735" w:name="_Toc32332501"/>
      <w:bookmarkStart w:id="7736" w:name="_Toc37430385"/>
      <w:bookmarkStart w:id="7737" w:name="_Toc43739488"/>
      <w:bookmarkStart w:id="7738" w:name="_Toc46347249"/>
      <w:bookmarkStart w:id="7739" w:name="_Toc53166188"/>
      <w:bookmarkStart w:id="7740" w:name="_Toc53166883"/>
      <w:bookmarkStart w:id="7741" w:name="_Toc53167577"/>
      <w:bookmarkStart w:id="7742" w:name="_Toc61130839"/>
      <w:bookmarkStart w:id="7743" w:name="_Toc61131565"/>
      <w:bookmarkStart w:id="7744" w:name="_Toc61188407"/>
      <w:bookmarkStart w:id="7745" w:name="_Toc83029697"/>
      <w:bookmarkStart w:id="7746" w:name="_Toc83920295"/>
      <w:bookmarkStart w:id="7747" w:name="_Toc89785316"/>
      <w:r w:rsidRPr="00501E48">
        <w:t>12.3</w:t>
      </w:r>
      <w:r w:rsidRPr="00501E48">
        <w:tab/>
        <w:t>Receiver spurious emissions</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2427D593" w14:textId="77777777" w:rsidR="00C57672" w:rsidRPr="00E11EA5" w:rsidRDefault="00C57672" w:rsidP="00C57672">
      <w:pPr>
        <w:pStyle w:val="Heading3"/>
      </w:pPr>
      <w:bookmarkStart w:id="7748" w:name="_Toc21086613"/>
      <w:bookmarkStart w:id="7749" w:name="_Toc29769072"/>
      <w:bookmarkStart w:id="7750" w:name="_Toc32332502"/>
      <w:bookmarkStart w:id="7751" w:name="_Toc37430386"/>
      <w:bookmarkStart w:id="7752" w:name="_Toc43739489"/>
      <w:bookmarkStart w:id="7753" w:name="_Toc46347250"/>
      <w:bookmarkStart w:id="7754" w:name="_Toc53166189"/>
      <w:bookmarkStart w:id="7755" w:name="_Toc53166884"/>
      <w:bookmarkStart w:id="7756" w:name="_Toc53167578"/>
      <w:bookmarkStart w:id="7757" w:name="_Toc61130840"/>
      <w:bookmarkStart w:id="7758" w:name="_Toc61131566"/>
      <w:bookmarkStart w:id="7759" w:name="_Toc61188408"/>
      <w:bookmarkStart w:id="7760" w:name="_Toc83029698"/>
      <w:bookmarkStart w:id="7761" w:name="_Toc83920296"/>
      <w:bookmarkStart w:id="7762" w:name="_Toc89785317"/>
      <w:r w:rsidRPr="00E11EA5">
        <w:t>12.3.1</w:t>
      </w:r>
      <w:r w:rsidRPr="00E11EA5">
        <w:tab/>
        <w:t>General</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7763" w:name="_Toc32332503"/>
      <w:bookmarkStart w:id="7764" w:name="_Toc21086614"/>
      <w:bookmarkStart w:id="7765" w:name="_Toc29769073"/>
      <w:bookmarkStart w:id="7766" w:name="_Toc37430387"/>
      <w:bookmarkStart w:id="7767" w:name="_Toc43739490"/>
      <w:bookmarkStart w:id="7768" w:name="_Toc46347251"/>
      <w:bookmarkStart w:id="7769" w:name="_Toc53166190"/>
      <w:bookmarkStart w:id="7770" w:name="_Toc53166885"/>
      <w:bookmarkStart w:id="7771" w:name="_Toc53167579"/>
      <w:bookmarkStart w:id="7772" w:name="_Toc61130841"/>
      <w:bookmarkStart w:id="7773" w:name="_Toc61131567"/>
      <w:bookmarkStart w:id="7774" w:name="_Toc61188409"/>
      <w:bookmarkStart w:id="7775" w:name="_Toc83029699"/>
      <w:bookmarkStart w:id="7776" w:name="_Toc83920297"/>
      <w:bookmarkStart w:id="7777" w:name="_Toc89785318"/>
      <w:r w:rsidRPr="00E11EA5">
        <w:t>12.3.2</w:t>
      </w:r>
      <w:r w:rsidRPr="00E11EA5">
        <w:tab/>
      </w:r>
      <w:bookmarkEnd w:id="7763"/>
      <w:r w:rsidRPr="00E11EA5">
        <w:t xml:space="preserve">General </w:t>
      </w:r>
      <w:r w:rsidR="00606601">
        <w:t>C</w:t>
      </w:r>
      <w:r w:rsidRPr="00E11EA5">
        <w:t>hamber</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70A2CF34" w14:textId="77777777" w:rsidR="00C57672" w:rsidRPr="00E11EA5" w:rsidRDefault="00C57672" w:rsidP="00C57672">
      <w:pPr>
        <w:pStyle w:val="Heading4"/>
      </w:pPr>
      <w:bookmarkStart w:id="7778" w:name="_Toc32332504"/>
      <w:bookmarkStart w:id="7779" w:name="_Toc37430388"/>
      <w:bookmarkStart w:id="7780" w:name="_Toc43739491"/>
      <w:bookmarkStart w:id="7781" w:name="_Toc46347252"/>
      <w:bookmarkStart w:id="7782" w:name="_Toc53166191"/>
      <w:bookmarkStart w:id="7783" w:name="_Toc53166886"/>
      <w:bookmarkStart w:id="7784" w:name="_Toc53167580"/>
      <w:bookmarkStart w:id="7785" w:name="_Toc21086615"/>
      <w:bookmarkStart w:id="7786" w:name="_Toc29769074"/>
      <w:bookmarkStart w:id="7787" w:name="_Toc61130842"/>
      <w:bookmarkStart w:id="7788" w:name="_Toc61131568"/>
      <w:bookmarkStart w:id="7789" w:name="_Toc61188410"/>
      <w:bookmarkStart w:id="7790" w:name="_Toc83029700"/>
      <w:bookmarkStart w:id="7791" w:name="_Toc83920298"/>
      <w:bookmarkStart w:id="7792" w:name="_Toc89785319"/>
      <w:r w:rsidRPr="00E11EA5">
        <w:t>12.3.2.1</w:t>
      </w:r>
      <w:r w:rsidRPr="00E11EA5">
        <w:tab/>
      </w:r>
      <w:r w:rsidRPr="00E11EA5">
        <w:rPr>
          <w:lang w:eastAsia="sv-SE"/>
        </w:rPr>
        <w:t>Measurement system description</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7793" w:name="_Toc32332505"/>
      <w:bookmarkStart w:id="7794" w:name="_Toc37430389"/>
      <w:bookmarkStart w:id="7795" w:name="_Toc43739492"/>
      <w:bookmarkStart w:id="7796" w:name="_Toc46347253"/>
      <w:bookmarkStart w:id="7797" w:name="_Toc53166192"/>
      <w:bookmarkStart w:id="7798" w:name="_Toc53166887"/>
      <w:bookmarkStart w:id="7799" w:name="_Toc53167581"/>
      <w:bookmarkStart w:id="7800" w:name="_Toc61130843"/>
      <w:bookmarkStart w:id="7801" w:name="_Toc61131569"/>
      <w:bookmarkStart w:id="7802" w:name="_Toc61188411"/>
      <w:bookmarkStart w:id="7803" w:name="_Toc83029701"/>
      <w:bookmarkStart w:id="7804" w:name="_Toc83920299"/>
      <w:bookmarkStart w:id="7805" w:name="_Toc89785320"/>
      <w:r w:rsidRPr="00E11EA5">
        <w:rPr>
          <w:lang w:eastAsia="sv-SE"/>
        </w:rPr>
        <w:t>12.3.</w:t>
      </w:r>
      <w:r w:rsidRPr="00E11EA5">
        <w:t>2</w:t>
      </w:r>
      <w:r w:rsidRPr="00E11EA5">
        <w:rPr>
          <w:lang w:eastAsia="sv-SE"/>
        </w:rPr>
        <w:t>.2</w:t>
      </w:r>
      <w:r>
        <w:rPr>
          <w:lang w:eastAsia="sv-SE"/>
        </w:rPr>
        <w:tab/>
      </w:r>
      <w:r w:rsidRPr="00E11EA5">
        <w:rPr>
          <w:lang w:eastAsia="sv-SE"/>
        </w:rPr>
        <w:t>Test procedure</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08C31152" w14:textId="77777777" w:rsidR="00C57672" w:rsidRPr="00E11EA5" w:rsidRDefault="00C57672" w:rsidP="00C57672">
      <w:pPr>
        <w:pStyle w:val="Heading5"/>
      </w:pPr>
      <w:bookmarkStart w:id="7806" w:name="_Toc32332506"/>
      <w:bookmarkStart w:id="7807" w:name="_Toc37430390"/>
      <w:bookmarkStart w:id="7808" w:name="_Toc43739493"/>
      <w:bookmarkStart w:id="7809" w:name="_Toc46347254"/>
      <w:bookmarkStart w:id="7810" w:name="_Toc53166193"/>
      <w:bookmarkStart w:id="7811" w:name="_Toc53166888"/>
      <w:bookmarkStart w:id="7812" w:name="_Toc53167582"/>
      <w:bookmarkStart w:id="7813" w:name="_Toc61130844"/>
      <w:bookmarkStart w:id="7814" w:name="_Toc61131570"/>
      <w:bookmarkStart w:id="7815" w:name="_Toc61188412"/>
      <w:bookmarkStart w:id="7816" w:name="_Toc83029702"/>
      <w:bookmarkStart w:id="7817" w:name="_Toc83920300"/>
      <w:bookmarkStart w:id="7818" w:name="_Toc89785321"/>
      <w:r w:rsidRPr="00E11EA5">
        <w:t>12.3.2.2.1</w:t>
      </w:r>
      <w:r w:rsidRPr="00E11EA5">
        <w:tab/>
        <w:t>Stage 1: Calibration</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lastRenderedPageBreak/>
        <w:t>NOTE:</w:t>
      </w:r>
      <w:r>
        <w:tab/>
      </w:r>
      <w:r w:rsidRPr="00E11EA5">
        <w:rPr>
          <w:lang w:eastAsia="en-CA"/>
        </w:rPr>
        <w:t>The calibration for the out-of-band measurements should be repeated for each frequency being tested and each test antenna.</w:t>
      </w:r>
      <w:bookmarkStart w:id="7819" w:name="_Toc32332507"/>
      <w:bookmarkStart w:id="7820" w:name="_Toc37430391"/>
      <w:bookmarkStart w:id="7821" w:name="_Toc43739494"/>
      <w:bookmarkStart w:id="7822" w:name="_Toc46347255"/>
      <w:bookmarkStart w:id="7823" w:name="_Toc53166194"/>
      <w:bookmarkStart w:id="7824" w:name="_Toc53166889"/>
      <w:bookmarkStart w:id="7825" w:name="_Toc53167583"/>
      <w:bookmarkStart w:id="7826" w:name="_Toc21086617"/>
      <w:bookmarkStart w:id="7827" w:name="_Toc29769076"/>
    </w:p>
    <w:p w14:paraId="5F945C7F" w14:textId="77777777" w:rsidR="00C57672" w:rsidRPr="00E11EA5" w:rsidRDefault="00C57672" w:rsidP="00C57672">
      <w:pPr>
        <w:pStyle w:val="Heading5"/>
      </w:pPr>
      <w:bookmarkStart w:id="7828" w:name="_Toc61130845"/>
      <w:bookmarkStart w:id="7829" w:name="_Toc61131571"/>
      <w:bookmarkStart w:id="7830" w:name="_Toc61188413"/>
      <w:bookmarkStart w:id="7831" w:name="_Toc83029703"/>
      <w:bookmarkStart w:id="7832" w:name="_Toc83920301"/>
      <w:bookmarkStart w:id="7833" w:name="_Toc89785322"/>
      <w:r w:rsidRPr="00E11EA5">
        <w:t>12.3.2.2.2</w:t>
      </w:r>
      <w:r w:rsidRPr="00E11EA5">
        <w:tab/>
        <w:t>Stage 2: BS measurement</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7834" w:name="_Toc21086620"/>
      <w:bookmarkStart w:id="7835" w:name="_Toc29769079"/>
      <w:bookmarkStart w:id="7836" w:name="_Toc32332508"/>
      <w:bookmarkStart w:id="7837" w:name="_Toc37430392"/>
      <w:bookmarkStart w:id="7838" w:name="_Toc43739495"/>
      <w:bookmarkStart w:id="7839" w:name="_Toc46347256"/>
      <w:bookmarkStart w:id="7840" w:name="_Toc53166195"/>
      <w:bookmarkStart w:id="7841" w:name="_Toc53166890"/>
      <w:bookmarkStart w:id="7842" w:name="_Toc53167584"/>
      <w:bookmarkStart w:id="7843" w:name="_Toc61130846"/>
      <w:bookmarkStart w:id="7844" w:name="_Toc61131572"/>
      <w:bookmarkStart w:id="7845" w:name="_Toc61188414"/>
      <w:bookmarkStart w:id="7846" w:name="_Toc83029704"/>
      <w:bookmarkStart w:id="7847" w:name="_Toc83920302"/>
      <w:bookmarkStart w:id="7848" w:name="_Toc89785323"/>
      <w:r w:rsidRPr="00E11EA5">
        <w:rPr>
          <w:lang w:eastAsia="sv-SE"/>
        </w:rPr>
        <w:t>12.3.</w:t>
      </w:r>
      <w:r w:rsidRPr="00E11EA5">
        <w:t>2</w:t>
      </w:r>
      <w:r w:rsidRPr="00E11EA5">
        <w:rPr>
          <w:lang w:eastAsia="sv-SE"/>
        </w:rPr>
        <w:t>.3</w:t>
      </w:r>
      <w:r w:rsidRPr="00E11EA5">
        <w:rPr>
          <w:rFonts w:hint="eastAsia"/>
        </w:rPr>
        <w:tab/>
      </w:r>
      <w:r w:rsidRPr="00E11EA5">
        <w:t>MU value</w:t>
      </w:r>
      <w:bookmarkEnd w:id="7834"/>
      <w:bookmarkEnd w:id="7835"/>
      <w:r w:rsidRPr="00E11EA5">
        <w:t xml:space="preserve"> derivation</w:t>
      </w:r>
      <w:bookmarkEnd w:id="7836"/>
      <w:r w:rsidRPr="00E11EA5">
        <w:t>, FR1</w:t>
      </w:r>
      <w:bookmarkEnd w:id="7837"/>
      <w:bookmarkEnd w:id="7838"/>
      <w:bookmarkEnd w:id="7839"/>
      <w:bookmarkEnd w:id="7840"/>
      <w:bookmarkEnd w:id="7841"/>
      <w:bookmarkEnd w:id="7842"/>
      <w:bookmarkEnd w:id="7843"/>
      <w:bookmarkEnd w:id="7844"/>
      <w:bookmarkEnd w:id="7845"/>
      <w:bookmarkEnd w:id="7846"/>
      <w:bookmarkEnd w:id="7847"/>
      <w:bookmarkEnd w:id="7848"/>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lastRenderedPageBreak/>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7849" w:name="_Toc32332509"/>
      <w:bookmarkStart w:id="7850" w:name="_Toc21086623"/>
      <w:bookmarkStart w:id="7851" w:name="_Toc29769082"/>
      <w:bookmarkStart w:id="7852" w:name="_Toc37430393"/>
      <w:bookmarkStart w:id="7853" w:name="_Toc43739496"/>
      <w:bookmarkStart w:id="7854" w:name="_Toc46347257"/>
      <w:bookmarkStart w:id="7855" w:name="_Toc53166196"/>
      <w:bookmarkStart w:id="7856" w:name="_Toc53166891"/>
      <w:bookmarkStart w:id="7857" w:name="_Toc53167585"/>
    </w:p>
    <w:p w14:paraId="5A45DB9C" w14:textId="77777777" w:rsidR="00C57672" w:rsidRPr="00E11EA5" w:rsidRDefault="00C57672" w:rsidP="00C57672">
      <w:pPr>
        <w:pStyle w:val="Heading3"/>
      </w:pPr>
      <w:bookmarkStart w:id="7858" w:name="_Toc61130847"/>
      <w:bookmarkStart w:id="7859" w:name="_Toc61131573"/>
      <w:bookmarkStart w:id="7860" w:name="_Toc61188415"/>
      <w:bookmarkStart w:id="7861" w:name="_Toc83029705"/>
      <w:bookmarkStart w:id="7862" w:name="_Toc83920303"/>
      <w:bookmarkStart w:id="7863" w:name="_Toc89785324"/>
      <w:r w:rsidRPr="00E11EA5">
        <w:t>12.3.3</w:t>
      </w:r>
      <w:r w:rsidRPr="00E11EA5">
        <w:tab/>
        <w:t>Maximum accepted test system uncertainty</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7864" w:name="_Toc21086622"/>
      <w:bookmarkStart w:id="7865" w:name="_Toc29769081"/>
      <w:bookmarkStart w:id="7866" w:name="_Toc32332510"/>
      <w:bookmarkStart w:id="7867" w:name="_Toc37430394"/>
      <w:bookmarkStart w:id="7868" w:name="_Toc43739497"/>
      <w:bookmarkStart w:id="7869" w:name="_Toc46347258"/>
      <w:bookmarkStart w:id="7870" w:name="_Toc53166197"/>
      <w:bookmarkStart w:id="7871" w:name="_Toc53166892"/>
      <w:bookmarkStart w:id="7872" w:name="_Toc53167586"/>
      <w:bookmarkStart w:id="7873" w:name="_Toc61130848"/>
      <w:bookmarkStart w:id="7874" w:name="_Toc61131574"/>
      <w:bookmarkStart w:id="7875" w:name="_Toc61188416"/>
      <w:bookmarkStart w:id="7876" w:name="_Toc83029706"/>
      <w:bookmarkStart w:id="7877" w:name="_Toc83920304"/>
      <w:bookmarkStart w:id="7878" w:name="_Toc89785325"/>
      <w:r w:rsidRPr="00E11EA5">
        <w:t>12.3.4</w:t>
      </w:r>
      <w:r w:rsidRPr="00E11EA5">
        <w:tab/>
        <w:t>Test Tolerance</w:t>
      </w:r>
      <w:bookmarkEnd w:id="7864"/>
      <w:bookmarkEnd w:id="7865"/>
      <w:r w:rsidRPr="00E11EA5">
        <w:t xml:space="preserve"> for OTA RX spurious emissions</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7879" w:name="_Toc21086624"/>
      <w:bookmarkStart w:id="7880" w:name="_Toc29769083"/>
      <w:bookmarkStart w:id="7881" w:name="_Toc32332511"/>
      <w:bookmarkStart w:id="7882" w:name="_Toc37430395"/>
      <w:bookmarkStart w:id="7883" w:name="_Toc43739498"/>
      <w:bookmarkStart w:id="7884" w:name="_Toc46347259"/>
      <w:bookmarkStart w:id="7885" w:name="_Toc53166198"/>
      <w:bookmarkStart w:id="7886" w:name="_Toc53166893"/>
      <w:bookmarkStart w:id="7887"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7888" w:name="_Toc61130849"/>
      <w:bookmarkStart w:id="7889" w:name="_Toc61131575"/>
      <w:bookmarkStart w:id="7890" w:name="_Toc61188417"/>
      <w:bookmarkStart w:id="7891" w:name="_Toc83029707"/>
      <w:bookmarkStart w:id="7892" w:name="_Toc83920305"/>
      <w:bookmarkStart w:id="7893" w:name="_Toc89785326"/>
      <w:r w:rsidRPr="00501E48">
        <w:t>12.4</w:t>
      </w:r>
      <w:r w:rsidRPr="00501E48">
        <w:tab/>
        <w:t>Additional (co-existence) spurious emissions</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2F5AF258" w14:textId="77777777" w:rsidR="00C57672" w:rsidRPr="00E11EA5" w:rsidRDefault="00C57672" w:rsidP="00C57672">
      <w:pPr>
        <w:pStyle w:val="Heading3"/>
      </w:pPr>
      <w:bookmarkStart w:id="7894" w:name="_Toc21086625"/>
      <w:bookmarkStart w:id="7895" w:name="_Toc29769084"/>
      <w:bookmarkStart w:id="7896" w:name="_Toc32332512"/>
      <w:bookmarkStart w:id="7897" w:name="_Toc37430396"/>
      <w:bookmarkStart w:id="7898" w:name="_Toc43739499"/>
      <w:bookmarkStart w:id="7899" w:name="_Toc46347260"/>
      <w:bookmarkStart w:id="7900" w:name="_Toc53166199"/>
      <w:bookmarkStart w:id="7901" w:name="_Toc53166894"/>
      <w:bookmarkStart w:id="7902" w:name="_Toc53167588"/>
      <w:bookmarkStart w:id="7903" w:name="_Toc61130850"/>
      <w:bookmarkStart w:id="7904" w:name="_Toc61131576"/>
      <w:bookmarkStart w:id="7905" w:name="_Toc61188418"/>
      <w:bookmarkStart w:id="7906" w:name="_Toc83029708"/>
      <w:bookmarkStart w:id="7907" w:name="_Toc83920306"/>
      <w:bookmarkStart w:id="7908" w:name="_Toc89785327"/>
      <w:r w:rsidRPr="00E11EA5">
        <w:t>12.4.1</w:t>
      </w:r>
      <w:r w:rsidRPr="00E11EA5">
        <w:tab/>
        <w:t>General</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7909" w:name="_Toc32332513"/>
      <w:bookmarkStart w:id="7910" w:name="_Toc37430397"/>
      <w:bookmarkStart w:id="7911" w:name="_Toc43739500"/>
      <w:bookmarkStart w:id="7912" w:name="_Toc46347261"/>
      <w:bookmarkStart w:id="7913" w:name="_Toc53166200"/>
      <w:bookmarkStart w:id="7914" w:name="_Toc53166895"/>
      <w:bookmarkStart w:id="7915" w:name="_Toc53167589"/>
      <w:bookmarkStart w:id="7916" w:name="_Toc61130851"/>
      <w:bookmarkStart w:id="7917" w:name="_Toc61131577"/>
      <w:bookmarkStart w:id="7918" w:name="_Toc61188419"/>
      <w:bookmarkStart w:id="7919" w:name="_Toc83029709"/>
      <w:bookmarkStart w:id="7920" w:name="_Toc83920307"/>
      <w:bookmarkStart w:id="7921" w:name="_Toc89785328"/>
      <w:bookmarkStart w:id="7922" w:name="_Toc21086626"/>
      <w:bookmarkStart w:id="7923" w:name="_Toc29769085"/>
      <w:r w:rsidRPr="00E11EA5">
        <w:lastRenderedPageBreak/>
        <w:t>12.4.2</w:t>
      </w:r>
      <w:r w:rsidRPr="00E11EA5">
        <w:tab/>
        <w:t>Compact Antenna Test Range</w:t>
      </w:r>
      <w:bookmarkStart w:id="7924" w:name="_Toc32332514"/>
      <w:bookmarkStart w:id="7925" w:name="_Toc37430398"/>
      <w:bookmarkStart w:id="7926" w:name="_Toc43739501"/>
      <w:bookmarkStart w:id="7927" w:name="_Toc46347262"/>
      <w:bookmarkStart w:id="7928" w:name="_Toc53166201"/>
      <w:bookmarkStart w:id="7929" w:name="_Toc53166896"/>
      <w:bookmarkStart w:id="7930" w:name="_Toc53167590"/>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69ACE3E9" w14:textId="77777777" w:rsidR="00C57672" w:rsidRPr="00E11EA5" w:rsidRDefault="00C57672" w:rsidP="00C57672">
      <w:pPr>
        <w:pStyle w:val="Heading4"/>
        <w:rPr>
          <w:lang w:eastAsia="sv-SE"/>
        </w:rPr>
      </w:pPr>
      <w:bookmarkStart w:id="7931" w:name="_Toc61130852"/>
      <w:bookmarkStart w:id="7932" w:name="_Toc61131578"/>
      <w:bookmarkStart w:id="7933" w:name="_Toc61188420"/>
      <w:bookmarkStart w:id="7934" w:name="_Toc83029710"/>
      <w:bookmarkStart w:id="7935" w:name="_Toc83920308"/>
      <w:bookmarkStart w:id="7936" w:name="_Toc89785329"/>
      <w:r w:rsidRPr="00E11EA5">
        <w:rPr>
          <w:lang w:eastAsia="sv-SE"/>
        </w:rPr>
        <w:t>12.4.</w:t>
      </w:r>
      <w:r w:rsidRPr="00E11EA5">
        <w:t>2</w:t>
      </w:r>
      <w:r w:rsidRPr="00E11EA5">
        <w:rPr>
          <w:lang w:eastAsia="sv-SE"/>
        </w:rPr>
        <w:t>.1</w:t>
      </w:r>
      <w:r w:rsidRPr="00E11EA5">
        <w:rPr>
          <w:lang w:eastAsia="sv-SE"/>
        </w:rPr>
        <w:tab/>
        <w:t>Measurement system description</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7937" w:name="_Toc32332515"/>
      <w:bookmarkStart w:id="7938" w:name="_Toc37430399"/>
      <w:bookmarkStart w:id="7939" w:name="_Toc43739502"/>
      <w:bookmarkStart w:id="7940" w:name="_Toc46347263"/>
      <w:bookmarkStart w:id="7941" w:name="_Toc53166202"/>
      <w:bookmarkStart w:id="7942" w:name="_Toc53166897"/>
      <w:bookmarkStart w:id="7943" w:name="_Toc53167591"/>
      <w:bookmarkStart w:id="7944" w:name="_Toc61130853"/>
      <w:bookmarkStart w:id="7945" w:name="_Toc61131579"/>
      <w:bookmarkStart w:id="7946" w:name="_Toc61188421"/>
      <w:bookmarkStart w:id="7947" w:name="_Toc83029711"/>
      <w:bookmarkStart w:id="7948" w:name="_Toc83920309"/>
      <w:bookmarkStart w:id="7949" w:name="_Toc89785330"/>
      <w:r w:rsidRPr="00E11EA5">
        <w:rPr>
          <w:lang w:eastAsia="sv-SE"/>
        </w:rPr>
        <w:t>12.4.2.2</w:t>
      </w:r>
      <w:r w:rsidRPr="00E11EA5">
        <w:rPr>
          <w:lang w:eastAsia="sv-SE"/>
        </w:rPr>
        <w:tab/>
        <w:t xml:space="preserve">Test </w:t>
      </w:r>
      <w:r w:rsidRPr="00E11EA5">
        <w:t>procedure</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18F82251" w14:textId="77777777" w:rsidR="00C57672" w:rsidRPr="00E11EA5" w:rsidRDefault="00C57672" w:rsidP="00C57672">
      <w:pPr>
        <w:pStyle w:val="Heading5"/>
        <w:rPr>
          <w:lang w:eastAsia="sv-SE"/>
        </w:rPr>
      </w:pPr>
      <w:bookmarkStart w:id="7950" w:name="_Toc32332516"/>
      <w:bookmarkStart w:id="7951" w:name="_Toc37430400"/>
      <w:bookmarkStart w:id="7952" w:name="_Toc43739503"/>
      <w:bookmarkStart w:id="7953" w:name="_Toc46347264"/>
      <w:bookmarkStart w:id="7954" w:name="_Toc53166203"/>
      <w:bookmarkStart w:id="7955" w:name="_Toc53166898"/>
      <w:bookmarkStart w:id="7956" w:name="_Toc53167592"/>
      <w:bookmarkStart w:id="7957" w:name="_Toc61130854"/>
      <w:bookmarkStart w:id="7958" w:name="_Toc61131580"/>
      <w:bookmarkStart w:id="7959" w:name="_Toc61188422"/>
      <w:bookmarkStart w:id="7960" w:name="_Toc83029712"/>
      <w:bookmarkStart w:id="7961" w:name="_Toc83920310"/>
      <w:bookmarkStart w:id="7962" w:name="_Toc89785331"/>
      <w:r w:rsidRPr="00E11EA5">
        <w:rPr>
          <w:lang w:eastAsia="sv-SE"/>
        </w:rPr>
        <w:t>12.4.2.2.1</w:t>
      </w:r>
      <w:r w:rsidRPr="00E11EA5">
        <w:rPr>
          <w:lang w:eastAsia="sv-SE"/>
        </w:rPr>
        <w:tab/>
      </w:r>
      <w:r w:rsidRPr="00E11EA5">
        <w:t xml:space="preserve">Stage 1: </w:t>
      </w:r>
      <w:r w:rsidRPr="00E11EA5">
        <w:rPr>
          <w:lang w:eastAsia="sv-SE"/>
        </w:rPr>
        <w:t>Calibration</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7922"/>
      <w:bookmarkEnd w:id="7923"/>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7963" w:name="_Toc32332517"/>
      <w:bookmarkStart w:id="7964" w:name="_Toc37430401"/>
      <w:bookmarkStart w:id="7965" w:name="_Toc43739504"/>
      <w:bookmarkStart w:id="7966" w:name="_Toc46347265"/>
      <w:bookmarkStart w:id="7967" w:name="_Toc53166204"/>
      <w:bookmarkStart w:id="7968" w:name="_Toc53166899"/>
      <w:bookmarkStart w:id="7969" w:name="_Toc53167593"/>
      <w:bookmarkStart w:id="7970" w:name="_Toc21086629"/>
      <w:bookmarkStart w:id="7971" w:name="_Toc29769088"/>
    </w:p>
    <w:p w14:paraId="317A2A9C" w14:textId="77777777" w:rsidR="00C57672" w:rsidRPr="00E11EA5" w:rsidRDefault="00C57672" w:rsidP="00C57672">
      <w:pPr>
        <w:pStyle w:val="Heading5"/>
      </w:pPr>
      <w:bookmarkStart w:id="7972" w:name="_Toc61130855"/>
      <w:bookmarkStart w:id="7973" w:name="_Toc61131581"/>
      <w:bookmarkStart w:id="7974" w:name="_Toc61188423"/>
      <w:bookmarkStart w:id="7975" w:name="_Toc83029713"/>
      <w:bookmarkStart w:id="7976" w:name="_Toc83920311"/>
      <w:bookmarkStart w:id="7977" w:name="_Toc89785332"/>
      <w:r w:rsidRPr="00E11EA5">
        <w:rPr>
          <w:lang w:eastAsia="sv-SE"/>
        </w:rPr>
        <w:t>12.4.2.2.2</w:t>
      </w:r>
      <w:r w:rsidRPr="00E11EA5">
        <w:tab/>
        <w:t xml:space="preserve">Stage 2: BS </w:t>
      </w:r>
      <w:r w:rsidRPr="00E11EA5">
        <w:rPr>
          <w:lang w:eastAsia="sv-SE"/>
        </w:rPr>
        <w:t>measurement</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7978" w:name="_Toc21086632"/>
      <w:bookmarkStart w:id="7979" w:name="_Toc29769091"/>
      <w:bookmarkStart w:id="7980" w:name="_Toc32332518"/>
      <w:bookmarkStart w:id="7981" w:name="_Toc37430402"/>
      <w:bookmarkStart w:id="7982" w:name="_Toc43739505"/>
      <w:bookmarkStart w:id="7983" w:name="_Toc46347266"/>
      <w:bookmarkStart w:id="7984" w:name="_Toc53166205"/>
      <w:bookmarkStart w:id="7985" w:name="_Toc53166900"/>
      <w:bookmarkStart w:id="7986" w:name="_Toc53167594"/>
      <w:bookmarkStart w:id="7987" w:name="_Toc61130856"/>
      <w:bookmarkStart w:id="7988" w:name="_Toc61131582"/>
      <w:bookmarkStart w:id="7989" w:name="_Toc61188424"/>
      <w:bookmarkStart w:id="7990" w:name="_Toc83029714"/>
      <w:bookmarkStart w:id="7991" w:name="_Toc83920312"/>
      <w:bookmarkStart w:id="7992" w:name="_Toc89785333"/>
      <w:r w:rsidRPr="00E11EA5">
        <w:rPr>
          <w:lang w:eastAsia="sv-SE"/>
        </w:rPr>
        <w:t>12.4.2.3</w:t>
      </w:r>
      <w:r w:rsidRPr="00E11EA5">
        <w:rPr>
          <w:rFonts w:hint="eastAsia"/>
        </w:rPr>
        <w:tab/>
      </w:r>
      <w:r w:rsidRPr="00E11EA5">
        <w:t>MU value</w:t>
      </w:r>
      <w:bookmarkEnd w:id="7978"/>
      <w:bookmarkEnd w:id="7979"/>
      <w:r w:rsidRPr="00E11EA5">
        <w:t xml:space="preserve"> derivation</w:t>
      </w:r>
      <w:bookmarkEnd w:id="7980"/>
      <w:r w:rsidRPr="00E11EA5">
        <w:t>, FR1</w:t>
      </w:r>
      <w:bookmarkEnd w:id="7981"/>
      <w:bookmarkEnd w:id="7982"/>
      <w:bookmarkEnd w:id="7983"/>
      <w:bookmarkEnd w:id="7984"/>
      <w:bookmarkEnd w:id="7985"/>
      <w:bookmarkEnd w:id="7986"/>
      <w:bookmarkEnd w:id="7987"/>
      <w:bookmarkEnd w:id="7988"/>
      <w:bookmarkEnd w:id="7989"/>
      <w:bookmarkEnd w:id="7990"/>
      <w:bookmarkEnd w:id="7991"/>
      <w:bookmarkEnd w:id="7992"/>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7993" w:name="_Toc32332519"/>
      <w:bookmarkStart w:id="7994" w:name="_Toc21086635"/>
      <w:bookmarkStart w:id="7995" w:name="_Toc29769094"/>
      <w:bookmarkStart w:id="7996" w:name="_Toc37430403"/>
      <w:bookmarkStart w:id="7997" w:name="_Toc43739506"/>
      <w:bookmarkStart w:id="7998" w:name="_Toc46347267"/>
      <w:bookmarkStart w:id="7999" w:name="_Toc53166206"/>
      <w:bookmarkStart w:id="8000" w:name="_Toc53166901"/>
      <w:bookmarkStart w:id="8001" w:name="_Toc53167595"/>
      <w:bookmarkStart w:id="8002" w:name="_Toc61130857"/>
      <w:bookmarkStart w:id="8003" w:name="_Toc61131583"/>
      <w:bookmarkStart w:id="8004" w:name="_Toc61188425"/>
      <w:bookmarkStart w:id="8005" w:name="_Toc83029715"/>
      <w:bookmarkStart w:id="8006" w:name="_Toc83920313"/>
      <w:bookmarkStart w:id="8007" w:name="_Toc89785334"/>
      <w:r w:rsidRPr="00E11EA5">
        <w:t>12.4.3</w:t>
      </w:r>
      <w:r w:rsidRPr="00E11EA5">
        <w:tab/>
        <w:t>Maximum accepted test system uncertainty</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8008" w:name="_Toc21086634"/>
      <w:bookmarkStart w:id="8009" w:name="_Toc29769093"/>
      <w:bookmarkStart w:id="8010" w:name="_Toc32332520"/>
      <w:bookmarkStart w:id="8011" w:name="_Toc37430404"/>
      <w:bookmarkStart w:id="8012" w:name="_Toc43739507"/>
      <w:bookmarkStart w:id="8013" w:name="_Toc46347268"/>
      <w:bookmarkStart w:id="8014" w:name="_Toc53166207"/>
      <w:bookmarkStart w:id="8015" w:name="_Toc53166902"/>
      <w:bookmarkStart w:id="8016" w:name="_Toc53167596"/>
      <w:bookmarkStart w:id="8017" w:name="_Toc61130858"/>
      <w:bookmarkStart w:id="8018" w:name="_Toc61131584"/>
      <w:bookmarkStart w:id="8019" w:name="_Toc61188426"/>
      <w:bookmarkStart w:id="8020" w:name="_Toc83029716"/>
      <w:bookmarkStart w:id="8021" w:name="_Toc83920314"/>
      <w:bookmarkStart w:id="8022" w:name="_Toc89785335"/>
      <w:r w:rsidRPr="00E11EA5">
        <w:t>12.4.4</w:t>
      </w:r>
      <w:r w:rsidRPr="00E11EA5">
        <w:tab/>
        <w:t>Test Tolerance</w:t>
      </w:r>
      <w:bookmarkEnd w:id="8008"/>
      <w:bookmarkEnd w:id="8009"/>
      <w:r w:rsidRPr="00E11EA5">
        <w:t xml:space="preserve"> for additional spurious emissions requirements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8023" w:name="_Toc21086636"/>
      <w:bookmarkStart w:id="8024" w:name="_Toc29769095"/>
      <w:bookmarkStart w:id="8025" w:name="_Toc37430405"/>
      <w:bookmarkStart w:id="8026" w:name="_Toc43739508"/>
      <w:bookmarkStart w:id="8027" w:name="_Toc46347269"/>
      <w:bookmarkStart w:id="8028" w:name="_Toc53166208"/>
      <w:bookmarkStart w:id="8029" w:name="_Toc53166903"/>
      <w:bookmarkStart w:id="8030" w:name="_Toc53167597"/>
      <w:bookmarkStart w:id="8031" w:name="_Toc61130859"/>
      <w:bookmarkStart w:id="8032" w:name="_Toc61131585"/>
      <w:bookmarkStart w:id="8033" w:name="_Toc61188427"/>
      <w:bookmarkStart w:id="8034" w:name="_Toc83029717"/>
      <w:bookmarkStart w:id="8035" w:name="_Toc83920315"/>
      <w:bookmarkStart w:id="8036" w:name="_Toc89785336"/>
      <w:r w:rsidRPr="00E11EA5">
        <w:t>13</w:t>
      </w:r>
      <w:r w:rsidRPr="00E11EA5">
        <w:tab/>
        <w:t>Co-location requirements</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680BE594" w14:textId="77777777" w:rsidR="00C57672" w:rsidRPr="00E11EA5" w:rsidRDefault="00C57672" w:rsidP="00C57672">
      <w:pPr>
        <w:pStyle w:val="Heading2"/>
      </w:pPr>
      <w:bookmarkStart w:id="8037" w:name="_Toc21086637"/>
      <w:bookmarkStart w:id="8038" w:name="_Toc29769096"/>
      <w:bookmarkStart w:id="8039" w:name="_Toc37430406"/>
      <w:bookmarkStart w:id="8040" w:name="_Toc43739509"/>
      <w:bookmarkStart w:id="8041" w:name="_Toc46347270"/>
      <w:bookmarkStart w:id="8042" w:name="_Toc53166209"/>
      <w:bookmarkStart w:id="8043" w:name="_Toc53166904"/>
      <w:bookmarkStart w:id="8044" w:name="_Toc53167598"/>
      <w:bookmarkStart w:id="8045" w:name="_Toc61130860"/>
      <w:bookmarkStart w:id="8046" w:name="_Toc61131586"/>
      <w:bookmarkStart w:id="8047" w:name="_Toc61188428"/>
      <w:bookmarkStart w:id="8048" w:name="_Toc83029718"/>
      <w:bookmarkStart w:id="8049" w:name="_Toc83920316"/>
      <w:bookmarkStart w:id="8050" w:name="_Toc89785337"/>
      <w:r w:rsidRPr="00E11EA5">
        <w:rPr>
          <w:lang w:eastAsia="en-CA"/>
        </w:rPr>
        <w:t>1</w:t>
      </w:r>
      <w:r w:rsidRPr="00E11EA5">
        <w:t>3</w:t>
      </w:r>
      <w:r w:rsidRPr="00E11EA5">
        <w:rPr>
          <w:lang w:eastAsia="en-CA"/>
        </w:rPr>
        <w:t>.</w:t>
      </w:r>
      <w:r w:rsidRPr="00E11EA5">
        <w:t>1</w:t>
      </w:r>
      <w:r w:rsidRPr="00E11EA5">
        <w:tab/>
        <w:t>General</w:t>
      </w:r>
      <w:bookmarkStart w:id="8051" w:name="_Toc21086638"/>
      <w:bookmarkStart w:id="8052" w:name="_Toc29769097"/>
      <w:bookmarkStart w:id="8053" w:name="_Toc37430407"/>
      <w:bookmarkStart w:id="8054" w:name="_Toc43739510"/>
      <w:bookmarkStart w:id="8055" w:name="_Toc46347271"/>
      <w:bookmarkStart w:id="8056" w:name="_Toc53166210"/>
      <w:bookmarkStart w:id="8057" w:name="_Toc53166905"/>
      <w:bookmarkStart w:id="8058" w:name="_Toc53167599"/>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2B735647" w14:textId="77777777" w:rsidR="00C57672" w:rsidRPr="00E11EA5" w:rsidRDefault="00C57672" w:rsidP="00C57672">
      <w:pPr>
        <w:pStyle w:val="Heading2"/>
        <w:rPr>
          <w:lang w:val="en-US"/>
        </w:rPr>
      </w:pPr>
      <w:bookmarkStart w:id="8059" w:name="_Toc61130861"/>
      <w:bookmarkStart w:id="8060" w:name="_Toc61131587"/>
      <w:bookmarkStart w:id="8061" w:name="_Toc61188429"/>
      <w:bookmarkStart w:id="8062" w:name="_Toc83029719"/>
      <w:bookmarkStart w:id="8063" w:name="_Toc83920317"/>
      <w:bookmarkStart w:id="8064" w:name="_Toc89785338"/>
      <w:r w:rsidRPr="00E11EA5">
        <w:t>13.2</w:t>
      </w:r>
      <w:r w:rsidRPr="00E11EA5">
        <w:tab/>
        <w:t xml:space="preserve">OTA transmitter </w:t>
      </w:r>
      <w:r w:rsidRPr="00E11EA5">
        <w:rPr>
          <w:lang w:val="en-US"/>
        </w:rPr>
        <w:t>OFF power</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02C1B0C5" w14:textId="77777777" w:rsidR="00C57672" w:rsidRPr="00E11EA5" w:rsidRDefault="00C57672" w:rsidP="00C57672">
      <w:pPr>
        <w:pStyle w:val="Heading3"/>
      </w:pPr>
      <w:bookmarkStart w:id="8065" w:name="_Toc21086639"/>
      <w:bookmarkStart w:id="8066" w:name="_Toc29769098"/>
      <w:bookmarkStart w:id="8067" w:name="_Toc37430408"/>
      <w:bookmarkStart w:id="8068" w:name="_Toc43739511"/>
      <w:bookmarkStart w:id="8069" w:name="_Toc46347272"/>
      <w:bookmarkStart w:id="8070" w:name="_Toc53166211"/>
      <w:bookmarkStart w:id="8071" w:name="_Toc53166906"/>
      <w:bookmarkStart w:id="8072" w:name="_Toc53167600"/>
      <w:bookmarkStart w:id="8073" w:name="_Toc61130862"/>
      <w:bookmarkStart w:id="8074" w:name="_Toc61131588"/>
      <w:bookmarkStart w:id="8075" w:name="_Toc61188430"/>
      <w:bookmarkStart w:id="8076" w:name="_Toc83029720"/>
      <w:bookmarkStart w:id="8077" w:name="_Toc83920318"/>
      <w:bookmarkStart w:id="8078" w:name="_Toc89785339"/>
      <w:r w:rsidRPr="00E11EA5">
        <w:t>13.2.1</w:t>
      </w:r>
      <w:r w:rsidRPr="00E11EA5">
        <w:tab/>
        <w:t>General</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lastRenderedPageBreak/>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8079" w:name="_Toc37430409"/>
      <w:bookmarkStart w:id="8080" w:name="_Toc43739512"/>
      <w:bookmarkStart w:id="8081" w:name="_Toc46347273"/>
      <w:bookmarkStart w:id="8082" w:name="_Toc53166212"/>
      <w:bookmarkStart w:id="8083" w:name="_Toc53166907"/>
      <w:bookmarkStart w:id="8084" w:name="_Toc53167601"/>
      <w:bookmarkStart w:id="8085" w:name="_Toc61130863"/>
      <w:bookmarkStart w:id="8086" w:name="_Toc61131589"/>
      <w:bookmarkStart w:id="8087" w:name="_Toc61188431"/>
      <w:bookmarkStart w:id="8088" w:name="_Toc83029721"/>
      <w:bookmarkStart w:id="8089" w:name="_Toc83920319"/>
      <w:bookmarkStart w:id="8090" w:name="_Toc89785340"/>
      <w:r w:rsidRPr="00E11EA5">
        <w:t>13.2.2</w:t>
      </w:r>
      <w:r w:rsidRPr="00E11EA5">
        <w:tab/>
        <w:t xml:space="preserve">General </w:t>
      </w:r>
      <w:r w:rsidR="00606601">
        <w:t>C</w:t>
      </w:r>
      <w:r w:rsidRPr="00E11EA5">
        <w:t>hamber</w:t>
      </w:r>
      <w:bookmarkEnd w:id="8079"/>
      <w:bookmarkEnd w:id="8080"/>
      <w:bookmarkEnd w:id="8081"/>
      <w:bookmarkEnd w:id="8082"/>
      <w:bookmarkEnd w:id="8083"/>
      <w:bookmarkEnd w:id="8084"/>
      <w:bookmarkEnd w:id="8085"/>
      <w:bookmarkEnd w:id="8086"/>
      <w:bookmarkEnd w:id="8087"/>
      <w:bookmarkEnd w:id="8088"/>
      <w:bookmarkEnd w:id="8089"/>
      <w:bookmarkEnd w:id="8090"/>
    </w:p>
    <w:p w14:paraId="691AFBC8" w14:textId="77777777" w:rsidR="00C57672" w:rsidRPr="00E11EA5" w:rsidRDefault="00C57672" w:rsidP="00C57672">
      <w:pPr>
        <w:pStyle w:val="Heading4"/>
        <w:rPr>
          <w:lang w:eastAsia="sv-SE"/>
        </w:rPr>
      </w:pPr>
      <w:bookmarkStart w:id="8091" w:name="_Toc37430410"/>
      <w:bookmarkStart w:id="8092" w:name="_Toc43739513"/>
      <w:bookmarkStart w:id="8093" w:name="_Toc46347274"/>
      <w:bookmarkStart w:id="8094" w:name="_Toc53166213"/>
      <w:bookmarkStart w:id="8095" w:name="_Toc53166908"/>
      <w:bookmarkStart w:id="8096" w:name="_Toc53167602"/>
      <w:bookmarkStart w:id="8097" w:name="_Toc61130864"/>
      <w:bookmarkStart w:id="8098" w:name="_Toc61131590"/>
      <w:bookmarkStart w:id="8099" w:name="_Toc61188432"/>
      <w:bookmarkStart w:id="8100" w:name="_Toc83029722"/>
      <w:bookmarkStart w:id="8101" w:name="_Toc83920320"/>
      <w:bookmarkStart w:id="8102" w:name="_Toc89785341"/>
      <w:r w:rsidRPr="00E11EA5">
        <w:rPr>
          <w:lang w:eastAsia="sv-SE"/>
        </w:rPr>
        <w:t>13.2.</w:t>
      </w:r>
      <w:r w:rsidRPr="00E11EA5">
        <w:t>2</w:t>
      </w:r>
      <w:r w:rsidRPr="00E11EA5">
        <w:rPr>
          <w:lang w:eastAsia="sv-SE"/>
        </w:rPr>
        <w:t>.1</w:t>
      </w:r>
      <w:r w:rsidRPr="00E11EA5">
        <w:rPr>
          <w:lang w:eastAsia="sv-SE"/>
        </w:rPr>
        <w:tab/>
        <w:t>Measurement system description</w:t>
      </w:r>
      <w:bookmarkEnd w:id="8091"/>
      <w:bookmarkEnd w:id="8092"/>
      <w:bookmarkEnd w:id="8093"/>
      <w:bookmarkEnd w:id="8094"/>
      <w:bookmarkEnd w:id="8095"/>
      <w:bookmarkEnd w:id="8096"/>
      <w:bookmarkEnd w:id="8097"/>
      <w:bookmarkEnd w:id="8098"/>
      <w:bookmarkEnd w:id="8099"/>
      <w:bookmarkEnd w:id="8100"/>
      <w:bookmarkEnd w:id="8101"/>
      <w:bookmarkEnd w:id="8102"/>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8103" w:name="_Toc37430411"/>
      <w:bookmarkStart w:id="8104" w:name="_Toc43739514"/>
      <w:bookmarkStart w:id="8105" w:name="_Toc46347275"/>
      <w:bookmarkStart w:id="8106" w:name="_Toc53166214"/>
      <w:bookmarkStart w:id="8107" w:name="_Toc53166909"/>
      <w:bookmarkStart w:id="8108" w:name="_Toc53167603"/>
    </w:p>
    <w:p w14:paraId="3013A2E7" w14:textId="77777777" w:rsidR="00C57672" w:rsidRPr="00E11EA5" w:rsidRDefault="00C57672" w:rsidP="00C57672">
      <w:pPr>
        <w:pStyle w:val="Heading4"/>
        <w:rPr>
          <w:lang w:eastAsia="sv-SE"/>
        </w:rPr>
      </w:pPr>
      <w:bookmarkStart w:id="8109" w:name="_Toc61130865"/>
      <w:bookmarkStart w:id="8110" w:name="_Toc61131591"/>
      <w:bookmarkStart w:id="8111" w:name="_Toc61188433"/>
      <w:bookmarkStart w:id="8112" w:name="_Toc83029723"/>
      <w:bookmarkStart w:id="8113" w:name="_Toc83920321"/>
      <w:bookmarkStart w:id="8114" w:name="_Toc89785342"/>
      <w:r w:rsidRPr="00E11EA5">
        <w:rPr>
          <w:lang w:eastAsia="sv-SE"/>
        </w:rPr>
        <w:t>13.2.</w:t>
      </w:r>
      <w:r w:rsidRPr="00E11EA5">
        <w:t>2</w:t>
      </w:r>
      <w:r w:rsidRPr="00E11EA5">
        <w:rPr>
          <w:lang w:eastAsia="sv-SE"/>
        </w:rPr>
        <w:t>.2</w:t>
      </w:r>
      <w:r>
        <w:rPr>
          <w:lang w:eastAsia="sv-SE"/>
        </w:rPr>
        <w:tab/>
      </w:r>
      <w:r w:rsidRPr="00E11EA5">
        <w:rPr>
          <w:lang w:eastAsia="sv-SE"/>
        </w:rPr>
        <w:t>Test procedure</w:t>
      </w:r>
      <w:bookmarkEnd w:id="8103"/>
      <w:bookmarkEnd w:id="8104"/>
      <w:bookmarkEnd w:id="8105"/>
      <w:bookmarkEnd w:id="8106"/>
      <w:bookmarkEnd w:id="8107"/>
      <w:bookmarkEnd w:id="8108"/>
      <w:bookmarkEnd w:id="8109"/>
      <w:bookmarkEnd w:id="8110"/>
      <w:bookmarkEnd w:id="8111"/>
      <w:bookmarkEnd w:id="8112"/>
      <w:bookmarkEnd w:id="8113"/>
      <w:bookmarkEnd w:id="8114"/>
    </w:p>
    <w:p w14:paraId="7C5D34AE" w14:textId="77777777" w:rsidR="00C57672" w:rsidRPr="00E11EA5" w:rsidRDefault="00C57672" w:rsidP="00C57672">
      <w:pPr>
        <w:pStyle w:val="Heading5"/>
      </w:pPr>
      <w:bookmarkStart w:id="8115" w:name="_Toc37430412"/>
      <w:bookmarkStart w:id="8116" w:name="_Toc43739515"/>
      <w:bookmarkStart w:id="8117" w:name="_Toc46347276"/>
      <w:bookmarkStart w:id="8118" w:name="_Toc53166215"/>
      <w:bookmarkStart w:id="8119" w:name="_Toc53166910"/>
      <w:bookmarkStart w:id="8120" w:name="_Toc53167604"/>
      <w:bookmarkStart w:id="8121" w:name="_Toc61130866"/>
      <w:bookmarkStart w:id="8122" w:name="_Toc61131592"/>
      <w:bookmarkStart w:id="8123" w:name="_Toc61188434"/>
      <w:bookmarkStart w:id="8124" w:name="_Toc83029724"/>
      <w:bookmarkStart w:id="8125" w:name="_Toc83920322"/>
      <w:bookmarkStart w:id="8126" w:name="_Toc89785343"/>
      <w:r w:rsidRPr="00E11EA5">
        <w:rPr>
          <w:lang w:eastAsia="sv-SE"/>
        </w:rPr>
        <w:t>13.2.</w:t>
      </w:r>
      <w:r w:rsidRPr="00E11EA5">
        <w:t>2</w:t>
      </w:r>
      <w:r w:rsidRPr="00E11EA5">
        <w:rPr>
          <w:lang w:eastAsia="sv-SE"/>
        </w:rPr>
        <w:t>.2.1</w:t>
      </w:r>
      <w:r w:rsidRPr="00E11EA5">
        <w:rPr>
          <w:lang w:eastAsia="sv-SE"/>
        </w:rPr>
        <w:tab/>
      </w:r>
      <w:r w:rsidRPr="00E11EA5">
        <w:t>Stage 1: Calibration</w:t>
      </w:r>
      <w:bookmarkEnd w:id="8115"/>
      <w:bookmarkEnd w:id="8116"/>
      <w:bookmarkEnd w:id="8117"/>
      <w:bookmarkEnd w:id="8118"/>
      <w:bookmarkEnd w:id="8119"/>
      <w:bookmarkEnd w:id="8120"/>
      <w:bookmarkEnd w:id="8121"/>
      <w:bookmarkEnd w:id="8122"/>
      <w:bookmarkEnd w:id="8123"/>
      <w:bookmarkEnd w:id="8124"/>
      <w:bookmarkEnd w:id="8125"/>
      <w:bookmarkEnd w:id="8126"/>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8127" w:name="_Toc37430413"/>
      <w:bookmarkStart w:id="8128" w:name="_Toc43739516"/>
      <w:bookmarkStart w:id="8129" w:name="_Toc46347277"/>
      <w:bookmarkStart w:id="8130" w:name="_Toc53166216"/>
      <w:bookmarkStart w:id="8131" w:name="_Toc53166911"/>
      <w:bookmarkStart w:id="8132" w:name="_Toc53167605"/>
      <w:bookmarkStart w:id="8133" w:name="_Toc61130867"/>
      <w:bookmarkStart w:id="8134" w:name="_Toc61131593"/>
      <w:bookmarkStart w:id="8135" w:name="_Toc61188435"/>
      <w:bookmarkStart w:id="8136" w:name="_Toc83029725"/>
      <w:bookmarkStart w:id="8137" w:name="_Toc83920323"/>
      <w:bookmarkStart w:id="8138" w:name="_Toc89785344"/>
      <w:r w:rsidRPr="00E11EA5">
        <w:rPr>
          <w:lang w:eastAsia="sv-SE"/>
        </w:rPr>
        <w:t>13.2.</w:t>
      </w:r>
      <w:r w:rsidRPr="00E11EA5">
        <w:t>2</w:t>
      </w:r>
      <w:r w:rsidRPr="00E11EA5">
        <w:rPr>
          <w:lang w:eastAsia="sv-SE"/>
        </w:rPr>
        <w:t>.2.2</w:t>
      </w:r>
      <w:r w:rsidRPr="00E11EA5">
        <w:rPr>
          <w:lang w:eastAsia="sv-SE"/>
        </w:rPr>
        <w:tab/>
      </w:r>
      <w:r w:rsidRPr="00E11EA5">
        <w:t>Stage 2: measurement</w:t>
      </w:r>
      <w:bookmarkEnd w:id="8127"/>
      <w:bookmarkEnd w:id="8128"/>
      <w:bookmarkEnd w:id="8129"/>
      <w:bookmarkEnd w:id="8130"/>
      <w:bookmarkEnd w:id="8131"/>
      <w:bookmarkEnd w:id="8132"/>
      <w:bookmarkEnd w:id="8133"/>
      <w:bookmarkEnd w:id="8134"/>
      <w:bookmarkEnd w:id="8135"/>
      <w:bookmarkEnd w:id="8136"/>
      <w:bookmarkEnd w:id="8137"/>
      <w:bookmarkEnd w:id="8138"/>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lastRenderedPageBreak/>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8139" w:name="_Toc37430414"/>
      <w:bookmarkStart w:id="8140" w:name="_Toc43739517"/>
      <w:bookmarkStart w:id="8141" w:name="_Toc46347278"/>
      <w:bookmarkStart w:id="8142" w:name="_Toc53166217"/>
      <w:bookmarkStart w:id="8143" w:name="_Toc53166912"/>
      <w:bookmarkStart w:id="8144" w:name="_Toc53167606"/>
      <w:bookmarkStart w:id="8145" w:name="_Toc61130868"/>
      <w:bookmarkStart w:id="8146" w:name="_Toc61131594"/>
      <w:bookmarkStart w:id="8147" w:name="_Toc61188436"/>
      <w:bookmarkStart w:id="8148" w:name="_Toc83029726"/>
      <w:bookmarkStart w:id="8149" w:name="_Toc83920324"/>
      <w:bookmarkStart w:id="8150" w:name="_Toc89785345"/>
      <w:r w:rsidRPr="00E11EA5">
        <w:t>13</w:t>
      </w:r>
      <w:r w:rsidRPr="00E11EA5">
        <w:rPr>
          <w:lang w:eastAsia="sv-SE"/>
        </w:rPr>
        <w:t>.2.2.3</w:t>
      </w:r>
      <w:r w:rsidRPr="00E11EA5">
        <w:rPr>
          <w:lang w:eastAsia="sv-SE"/>
        </w:rPr>
        <w:tab/>
      </w:r>
      <w:r w:rsidRPr="00E11EA5">
        <w:t>MU value derivation, FR1</w:t>
      </w:r>
      <w:bookmarkEnd w:id="8139"/>
      <w:bookmarkEnd w:id="8140"/>
      <w:bookmarkEnd w:id="8141"/>
      <w:bookmarkEnd w:id="8142"/>
      <w:bookmarkEnd w:id="8143"/>
      <w:bookmarkEnd w:id="8144"/>
      <w:bookmarkEnd w:id="8145"/>
      <w:bookmarkEnd w:id="8146"/>
      <w:bookmarkEnd w:id="8147"/>
      <w:bookmarkEnd w:id="8148"/>
      <w:bookmarkEnd w:id="8149"/>
      <w:bookmarkEnd w:id="8150"/>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8151" w:name="_Toc37430415"/>
      <w:bookmarkStart w:id="8152" w:name="_Toc43739518"/>
      <w:bookmarkStart w:id="8153" w:name="_Toc46347279"/>
      <w:bookmarkStart w:id="8154" w:name="_Toc53166218"/>
      <w:bookmarkStart w:id="8155" w:name="_Toc53166913"/>
      <w:bookmarkStart w:id="8156" w:name="_Toc53167607"/>
      <w:bookmarkStart w:id="8157" w:name="_Toc61130869"/>
      <w:bookmarkStart w:id="8158" w:name="_Toc61131595"/>
      <w:bookmarkStart w:id="8159" w:name="_Toc61188437"/>
      <w:bookmarkStart w:id="8160" w:name="_Toc83029727"/>
      <w:bookmarkStart w:id="8161" w:name="_Toc83920325"/>
      <w:bookmarkStart w:id="8162" w:name="_Toc89785346"/>
      <w:r w:rsidRPr="00E11EA5">
        <w:lastRenderedPageBreak/>
        <w:t>13.2.3</w:t>
      </w:r>
      <w:r w:rsidRPr="00E11EA5">
        <w:tab/>
        <w:t>Maximum accepted test system uncertainty</w:t>
      </w:r>
      <w:bookmarkEnd w:id="8151"/>
      <w:bookmarkEnd w:id="8152"/>
      <w:bookmarkEnd w:id="8153"/>
      <w:bookmarkEnd w:id="8154"/>
      <w:bookmarkEnd w:id="8155"/>
      <w:bookmarkEnd w:id="8156"/>
      <w:bookmarkEnd w:id="8157"/>
      <w:bookmarkEnd w:id="8158"/>
      <w:bookmarkEnd w:id="8159"/>
      <w:bookmarkEnd w:id="8160"/>
      <w:bookmarkEnd w:id="8161"/>
      <w:bookmarkEnd w:id="8162"/>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8163" w:name="_Toc37430416"/>
      <w:bookmarkStart w:id="8164" w:name="_Toc43739519"/>
      <w:bookmarkStart w:id="8165" w:name="_Toc46347280"/>
      <w:bookmarkStart w:id="8166" w:name="_Toc53166219"/>
      <w:bookmarkStart w:id="8167" w:name="_Toc53166914"/>
      <w:bookmarkStart w:id="8168" w:name="_Toc53167608"/>
      <w:bookmarkStart w:id="8169" w:name="_Toc61130870"/>
      <w:bookmarkStart w:id="8170" w:name="_Toc61131596"/>
      <w:bookmarkStart w:id="8171" w:name="_Toc61188438"/>
      <w:bookmarkStart w:id="8172" w:name="_Toc83029728"/>
      <w:bookmarkStart w:id="8173" w:name="_Toc83920326"/>
      <w:bookmarkStart w:id="8174" w:name="_Toc89785347"/>
      <w:r w:rsidRPr="00E11EA5">
        <w:t>13.2.4</w:t>
      </w:r>
      <w:r w:rsidRPr="00E11EA5">
        <w:tab/>
      </w:r>
      <w:r w:rsidRPr="00E11EA5">
        <w:rPr>
          <w:lang w:eastAsia="zh-CN"/>
        </w:rPr>
        <w:t>Test Tolerance for OTA TX OFF power</w:t>
      </w:r>
      <w:bookmarkEnd w:id="8163"/>
      <w:bookmarkEnd w:id="8164"/>
      <w:bookmarkEnd w:id="8165"/>
      <w:bookmarkEnd w:id="8166"/>
      <w:bookmarkEnd w:id="8167"/>
      <w:bookmarkEnd w:id="8168"/>
      <w:bookmarkEnd w:id="8169"/>
      <w:bookmarkEnd w:id="8170"/>
      <w:bookmarkEnd w:id="8171"/>
      <w:bookmarkEnd w:id="8172"/>
      <w:bookmarkEnd w:id="8173"/>
      <w:bookmarkEnd w:id="8174"/>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8175" w:name="_Toc21086655"/>
      <w:bookmarkStart w:id="8176" w:name="_Toc29769114"/>
      <w:bookmarkStart w:id="8177" w:name="_Toc31837680"/>
      <w:bookmarkStart w:id="8178" w:name="_Toc37430417"/>
      <w:bookmarkStart w:id="8179" w:name="_Toc43739520"/>
      <w:bookmarkStart w:id="8180" w:name="_Toc46347281"/>
      <w:bookmarkStart w:id="8181" w:name="_Toc53166220"/>
      <w:bookmarkStart w:id="8182" w:name="_Toc53166915"/>
      <w:bookmarkStart w:id="8183" w:name="_Toc53167609"/>
      <w:bookmarkStart w:id="8184" w:name="_Toc61130871"/>
      <w:bookmarkStart w:id="8185" w:name="_Toc61131597"/>
      <w:bookmarkStart w:id="8186" w:name="_Toc61188439"/>
      <w:bookmarkStart w:id="8187" w:name="_Toc83029729"/>
      <w:bookmarkStart w:id="8188" w:name="_Toc83920327"/>
      <w:bookmarkStart w:id="8189" w:name="_Toc89785348"/>
      <w:r w:rsidRPr="00E11EA5">
        <w:t>1</w:t>
      </w:r>
      <w:r w:rsidRPr="00E11EA5">
        <w:rPr>
          <w:lang w:val="en-US"/>
        </w:rPr>
        <w:t>3</w:t>
      </w:r>
      <w:r w:rsidRPr="00E11EA5">
        <w:t>.3</w:t>
      </w:r>
      <w:r w:rsidRPr="00E11EA5">
        <w:tab/>
        <w:t>OTA co-location spurious emissions</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3458367F" w14:textId="77777777" w:rsidR="00C57672" w:rsidRPr="00E11EA5" w:rsidRDefault="00C57672" w:rsidP="00C57672">
      <w:pPr>
        <w:pStyle w:val="Heading3"/>
      </w:pPr>
      <w:bookmarkStart w:id="8190" w:name="_Toc21086656"/>
      <w:bookmarkStart w:id="8191" w:name="_Toc29769115"/>
      <w:bookmarkStart w:id="8192" w:name="_Toc31837681"/>
      <w:bookmarkStart w:id="8193" w:name="_Toc37430418"/>
      <w:bookmarkStart w:id="8194" w:name="_Toc43739521"/>
      <w:bookmarkStart w:id="8195" w:name="_Toc46347282"/>
      <w:bookmarkStart w:id="8196" w:name="_Toc53166221"/>
      <w:bookmarkStart w:id="8197" w:name="_Toc53166916"/>
      <w:bookmarkStart w:id="8198" w:name="_Toc53167610"/>
      <w:bookmarkStart w:id="8199" w:name="_Toc61130872"/>
      <w:bookmarkStart w:id="8200" w:name="_Toc61131598"/>
      <w:bookmarkStart w:id="8201" w:name="_Toc61188440"/>
      <w:bookmarkStart w:id="8202" w:name="_Toc83029730"/>
      <w:bookmarkStart w:id="8203" w:name="_Toc83920328"/>
      <w:bookmarkStart w:id="8204" w:name="_Toc89785349"/>
      <w:r w:rsidRPr="00E11EA5">
        <w:t>13.3.1</w:t>
      </w:r>
      <w:r w:rsidRPr="00E11EA5">
        <w:tab/>
        <w:t>General</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8205" w:name="_Toc21086657"/>
      <w:bookmarkStart w:id="8206" w:name="_Toc29769116"/>
      <w:bookmarkStart w:id="8207" w:name="_Toc32332547"/>
      <w:bookmarkStart w:id="8208" w:name="_Toc37430419"/>
      <w:bookmarkStart w:id="8209" w:name="_Toc43739522"/>
      <w:bookmarkStart w:id="8210" w:name="_Toc46347283"/>
      <w:bookmarkStart w:id="8211" w:name="_Toc53166222"/>
      <w:bookmarkStart w:id="8212" w:name="_Toc53166917"/>
      <w:bookmarkStart w:id="8213" w:name="_Toc53167611"/>
      <w:bookmarkStart w:id="8214" w:name="_Toc61130873"/>
      <w:bookmarkStart w:id="8215" w:name="_Toc61131599"/>
      <w:bookmarkStart w:id="8216" w:name="_Toc61188441"/>
      <w:bookmarkStart w:id="8217" w:name="_Toc83029731"/>
      <w:bookmarkStart w:id="8218" w:name="_Toc83920329"/>
      <w:bookmarkStart w:id="8219" w:name="_Toc89785350"/>
      <w:r w:rsidRPr="00E11EA5">
        <w:t>13.</w:t>
      </w:r>
      <w:r w:rsidRPr="00E11EA5">
        <w:rPr>
          <w:lang w:val="en-US"/>
        </w:rPr>
        <w:t>3</w:t>
      </w:r>
      <w:r w:rsidRPr="00E11EA5">
        <w:t>.2</w:t>
      </w:r>
      <w:r w:rsidRPr="00E11EA5">
        <w:tab/>
      </w:r>
      <w:r w:rsidR="00606601">
        <w:t xml:space="preserve">General </w:t>
      </w:r>
      <w:r w:rsidRPr="00E11EA5">
        <w:t>Chamber</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6541F2C3" w14:textId="77777777" w:rsidR="00C57672" w:rsidRPr="00E11EA5" w:rsidRDefault="00C57672" w:rsidP="00C57672">
      <w:pPr>
        <w:pStyle w:val="Heading4"/>
        <w:rPr>
          <w:lang w:eastAsia="sv-SE"/>
        </w:rPr>
      </w:pPr>
      <w:bookmarkStart w:id="8220" w:name="_Toc32332548"/>
      <w:bookmarkStart w:id="8221" w:name="_Toc37430420"/>
      <w:bookmarkStart w:id="8222" w:name="_Toc43739523"/>
      <w:bookmarkStart w:id="8223" w:name="_Toc46347284"/>
      <w:bookmarkStart w:id="8224" w:name="_Toc53166223"/>
      <w:bookmarkStart w:id="8225" w:name="_Toc53166918"/>
      <w:bookmarkStart w:id="8226" w:name="_Toc53167612"/>
      <w:bookmarkStart w:id="8227" w:name="_Toc61130874"/>
      <w:bookmarkStart w:id="8228" w:name="_Toc61131600"/>
      <w:bookmarkStart w:id="8229" w:name="_Toc61188442"/>
      <w:bookmarkStart w:id="8230" w:name="_Toc83029732"/>
      <w:bookmarkStart w:id="8231" w:name="_Toc83920330"/>
      <w:bookmarkStart w:id="8232" w:name="_Toc89785351"/>
      <w:r w:rsidRPr="00E11EA5">
        <w:rPr>
          <w:lang w:eastAsia="sv-SE"/>
        </w:rPr>
        <w:t>13.3.</w:t>
      </w:r>
      <w:r w:rsidRPr="00E11EA5">
        <w:t>2</w:t>
      </w:r>
      <w:r w:rsidRPr="00E11EA5">
        <w:rPr>
          <w:lang w:eastAsia="sv-SE"/>
        </w:rPr>
        <w:t>.1</w:t>
      </w:r>
      <w:r w:rsidRPr="00E11EA5">
        <w:rPr>
          <w:lang w:eastAsia="sv-SE"/>
        </w:rPr>
        <w:tab/>
        <w:t>Measurement system description</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8233" w:name="_Toc32332549"/>
      <w:bookmarkStart w:id="8234" w:name="_Toc37430421"/>
      <w:bookmarkStart w:id="8235" w:name="_Toc43739524"/>
      <w:bookmarkStart w:id="8236" w:name="_Toc46347285"/>
      <w:bookmarkStart w:id="8237" w:name="_Toc53166224"/>
      <w:bookmarkStart w:id="8238" w:name="_Toc53166919"/>
      <w:bookmarkStart w:id="8239" w:name="_Toc53167613"/>
    </w:p>
    <w:p w14:paraId="478EA07B" w14:textId="77777777" w:rsidR="00C57672" w:rsidRPr="00E11EA5" w:rsidRDefault="00C57672" w:rsidP="00C57672">
      <w:pPr>
        <w:pStyle w:val="Heading4"/>
        <w:rPr>
          <w:lang w:eastAsia="sv-SE"/>
        </w:rPr>
      </w:pPr>
      <w:bookmarkStart w:id="8240" w:name="_Toc61130875"/>
      <w:bookmarkStart w:id="8241" w:name="_Toc61131601"/>
      <w:bookmarkStart w:id="8242" w:name="_Toc61188443"/>
      <w:bookmarkStart w:id="8243" w:name="_Toc83029733"/>
      <w:bookmarkStart w:id="8244" w:name="_Toc83920331"/>
      <w:bookmarkStart w:id="8245" w:name="_Toc89785352"/>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45AF6321" w14:textId="77777777" w:rsidR="00C57672" w:rsidRPr="00E11EA5" w:rsidRDefault="00C57672" w:rsidP="00C57672">
      <w:pPr>
        <w:pStyle w:val="Heading5"/>
      </w:pPr>
      <w:bookmarkStart w:id="8246" w:name="_Toc32332550"/>
      <w:bookmarkStart w:id="8247" w:name="_Toc37430422"/>
      <w:bookmarkStart w:id="8248" w:name="_Toc43739525"/>
      <w:bookmarkStart w:id="8249" w:name="_Toc46347286"/>
      <w:bookmarkStart w:id="8250" w:name="_Toc53166225"/>
      <w:bookmarkStart w:id="8251" w:name="_Toc53166920"/>
      <w:bookmarkStart w:id="8252" w:name="_Toc53167614"/>
      <w:bookmarkStart w:id="8253" w:name="_Toc61130876"/>
      <w:bookmarkStart w:id="8254" w:name="_Toc61131602"/>
      <w:bookmarkStart w:id="8255" w:name="_Toc61188444"/>
      <w:bookmarkStart w:id="8256" w:name="_Toc83029734"/>
      <w:bookmarkStart w:id="8257" w:name="_Toc83920332"/>
      <w:bookmarkStart w:id="8258" w:name="_Toc89785353"/>
      <w:r w:rsidRPr="00E11EA5">
        <w:rPr>
          <w:lang w:eastAsia="sv-SE"/>
        </w:rPr>
        <w:t>13.3.</w:t>
      </w:r>
      <w:r w:rsidRPr="00E11EA5">
        <w:t>2</w:t>
      </w:r>
      <w:r w:rsidRPr="00E11EA5">
        <w:rPr>
          <w:lang w:eastAsia="sv-SE"/>
        </w:rPr>
        <w:t>.2.1</w:t>
      </w:r>
      <w:r w:rsidRPr="00E11EA5">
        <w:rPr>
          <w:lang w:eastAsia="sv-SE"/>
        </w:rPr>
        <w:tab/>
      </w:r>
      <w:r w:rsidRPr="00E11EA5">
        <w:t>Stage 1: Calibration</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8259" w:name="_Toc32332551"/>
      <w:bookmarkStart w:id="8260" w:name="_Toc37430423"/>
      <w:bookmarkStart w:id="8261" w:name="_Toc43739526"/>
      <w:bookmarkStart w:id="8262" w:name="_Toc46347287"/>
      <w:bookmarkStart w:id="8263" w:name="_Toc53166226"/>
      <w:bookmarkStart w:id="8264" w:name="_Toc53166921"/>
      <w:bookmarkStart w:id="8265" w:name="_Toc53167615"/>
      <w:bookmarkStart w:id="8266" w:name="_Toc61130877"/>
      <w:bookmarkStart w:id="8267" w:name="_Toc61131603"/>
      <w:bookmarkStart w:id="8268" w:name="_Toc61188445"/>
      <w:bookmarkStart w:id="8269" w:name="_Toc83029735"/>
      <w:bookmarkStart w:id="8270" w:name="_Toc83920333"/>
      <w:bookmarkStart w:id="8271" w:name="_Toc89785354"/>
      <w:r w:rsidRPr="00E11EA5">
        <w:rPr>
          <w:lang w:eastAsia="sv-SE"/>
        </w:rPr>
        <w:t>13.3.2.2.2</w:t>
      </w:r>
      <w:r w:rsidRPr="00E11EA5">
        <w:rPr>
          <w:lang w:eastAsia="sv-SE"/>
        </w:rPr>
        <w:tab/>
        <w:t>Stage 2: BS measurement</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8272" w:name="_Toc32332552"/>
      <w:bookmarkStart w:id="8273" w:name="_Toc37430424"/>
      <w:bookmarkStart w:id="8274" w:name="_Toc43739527"/>
      <w:bookmarkStart w:id="8275" w:name="_Toc46347288"/>
      <w:bookmarkStart w:id="8276" w:name="_Toc53166227"/>
      <w:bookmarkStart w:id="8277" w:name="_Toc53166922"/>
      <w:bookmarkStart w:id="8278" w:name="_Toc53167616"/>
      <w:bookmarkStart w:id="8279" w:name="_Toc61130878"/>
      <w:bookmarkStart w:id="8280" w:name="_Toc61131604"/>
      <w:bookmarkStart w:id="8281" w:name="_Toc61188446"/>
      <w:bookmarkStart w:id="8282" w:name="_Toc83029736"/>
      <w:bookmarkStart w:id="8283" w:name="_Toc83920334"/>
      <w:bookmarkStart w:id="8284" w:name="_Toc89785355"/>
      <w:r w:rsidRPr="00E11EA5">
        <w:t>13</w:t>
      </w:r>
      <w:r w:rsidRPr="00E11EA5">
        <w:rPr>
          <w:lang w:eastAsia="sv-SE"/>
        </w:rPr>
        <w:t>.3.2.3</w:t>
      </w:r>
      <w:r w:rsidRPr="00E11EA5">
        <w:rPr>
          <w:lang w:eastAsia="sv-SE"/>
        </w:rPr>
        <w:tab/>
      </w:r>
      <w:r w:rsidRPr="00E11EA5">
        <w:t>MU value derivation, FR1</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lastRenderedPageBreak/>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8285" w:name="_Toc31837688"/>
      <w:bookmarkStart w:id="8286" w:name="_Toc21086664"/>
      <w:bookmarkStart w:id="8287"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8288" w:name="_Toc32332565"/>
      <w:bookmarkStart w:id="8289" w:name="_Toc37430425"/>
      <w:bookmarkStart w:id="8290" w:name="_Toc43739528"/>
      <w:bookmarkStart w:id="8291" w:name="_Toc46347289"/>
      <w:bookmarkStart w:id="8292" w:name="_Toc53166228"/>
      <w:bookmarkStart w:id="8293" w:name="_Toc53166923"/>
      <w:bookmarkStart w:id="8294" w:name="_Toc53167617"/>
      <w:bookmarkStart w:id="8295" w:name="_Toc61130879"/>
      <w:bookmarkStart w:id="8296" w:name="_Toc61131605"/>
      <w:bookmarkStart w:id="8297" w:name="_Toc61188447"/>
      <w:bookmarkStart w:id="8298" w:name="_Toc83029737"/>
      <w:bookmarkStart w:id="8299" w:name="_Toc83920335"/>
      <w:bookmarkStart w:id="8300" w:name="_Toc89785356"/>
      <w:bookmarkEnd w:id="8285"/>
      <w:bookmarkEnd w:id="8286"/>
      <w:bookmarkEnd w:id="8287"/>
      <w:r w:rsidRPr="00E11EA5">
        <w:t>13.3.3</w:t>
      </w:r>
      <w:r w:rsidRPr="00E11EA5">
        <w:tab/>
        <w:t>Maximum accepted test system uncertainty</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8301" w:name="_Toc32332566"/>
      <w:bookmarkStart w:id="8302" w:name="_Toc37430426"/>
      <w:bookmarkStart w:id="8303" w:name="_Toc43739529"/>
      <w:bookmarkStart w:id="8304" w:name="_Toc46347290"/>
      <w:bookmarkStart w:id="8305" w:name="_Toc53166229"/>
      <w:bookmarkStart w:id="8306" w:name="_Toc53166924"/>
      <w:bookmarkStart w:id="8307" w:name="_Toc53167618"/>
      <w:bookmarkStart w:id="8308" w:name="_Toc61130880"/>
      <w:bookmarkStart w:id="8309" w:name="_Toc61131606"/>
      <w:bookmarkStart w:id="8310" w:name="_Toc61188448"/>
      <w:bookmarkStart w:id="8311" w:name="_Toc83029738"/>
      <w:bookmarkStart w:id="8312" w:name="_Toc83920336"/>
      <w:bookmarkStart w:id="8313" w:name="_Toc89785357"/>
      <w:r w:rsidRPr="00E11EA5">
        <w:lastRenderedPageBreak/>
        <w:t>13.3.4</w:t>
      </w:r>
      <w:r w:rsidRPr="00E11EA5">
        <w:tab/>
      </w:r>
      <w:r w:rsidRPr="00E11EA5">
        <w:rPr>
          <w:lang w:eastAsia="zh-CN"/>
        </w:rPr>
        <w:t>Test Tolerance co-location spurious emissions</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8314" w:name="_Toc21086672"/>
      <w:bookmarkStart w:id="8315" w:name="_Toc29769131"/>
      <w:bookmarkStart w:id="8316" w:name="_Toc32332567"/>
      <w:bookmarkStart w:id="8317" w:name="_Toc37430427"/>
      <w:bookmarkStart w:id="8318" w:name="_Toc43739530"/>
      <w:bookmarkStart w:id="8319" w:name="_Toc46347291"/>
      <w:bookmarkStart w:id="8320" w:name="_Toc53166230"/>
      <w:bookmarkStart w:id="8321" w:name="_Toc53166925"/>
      <w:bookmarkStart w:id="8322" w:name="_Toc53167619"/>
      <w:bookmarkStart w:id="8323" w:name="_Toc61130881"/>
      <w:bookmarkStart w:id="8324" w:name="_Toc61131607"/>
      <w:bookmarkStart w:id="8325" w:name="_Toc61188449"/>
      <w:bookmarkStart w:id="8326" w:name="_Toc83029739"/>
      <w:bookmarkStart w:id="8327" w:name="_Toc83920337"/>
      <w:bookmarkStart w:id="8328" w:name="_Toc89785358"/>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41473DE5" w14:textId="77777777" w:rsidR="00C57672" w:rsidRPr="00E11EA5" w:rsidRDefault="00C57672" w:rsidP="00C57672">
      <w:pPr>
        <w:pStyle w:val="Heading3"/>
      </w:pPr>
      <w:bookmarkStart w:id="8329" w:name="_Toc21086673"/>
      <w:bookmarkStart w:id="8330" w:name="_Toc29769132"/>
      <w:bookmarkStart w:id="8331" w:name="_Toc32332568"/>
      <w:bookmarkStart w:id="8332" w:name="_Toc37430428"/>
      <w:bookmarkStart w:id="8333" w:name="_Toc43739531"/>
      <w:bookmarkStart w:id="8334" w:name="_Toc46347292"/>
      <w:bookmarkStart w:id="8335" w:name="_Toc53166231"/>
      <w:bookmarkStart w:id="8336" w:name="_Toc53166926"/>
      <w:bookmarkStart w:id="8337" w:name="_Toc53167620"/>
      <w:bookmarkStart w:id="8338" w:name="_Toc61130882"/>
      <w:bookmarkStart w:id="8339" w:name="_Toc61131608"/>
      <w:bookmarkStart w:id="8340" w:name="_Toc61188450"/>
      <w:bookmarkStart w:id="8341" w:name="_Toc83029740"/>
      <w:bookmarkStart w:id="8342" w:name="_Toc83920338"/>
      <w:bookmarkStart w:id="8343" w:name="_Toc89785359"/>
      <w:r w:rsidRPr="00E11EA5">
        <w:rPr>
          <w:rFonts w:hint="eastAsia"/>
        </w:rPr>
        <w:t>1</w:t>
      </w:r>
      <w:r w:rsidRPr="00E11EA5">
        <w:t>3.4.1</w:t>
      </w:r>
      <w:r w:rsidRPr="00E11EA5">
        <w:tab/>
        <w:t>General</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8344" w:name="_Toc31837716"/>
      <w:bookmarkStart w:id="8345" w:name="_Toc37430429"/>
      <w:bookmarkStart w:id="8346" w:name="_Toc43739532"/>
      <w:bookmarkStart w:id="8347" w:name="_Toc46347293"/>
      <w:bookmarkStart w:id="8348" w:name="_Toc53166232"/>
      <w:bookmarkStart w:id="8349" w:name="_Toc53166927"/>
      <w:bookmarkStart w:id="8350" w:name="_Toc53167621"/>
      <w:bookmarkStart w:id="8351" w:name="_Toc61130883"/>
      <w:bookmarkStart w:id="8352" w:name="_Toc61131609"/>
      <w:bookmarkStart w:id="8353" w:name="_Toc61188451"/>
      <w:bookmarkStart w:id="8354" w:name="_Toc83029741"/>
      <w:bookmarkStart w:id="8355" w:name="_Toc83920339"/>
      <w:bookmarkStart w:id="8356" w:name="_Toc89785360"/>
      <w:bookmarkStart w:id="8357" w:name="_Toc31837718"/>
      <w:r w:rsidRPr="00E11EA5">
        <w:t>13.4.2</w:t>
      </w:r>
      <w:r w:rsidRPr="00E11EA5">
        <w:tab/>
        <w:t xml:space="preserve">General </w:t>
      </w:r>
      <w:r w:rsidR="00606601">
        <w:t>C</w:t>
      </w:r>
      <w:r w:rsidRPr="00E11EA5">
        <w:t>hamber</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4C374875" w14:textId="77777777" w:rsidR="00C57672" w:rsidRPr="00E11EA5" w:rsidRDefault="00C57672" w:rsidP="00C57672">
      <w:pPr>
        <w:pStyle w:val="Heading4"/>
        <w:rPr>
          <w:lang w:eastAsia="sv-SE"/>
        </w:rPr>
      </w:pPr>
      <w:bookmarkStart w:id="8358" w:name="_Toc31837717"/>
      <w:bookmarkStart w:id="8359" w:name="_Toc37430430"/>
      <w:bookmarkStart w:id="8360" w:name="_Toc43739533"/>
      <w:bookmarkStart w:id="8361" w:name="_Toc46347294"/>
      <w:bookmarkStart w:id="8362" w:name="_Toc53166233"/>
      <w:bookmarkStart w:id="8363" w:name="_Toc53166928"/>
      <w:bookmarkStart w:id="8364" w:name="_Toc53167622"/>
      <w:bookmarkStart w:id="8365" w:name="_Toc61130884"/>
      <w:bookmarkStart w:id="8366" w:name="_Toc61131610"/>
      <w:bookmarkStart w:id="8367" w:name="_Toc61188452"/>
      <w:bookmarkStart w:id="8368" w:name="_Toc83029742"/>
      <w:bookmarkStart w:id="8369" w:name="_Toc83920340"/>
      <w:bookmarkStart w:id="8370" w:name="_Toc89785361"/>
      <w:r w:rsidRPr="00E11EA5">
        <w:rPr>
          <w:lang w:eastAsia="sv-SE"/>
        </w:rPr>
        <w:t>13.4.</w:t>
      </w:r>
      <w:r w:rsidRPr="00E11EA5">
        <w:t>2</w:t>
      </w:r>
      <w:r w:rsidRPr="00E11EA5">
        <w:rPr>
          <w:lang w:eastAsia="sv-SE"/>
        </w:rPr>
        <w:t>.1</w:t>
      </w:r>
      <w:r w:rsidRPr="00E11EA5">
        <w:rPr>
          <w:lang w:eastAsia="sv-SE"/>
        </w:rPr>
        <w:tab/>
        <w:t>Measurement system description</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8371" w:name="_Toc32332571"/>
      <w:bookmarkStart w:id="8372" w:name="_Toc37430431"/>
      <w:bookmarkStart w:id="8373" w:name="_Toc43739534"/>
      <w:bookmarkStart w:id="8374" w:name="_Toc46347295"/>
      <w:bookmarkStart w:id="8375" w:name="_Toc53166234"/>
      <w:bookmarkStart w:id="8376" w:name="_Toc53166929"/>
      <w:bookmarkStart w:id="8377" w:name="_Toc53167623"/>
      <w:bookmarkStart w:id="8378" w:name="_Toc61130885"/>
      <w:bookmarkStart w:id="8379" w:name="_Toc61131611"/>
      <w:bookmarkStart w:id="8380" w:name="_Toc61188453"/>
      <w:bookmarkStart w:id="8381" w:name="_Toc83029743"/>
      <w:bookmarkStart w:id="8382" w:name="_Toc83920341"/>
      <w:bookmarkStart w:id="8383" w:name="_Toc89785362"/>
      <w:bookmarkEnd w:id="8357"/>
      <w:r w:rsidRPr="00E11EA5">
        <w:rPr>
          <w:lang w:eastAsia="sv-SE"/>
        </w:rPr>
        <w:t>13.4.</w:t>
      </w:r>
      <w:r w:rsidRPr="00E11EA5">
        <w:t>2</w:t>
      </w:r>
      <w:r w:rsidRPr="00E11EA5">
        <w:rPr>
          <w:lang w:eastAsia="sv-SE"/>
        </w:rPr>
        <w:t>.2</w:t>
      </w:r>
      <w:r>
        <w:rPr>
          <w:lang w:eastAsia="sv-SE"/>
        </w:rPr>
        <w:tab/>
      </w:r>
      <w:r w:rsidRPr="00E11EA5">
        <w:rPr>
          <w:lang w:eastAsia="sv-SE"/>
        </w:rPr>
        <w:t>Test procedure</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1171F472" w14:textId="77777777" w:rsidR="00C57672" w:rsidRPr="00E11EA5" w:rsidRDefault="00C57672" w:rsidP="00C57672">
      <w:pPr>
        <w:pStyle w:val="Heading5"/>
      </w:pPr>
      <w:bookmarkStart w:id="8384" w:name="_Toc32332572"/>
      <w:bookmarkStart w:id="8385" w:name="_Toc37430432"/>
      <w:bookmarkStart w:id="8386" w:name="_Toc43739535"/>
      <w:bookmarkStart w:id="8387" w:name="_Toc46347296"/>
      <w:bookmarkStart w:id="8388" w:name="_Toc53166235"/>
      <w:bookmarkStart w:id="8389" w:name="_Toc53166930"/>
      <w:bookmarkStart w:id="8390" w:name="_Toc53167624"/>
      <w:bookmarkStart w:id="8391" w:name="_Toc61130886"/>
      <w:bookmarkStart w:id="8392" w:name="_Toc61131612"/>
      <w:bookmarkStart w:id="8393" w:name="_Toc61188454"/>
      <w:bookmarkStart w:id="8394" w:name="_Toc83029744"/>
      <w:bookmarkStart w:id="8395" w:name="_Toc83920342"/>
      <w:bookmarkStart w:id="8396" w:name="_Toc89785363"/>
      <w:r w:rsidRPr="00E11EA5">
        <w:rPr>
          <w:lang w:eastAsia="sv-SE"/>
        </w:rPr>
        <w:t>13.4.</w:t>
      </w:r>
      <w:r w:rsidRPr="00E11EA5">
        <w:t>2</w:t>
      </w:r>
      <w:r w:rsidRPr="00E11EA5">
        <w:rPr>
          <w:lang w:eastAsia="sv-SE"/>
        </w:rPr>
        <w:t>.2.1</w:t>
      </w:r>
      <w:r w:rsidRPr="00E11EA5">
        <w:rPr>
          <w:lang w:eastAsia="sv-SE"/>
        </w:rPr>
        <w:tab/>
      </w:r>
      <w:r w:rsidRPr="00E11EA5">
        <w:t>Stage 1: Calibration</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8397" w:name="_Toc32332573"/>
      <w:bookmarkStart w:id="8398" w:name="_Toc37430433"/>
      <w:bookmarkStart w:id="8399" w:name="_Toc43739536"/>
      <w:bookmarkStart w:id="8400" w:name="_Toc46347297"/>
      <w:bookmarkStart w:id="8401" w:name="_Toc53166236"/>
      <w:bookmarkStart w:id="8402" w:name="_Toc53166931"/>
      <w:bookmarkStart w:id="8403" w:name="_Toc53167625"/>
      <w:bookmarkStart w:id="8404" w:name="_Toc61130887"/>
      <w:bookmarkStart w:id="8405" w:name="_Toc61131613"/>
      <w:bookmarkStart w:id="8406" w:name="_Toc61188455"/>
      <w:bookmarkStart w:id="8407" w:name="_Toc83029745"/>
      <w:bookmarkStart w:id="8408" w:name="_Toc83920343"/>
      <w:bookmarkStart w:id="8409" w:name="_Toc89785364"/>
      <w:r w:rsidRPr="00E11EA5">
        <w:rPr>
          <w:lang w:eastAsia="sv-SE"/>
        </w:rPr>
        <w:t>13.4.2.2.2</w:t>
      </w:r>
      <w:r w:rsidRPr="00E11EA5">
        <w:rPr>
          <w:lang w:eastAsia="sv-SE"/>
        </w:rPr>
        <w:tab/>
        <w:t>Stage 2: BS measurement</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8410" w:name="_Toc32332574"/>
      <w:bookmarkStart w:id="8411" w:name="_Toc37430434"/>
      <w:bookmarkStart w:id="8412" w:name="_Toc43739537"/>
      <w:bookmarkStart w:id="8413" w:name="_Toc46347298"/>
      <w:bookmarkStart w:id="8414" w:name="_Toc53166237"/>
      <w:bookmarkStart w:id="8415" w:name="_Toc53166932"/>
      <w:bookmarkStart w:id="8416" w:name="_Toc53167626"/>
      <w:bookmarkStart w:id="8417" w:name="_Toc61130888"/>
      <w:bookmarkStart w:id="8418" w:name="_Toc61131614"/>
      <w:bookmarkStart w:id="8419" w:name="_Toc61188456"/>
      <w:bookmarkStart w:id="8420" w:name="_Toc83029746"/>
      <w:bookmarkStart w:id="8421" w:name="_Toc83920344"/>
      <w:bookmarkStart w:id="8422" w:name="_Toc89785365"/>
      <w:r w:rsidRPr="00E11EA5">
        <w:t>13</w:t>
      </w:r>
      <w:r w:rsidRPr="00E11EA5">
        <w:rPr>
          <w:lang w:eastAsia="sv-SE"/>
        </w:rPr>
        <w:t>.4.2.3</w:t>
      </w:r>
      <w:r w:rsidRPr="00E11EA5">
        <w:rPr>
          <w:lang w:eastAsia="sv-SE"/>
        </w:rPr>
        <w:tab/>
      </w:r>
      <w:r w:rsidRPr="00E11EA5">
        <w:t>MU value derivation, FR1</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8423" w:name="_Toc32332592"/>
      <w:bookmarkStart w:id="8424" w:name="_Toc37430435"/>
      <w:bookmarkStart w:id="8425" w:name="_Toc43739538"/>
      <w:bookmarkStart w:id="8426" w:name="_Toc46347299"/>
      <w:bookmarkStart w:id="8427" w:name="_Toc53166238"/>
      <w:bookmarkStart w:id="8428" w:name="_Toc53166933"/>
      <w:bookmarkStart w:id="8429" w:name="_Toc53167627"/>
      <w:bookmarkStart w:id="8430" w:name="_Toc61130889"/>
      <w:bookmarkStart w:id="8431" w:name="_Toc61131615"/>
      <w:bookmarkStart w:id="8432" w:name="_Toc61188457"/>
      <w:bookmarkStart w:id="8433" w:name="_Toc83029747"/>
      <w:bookmarkStart w:id="8434" w:name="_Toc83920345"/>
      <w:bookmarkStart w:id="8435" w:name="_Toc89785366"/>
      <w:r w:rsidRPr="00E11EA5">
        <w:t>13.4.3</w:t>
      </w:r>
      <w:r w:rsidRPr="00E11EA5">
        <w:tab/>
        <w:t>Maximum accepted test system uncertainty</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8436" w:name="_Toc32332593"/>
      <w:bookmarkStart w:id="8437" w:name="_Toc37430436"/>
      <w:bookmarkStart w:id="8438" w:name="_Toc43739539"/>
      <w:bookmarkStart w:id="8439" w:name="_Toc46347300"/>
      <w:bookmarkStart w:id="8440" w:name="_Toc53166239"/>
      <w:bookmarkStart w:id="8441" w:name="_Toc53166934"/>
      <w:bookmarkStart w:id="8442" w:name="_Toc53167628"/>
      <w:bookmarkStart w:id="8443" w:name="_Toc61130890"/>
      <w:bookmarkStart w:id="8444" w:name="_Toc61131616"/>
      <w:bookmarkStart w:id="8445" w:name="_Toc61188458"/>
      <w:bookmarkStart w:id="8446" w:name="_Toc83029748"/>
      <w:bookmarkStart w:id="8447" w:name="_Toc83920346"/>
      <w:bookmarkStart w:id="8448" w:name="_Toc89785367"/>
      <w:r w:rsidRPr="00E11EA5">
        <w:t>13.4.4</w:t>
      </w:r>
      <w:r w:rsidRPr="00E11EA5">
        <w:tab/>
      </w:r>
      <w:r w:rsidRPr="00E11EA5">
        <w:rPr>
          <w:lang w:eastAsia="zh-CN"/>
        </w:rPr>
        <w:t>Test Tolerance co-location spurious emissions</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8449" w:name="_Toc21086696"/>
      <w:bookmarkStart w:id="8450" w:name="_Toc29769155"/>
      <w:bookmarkStart w:id="8451" w:name="_Toc31837729"/>
      <w:bookmarkStart w:id="8452" w:name="_Toc37430437"/>
      <w:bookmarkStart w:id="8453" w:name="_Toc43739540"/>
      <w:bookmarkStart w:id="8454" w:name="_Toc46347301"/>
      <w:bookmarkStart w:id="8455" w:name="_Toc53166240"/>
      <w:bookmarkStart w:id="8456" w:name="_Toc53166935"/>
      <w:bookmarkStart w:id="8457" w:name="_Toc53167629"/>
    </w:p>
    <w:p w14:paraId="3A0A73E0" w14:textId="77777777" w:rsidR="00C57672" w:rsidRPr="00E11EA5" w:rsidRDefault="00C57672" w:rsidP="00C57672">
      <w:pPr>
        <w:pStyle w:val="Heading2"/>
        <w:rPr>
          <w:lang w:val="en-US"/>
        </w:rPr>
      </w:pPr>
      <w:bookmarkStart w:id="8458" w:name="_Toc61130891"/>
      <w:bookmarkStart w:id="8459" w:name="_Toc61131617"/>
      <w:bookmarkStart w:id="8460" w:name="_Toc61188459"/>
      <w:bookmarkStart w:id="8461" w:name="_Toc83029749"/>
      <w:bookmarkStart w:id="8462" w:name="_Toc83920347"/>
      <w:bookmarkStart w:id="8463" w:name="_Toc89785368"/>
      <w:r w:rsidRPr="00E11EA5">
        <w:t>1</w:t>
      </w:r>
      <w:r w:rsidRPr="00E11EA5">
        <w:rPr>
          <w:lang w:val="en-US"/>
        </w:rPr>
        <w:t>3</w:t>
      </w:r>
      <w:r w:rsidRPr="00E11EA5">
        <w:t>.5</w:t>
      </w:r>
      <w:r w:rsidRPr="00E11EA5">
        <w:tab/>
        <w:t>OTA co-location blocking</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3E0C391C" w14:textId="77777777" w:rsidR="00C57672" w:rsidRPr="00E11EA5" w:rsidRDefault="00C57672" w:rsidP="00C57672">
      <w:pPr>
        <w:pStyle w:val="Heading3"/>
      </w:pPr>
      <w:bookmarkStart w:id="8464" w:name="_Toc21086697"/>
      <w:bookmarkStart w:id="8465" w:name="_Toc29769156"/>
      <w:bookmarkStart w:id="8466" w:name="_Toc31837730"/>
      <w:bookmarkStart w:id="8467" w:name="_Toc37430438"/>
      <w:bookmarkStart w:id="8468" w:name="_Toc43739541"/>
      <w:bookmarkStart w:id="8469" w:name="_Toc46347302"/>
      <w:bookmarkStart w:id="8470" w:name="_Toc53166241"/>
      <w:bookmarkStart w:id="8471" w:name="_Toc53166936"/>
      <w:bookmarkStart w:id="8472" w:name="_Toc53167630"/>
      <w:bookmarkStart w:id="8473" w:name="_Toc61130892"/>
      <w:bookmarkStart w:id="8474" w:name="_Toc61131618"/>
      <w:bookmarkStart w:id="8475" w:name="_Toc61188460"/>
      <w:bookmarkStart w:id="8476" w:name="_Toc83029750"/>
      <w:bookmarkStart w:id="8477" w:name="_Toc83920348"/>
      <w:bookmarkStart w:id="8478" w:name="_Toc89785369"/>
      <w:r w:rsidRPr="00E11EA5">
        <w:t>13.5.1</w:t>
      </w:r>
      <w:r w:rsidRPr="00E11EA5">
        <w:tab/>
        <w:t>General</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370225"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8479" w:name="_Toc31837743"/>
      <w:bookmarkStart w:id="8480" w:name="_Toc37430439"/>
      <w:bookmarkStart w:id="8481" w:name="_Toc43739542"/>
      <w:bookmarkStart w:id="8482" w:name="_Toc46347303"/>
      <w:bookmarkStart w:id="8483" w:name="_Toc53166242"/>
      <w:bookmarkStart w:id="8484" w:name="_Toc53166937"/>
      <w:bookmarkStart w:id="8485" w:name="_Toc53167631"/>
      <w:bookmarkStart w:id="8486" w:name="_Toc61130893"/>
      <w:bookmarkStart w:id="8487" w:name="_Toc61131619"/>
      <w:bookmarkStart w:id="8488" w:name="_Toc61188461"/>
      <w:bookmarkStart w:id="8489" w:name="_Toc83029751"/>
      <w:bookmarkStart w:id="8490" w:name="_Toc83920349"/>
      <w:bookmarkStart w:id="8491" w:name="_Toc89785370"/>
      <w:bookmarkStart w:id="8492" w:name="_Toc31837745"/>
      <w:bookmarkStart w:id="8493" w:name="_Hlk522803856"/>
      <w:r w:rsidRPr="00E11EA5">
        <w:t>13.5.2</w:t>
      </w:r>
      <w:r w:rsidRPr="00E11EA5">
        <w:tab/>
        <w:t xml:space="preserve">General </w:t>
      </w:r>
      <w:r w:rsidR="00606601">
        <w:t>C</w:t>
      </w:r>
      <w:r w:rsidRPr="00E11EA5">
        <w:t>hamber</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2692BD6D" w14:textId="77777777" w:rsidR="00C57672" w:rsidRPr="00E11EA5" w:rsidRDefault="00C57672" w:rsidP="00C57672">
      <w:pPr>
        <w:pStyle w:val="Heading4"/>
        <w:rPr>
          <w:lang w:eastAsia="sv-SE"/>
        </w:rPr>
      </w:pPr>
      <w:bookmarkStart w:id="8494" w:name="_Toc31837744"/>
      <w:bookmarkStart w:id="8495" w:name="_Toc37430440"/>
      <w:bookmarkStart w:id="8496" w:name="_Toc43739543"/>
      <w:bookmarkStart w:id="8497" w:name="_Toc46347304"/>
      <w:bookmarkStart w:id="8498" w:name="_Toc53166243"/>
      <w:bookmarkStart w:id="8499" w:name="_Toc53166938"/>
      <w:bookmarkStart w:id="8500" w:name="_Toc53167632"/>
      <w:bookmarkStart w:id="8501" w:name="_Toc61130894"/>
      <w:bookmarkStart w:id="8502" w:name="_Toc61131620"/>
      <w:bookmarkStart w:id="8503" w:name="_Toc61188462"/>
      <w:bookmarkStart w:id="8504" w:name="_Toc83029752"/>
      <w:bookmarkStart w:id="8505" w:name="_Toc83920350"/>
      <w:bookmarkStart w:id="8506" w:name="_Toc89785371"/>
      <w:r w:rsidRPr="00E11EA5">
        <w:rPr>
          <w:lang w:eastAsia="sv-SE"/>
        </w:rPr>
        <w:t>13.5.</w:t>
      </w:r>
      <w:r w:rsidRPr="00E11EA5">
        <w:t>2</w:t>
      </w:r>
      <w:r w:rsidRPr="00E11EA5">
        <w:rPr>
          <w:lang w:eastAsia="sv-SE"/>
        </w:rPr>
        <w:t>.1</w:t>
      </w:r>
      <w:r w:rsidRPr="00E11EA5">
        <w:rPr>
          <w:lang w:eastAsia="sv-SE"/>
        </w:rPr>
        <w:tab/>
        <w:t>Measurement system description</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8507" w:name="_Toc32332598"/>
      <w:bookmarkStart w:id="8508" w:name="_Toc37430441"/>
      <w:bookmarkStart w:id="8509" w:name="_Toc43739544"/>
      <w:bookmarkStart w:id="8510" w:name="_Toc46347305"/>
      <w:bookmarkStart w:id="8511" w:name="_Toc53166244"/>
      <w:bookmarkStart w:id="8512" w:name="_Toc53166939"/>
      <w:bookmarkStart w:id="8513" w:name="_Toc53167633"/>
      <w:bookmarkEnd w:id="8492"/>
    </w:p>
    <w:p w14:paraId="430FABB9" w14:textId="77777777" w:rsidR="00C57672" w:rsidRPr="00E11EA5" w:rsidRDefault="00C57672" w:rsidP="00C57672">
      <w:pPr>
        <w:pStyle w:val="Heading4"/>
        <w:rPr>
          <w:lang w:eastAsia="sv-SE"/>
        </w:rPr>
      </w:pPr>
      <w:bookmarkStart w:id="8514" w:name="_Toc61130895"/>
      <w:bookmarkStart w:id="8515" w:name="_Toc61131621"/>
      <w:bookmarkStart w:id="8516" w:name="_Toc61188463"/>
      <w:bookmarkStart w:id="8517" w:name="_Toc83029753"/>
      <w:bookmarkStart w:id="8518" w:name="_Toc83920351"/>
      <w:bookmarkStart w:id="8519" w:name="_Toc89785372"/>
      <w:r w:rsidRPr="00E11EA5">
        <w:rPr>
          <w:lang w:eastAsia="sv-SE"/>
        </w:rPr>
        <w:t>13.5.</w:t>
      </w:r>
      <w:r w:rsidRPr="00E11EA5">
        <w:t>2</w:t>
      </w:r>
      <w:r w:rsidRPr="00E11EA5">
        <w:rPr>
          <w:lang w:eastAsia="sv-SE"/>
        </w:rPr>
        <w:t>.2</w:t>
      </w:r>
      <w:r>
        <w:rPr>
          <w:lang w:eastAsia="sv-SE"/>
        </w:rPr>
        <w:tab/>
      </w:r>
      <w:r w:rsidRPr="00E11EA5">
        <w:rPr>
          <w:lang w:eastAsia="sv-SE"/>
        </w:rPr>
        <w:t>Test procedure</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4B3BA8C1" w14:textId="77777777" w:rsidR="00C57672" w:rsidRPr="00E11EA5" w:rsidRDefault="00C57672" w:rsidP="00C57672">
      <w:pPr>
        <w:pStyle w:val="Heading5"/>
      </w:pPr>
      <w:bookmarkStart w:id="8520" w:name="_Toc32332599"/>
      <w:bookmarkStart w:id="8521" w:name="_Toc37430442"/>
      <w:bookmarkStart w:id="8522" w:name="_Toc43739545"/>
      <w:bookmarkStart w:id="8523" w:name="_Toc46347306"/>
      <w:bookmarkStart w:id="8524" w:name="_Toc53166245"/>
      <w:bookmarkStart w:id="8525" w:name="_Toc53166940"/>
      <w:bookmarkStart w:id="8526" w:name="_Toc53167634"/>
      <w:bookmarkStart w:id="8527" w:name="_Toc61130896"/>
      <w:bookmarkStart w:id="8528" w:name="_Toc61131622"/>
      <w:bookmarkStart w:id="8529" w:name="_Toc61188464"/>
      <w:bookmarkStart w:id="8530" w:name="_Toc83029754"/>
      <w:bookmarkStart w:id="8531" w:name="_Toc83920352"/>
      <w:bookmarkStart w:id="8532" w:name="_Toc89785373"/>
      <w:r w:rsidRPr="00E11EA5">
        <w:rPr>
          <w:lang w:eastAsia="sv-SE"/>
        </w:rPr>
        <w:t>13.5.</w:t>
      </w:r>
      <w:r w:rsidRPr="00E11EA5">
        <w:t>2</w:t>
      </w:r>
      <w:r w:rsidRPr="00E11EA5">
        <w:rPr>
          <w:lang w:eastAsia="sv-SE"/>
        </w:rPr>
        <w:t>.2.1</w:t>
      </w:r>
      <w:r w:rsidRPr="00E11EA5">
        <w:rPr>
          <w:lang w:eastAsia="sv-SE"/>
        </w:rPr>
        <w:tab/>
      </w:r>
      <w:r w:rsidRPr="00E11EA5">
        <w:t>Stage 1: Calibration</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8533" w:name="_Toc32332600"/>
      <w:bookmarkStart w:id="8534" w:name="_Toc37430443"/>
      <w:bookmarkStart w:id="8535" w:name="_Toc43739546"/>
      <w:bookmarkStart w:id="8536" w:name="_Toc46347307"/>
      <w:bookmarkStart w:id="8537" w:name="_Toc53166246"/>
      <w:bookmarkStart w:id="8538" w:name="_Toc53166941"/>
      <w:bookmarkStart w:id="8539" w:name="_Toc53167635"/>
      <w:bookmarkStart w:id="8540" w:name="_Toc61130897"/>
      <w:bookmarkStart w:id="8541" w:name="_Toc61131623"/>
      <w:bookmarkStart w:id="8542" w:name="_Toc61188465"/>
      <w:bookmarkStart w:id="8543" w:name="_Toc83029755"/>
      <w:bookmarkStart w:id="8544" w:name="_Toc83920353"/>
      <w:bookmarkStart w:id="8545" w:name="_Toc89785374"/>
      <w:r w:rsidRPr="00E11EA5">
        <w:rPr>
          <w:lang w:eastAsia="sv-SE"/>
        </w:rPr>
        <w:t>13.5.</w:t>
      </w:r>
      <w:r w:rsidRPr="00E11EA5">
        <w:t>2</w:t>
      </w:r>
      <w:r w:rsidRPr="00E11EA5">
        <w:rPr>
          <w:lang w:eastAsia="sv-SE"/>
        </w:rPr>
        <w:t>.2.2</w:t>
      </w:r>
      <w:r w:rsidRPr="00E11EA5">
        <w:rPr>
          <w:lang w:eastAsia="sv-SE"/>
        </w:rPr>
        <w:tab/>
      </w:r>
      <w:r w:rsidRPr="00E11EA5">
        <w:t>Stage 2: BS measurement</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8546" w:name="_Toc32332601"/>
      <w:bookmarkStart w:id="8547" w:name="_Toc37430444"/>
      <w:bookmarkStart w:id="8548" w:name="_Toc43739547"/>
      <w:bookmarkStart w:id="8549" w:name="_Toc46347308"/>
      <w:bookmarkStart w:id="8550" w:name="_Toc53166247"/>
      <w:bookmarkStart w:id="8551" w:name="_Toc53166942"/>
      <w:bookmarkStart w:id="8552" w:name="_Toc53167636"/>
      <w:bookmarkStart w:id="8553" w:name="_Toc61130898"/>
      <w:bookmarkStart w:id="8554" w:name="_Toc61131624"/>
      <w:bookmarkStart w:id="8555" w:name="_Toc61188466"/>
      <w:bookmarkStart w:id="8556" w:name="_Toc83029756"/>
      <w:bookmarkStart w:id="8557" w:name="_Toc83920354"/>
      <w:bookmarkStart w:id="8558" w:name="_Toc89785375"/>
      <w:r w:rsidRPr="00E11EA5">
        <w:t>13</w:t>
      </w:r>
      <w:r w:rsidRPr="00E11EA5">
        <w:rPr>
          <w:lang w:eastAsia="sv-SE"/>
        </w:rPr>
        <w:t>.5.2.3</w:t>
      </w:r>
      <w:r w:rsidRPr="00E11EA5">
        <w:rPr>
          <w:lang w:eastAsia="sv-SE"/>
        </w:rPr>
        <w:tab/>
      </w:r>
      <w:r w:rsidRPr="00E11EA5">
        <w:t>MU value derivation, FR1</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8493"/>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8559"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8560" w:name="_Toc32332614"/>
      <w:bookmarkStart w:id="8561" w:name="_Toc37430445"/>
      <w:bookmarkStart w:id="8562" w:name="_Toc43739548"/>
      <w:bookmarkStart w:id="8563" w:name="_Toc46347309"/>
      <w:bookmarkStart w:id="8564" w:name="_Toc53166248"/>
      <w:bookmarkStart w:id="8565" w:name="_Toc53166943"/>
      <w:bookmarkStart w:id="8566" w:name="_Toc53167637"/>
      <w:bookmarkStart w:id="8567" w:name="_Toc61130899"/>
      <w:bookmarkStart w:id="8568" w:name="_Toc61131625"/>
      <w:bookmarkStart w:id="8569" w:name="_Toc61188467"/>
      <w:bookmarkStart w:id="8570" w:name="_Toc83029757"/>
      <w:bookmarkStart w:id="8571" w:name="_Toc83920355"/>
      <w:bookmarkStart w:id="8572" w:name="_Toc89785376"/>
      <w:bookmarkEnd w:id="8559"/>
      <w:r w:rsidRPr="00E11EA5">
        <w:t>13.5.3</w:t>
      </w:r>
      <w:r w:rsidRPr="00E11EA5">
        <w:tab/>
        <w:t>Maximum accepted test system uncertainty</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pt;height:22pt" o:ole="">
            <v:imagedata r:id="rId173" o:title=""/>
          </v:shape>
          <o:OLEObject Type="Embed" ProgID="Equation.3" ShapeID="_x0000_i1076" DrawAspect="Content" ObjectID="_1710574910"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8573" w:name="_Toc32332615"/>
      <w:bookmarkStart w:id="8574" w:name="_Toc37430446"/>
      <w:bookmarkStart w:id="8575" w:name="_Toc43739549"/>
      <w:bookmarkStart w:id="8576" w:name="_Toc46347310"/>
      <w:bookmarkStart w:id="8577" w:name="_Toc53166249"/>
      <w:bookmarkStart w:id="8578" w:name="_Toc53166944"/>
      <w:bookmarkStart w:id="8579" w:name="_Toc53167638"/>
      <w:bookmarkStart w:id="8580" w:name="_Toc61130900"/>
      <w:bookmarkStart w:id="8581" w:name="_Toc61131626"/>
      <w:bookmarkStart w:id="8582" w:name="_Toc61188468"/>
      <w:bookmarkStart w:id="8583" w:name="_Toc83029758"/>
      <w:bookmarkStart w:id="8584" w:name="_Toc83920356"/>
      <w:bookmarkStart w:id="8585" w:name="_Toc89785377"/>
      <w:r w:rsidRPr="00E11EA5">
        <w:t>13.5.4</w:t>
      </w:r>
      <w:r w:rsidRPr="00E11EA5">
        <w:tab/>
      </w:r>
      <w:r w:rsidRPr="00E11EA5">
        <w:rPr>
          <w:lang w:eastAsia="zh-CN"/>
        </w:rPr>
        <w:t>Test Tolerance for OTA co-location blocking</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8586" w:name="_Toc21086713"/>
      <w:bookmarkStart w:id="8587" w:name="_Toc29769172"/>
      <w:bookmarkStart w:id="8588" w:name="_Toc37430447"/>
      <w:bookmarkStart w:id="8589" w:name="_Toc43739550"/>
      <w:bookmarkStart w:id="8590" w:name="_Toc46347311"/>
      <w:bookmarkStart w:id="8591" w:name="_Toc53166250"/>
      <w:bookmarkStart w:id="8592" w:name="_Toc53166945"/>
      <w:bookmarkStart w:id="8593" w:name="_Toc53167639"/>
      <w:bookmarkStart w:id="8594" w:name="_Toc61130901"/>
      <w:bookmarkStart w:id="8595" w:name="_Toc61131627"/>
      <w:bookmarkStart w:id="8596" w:name="_Toc61188469"/>
      <w:bookmarkStart w:id="8597" w:name="_Toc83029759"/>
      <w:bookmarkStart w:id="8598" w:name="_Toc83920357"/>
      <w:bookmarkStart w:id="8599" w:name="_Toc89785378"/>
      <w:r w:rsidRPr="00E11EA5">
        <w:t>14</w:t>
      </w:r>
      <w:r w:rsidRPr="00E11EA5">
        <w:tab/>
        <w:t>Out-of-band blocking requirements</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1835B9C4" w14:textId="77777777" w:rsidR="00C57672" w:rsidRPr="00501E48" w:rsidRDefault="00C57672" w:rsidP="00C57672">
      <w:pPr>
        <w:pStyle w:val="Heading2"/>
      </w:pPr>
      <w:bookmarkStart w:id="8600" w:name="_Toc21086714"/>
      <w:bookmarkStart w:id="8601" w:name="_Toc29769173"/>
      <w:bookmarkStart w:id="8602" w:name="_Toc32332617"/>
      <w:bookmarkStart w:id="8603" w:name="_Toc37430448"/>
      <w:bookmarkStart w:id="8604" w:name="_Toc43739551"/>
      <w:bookmarkStart w:id="8605" w:name="_Toc46347312"/>
      <w:bookmarkStart w:id="8606" w:name="_Toc53166251"/>
      <w:bookmarkStart w:id="8607" w:name="_Toc53166946"/>
      <w:bookmarkStart w:id="8608" w:name="_Toc53167640"/>
      <w:bookmarkStart w:id="8609" w:name="_Toc61130902"/>
      <w:bookmarkStart w:id="8610" w:name="_Toc61131628"/>
      <w:bookmarkStart w:id="8611" w:name="_Toc61188470"/>
      <w:bookmarkStart w:id="8612" w:name="_Toc83029760"/>
      <w:bookmarkStart w:id="8613" w:name="_Toc83920358"/>
      <w:bookmarkStart w:id="8614" w:name="_Toc89785379"/>
      <w:bookmarkStart w:id="8615" w:name="_Toc21086748"/>
      <w:bookmarkStart w:id="8616" w:name="_Toc29769208"/>
      <w:r w:rsidRPr="00501E48">
        <w:t>14.1</w:t>
      </w:r>
      <w:r w:rsidRPr="00501E48">
        <w:tab/>
        <w:t>General</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6pt;height:223.5pt" o:ole="">
            <v:imagedata r:id="rId175" o:title=""/>
          </v:shape>
          <o:OLEObject Type="Embed" ProgID="Word.Picture.8" ShapeID="_x0000_i1077" DrawAspect="Content" ObjectID="_1710574911"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8617" w:name="_Toc21086715"/>
      <w:bookmarkStart w:id="8618" w:name="_Toc29769174"/>
      <w:bookmarkStart w:id="8619" w:name="_Toc32332618"/>
      <w:bookmarkStart w:id="8620" w:name="_Toc37430449"/>
      <w:bookmarkStart w:id="8621" w:name="_Toc43739552"/>
      <w:bookmarkStart w:id="8622" w:name="_Toc46347313"/>
      <w:bookmarkStart w:id="8623" w:name="_Toc53166252"/>
      <w:bookmarkStart w:id="8624" w:name="_Toc53166947"/>
      <w:bookmarkStart w:id="8625" w:name="_Toc53167641"/>
      <w:bookmarkStart w:id="8626" w:name="_Toc61130903"/>
      <w:bookmarkStart w:id="8627" w:name="_Toc61131629"/>
      <w:bookmarkStart w:id="8628" w:name="_Toc61188471"/>
      <w:bookmarkStart w:id="8629" w:name="_Toc83029761"/>
      <w:bookmarkStart w:id="8630" w:name="_Toc83920359"/>
      <w:bookmarkStart w:id="8631" w:name="_Toc89785380"/>
      <w:r w:rsidRPr="00501E48">
        <w:t>14.2</w:t>
      </w:r>
      <w:r w:rsidRPr="00501E48">
        <w:tab/>
        <w:t xml:space="preserve">General </w:t>
      </w:r>
      <w:r w:rsidR="00606601">
        <w:t>C</w:t>
      </w:r>
      <w:r w:rsidRPr="00501E48">
        <w:t>hamber</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0AAEBE9C" w14:textId="77777777" w:rsidR="00C57672" w:rsidRPr="00E11EA5" w:rsidRDefault="00C57672" w:rsidP="00C57672">
      <w:pPr>
        <w:pStyle w:val="Heading3"/>
      </w:pPr>
      <w:bookmarkStart w:id="8632" w:name="_Toc32332619"/>
      <w:bookmarkStart w:id="8633" w:name="_Toc37430450"/>
      <w:bookmarkStart w:id="8634" w:name="_Toc43739553"/>
      <w:bookmarkStart w:id="8635" w:name="_Toc46347314"/>
      <w:bookmarkStart w:id="8636" w:name="_Toc53166253"/>
      <w:bookmarkStart w:id="8637" w:name="_Toc53166948"/>
      <w:bookmarkStart w:id="8638" w:name="_Toc53167642"/>
      <w:bookmarkStart w:id="8639" w:name="_Toc61130904"/>
      <w:bookmarkStart w:id="8640" w:name="_Toc61131630"/>
      <w:bookmarkStart w:id="8641" w:name="_Toc61188472"/>
      <w:bookmarkStart w:id="8642" w:name="_Toc83029762"/>
      <w:bookmarkStart w:id="8643" w:name="_Toc83920360"/>
      <w:bookmarkStart w:id="8644" w:name="_Toc89785381"/>
      <w:r w:rsidRPr="00E11EA5">
        <w:t>14.2.1</w:t>
      </w:r>
      <w:r w:rsidRPr="00E11EA5">
        <w:tab/>
      </w:r>
      <w:r w:rsidRPr="00E11EA5">
        <w:rPr>
          <w:lang w:eastAsia="sv-SE"/>
        </w:rPr>
        <w:t>Measurement system description</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8645" w:name="_Toc32332620"/>
      <w:bookmarkStart w:id="8646" w:name="_Toc37430451"/>
      <w:bookmarkStart w:id="8647" w:name="_Toc43739554"/>
      <w:bookmarkStart w:id="8648" w:name="_Toc46347315"/>
      <w:bookmarkStart w:id="8649" w:name="_Toc53166254"/>
      <w:bookmarkStart w:id="8650" w:name="_Toc53166949"/>
      <w:bookmarkStart w:id="8651" w:name="_Toc53167643"/>
      <w:bookmarkStart w:id="8652" w:name="_Toc61130905"/>
      <w:bookmarkStart w:id="8653" w:name="_Toc61131631"/>
      <w:bookmarkStart w:id="8654" w:name="_Toc61188473"/>
      <w:bookmarkStart w:id="8655" w:name="_Toc83029763"/>
      <w:bookmarkStart w:id="8656" w:name="_Toc83920361"/>
      <w:bookmarkStart w:id="8657" w:name="_Toc89785382"/>
      <w:r w:rsidRPr="00E11EA5">
        <w:rPr>
          <w:lang w:eastAsia="sv-SE"/>
        </w:rPr>
        <w:t>14.2.2</w:t>
      </w:r>
      <w:r>
        <w:rPr>
          <w:lang w:eastAsia="sv-SE"/>
        </w:rPr>
        <w:tab/>
      </w:r>
      <w:r w:rsidRPr="00E11EA5">
        <w:rPr>
          <w:lang w:eastAsia="sv-SE"/>
        </w:rPr>
        <w:t>Test procedure</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10A3E4A7" w14:textId="77777777" w:rsidR="00C57672" w:rsidRPr="00E11EA5" w:rsidRDefault="00C57672" w:rsidP="00C57672">
      <w:pPr>
        <w:pStyle w:val="Heading4"/>
      </w:pPr>
      <w:bookmarkStart w:id="8658" w:name="_Toc32332621"/>
      <w:bookmarkStart w:id="8659" w:name="_Toc37430452"/>
      <w:bookmarkStart w:id="8660" w:name="_Toc43739555"/>
      <w:bookmarkStart w:id="8661" w:name="_Toc46347316"/>
      <w:bookmarkStart w:id="8662" w:name="_Toc53166255"/>
      <w:bookmarkStart w:id="8663" w:name="_Toc53166950"/>
      <w:bookmarkStart w:id="8664" w:name="_Toc53167644"/>
      <w:bookmarkStart w:id="8665" w:name="_Toc61130906"/>
      <w:bookmarkStart w:id="8666" w:name="_Toc61131632"/>
      <w:bookmarkStart w:id="8667" w:name="_Toc61188474"/>
      <w:bookmarkStart w:id="8668" w:name="_Toc83029764"/>
      <w:bookmarkStart w:id="8669" w:name="_Toc83920362"/>
      <w:bookmarkStart w:id="8670" w:name="_Toc89785383"/>
      <w:r w:rsidRPr="00E11EA5">
        <w:rPr>
          <w:lang w:eastAsia="sv-SE"/>
        </w:rPr>
        <w:t>14.2.2.1</w:t>
      </w:r>
      <w:r w:rsidRPr="00E11EA5">
        <w:rPr>
          <w:lang w:eastAsia="sv-SE"/>
        </w:rPr>
        <w:tab/>
      </w:r>
      <w:r w:rsidRPr="00E11EA5">
        <w:t>Stage 1: Calibration</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8671" w:name="_Toc32332622"/>
      <w:bookmarkStart w:id="8672" w:name="_Toc37430453"/>
      <w:bookmarkStart w:id="8673" w:name="_Toc43739556"/>
      <w:bookmarkStart w:id="8674" w:name="_Toc46347317"/>
      <w:bookmarkStart w:id="8675" w:name="_Toc53166256"/>
      <w:bookmarkStart w:id="8676" w:name="_Toc53166951"/>
      <w:bookmarkStart w:id="8677" w:name="_Toc53167645"/>
      <w:bookmarkStart w:id="8678" w:name="_Toc61130907"/>
      <w:bookmarkStart w:id="8679" w:name="_Toc61131633"/>
      <w:bookmarkStart w:id="8680" w:name="_Toc61188475"/>
      <w:bookmarkStart w:id="8681" w:name="_Toc83029765"/>
      <w:bookmarkStart w:id="8682" w:name="_Toc83920363"/>
      <w:bookmarkStart w:id="8683" w:name="_Toc89785384"/>
      <w:r w:rsidRPr="00E11EA5">
        <w:rPr>
          <w:lang w:eastAsia="sv-SE"/>
        </w:rPr>
        <w:t>14.2.2.2</w:t>
      </w:r>
      <w:r w:rsidRPr="00E11EA5">
        <w:rPr>
          <w:lang w:eastAsia="sv-SE"/>
        </w:rPr>
        <w:tab/>
      </w:r>
      <w:r w:rsidRPr="00E11EA5">
        <w:t>Stage 2: BS measurement</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8684" w:name="_Toc32332623"/>
      <w:bookmarkStart w:id="8685" w:name="_Toc37430454"/>
      <w:bookmarkStart w:id="8686" w:name="_Toc43739557"/>
      <w:bookmarkStart w:id="8687" w:name="_Toc46347318"/>
      <w:bookmarkStart w:id="8688" w:name="_Toc53166257"/>
      <w:bookmarkStart w:id="8689" w:name="_Toc53166952"/>
      <w:bookmarkStart w:id="8690" w:name="_Toc53167646"/>
      <w:bookmarkStart w:id="8691" w:name="_Toc61130908"/>
      <w:bookmarkStart w:id="8692" w:name="_Toc61131634"/>
      <w:bookmarkStart w:id="8693" w:name="_Toc61188476"/>
      <w:bookmarkStart w:id="8694" w:name="_Toc83029766"/>
      <w:bookmarkStart w:id="8695" w:name="_Toc83920364"/>
      <w:bookmarkStart w:id="8696" w:name="_Toc89785385"/>
      <w:r w:rsidRPr="00E11EA5">
        <w:rPr>
          <w:lang w:eastAsia="en-CA"/>
        </w:rPr>
        <w:t>14.2.3</w:t>
      </w:r>
      <w:r w:rsidRPr="00E11EA5">
        <w:rPr>
          <w:lang w:eastAsia="en-CA"/>
        </w:rPr>
        <w:tab/>
        <w:t>MU value derivation, FR1</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pt;height:22pt" o:ole="">
            <v:imagedata r:id="rId177" o:title=""/>
          </v:shape>
          <o:OLEObject Type="Embed" ProgID="Equation.3" ShapeID="_x0000_i1078" DrawAspect="Content" ObjectID="_1710574912"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2pt" o:ole="">
            <v:imagedata r:id="rId179" o:title=""/>
          </v:shape>
          <o:OLEObject Type="Embed" ProgID="Equation.3" ShapeID="_x0000_i1079" DrawAspect="Content" ObjectID="_1710574913" r:id="rId180"/>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pt;height:22pt" o:ole="">
            <v:imagedata r:id="rId173" o:title=""/>
          </v:shape>
          <o:OLEObject Type="Embed" ProgID="Equation.3" ShapeID="_x0000_i1080" DrawAspect="Content" ObjectID="_1710574914"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8697" w:name="_Toc32332624"/>
      <w:bookmarkStart w:id="8698" w:name="_Toc37430455"/>
    </w:p>
    <w:p w14:paraId="48A3FB05" w14:textId="77777777" w:rsidR="00C57672" w:rsidRPr="00E11EA5" w:rsidRDefault="00C57672" w:rsidP="00C57672">
      <w:pPr>
        <w:pStyle w:val="Heading3"/>
        <w:rPr>
          <w:lang w:eastAsia="en-CA"/>
        </w:rPr>
      </w:pPr>
      <w:bookmarkStart w:id="8699" w:name="_Toc43739558"/>
      <w:bookmarkStart w:id="8700" w:name="_Toc46347319"/>
      <w:bookmarkStart w:id="8701" w:name="_Toc53166258"/>
      <w:bookmarkStart w:id="8702" w:name="_Toc53166953"/>
      <w:bookmarkStart w:id="8703" w:name="_Toc53167647"/>
      <w:bookmarkStart w:id="8704" w:name="_Toc61130909"/>
      <w:bookmarkStart w:id="8705" w:name="_Toc61131635"/>
      <w:bookmarkStart w:id="8706" w:name="_Toc61188477"/>
      <w:bookmarkStart w:id="8707" w:name="_Toc83029767"/>
      <w:bookmarkStart w:id="8708" w:name="_Toc83920365"/>
      <w:bookmarkStart w:id="8709" w:name="_Toc89785386"/>
      <w:r w:rsidRPr="00E11EA5">
        <w:rPr>
          <w:lang w:eastAsia="en-CA"/>
        </w:rPr>
        <w:t>14.2.4</w:t>
      </w:r>
      <w:r w:rsidRPr="00E11EA5">
        <w:rPr>
          <w:lang w:eastAsia="en-CA"/>
        </w:rPr>
        <w:tab/>
        <w:t>MU value derivation, FR2</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0.5pt;height:22pt" o:ole="">
            <v:imagedata r:id="rId182" o:title=""/>
          </v:shape>
          <o:OLEObject Type="Embed" ProgID="Equation.DSMT4" ShapeID="_x0000_i1081" DrawAspect="Content" ObjectID="_1710574915" r:id="rId183"/>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6.5pt;height:22pt" o:ole="">
            <v:imagedata r:id="rId184" o:title=""/>
          </v:shape>
          <o:OLEObject Type="Embed" ProgID="Equation.DSMT4" ShapeID="_x0000_i1082" DrawAspect="Content" ObjectID="_1710574916" r:id="rId185"/>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30.5pt;height:22pt" o:ole="">
            <v:imagedata r:id="rId158" o:title=""/>
          </v:shape>
          <o:OLEObject Type="Embed" ProgID="Equation.DSMT4" ShapeID="_x0000_i1083" DrawAspect="Content" ObjectID="_1710574917" r:id="rId186"/>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79.5pt;height:22pt" o:ole="">
            <v:imagedata r:id="rId187" o:title=""/>
          </v:shape>
          <o:OLEObject Type="Embed" ProgID="Equation.DSMT4" ShapeID="_x0000_i1084" DrawAspect="Content" ObjectID="_1710574918" r:id="rId18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8710" w:name="_Toc32332625"/>
      <w:bookmarkStart w:id="8711" w:name="_Toc37430456"/>
      <w:bookmarkStart w:id="8712" w:name="_Toc43739559"/>
      <w:bookmarkStart w:id="8713" w:name="_Toc46347320"/>
      <w:bookmarkStart w:id="8714" w:name="_Toc53166259"/>
      <w:bookmarkStart w:id="8715" w:name="_Toc53166954"/>
      <w:bookmarkStart w:id="8716" w:name="_Toc53167648"/>
      <w:bookmarkStart w:id="8717" w:name="_Toc61130910"/>
      <w:bookmarkStart w:id="8718" w:name="_Toc61131636"/>
      <w:bookmarkStart w:id="8719" w:name="_Toc61188478"/>
      <w:bookmarkStart w:id="8720" w:name="_Toc83029768"/>
      <w:bookmarkStart w:id="8721" w:name="_Toc83920366"/>
      <w:bookmarkStart w:id="8722" w:name="_Toc89785387"/>
      <w:r w:rsidRPr="00501E48">
        <w:t>14.3</w:t>
      </w:r>
      <w:r w:rsidRPr="00501E48">
        <w:tab/>
        <w:t>Maximum accepted test system uncertainty</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8723" w:name="_Toc32332626"/>
      <w:bookmarkStart w:id="8724" w:name="_Toc37430457"/>
      <w:bookmarkStart w:id="8725" w:name="_Toc43739560"/>
      <w:bookmarkStart w:id="8726" w:name="_Toc46347321"/>
      <w:bookmarkStart w:id="8727" w:name="_Toc53166260"/>
      <w:bookmarkStart w:id="8728" w:name="_Toc53166955"/>
      <w:bookmarkStart w:id="8729" w:name="_Toc53167649"/>
      <w:bookmarkStart w:id="8730" w:name="_Toc61130911"/>
      <w:bookmarkStart w:id="8731" w:name="_Toc61131637"/>
      <w:bookmarkStart w:id="8732" w:name="_Toc61188479"/>
      <w:bookmarkStart w:id="8733" w:name="_Toc83029769"/>
      <w:bookmarkStart w:id="8734" w:name="_Toc83920367"/>
      <w:bookmarkStart w:id="8735" w:name="_Toc89785388"/>
      <w:r w:rsidRPr="00501E48">
        <w:t>14.4</w:t>
      </w:r>
      <w:r w:rsidRPr="00501E48">
        <w:tab/>
        <w:t>Test Tolerance for OOB blocking</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8736" w:name="_Toc37430458"/>
      <w:bookmarkStart w:id="8737" w:name="_Toc43739561"/>
      <w:bookmarkStart w:id="8738" w:name="_Toc46347322"/>
      <w:bookmarkStart w:id="8739" w:name="_Toc53166261"/>
      <w:bookmarkStart w:id="8740" w:name="_Toc53166956"/>
      <w:bookmarkStart w:id="8741" w:name="_Toc53167650"/>
      <w:bookmarkStart w:id="8742" w:name="_Toc61130912"/>
      <w:bookmarkStart w:id="8743" w:name="_Toc61131638"/>
      <w:bookmarkStart w:id="8744" w:name="_Toc61188480"/>
      <w:bookmarkStart w:id="8745" w:name="_Toc83029770"/>
      <w:bookmarkStart w:id="8746" w:name="_Toc83920368"/>
      <w:bookmarkStart w:id="8747" w:name="_Toc89785389"/>
      <w:r w:rsidRPr="00E11EA5">
        <w:t>15</w:t>
      </w:r>
      <w:r w:rsidRPr="00E11EA5">
        <w:tab/>
        <w:t>Demodulation performance requirements</w:t>
      </w:r>
      <w:bookmarkEnd w:id="8615"/>
      <w:bookmarkEnd w:id="8616"/>
      <w:bookmarkEnd w:id="8736"/>
      <w:bookmarkEnd w:id="8737"/>
      <w:bookmarkEnd w:id="8738"/>
      <w:bookmarkEnd w:id="8739"/>
      <w:bookmarkEnd w:id="8740"/>
      <w:bookmarkEnd w:id="8741"/>
      <w:bookmarkEnd w:id="8742"/>
      <w:bookmarkEnd w:id="8743"/>
      <w:bookmarkEnd w:id="8744"/>
      <w:bookmarkEnd w:id="8745"/>
      <w:bookmarkEnd w:id="8746"/>
      <w:bookmarkEnd w:id="8747"/>
    </w:p>
    <w:p w14:paraId="40B9F0CC" w14:textId="77777777" w:rsidR="00C57672" w:rsidRPr="00E11EA5" w:rsidRDefault="00C57672" w:rsidP="00C57672">
      <w:pPr>
        <w:pStyle w:val="Heading2"/>
      </w:pPr>
      <w:bookmarkStart w:id="8748" w:name="_Toc21086749"/>
      <w:bookmarkStart w:id="8749" w:name="_Toc29769209"/>
      <w:bookmarkStart w:id="8750" w:name="_Toc37430459"/>
      <w:bookmarkStart w:id="8751" w:name="_Toc43739562"/>
      <w:bookmarkStart w:id="8752" w:name="_Toc46347323"/>
      <w:bookmarkStart w:id="8753" w:name="_Toc53166262"/>
      <w:bookmarkStart w:id="8754" w:name="_Toc53166957"/>
      <w:bookmarkStart w:id="8755" w:name="_Toc53167651"/>
      <w:bookmarkStart w:id="8756" w:name="_Toc61130913"/>
      <w:bookmarkStart w:id="8757" w:name="_Toc61131639"/>
      <w:bookmarkStart w:id="8758" w:name="_Toc61188481"/>
      <w:bookmarkStart w:id="8759" w:name="_Toc83029771"/>
      <w:bookmarkStart w:id="8760" w:name="_Toc83920369"/>
      <w:bookmarkStart w:id="8761" w:name="_Toc89785390"/>
      <w:r w:rsidRPr="00E11EA5">
        <w:t>15.1</w:t>
      </w:r>
      <w:r w:rsidRPr="00E11EA5">
        <w:tab/>
        <w:t>General</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8762" w:name="_Toc21086220"/>
      <w:bookmarkStart w:id="8763" w:name="_Toc29768656"/>
      <w:bookmarkStart w:id="8764" w:name="_Toc32332629"/>
      <w:bookmarkStart w:id="8765" w:name="_Toc37430460"/>
      <w:bookmarkStart w:id="8766" w:name="_Toc43739563"/>
      <w:bookmarkStart w:id="8767" w:name="_Toc46347324"/>
      <w:bookmarkStart w:id="8768" w:name="_Toc53166263"/>
      <w:bookmarkStart w:id="8769" w:name="_Toc53166958"/>
      <w:bookmarkStart w:id="8770" w:name="_Toc53167652"/>
      <w:bookmarkStart w:id="8771" w:name="_Toc61130914"/>
      <w:bookmarkStart w:id="8772" w:name="_Toc61131640"/>
      <w:bookmarkStart w:id="8773" w:name="_Toc61188482"/>
      <w:bookmarkStart w:id="8774" w:name="_Toc83029772"/>
      <w:bookmarkStart w:id="8775" w:name="_Toc83920370"/>
      <w:bookmarkStart w:id="8776" w:name="_Toc89785391"/>
      <w:r w:rsidRPr="00501E48">
        <w:t>15.2</w:t>
      </w:r>
      <w:r w:rsidRPr="00501E48">
        <w:tab/>
        <w:t>BS demodulation requirements feasible OTA</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lastRenderedPageBreak/>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8777" w:name="_Toc21086219"/>
      <w:bookmarkStart w:id="8778" w:name="_Toc29768655"/>
      <w:bookmarkStart w:id="8779" w:name="_Toc32332630"/>
      <w:bookmarkStart w:id="8780" w:name="_Toc37430461"/>
      <w:bookmarkStart w:id="8781" w:name="_Toc43739564"/>
      <w:bookmarkStart w:id="8782" w:name="_Toc46347325"/>
      <w:bookmarkStart w:id="8783" w:name="_Toc53166264"/>
      <w:bookmarkStart w:id="8784" w:name="_Toc53166959"/>
      <w:bookmarkStart w:id="8785" w:name="_Toc53167653"/>
      <w:bookmarkStart w:id="8786" w:name="_Toc61130915"/>
      <w:bookmarkStart w:id="8787" w:name="_Toc61131641"/>
      <w:bookmarkStart w:id="8788" w:name="_Toc61188483"/>
      <w:bookmarkStart w:id="8789" w:name="_Toc83029773"/>
      <w:bookmarkStart w:id="8790" w:name="_Toc83920371"/>
      <w:bookmarkStart w:id="8791" w:name="_Toc89785392"/>
      <w:r w:rsidRPr="00501E48">
        <w:t>15.3</w:t>
      </w:r>
      <w:r w:rsidRPr="00501E48">
        <w:tab/>
        <w:t>OTA test setup</w:t>
      </w:r>
      <w:bookmarkEnd w:id="8777"/>
      <w:bookmarkEnd w:id="8778"/>
      <w:r w:rsidRPr="00501E48">
        <w:t xml:space="preserve"> for BS demodulation requirements</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8792" w:name="_Toc21086750"/>
      <w:bookmarkStart w:id="8793" w:name="_Toc29769210"/>
      <w:bookmarkStart w:id="8794" w:name="_Toc32332631"/>
      <w:bookmarkStart w:id="8795" w:name="_Toc37430462"/>
      <w:bookmarkStart w:id="8796" w:name="_Toc43739565"/>
      <w:bookmarkStart w:id="8797" w:name="_Toc46347326"/>
      <w:bookmarkStart w:id="8798" w:name="_Toc53166265"/>
      <w:bookmarkStart w:id="8799" w:name="_Toc53166960"/>
      <w:bookmarkStart w:id="8800" w:name="_Toc53167654"/>
      <w:bookmarkStart w:id="8801" w:name="_Toc61130916"/>
      <w:bookmarkStart w:id="8802" w:name="_Toc61131642"/>
      <w:bookmarkStart w:id="8803" w:name="_Toc61188484"/>
      <w:bookmarkStart w:id="8804" w:name="_Toc83029774"/>
      <w:bookmarkStart w:id="8805" w:name="_Toc83920372"/>
      <w:bookmarkStart w:id="8806" w:name="_Toc89785393"/>
      <w:r w:rsidRPr="00501E48">
        <w:t>15.4</w:t>
      </w:r>
      <w:r w:rsidRPr="00501E48">
        <w:tab/>
        <w:t>Indoor Anechoic Chamber</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400AE6E4" w14:textId="77777777" w:rsidR="00C57672" w:rsidRPr="00E11EA5" w:rsidRDefault="00C57672" w:rsidP="00C57672">
      <w:pPr>
        <w:pStyle w:val="Heading3"/>
        <w:rPr>
          <w:lang w:eastAsia="sv-SE"/>
        </w:rPr>
      </w:pPr>
      <w:bookmarkStart w:id="8807" w:name="_Toc32332632"/>
      <w:bookmarkStart w:id="8808" w:name="_Toc37430463"/>
      <w:bookmarkStart w:id="8809" w:name="_Toc43739566"/>
      <w:bookmarkStart w:id="8810" w:name="_Toc46347327"/>
      <w:bookmarkStart w:id="8811" w:name="_Toc53166266"/>
      <w:bookmarkStart w:id="8812" w:name="_Toc53166961"/>
      <w:bookmarkStart w:id="8813" w:name="_Toc53167655"/>
      <w:bookmarkStart w:id="8814" w:name="_Toc61130917"/>
      <w:bookmarkStart w:id="8815" w:name="_Toc61131643"/>
      <w:bookmarkStart w:id="8816" w:name="_Toc61188485"/>
      <w:bookmarkStart w:id="8817" w:name="_Toc83029775"/>
      <w:bookmarkStart w:id="8818" w:name="_Toc83920373"/>
      <w:bookmarkStart w:id="8819" w:name="_Toc89785394"/>
      <w:r w:rsidRPr="00E11EA5">
        <w:rPr>
          <w:lang w:eastAsia="sv-SE"/>
        </w:rPr>
        <w:t>15.4.1</w:t>
      </w:r>
      <w:r w:rsidRPr="00E11EA5">
        <w:rPr>
          <w:lang w:eastAsia="sv-SE"/>
        </w:rPr>
        <w:tab/>
        <w:t>Measurement system description</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8820" w:name="_Toc32332633"/>
      <w:bookmarkStart w:id="8821" w:name="_Toc37430464"/>
      <w:bookmarkStart w:id="8822" w:name="_Toc43739567"/>
      <w:bookmarkStart w:id="8823" w:name="_Toc46347328"/>
      <w:bookmarkStart w:id="8824" w:name="_Toc53166267"/>
      <w:bookmarkStart w:id="8825" w:name="_Toc53166962"/>
      <w:bookmarkStart w:id="8826" w:name="_Toc53167656"/>
    </w:p>
    <w:p w14:paraId="64C4F511" w14:textId="77777777" w:rsidR="00C57672" w:rsidRPr="00E11EA5" w:rsidRDefault="00C57672" w:rsidP="00C57672">
      <w:pPr>
        <w:pStyle w:val="Heading3"/>
        <w:rPr>
          <w:lang w:eastAsia="sv-SE"/>
        </w:rPr>
      </w:pPr>
      <w:bookmarkStart w:id="8827" w:name="_Toc61130918"/>
      <w:bookmarkStart w:id="8828" w:name="_Toc61131644"/>
      <w:bookmarkStart w:id="8829" w:name="_Toc61188486"/>
      <w:bookmarkStart w:id="8830" w:name="_Toc83029776"/>
      <w:bookmarkStart w:id="8831" w:name="_Toc83920374"/>
      <w:bookmarkStart w:id="8832" w:name="_Toc89785395"/>
      <w:r w:rsidRPr="00E11EA5">
        <w:rPr>
          <w:lang w:eastAsia="sv-SE"/>
        </w:rPr>
        <w:lastRenderedPageBreak/>
        <w:t>15.4.</w:t>
      </w:r>
      <w:r w:rsidRPr="00E11EA5">
        <w:t>2</w:t>
      </w:r>
      <w:r>
        <w:rPr>
          <w:lang w:eastAsia="sv-SE"/>
        </w:rPr>
        <w:tab/>
      </w:r>
      <w:r w:rsidRPr="00E11EA5">
        <w:rPr>
          <w:lang w:eastAsia="sv-SE"/>
        </w:rPr>
        <w:t>Test procedure</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72FA7699" w14:textId="77777777" w:rsidR="00C57672" w:rsidRPr="00E11EA5" w:rsidRDefault="00C57672" w:rsidP="00C57672">
      <w:pPr>
        <w:pStyle w:val="Heading4"/>
      </w:pPr>
      <w:bookmarkStart w:id="8833" w:name="_Toc32332634"/>
      <w:bookmarkStart w:id="8834" w:name="_Toc37430465"/>
      <w:bookmarkStart w:id="8835" w:name="_Toc43739568"/>
      <w:bookmarkStart w:id="8836" w:name="_Toc46347329"/>
      <w:bookmarkStart w:id="8837" w:name="_Toc53166268"/>
      <w:bookmarkStart w:id="8838" w:name="_Toc53166963"/>
      <w:bookmarkStart w:id="8839" w:name="_Toc53167657"/>
      <w:bookmarkStart w:id="8840" w:name="_Toc61130919"/>
      <w:bookmarkStart w:id="8841" w:name="_Toc61131645"/>
      <w:bookmarkStart w:id="8842" w:name="_Toc61188487"/>
      <w:bookmarkStart w:id="8843" w:name="_Toc83029777"/>
      <w:bookmarkStart w:id="8844" w:name="_Toc83920375"/>
      <w:bookmarkStart w:id="8845" w:name="_Toc89785396"/>
      <w:r w:rsidRPr="00E11EA5">
        <w:rPr>
          <w:lang w:eastAsia="sv-SE"/>
        </w:rPr>
        <w:t>15.4.</w:t>
      </w:r>
      <w:r w:rsidRPr="00E11EA5">
        <w:t>2</w:t>
      </w:r>
      <w:r w:rsidRPr="00E11EA5">
        <w:rPr>
          <w:lang w:eastAsia="sv-SE"/>
        </w:rPr>
        <w:t>.1</w:t>
      </w:r>
      <w:r w:rsidRPr="00E11EA5">
        <w:rPr>
          <w:lang w:eastAsia="sv-SE"/>
        </w:rPr>
        <w:tab/>
      </w:r>
      <w:r w:rsidRPr="00E11EA5">
        <w:t>Stage 1: Calibration</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8846" w:name="_Toc32332635"/>
      <w:bookmarkStart w:id="8847" w:name="_Toc37430466"/>
      <w:bookmarkStart w:id="8848" w:name="_Toc43739569"/>
      <w:bookmarkStart w:id="8849" w:name="_Toc46347330"/>
      <w:bookmarkStart w:id="8850" w:name="_Toc53166269"/>
      <w:bookmarkStart w:id="8851" w:name="_Toc53166964"/>
      <w:bookmarkStart w:id="8852" w:name="_Toc53167658"/>
      <w:bookmarkStart w:id="8853" w:name="_Toc61130920"/>
      <w:bookmarkStart w:id="8854" w:name="_Toc61131646"/>
      <w:bookmarkStart w:id="8855" w:name="_Toc61188488"/>
      <w:bookmarkStart w:id="8856" w:name="_Toc83029778"/>
      <w:bookmarkStart w:id="8857" w:name="_Toc83920376"/>
      <w:bookmarkStart w:id="8858" w:name="_Toc89785397"/>
      <w:r w:rsidRPr="00E11EA5">
        <w:rPr>
          <w:lang w:eastAsia="sv-SE"/>
        </w:rPr>
        <w:t>15.4.</w:t>
      </w:r>
      <w:r w:rsidRPr="00E11EA5">
        <w:t>2</w:t>
      </w:r>
      <w:r w:rsidRPr="00E11EA5">
        <w:rPr>
          <w:lang w:eastAsia="sv-SE"/>
        </w:rPr>
        <w:t>.2</w:t>
      </w:r>
      <w:r w:rsidRPr="00E11EA5">
        <w:rPr>
          <w:lang w:eastAsia="sv-SE"/>
        </w:rPr>
        <w:tab/>
      </w:r>
      <w:r w:rsidRPr="00E11EA5">
        <w:t>Stage 2: BS measurement</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8859" w:name="_Toc32332636"/>
      <w:bookmarkStart w:id="8860" w:name="_Toc21086754"/>
      <w:bookmarkStart w:id="8861" w:name="_Toc29769214"/>
      <w:bookmarkStart w:id="8862" w:name="_Toc37430467"/>
      <w:bookmarkStart w:id="8863" w:name="_Toc43739570"/>
      <w:bookmarkStart w:id="8864" w:name="_Toc46347331"/>
      <w:bookmarkStart w:id="8865" w:name="_Toc53166270"/>
      <w:bookmarkStart w:id="8866" w:name="_Toc53166965"/>
      <w:bookmarkStart w:id="8867" w:name="_Toc53167659"/>
      <w:bookmarkStart w:id="8868" w:name="_Toc61130921"/>
      <w:bookmarkStart w:id="8869" w:name="_Toc61131647"/>
      <w:bookmarkStart w:id="8870" w:name="_Toc61188489"/>
      <w:bookmarkStart w:id="8871" w:name="_Toc83029779"/>
      <w:bookmarkStart w:id="8872" w:name="_Toc83920377"/>
      <w:bookmarkStart w:id="8873" w:name="_Toc89785398"/>
      <w:r w:rsidRPr="00E11EA5">
        <w:t>15.4.3</w:t>
      </w:r>
      <w:r w:rsidRPr="00E11EA5">
        <w:tab/>
      </w:r>
      <w:r w:rsidRPr="00E11EA5">
        <w:rPr>
          <w:lang w:eastAsia="sv-SE"/>
        </w:rPr>
        <w:t>MU value derivation, FR1</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8874" w:name="_Toc21086755"/>
      <w:bookmarkStart w:id="8875" w:name="_Toc29769215"/>
      <w:bookmarkStart w:id="8876" w:name="_Toc32332637"/>
      <w:bookmarkStart w:id="8877" w:name="_Toc37430468"/>
      <w:bookmarkStart w:id="8878" w:name="_Toc43739571"/>
      <w:bookmarkStart w:id="8879" w:name="_Toc46347332"/>
      <w:bookmarkStart w:id="8880" w:name="_Toc53166271"/>
      <w:bookmarkStart w:id="8881" w:name="_Toc53166966"/>
      <w:bookmarkStart w:id="8882" w:name="_Toc53167660"/>
      <w:bookmarkStart w:id="8883" w:name="_Toc61130922"/>
      <w:bookmarkStart w:id="8884" w:name="_Toc61131648"/>
      <w:bookmarkStart w:id="8885" w:name="_Toc61188490"/>
      <w:bookmarkStart w:id="8886" w:name="_Toc83029780"/>
      <w:bookmarkStart w:id="8887" w:name="_Toc83920378"/>
      <w:bookmarkStart w:id="8888" w:name="_Toc89785399"/>
      <w:r w:rsidRPr="00E11EA5">
        <w:lastRenderedPageBreak/>
        <w:t>15.5</w:t>
      </w:r>
      <w:r w:rsidRPr="00E11EA5">
        <w:tab/>
        <w:t>Compact Antenna Test R</w:t>
      </w:r>
      <w:bookmarkEnd w:id="8874"/>
      <w:bookmarkEnd w:id="8875"/>
      <w:bookmarkEnd w:id="8876"/>
      <w:bookmarkEnd w:id="8877"/>
      <w:r w:rsidRPr="00E11EA5">
        <w:t>ange</w:t>
      </w:r>
      <w:bookmarkEnd w:id="8878"/>
      <w:bookmarkEnd w:id="8879"/>
      <w:bookmarkEnd w:id="8880"/>
      <w:bookmarkEnd w:id="8881"/>
      <w:bookmarkEnd w:id="8882"/>
      <w:bookmarkEnd w:id="8883"/>
      <w:bookmarkEnd w:id="8884"/>
      <w:bookmarkEnd w:id="8885"/>
      <w:bookmarkEnd w:id="8886"/>
      <w:bookmarkEnd w:id="8887"/>
      <w:bookmarkEnd w:id="8888"/>
    </w:p>
    <w:p w14:paraId="6C9D1968" w14:textId="77777777" w:rsidR="00C57672" w:rsidRPr="00E11EA5" w:rsidRDefault="00C57672" w:rsidP="00C57672">
      <w:pPr>
        <w:pStyle w:val="Heading3"/>
      </w:pPr>
      <w:bookmarkStart w:id="8889" w:name="_Toc32332638"/>
      <w:bookmarkStart w:id="8890" w:name="_Toc37430469"/>
      <w:bookmarkStart w:id="8891" w:name="_Toc43739572"/>
      <w:bookmarkStart w:id="8892" w:name="_Toc46347333"/>
      <w:bookmarkStart w:id="8893" w:name="_Toc53166272"/>
      <w:bookmarkStart w:id="8894" w:name="_Toc53166967"/>
      <w:bookmarkStart w:id="8895" w:name="_Toc53167661"/>
      <w:bookmarkStart w:id="8896" w:name="_Toc21086756"/>
      <w:bookmarkStart w:id="8897" w:name="_Toc29769216"/>
      <w:bookmarkStart w:id="8898" w:name="_Toc61130923"/>
      <w:bookmarkStart w:id="8899" w:name="_Toc61131649"/>
      <w:bookmarkStart w:id="8900" w:name="_Toc61188491"/>
      <w:bookmarkStart w:id="8901" w:name="_Toc83029781"/>
      <w:bookmarkStart w:id="8902" w:name="_Toc83920379"/>
      <w:bookmarkStart w:id="8903" w:name="_Toc89785400"/>
      <w:r w:rsidRPr="00E11EA5">
        <w:t>15.5.1</w:t>
      </w:r>
      <w:r w:rsidRPr="00E11EA5">
        <w:tab/>
      </w:r>
      <w:r w:rsidRPr="00E11EA5">
        <w:rPr>
          <w:lang w:eastAsia="sv-SE"/>
        </w:rPr>
        <w:t>Measurement system description</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8904" w:name="_Toc32332639"/>
      <w:bookmarkStart w:id="8905" w:name="_Toc37430470"/>
      <w:bookmarkStart w:id="8906" w:name="_Toc43739573"/>
      <w:bookmarkStart w:id="8907" w:name="_Toc46347334"/>
      <w:bookmarkStart w:id="8908" w:name="_Toc53166273"/>
      <w:bookmarkStart w:id="8909" w:name="_Toc53166968"/>
      <w:bookmarkStart w:id="8910" w:name="_Toc53167662"/>
      <w:bookmarkStart w:id="8911" w:name="_Toc61130924"/>
      <w:bookmarkStart w:id="8912" w:name="_Toc61131650"/>
      <w:bookmarkStart w:id="8913" w:name="_Toc61188492"/>
      <w:bookmarkStart w:id="8914" w:name="_Toc83029782"/>
      <w:bookmarkStart w:id="8915" w:name="_Toc83920380"/>
      <w:bookmarkStart w:id="8916" w:name="_Toc89785401"/>
      <w:r w:rsidRPr="00E11EA5">
        <w:rPr>
          <w:lang w:eastAsia="sv-SE"/>
        </w:rPr>
        <w:t>15.5.</w:t>
      </w:r>
      <w:r w:rsidRPr="00E11EA5">
        <w:t>2</w:t>
      </w:r>
      <w:r>
        <w:rPr>
          <w:lang w:eastAsia="sv-SE"/>
        </w:rPr>
        <w:tab/>
      </w:r>
      <w:r w:rsidRPr="00E11EA5">
        <w:rPr>
          <w:lang w:eastAsia="sv-SE"/>
        </w:rPr>
        <w:t>Test procedure</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26531F0A" w14:textId="77777777" w:rsidR="00C57672" w:rsidRPr="00E11EA5" w:rsidRDefault="00C57672" w:rsidP="00C57672">
      <w:pPr>
        <w:pStyle w:val="Heading4"/>
      </w:pPr>
      <w:bookmarkStart w:id="8917" w:name="_Toc32332640"/>
      <w:bookmarkStart w:id="8918" w:name="_Toc37430471"/>
      <w:bookmarkStart w:id="8919" w:name="_Toc43739574"/>
      <w:bookmarkStart w:id="8920" w:name="_Toc46347335"/>
      <w:bookmarkStart w:id="8921" w:name="_Toc53166274"/>
      <w:bookmarkStart w:id="8922" w:name="_Toc53166969"/>
      <w:bookmarkStart w:id="8923" w:name="_Toc53167663"/>
      <w:bookmarkStart w:id="8924" w:name="_Toc61130925"/>
      <w:bookmarkStart w:id="8925" w:name="_Toc61131651"/>
      <w:bookmarkStart w:id="8926" w:name="_Toc61188493"/>
      <w:bookmarkStart w:id="8927" w:name="_Toc83029783"/>
      <w:bookmarkStart w:id="8928" w:name="_Toc83920381"/>
      <w:bookmarkStart w:id="8929" w:name="_Toc89785402"/>
      <w:r w:rsidRPr="00E11EA5">
        <w:rPr>
          <w:lang w:eastAsia="sv-SE"/>
        </w:rPr>
        <w:t>15.5.</w:t>
      </w:r>
      <w:r w:rsidRPr="00E11EA5">
        <w:t>2</w:t>
      </w:r>
      <w:r w:rsidRPr="00E11EA5">
        <w:rPr>
          <w:lang w:eastAsia="sv-SE"/>
        </w:rPr>
        <w:t>.1</w:t>
      </w:r>
      <w:r w:rsidRPr="00E11EA5">
        <w:rPr>
          <w:lang w:eastAsia="sv-SE"/>
        </w:rPr>
        <w:tab/>
      </w:r>
      <w:r w:rsidRPr="00E11EA5">
        <w:t>Stage 1: Calibration</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8930" w:name="_Toc32332641"/>
      <w:bookmarkStart w:id="8931" w:name="_Toc37430472"/>
      <w:bookmarkStart w:id="8932" w:name="_Toc43739575"/>
      <w:bookmarkStart w:id="8933" w:name="_Toc46347336"/>
      <w:bookmarkStart w:id="8934" w:name="_Toc53166275"/>
      <w:bookmarkStart w:id="8935" w:name="_Toc53166970"/>
      <w:bookmarkStart w:id="8936" w:name="_Toc53167664"/>
      <w:bookmarkStart w:id="8937" w:name="_Toc21086758"/>
      <w:bookmarkStart w:id="8938" w:name="_Toc29769218"/>
    </w:p>
    <w:p w14:paraId="22AC8DEE" w14:textId="77777777" w:rsidR="00C57672" w:rsidRPr="00E11EA5" w:rsidRDefault="00C57672" w:rsidP="00C57672">
      <w:pPr>
        <w:pStyle w:val="Heading4"/>
      </w:pPr>
      <w:bookmarkStart w:id="8939" w:name="_Toc61130926"/>
      <w:bookmarkStart w:id="8940" w:name="_Toc61131652"/>
      <w:bookmarkStart w:id="8941" w:name="_Toc61188494"/>
      <w:bookmarkStart w:id="8942" w:name="_Toc83029784"/>
      <w:bookmarkStart w:id="8943" w:name="_Toc83920382"/>
      <w:bookmarkStart w:id="8944" w:name="_Toc89785403"/>
      <w:r w:rsidRPr="00E11EA5">
        <w:rPr>
          <w:lang w:eastAsia="sv-SE"/>
        </w:rPr>
        <w:t>15.5.</w:t>
      </w:r>
      <w:r w:rsidRPr="00E11EA5">
        <w:t>2</w:t>
      </w:r>
      <w:r w:rsidRPr="00E11EA5">
        <w:rPr>
          <w:lang w:eastAsia="sv-SE"/>
        </w:rPr>
        <w:t>.2</w:t>
      </w:r>
      <w:r w:rsidRPr="00E11EA5">
        <w:tab/>
        <w:t>Stage 2: BS measurement</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8945" w:name="_Toc32332642"/>
      <w:bookmarkStart w:id="8946" w:name="_Toc21086759"/>
      <w:bookmarkStart w:id="8947" w:name="_Toc29769219"/>
      <w:bookmarkStart w:id="8948" w:name="_Toc37430473"/>
      <w:bookmarkStart w:id="8949" w:name="_Toc43739576"/>
      <w:bookmarkStart w:id="8950" w:name="_Toc46347337"/>
      <w:bookmarkStart w:id="8951" w:name="_Toc53166276"/>
      <w:bookmarkStart w:id="8952" w:name="_Toc53166971"/>
      <w:bookmarkStart w:id="8953" w:name="_Toc53167665"/>
      <w:bookmarkStart w:id="8954" w:name="_Toc61130927"/>
      <w:bookmarkStart w:id="8955" w:name="_Toc61131653"/>
      <w:bookmarkStart w:id="8956" w:name="_Toc61188495"/>
      <w:bookmarkStart w:id="8957" w:name="_Toc83029785"/>
      <w:bookmarkStart w:id="8958" w:name="_Toc83920383"/>
      <w:bookmarkStart w:id="8959" w:name="_Toc89785404"/>
      <w:r w:rsidRPr="00E11EA5">
        <w:t>15.5.3</w:t>
      </w:r>
      <w:r w:rsidRPr="00E11EA5">
        <w:tab/>
      </w:r>
      <w:r w:rsidRPr="00E11EA5">
        <w:rPr>
          <w:lang w:eastAsia="sv-SE"/>
        </w:rPr>
        <w:t>MU value derivation, FR1</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8960" w:name="_Toc32332643"/>
      <w:bookmarkStart w:id="8961" w:name="_Toc37430474"/>
      <w:bookmarkStart w:id="8962" w:name="_Toc43739577"/>
      <w:bookmarkStart w:id="8963" w:name="_Toc46347338"/>
      <w:bookmarkStart w:id="8964" w:name="_Toc53166277"/>
      <w:bookmarkStart w:id="8965" w:name="_Toc53166972"/>
      <w:bookmarkStart w:id="8966" w:name="_Toc53167666"/>
      <w:bookmarkStart w:id="8967" w:name="_Toc61130928"/>
      <w:bookmarkStart w:id="8968" w:name="_Toc61131654"/>
      <w:bookmarkStart w:id="8969" w:name="_Toc61188496"/>
      <w:bookmarkStart w:id="8970" w:name="_Toc83029786"/>
      <w:bookmarkStart w:id="8971" w:name="_Toc83920384"/>
      <w:bookmarkStart w:id="8972" w:name="_Toc89785405"/>
      <w:r w:rsidRPr="00E11EA5">
        <w:t>15.6</w:t>
      </w:r>
      <w:r w:rsidRPr="00E11EA5">
        <w:tab/>
        <w:t>Maximum accepted test system uncertainty</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8973" w:name="_Toc32332644"/>
      <w:bookmarkStart w:id="8974" w:name="_Toc37430475"/>
      <w:bookmarkStart w:id="8975" w:name="_Toc43739578"/>
      <w:bookmarkStart w:id="8976" w:name="_Toc46347339"/>
      <w:bookmarkStart w:id="8977" w:name="_Toc53166278"/>
      <w:bookmarkStart w:id="8978" w:name="_Toc53166973"/>
      <w:bookmarkStart w:id="8979"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8980" w:name="_Toc61130929"/>
      <w:bookmarkStart w:id="8981" w:name="_Toc61131655"/>
      <w:bookmarkStart w:id="8982" w:name="_Toc61188497"/>
      <w:bookmarkStart w:id="8983" w:name="_Toc83029787"/>
      <w:bookmarkStart w:id="8984" w:name="_Toc83920385"/>
      <w:bookmarkStart w:id="8985" w:name="_Toc89785406"/>
      <w:r w:rsidRPr="00E11EA5">
        <w:t>15.7</w:t>
      </w:r>
      <w:r w:rsidRPr="00E11EA5">
        <w:tab/>
        <w:t>Test Tolerance for OTA demodulation requirements</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8986" w:name="_Toc37430476"/>
      <w:bookmarkStart w:id="8987" w:name="_Toc43739579"/>
      <w:bookmarkStart w:id="8988" w:name="_Toc46347340"/>
      <w:bookmarkStart w:id="8989" w:name="_Toc53166279"/>
      <w:bookmarkStart w:id="8990" w:name="_Toc53166974"/>
      <w:bookmarkStart w:id="8991"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8992" w:name="_Toc61130930"/>
      <w:bookmarkStart w:id="8993" w:name="_Toc61131656"/>
      <w:bookmarkStart w:id="8994" w:name="_Toc61188498"/>
      <w:bookmarkStart w:id="8995" w:name="_Toc83029788"/>
      <w:bookmarkStart w:id="8996" w:name="_Toc83920386"/>
      <w:bookmarkStart w:id="8997" w:name="_Toc89785407"/>
      <w:r w:rsidRPr="00E11EA5">
        <w:lastRenderedPageBreak/>
        <w:t>16</w:t>
      </w:r>
      <w:r w:rsidRPr="00E11EA5">
        <w:tab/>
        <w:t>EMC requirements</w:t>
      </w:r>
      <w:bookmarkEnd w:id="8986"/>
      <w:bookmarkEnd w:id="8987"/>
      <w:bookmarkEnd w:id="8988"/>
      <w:bookmarkEnd w:id="8989"/>
      <w:bookmarkEnd w:id="8990"/>
      <w:bookmarkEnd w:id="8991"/>
      <w:bookmarkEnd w:id="8992"/>
      <w:bookmarkEnd w:id="8993"/>
      <w:bookmarkEnd w:id="8994"/>
      <w:bookmarkEnd w:id="8995"/>
      <w:bookmarkEnd w:id="8996"/>
      <w:bookmarkEnd w:id="8997"/>
    </w:p>
    <w:p w14:paraId="3F466469" w14:textId="77777777" w:rsidR="00C57672" w:rsidRPr="00501E48" w:rsidRDefault="00C57672" w:rsidP="00C57672">
      <w:pPr>
        <w:pStyle w:val="Heading2"/>
      </w:pPr>
      <w:bookmarkStart w:id="8998" w:name="_Toc21020982"/>
      <w:bookmarkStart w:id="8999" w:name="_Toc29814498"/>
      <w:bookmarkStart w:id="9000" w:name="_Toc29814150"/>
      <w:bookmarkStart w:id="9001" w:name="_Toc29813679"/>
      <w:bookmarkStart w:id="9002" w:name="_Toc37430477"/>
      <w:bookmarkStart w:id="9003" w:name="_Toc43739580"/>
      <w:bookmarkStart w:id="9004" w:name="_Toc46347341"/>
      <w:bookmarkStart w:id="9005" w:name="_Toc53166280"/>
      <w:bookmarkStart w:id="9006" w:name="_Toc53166975"/>
      <w:bookmarkStart w:id="9007" w:name="_Toc53167669"/>
      <w:bookmarkStart w:id="9008" w:name="_Toc61130931"/>
      <w:bookmarkStart w:id="9009" w:name="_Toc61131657"/>
      <w:bookmarkStart w:id="9010" w:name="_Toc61188499"/>
      <w:bookmarkStart w:id="9011" w:name="_Toc83029789"/>
      <w:bookmarkStart w:id="9012" w:name="_Toc83920387"/>
      <w:bookmarkStart w:id="9013" w:name="_Toc89785408"/>
      <w:r w:rsidRPr="00501E48">
        <w:t>1</w:t>
      </w:r>
      <w:r w:rsidRPr="00501E48">
        <w:rPr>
          <w:rFonts w:hint="eastAsia"/>
        </w:rPr>
        <w:t>6</w:t>
      </w:r>
      <w:r w:rsidRPr="00501E48">
        <w:t>.</w:t>
      </w:r>
      <w:r w:rsidRPr="00501E48">
        <w:rPr>
          <w:rFonts w:hint="eastAsia"/>
        </w:rPr>
        <w:t>1</w:t>
      </w:r>
      <w:r w:rsidRPr="00501E48">
        <w:tab/>
        <w:t>BS ports for the EMC purposes</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3"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4"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5"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9014" w:name="_Toc37430478"/>
      <w:bookmarkStart w:id="9015" w:name="_Toc43739581"/>
      <w:bookmarkStart w:id="9016" w:name="_Toc46347342"/>
      <w:bookmarkStart w:id="9017" w:name="_Toc53166281"/>
      <w:bookmarkStart w:id="9018" w:name="_Toc53166976"/>
      <w:bookmarkStart w:id="9019" w:name="_Toc53167670"/>
      <w:bookmarkStart w:id="9020" w:name="_Toc61130932"/>
      <w:bookmarkStart w:id="9021" w:name="_Toc61131658"/>
      <w:bookmarkStart w:id="9022" w:name="_Toc61188500"/>
      <w:bookmarkStart w:id="9023" w:name="_Toc83029790"/>
      <w:bookmarkStart w:id="9024" w:name="_Toc83920388"/>
      <w:bookmarkStart w:id="9025" w:name="_Toc89785409"/>
      <w:bookmarkStart w:id="9026" w:name="_Toc21020983"/>
      <w:bookmarkStart w:id="9027" w:name="_Toc29814499"/>
      <w:bookmarkStart w:id="9028" w:name="_Toc29814151"/>
      <w:bookmarkStart w:id="9029"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9014"/>
      <w:bookmarkEnd w:id="9015"/>
      <w:bookmarkEnd w:id="9016"/>
      <w:bookmarkEnd w:id="9017"/>
      <w:bookmarkEnd w:id="9018"/>
      <w:bookmarkEnd w:id="9019"/>
      <w:bookmarkEnd w:id="9020"/>
      <w:bookmarkEnd w:id="9021"/>
      <w:bookmarkEnd w:id="9022"/>
      <w:bookmarkEnd w:id="9023"/>
      <w:bookmarkEnd w:id="9024"/>
      <w:bookmarkEnd w:id="9025"/>
    </w:p>
    <w:p w14:paraId="06DF1B4E" w14:textId="77777777" w:rsidR="00C57672" w:rsidRPr="00E11EA5" w:rsidRDefault="00C57672" w:rsidP="00C57672">
      <w:pPr>
        <w:pStyle w:val="Heading3"/>
      </w:pPr>
      <w:bookmarkStart w:id="9030" w:name="_Toc29768661"/>
      <w:bookmarkStart w:id="9031" w:name="_Toc21086225"/>
      <w:bookmarkStart w:id="9032" w:name="_Toc37430479"/>
      <w:bookmarkStart w:id="9033" w:name="_Toc43739582"/>
      <w:bookmarkStart w:id="9034" w:name="_Toc46347343"/>
      <w:bookmarkStart w:id="9035" w:name="_Toc53166282"/>
      <w:bookmarkStart w:id="9036" w:name="_Toc53166977"/>
      <w:bookmarkStart w:id="9037" w:name="_Toc53167671"/>
      <w:bookmarkStart w:id="9038" w:name="_Toc61130933"/>
      <w:bookmarkStart w:id="9039" w:name="_Toc61131659"/>
      <w:bookmarkStart w:id="9040" w:name="_Toc61188501"/>
      <w:bookmarkStart w:id="9041" w:name="_Toc83029791"/>
      <w:bookmarkStart w:id="9042" w:name="_Toc83920389"/>
      <w:bookmarkStart w:id="9043" w:name="_Toc89785410"/>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9044" w:name="_Toc21086226"/>
      <w:bookmarkStart w:id="9045" w:name="_Toc29768662"/>
      <w:bookmarkStart w:id="9046" w:name="_Toc37430480"/>
      <w:bookmarkStart w:id="9047" w:name="_Toc43739583"/>
      <w:bookmarkStart w:id="9048" w:name="_Toc46347344"/>
      <w:bookmarkStart w:id="9049" w:name="_Toc53166283"/>
      <w:bookmarkStart w:id="9050" w:name="_Toc53166978"/>
      <w:bookmarkStart w:id="9051" w:name="_Toc53167672"/>
      <w:bookmarkStart w:id="9052" w:name="_Toc61130934"/>
      <w:bookmarkStart w:id="9053" w:name="_Toc61131660"/>
      <w:bookmarkStart w:id="9054" w:name="_Toc61188502"/>
      <w:bookmarkStart w:id="9055" w:name="_Toc83029792"/>
      <w:bookmarkStart w:id="9056" w:name="_Toc83920390"/>
      <w:bookmarkStart w:id="9057" w:name="_Toc89785411"/>
      <w:r w:rsidRPr="00501E48">
        <w:rPr>
          <w:rFonts w:hint="eastAsia"/>
        </w:rPr>
        <w:t>16</w:t>
      </w:r>
      <w:r w:rsidRPr="00501E48">
        <w:t>.</w:t>
      </w:r>
      <w:r w:rsidRPr="00501E48">
        <w:rPr>
          <w:rFonts w:hint="eastAsia"/>
        </w:rPr>
        <w:t>2</w:t>
      </w:r>
      <w:r w:rsidRPr="00501E48">
        <w:t>.2</w:t>
      </w:r>
      <w:r w:rsidRPr="00501E48">
        <w:tab/>
        <w:t>Conversion between dBm to V/m</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6.5pt;height:35.5pt" o:ole="">
            <v:imagedata r:id="rId198" o:title=""/>
          </v:shape>
          <o:OLEObject Type="Embed" ProgID="Equation.3" ShapeID="_x0000_i1085" DrawAspect="Content" ObjectID="_1710574919" r:id="rId199"/>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9058" w:name="_Toc29768663"/>
      <w:bookmarkStart w:id="9059" w:name="_Toc21086227"/>
      <w:bookmarkStart w:id="9060" w:name="_Toc37430481"/>
      <w:bookmarkStart w:id="9061" w:name="_Toc43739584"/>
      <w:bookmarkStart w:id="9062" w:name="_Toc46347345"/>
      <w:bookmarkStart w:id="9063" w:name="_Toc53166284"/>
      <w:bookmarkStart w:id="9064" w:name="_Toc53166979"/>
      <w:bookmarkStart w:id="9065" w:name="_Toc53167673"/>
      <w:bookmarkStart w:id="9066" w:name="_Toc61130935"/>
      <w:bookmarkStart w:id="9067" w:name="_Toc61131661"/>
      <w:bookmarkStart w:id="9068" w:name="_Toc61188503"/>
      <w:bookmarkStart w:id="9069" w:name="_Toc83029793"/>
      <w:bookmarkStart w:id="9070" w:name="_Toc83920391"/>
      <w:bookmarkStart w:id="9071" w:name="_Toc89785412"/>
      <w:r w:rsidRPr="00501E48">
        <w:rPr>
          <w:rFonts w:hint="eastAsia"/>
        </w:rPr>
        <w:t>16</w:t>
      </w:r>
      <w:r w:rsidRPr="00501E48">
        <w:t>.</w:t>
      </w:r>
      <w:r w:rsidRPr="00501E48">
        <w:rPr>
          <w:rFonts w:hint="eastAsia"/>
        </w:rPr>
        <w:t>3</w:t>
      </w:r>
      <w:r w:rsidRPr="00501E48">
        <w:tab/>
        <w:t>Protection of measurement equipment</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9072" w:name="_Toc37430482"/>
      <w:bookmarkStart w:id="9073" w:name="_Toc43739585"/>
      <w:bookmarkStart w:id="9074" w:name="_Toc46347346"/>
      <w:bookmarkStart w:id="9075" w:name="_Toc53166285"/>
      <w:bookmarkStart w:id="9076" w:name="_Toc53166980"/>
      <w:bookmarkStart w:id="9077" w:name="_Toc53167674"/>
      <w:bookmarkStart w:id="9078" w:name="_Toc61130936"/>
      <w:bookmarkStart w:id="9079" w:name="_Toc61131662"/>
      <w:bookmarkStart w:id="9080" w:name="_Toc61188504"/>
      <w:bookmarkStart w:id="9081" w:name="_Toc83029794"/>
      <w:bookmarkStart w:id="9082" w:name="_Toc83920392"/>
      <w:bookmarkStart w:id="9083" w:name="_Toc89785413"/>
      <w:r w:rsidRPr="00501E48">
        <w:rPr>
          <w:rFonts w:hint="eastAsia"/>
        </w:rPr>
        <w:t>16</w:t>
      </w:r>
      <w:r w:rsidRPr="00501E48">
        <w:t>.</w:t>
      </w:r>
      <w:r w:rsidRPr="00501E48">
        <w:rPr>
          <w:rFonts w:hint="eastAsia"/>
        </w:rPr>
        <w:t>4</w:t>
      </w:r>
      <w:r w:rsidRPr="00501E48">
        <w:tab/>
        <w:t>Emission requirements</w:t>
      </w:r>
      <w:bookmarkEnd w:id="9026"/>
      <w:bookmarkEnd w:id="9027"/>
      <w:bookmarkEnd w:id="9028"/>
      <w:bookmarkEnd w:id="9029"/>
      <w:bookmarkEnd w:id="9072"/>
      <w:bookmarkEnd w:id="9073"/>
      <w:bookmarkEnd w:id="9074"/>
      <w:bookmarkEnd w:id="9075"/>
      <w:bookmarkEnd w:id="9076"/>
      <w:bookmarkEnd w:id="9077"/>
      <w:bookmarkEnd w:id="9078"/>
      <w:bookmarkEnd w:id="9079"/>
      <w:bookmarkEnd w:id="9080"/>
      <w:bookmarkEnd w:id="9081"/>
      <w:bookmarkEnd w:id="9082"/>
      <w:bookmarkEnd w:id="9083"/>
    </w:p>
    <w:p w14:paraId="168E115F" w14:textId="77777777" w:rsidR="00C57672" w:rsidRPr="00E11EA5" w:rsidRDefault="00C57672" w:rsidP="00C57672">
      <w:bookmarkStart w:id="9084" w:name="_Toc29814500"/>
      <w:bookmarkStart w:id="9085" w:name="_Toc21020984"/>
      <w:bookmarkStart w:id="9086" w:name="_Toc29814152"/>
      <w:bookmarkStart w:id="9087"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9088" w:name="_MON_1577700308"/>
    <w:bookmarkEnd w:id="9088"/>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5pt;height:80pt" o:ole="">
            <v:imagedata r:id="rId200" o:title=""/>
          </v:shape>
          <o:OLEObject Type="Embed" ProgID="Word.Document.12" ShapeID="_x0000_i1086" DrawAspect="Content" ObjectID="_1710574920" r:id="rId201"/>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9089" w:name="_Toc37430483"/>
      <w:bookmarkStart w:id="9090" w:name="_Toc43739586"/>
      <w:bookmarkStart w:id="9091" w:name="_Toc46347347"/>
      <w:bookmarkStart w:id="9092" w:name="_Toc53166286"/>
      <w:bookmarkStart w:id="9093" w:name="_Toc53166981"/>
      <w:bookmarkStart w:id="9094" w:name="_Toc53167675"/>
      <w:bookmarkStart w:id="9095" w:name="_Toc61130937"/>
      <w:bookmarkStart w:id="9096" w:name="_Toc61131663"/>
      <w:bookmarkStart w:id="9097" w:name="_Toc61188505"/>
      <w:bookmarkStart w:id="9098" w:name="_Toc83029795"/>
      <w:bookmarkStart w:id="9099" w:name="_Toc83920393"/>
      <w:bookmarkStart w:id="9100" w:name="_Toc89785414"/>
      <w:r w:rsidRPr="00501E48">
        <w:rPr>
          <w:rFonts w:hint="eastAsia"/>
        </w:rPr>
        <w:lastRenderedPageBreak/>
        <w:t>16</w:t>
      </w:r>
      <w:r w:rsidRPr="00501E48">
        <w:t>.</w:t>
      </w:r>
      <w:r w:rsidRPr="00501E48">
        <w:rPr>
          <w:rFonts w:hint="eastAsia"/>
        </w:rPr>
        <w:t>5</w:t>
      </w:r>
      <w:r w:rsidRPr="00501E48">
        <w:tab/>
        <w:t>Radiated immunity requirements</w:t>
      </w:r>
      <w:bookmarkEnd w:id="9084"/>
      <w:bookmarkEnd w:id="9085"/>
      <w:bookmarkEnd w:id="9086"/>
      <w:bookmarkEnd w:id="9087"/>
      <w:bookmarkEnd w:id="9089"/>
      <w:bookmarkEnd w:id="9090"/>
      <w:bookmarkEnd w:id="9091"/>
      <w:bookmarkEnd w:id="9092"/>
      <w:bookmarkEnd w:id="9093"/>
      <w:bookmarkEnd w:id="9094"/>
      <w:bookmarkEnd w:id="9095"/>
      <w:bookmarkEnd w:id="9096"/>
      <w:bookmarkEnd w:id="9097"/>
      <w:bookmarkEnd w:id="9098"/>
      <w:bookmarkEnd w:id="9099"/>
      <w:bookmarkEnd w:id="9100"/>
    </w:p>
    <w:p w14:paraId="405E4BCE" w14:textId="77777777" w:rsidR="00C57672" w:rsidRPr="00501E48" w:rsidRDefault="00C57672" w:rsidP="00C57672">
      <w:pPr>
        <w:pStyle w:val="Heading3"/>
      </w:pPr>
      <w:bookmarkStart w:id="9101" w:name="_Toc21086230"/>
      <w:bookmarkStart w:id="9102" w:name="_Toc29768666"/>
      <w:bookmarkStart w:id="9103" w:name="_Toc37430484"/>
      <w:bookmarkStart w:id="9104" w:name="_Toc43739587"/>
      <w:bookmarkStart w:id="9105" w:name="_Toc46347348"/>
      <w:bookmarkStart w:id="9106" w:name="_Toc53166287"/>
      <w:bookmarkStart w:id="9107" w:name="_Toc53166982"/>
      <w:bookmarkStart w:id="9108" w:name="_Toc53167676"/>
      <w:bookmarkStart w:id="9109" w:name="_Toc61130938"/>
      <w:bookmarkStart w:id="9110" w:name="_Toc61131664"/>
      <w:bookmarkStart w:id="9111" w:name="_Toc61188506"/>
      <w:bookmarkStart w:id="9112" w:name="_Toc83029796"/>
      <w:bookmarkStart w:id="9113" w:name="_Toc83920394"/>
      <w:bookmarkStart w:id="9114" w:name="_Toc89785415"/>
      <w:r w:rsidRPr="00501E48">
        <w:t>16.</w:t>
      </w:r>
      <w:r w:rsidRPr="00501E48">
        <w:rPr>
          <w:rFonts w:hint="eastAsia"/>
        </w:rPr>
        <w:t>5</w:t>
      </w:r>
      <w:r w:rsidRPr="00501E48">
        <w:t>.1</w:t>
      </w:r>
      <w:r w:rsidRPr="00501E48">
        <w:tab/>
        <w:t>General</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9115" w:name="_Toc29813682"/>
      <w:bookmarkStart w:id="9116" w:name="_Toc21020985"/>
      <w:bookmarkStart w:id="9117" w:name="_Toc29814153"/>
      <w:bookmarkStart w:id="9118" w:name="_Toc29814501"/>
      <w:bookmarkStart w:id="9119" w:name="_Toc37430485"/>
      <w:bookmarkStart w:id="9120" w:name="_Toc43739588"/>
      <w:bookmarkStart w:id="9121" w:name="_Toc46347349"/>
      <w:bookmarkStart w:id="9122" w:name="_Toc53166288"/>
      <w:bookmarkStart w:id="9123" w:name="_Toc53166983"/>
      <w:bookmarkStart w:id="9124" w:name="_Toc53167677"/>
    </w:p>
    <w:p w14:paraId="6E1FAB61" w14:textId="77777777" w:rsidR="00C57672" w:rsidRPr="00501E48" w:rsidRDefault="00C57672" w:rsidP="00C57672">
      <w:pPr>
        <w:pStyle w:val="Heading3"/>
      </w:pPr>
      <w:bookmarkStart w:id="9125" w:name="_Toc61130939"/>
      <w:bookmarkStart w:id="9126" w:name="_Toc61131665"/>
      <w:bookmarkStart w:id="9127" w:name="_Toc61188507"/>
      <w:bookmarkStart w:id="9128" w:name="_Toc83029797"/>
      <w:bookmarkStart w:id="9129" w:name="_Toc83920395"/>
      <w:bookmarkStart w:id="9130" w:name="_Toc89785416"/>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9131" w:name="_Toc29814502"/>
      <w:bookmarkStart w:id="9132" w:name="_Toc29814154"/>
      <w:bookmarkStart w:id="9133" w:name="_Toc21020986"/>
      <w:bookmarkStart w:id="9134" w:name="_Toc29813683"/>
      <w:bookmarkStart w:id="9135" w:name="_Toc37430486"/>
      <w:bookmarkStart w:id="9136" w:name="_Toc43739589"/>
      <w:bookmarkStart w:id="9137" w:name="_Toc46347350"/>
      <w:bookmarkStart w:id="9138" w:name="_Toc53166289"/>
      <w:bookmarkStart w:id="9139" w:name="_Toc53166984"/>
      <w:bookmarkStart w:id="9140" w:name="_Toc53167678"/>
      <w:bookmarkStart w:id="9141" w:name="_Toc61130940"/>
      <w:bookmarkStart w:id="9142" w:name="_Toc61131666"/>
      <w:bookmarkStart w:id="9143" w:name="_Toc61188508"/>
      <w:bookmarkStart w:id="9144" w:name="_Toc83029798"/>
      <w:bookmarkStart w:id="9145" w:name="_Toc83920396"/>
      <w:bookmarkStart w:id="9146" w:name="_Toc89785417"/>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9147" w:name="_Toc29813684"/>
      <w:bookmarkStart w:id="9148" w:name="_Toc29814503"/>
      <w:bookmarkStart w:id="9149" w:name="_Toc29814155"/>
      <w:bookmarkStart w:id="9150" w:name="_Toc21020987"/>
      <w:bookmarkStart w:id="9151" w:name="_Toc37430487"/>
      <w:bookmarkStart w:id="9152" w:name="_Toc43739590"/>
      <w:bookmarkStart w:id="9153" w:name="_Toc46347351"/>
      <w:bookmarkStart w:id="9154" w:name="_Toc53166290"/>
      <w:bookmarkStart w:id="9155" w:name="_Toc53166985"/>
      <w:bookmarkStart w:id="9156" w:name="_Toc53167679"/>
      <w:bookmarkStart w:id="9157" w:name="_Toc61130941"/>
      <w:bookmarkStart w:id="9158" w:name="_Toc61131667"/>
      <w:bookmarkStart w:id="9159" w:name="_Toc61188509"/>
      <w:bookmarkStart w:id="9160" w:name="_Toc83029799"/>
      <w:bookmarkStart w:id="9161" w:name="_Toc83920397"/>
      <w:bookmarkStart w:id="9162" w:name="_Toc89785418"/>
      <w:r w:rsidRPr="00501E48">
        <w:t>1</w:t>
      </w:r>
      <w:r w:rsidRPr="00501E48">
        <w:rPr>
          <w:rFonts w:hint="eastAsia"/>
        </w:rPr>
        <w:t>6</w:t>
      </w:r>
      <w:r w:rsidRPr="00501E48">
        <w:t>.</w:t>
      </w:r>
      <w:r w:rsidRPr="00501E48">
        <w:rPr>
          <w:rFonts w:hint="eastAsia"/>
        </w:rPr>
        <w:t>5</w:t>
      </w:r>
      <w:r w:rsidRPr="00501E48">
        <w:t>.2.1</w:t>
      </w:r>
      <w:r w:rsidRPr="00501E48">
        <w:tab/>
        <w:t>Exclusion bands</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9163" w:name="_Toc21020988"/>
      <w:bookmarkStart w:id="9164" w:name="_Toc29814504"/>
      <w:bookmarkStart w:id="9165" w:name="_Toc29813685"/>
      <w:bookmarkStart w:id="9166" w:name="_Toc29814156"/>
      <w:bookmarkStart w:id="9167" w:name="_Toc37430488"/>
      <w:bookmarkStart w:id="9168" w:name="_Toc43739591"/>
      <w:bookmarkStart w:id="9169" w:name="_Toc46347352"/>
      <w:bookmarkStart w:id="9170" w:name="_Toc53166291"/>
      <w:bookmarkStart w:id="9171" w:name="_Toc53166986"/>
      <w:bookmarkStart w:id="9172" w:name="_Toc53167680"/>
      <w:bookmarkStart w:id="9173" w:name="_Toc61130942"/>
      <w:bookmarkStart w:id="9174" w:name="_Toc61131668"/>
      <w:bookmarkStart w:id="9175" w:name="_Toc61188510"/>
      <w:bookmarkStart w:id="9176" w:name="_Toc83029800"/>
      <w:bookmarkStart w:id="9177" w:name="_Toc83920398"/>
      <w:bookmarkStart w:id="9178" w:name="_Toc89785419"/>
      <w:r w:rsidRPr="00501E48">
        <w:t>1</w:t>
      </w:r>
      <w:r w:rsidRPr="00501E48">
        <w:rPr>
          <w:rFonts w:hint="eastAsia"/>
        </w:rPr>
        <w:t>6</w:t>
      </w:r>
      <w:r w:rsidRPr="00501E48">
        <w:t>.</w:t>
      </w:r>
      <w:r w:rsidRPr="00501E48">
        <w:rPr>
          <w:rFonts w:hint="eastAsia"/>
        </w:rPr>
        <w:t>5</w:t>
      </w:r>
      <w:r w:rsidRPr="00501E48">
        <w:t>.2.2</w:t>
      </w:r>
      <w:r w:rsidRPr="00501E48">
        <w:tab/>
        <w:t>Spatial exclusion</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9179" w:name="_Toc37430489"/>
      <w:bookmarkStart w:id="9180" w:name="_Toc43739592"/>
      <w:bookmarkStart w:id="9181" w:name="_Toc46347353"/>
      <w:bookmarkStart w:id="9182" w:name="_Toc53166292"/>
      <w:bookmarkStart w:id="9183" w:name="_Toc53166987"/>
      <w:bookmarkStart w:id="9184" w:name="_Toc53167681"/>
      <w:bookmarkStart w:id="9185" w:name="_Toc61130943"/>
      <w:bookmarkStart w:id="9186" w:name="_Toc61131669"/>
      <w:bookmarkStart w:id="9187" w:name="_Toc61188511"/>
      <w:bookmarkStart w:id="9188" w:name="_Toc83029801"/>
      <w:bookmarkStart w:id="9189" w:name="_Toc83920399"/>
      <w:bookmarkStart w:id="9190" w:name="_Toc89785420"/>
      <w:r w:rsidRPr="00E11EA5">
        <w:lastRenderedPageBreak/>
        <w:t>17</w:t>
      </w:r>
      <w:r w:rsidRPr="00E11EA5">
        <w:tab/>
        <w:t>Measurement Uncertainty values summary</w:t>
      </w:r>
      <w:bookmarkEnd w:id="9179"/>
      <w:bookmarkEnd w:id="9180"/>
      <w:bookmarkEnd w:id="9181"/>
      <w:bookmarkEnd w:id="9182"/>
      <w:bookmarkEnd w:id="9183"/>
      <w:bookmarkEnd w:id="9184"/>
      <w:bookmarkEnd w:id="9185"/>
      <w:bookmarkEnd w:id="9186"/>
      <w:bookmarkEnd w:id="9187"/>
      <w:bookmarkEnd w:id="9188"/>
      <w:bookmarkEnd w:id="9189"/>
      <w:bookmarkEnd w:id="9190"/>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16321B72" w:rsidR="00737642" w:rsidRDefault="00737642" w:rsidP="00737642">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6B727207" w14:textId="7C57F22C" w:rsidR="00737642" w:rsidRPr="00E11EA5" w:rsidRDefault="00737642" w:rsidP="00737642">
            <w:pPr>
              <w:pStyle w:val="TAL"/>
              <w:rPr>
                <w:rFonts w:cs="Arial"/>
              </w:rPr>
            </w:pPr>
            <w:r w:rsidRPr="00E24754">
              <w:rPr>
                <w:rFonts w:cs="Arial"/>
              </w:rPr>
              <w:t>±2.2 dB (43.5</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05211E28" w:rsidR="00737642" w:rsidRDefault="00737642" w:rsidP="00737642">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45549021" w14:textId="68EC430E"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22C13D8A"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1222AA" w14:textId="0575DD75"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525D89CA"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7F25C27" w14:textId="7DF9CB06" w:rsidR="00C5767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5D0B13B4" w:rsidR="00737642" w:rsidRDefault="00737642" w:rsidP="00737642">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F939F1D"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469B2478"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269932C" w14:textId="12598EC9" w:rsidR="00C5767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6D85F44C"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02639D07" w14:textId="7EC7EC55"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3BD54F4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7E972F1A" w14:textId="117B76A3" w:rsidR="00737642" w:rsidRPr="00E11EA5" w:rsidRDefault="00737642" w:rsidP="00737642">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48831804" w:rsidR="00737642" w:rsidRDefault="00737642" w:rsidP="00737642">
            <w:pPr>
              <w:pStyle w:val="TAL"/>
            </w:pPr>
            <w:r>
              <w:t>±2.7 dB, 6 GHz &lt; f ≤ 43.5 GHz</w:t>
            </w:r>
          </w:p>
          <w:p w14:paraId="011C498F" w14:textId="683D3242" w:rsidR="00737642" w:rsidRPr="00E11EA5" w:rsidRDefault="00737642" w:rsidP="00737642">
            <w:pPr>
              <w:pStyle w:val="TAL"/>
            </w:pPr>
            <w:r>
              <w:t>±5.0 dB, 43.5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0EBBCEED"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E8C167E" w14:textId="7C688858" w:rsidR="00737642" w:rsidRPr="00E11EA5" w:rsidRDefault="00737642" w:rsidP="00737642">
            <w:pPr>
              <w:pStyle w:val="TAC"/>
              <w:jc w:val="left"/>
              <w:rPr>
                <w:rFonts w:cs="Arial"/>
                <w:vertAlign w:val="superscript"/>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057A00F0"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A4E1D08" w14:textId="35F02566"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4034882"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2C901B2" w14:textId="55B27A22" w:rsidR="00737642" w:rsidRPr="00E11EA5" w:rsidRDefault="00737642" w:rsidP="00737642">
            <w:pPr>
              <w:pStyle w:val="TAC"/>
              <w:jc w:val="left"/>
              <w:rPr>
                <w:rFonts w:cs="Arial"/>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rFonts w:cs="Arial"/>
              </w:rPr>
            </w:pPr>
            <w:r w:rsidRPr="003549B1">
              <w:rPr>
                <w:rFonts w:eastAsia="SimSun"/>
              </w:rPr>
              <w:t xml:space="preserve">±3.6 dB, 24.25 GHz &lt; f </w:t>
            </w:r>
            <w:r w:rsidRPr="003549B1">
              <w:rPr>
                <w:rFonts w:cs="Arial"/>
              </w:rPr>
              <w:t>≤ 29.5 GHz</w:t>
            </w:r>
          </w:p>
          <w:p w14:paraId="04A21822" w14:textId="746E1A56" w:rsidR="00737642" w:rsidRDefault="00737642" w:rsidP="00737642">
            <w:pPr>
              <w:pStyle w:val="TAL"/>
              <w:rPr>
                <w:rFonts w:eastAsia="SimSun"/>
              </w:rPr>
            </w:pPr>
            <w:r w:rsidRPr="003549B1">
              <w:rPr>
                <w:rFonts w:eastAsia="SimSun"/>
              </w:rPr>
              <w:t>±3.6 dB, 37 GHz &lt; f ≤ 43.5 GHz</w:t>
            </w:r>
          </w:p>
          <w:p w14:paraId="77904F17" w14:textId="598478F6" w:rsidR="00737642" w:rsidRPr="00E11EA5" w:rsidRDefault="00737642" w:rsidP="00737642">
            <w:pPr>
              <w:pStyle w:val="TAC"/>
              <w:jc w:val="left"/>
              <w:rPr>
                <w:rFonts w:cs="Arial"/>
                <w:vertAlign w:val="superscript"/>
              </w:rPr>
            </w:pPr>
            <w:r>
              <w:rPr>
                <w:rFonts w:eastAsia="SimSun"/>
              </w:rPr>
              <w:t xml:space="preserve">±4.5 dB, 43.5 GHz &lt; f </w:t>
            </w:r>
            <w:r w:rsidRPr="00ED1313">
              <w:rPr>
                <w:rFonts w:eastAsia="SimSun"/>
              </w:rPr>
              <w:t>≤ 48.2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0A861559"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13F5804" w14:textId="5EF1A890" w:rsidR="00737642" w:rsidRPr="00E11EA5" w:rsidRDefault="00737642" w:rsidP="00737642">
            <w:pPr>
              <w:pStyle w:val="TAC"/>
              <w:jc w:val="left"/>
              <w:rPr>
                <w:rFonts w:cs="Arial"/>
                <w:vertAlign w:val="superscript"/>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559A1452" w:rsidR="00737642" w:rsidRDefault="00737642" w:rsidP="00737642">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6FC3814" w14:textId="44561B4F" w:rsidR="00737642" w:rsidRPr="00E11EA5" w:rsidRDefault="00737642" w:rsidP="00737642">
            <w:pPr>
              <w:pStyle w:val="TAC"/>
              <w:jc w:val="left"/>
              <w:rPr>
                <w:rFonts w:cs="Arial"/>
                <w:vertAlign w:val="superscript"/>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1500D8BE"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265FCF5" w14:textId="1AE69CC4"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9191" w:name="_Toc37430490"/>
      <w:bookmarkStart w:id="9192" w:name="_Toc43739593"/>
      <w:bookmarkStart w:id="9193" w:name="_Toc46347354"/>
      <w:bookmarkStart w:id="9194" w:name="_Toc53166293"/>
      <w:bookmarkStart w:id="9195" w:name="_Toc53166988"/>
      <w:bookmarkStart w:id="9196" w:name="_Toc53167682"/>
      <w:bookmarkStart w:id="9197" w:name="_Toc61130944"/>
      <w:bookmarkStart w:id="9198" w:name="_Toc61131670"/>
      <w:bookmarkStart w:id="9199" w:name="_Toc61188512"/>
      <w:bookmarkStart w:id="9200" w:name="_Toc83029802"/>
      <w:bookmarkStart w:id="9201" w:name="_Toc83920400"/>
      <w:bookmarkStart w:id="9202" w:name="_Toc89785421"/>
      <w:r w:rsidRPr="00E11EA5">
        <w:t>18</w:t>
      </w:r>
      <w:r w:rsidRPr="00E11EA5">
        <w:tab/>
        <w:t>Test Tolerance values summary</w:t>
      </w:r>
      <w:bookmarkEnd w:id="9191"/>
      <w:bookmarkEnd w:id="9192"/>
      <w:bookmarkEnd w:id="9193"/>
      <w:bookmarkEnd w:id="9194"/>
      <w:bookmarkEnd w:id="9195"/>
      <w:bookmarkEnd w:id="9196"/>
      <w:bookmarkEnd w:id="9197"/>
      <w:bookmarkEnd w:id="9198"/>
      <w:bookmarkEnd w:id="9199"/>
      <w:bookmarkEnd w:id="9200"/>
      <w:bookmarkEnd w:id="9201"/>
      <w:bookmarkEnd w:id="9202"/>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5C856F96" w:rsidR="00737642" w:rsidRDefault="00737642" w:rsidP="00737642">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78D7BD86" w14:textId="549D53AC" w:rsidR="00737642" w:rsidRPr="00E11EA5" w:rsidRDefault="00737642" w:rsidP="00737642">
            <w:pPr>
              <w:pStyle w:val="TAL"/>
              <w:rPr>
                <w:rFonts w:cs="Arial"/>
              </w:rPr>
            </w:pPr>
            <w:r w:rsidRPr="00E24754">
              <w:rPr>
                <w:rFonts w:cs="Arial"/>
              </w:rPr>
              <w:t>2.2 dB (43.5</w:t>
            </w:r>
            <w:r>
              <w:rPr>
                <w:rFonts w:cs="Arial"/>
              </w:rPr>
              <w:t xml:space="preserve">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2ECF45AB" w:rsidR="00737642" w:rsidRDefault="00737642" w:rsidP="00737642">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6F932C98" w14:textId="2DDEE996"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63788734"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742600CB" w14:textId="1EC8388C"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1CC5B880"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1806EB5" w14:textId="0A7F4A5B" w:rsidR="0073764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15C29507" w:rsidR="00737642" w:rsidRDefault="00737642" w:rsidP="00737642">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7CBD4F13"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4D55020D"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A9919C0" w14:textId="0D8907DF"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0C85DB27"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p>
          <w:p w14:paraId="5321F0A5" w14:textId="77777777" w:rsidR="00737642"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54F45065"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C5192ED" w14:textId="3B9DF19F" w:rsidR="00737642" w:rsidRPr="00E11EA5" w:rsidRDefault="00737642" w:rsidP="00737642">
            <w:pPr>
              <w:pStyle w:val="TAC"/>
              <w:jc w:val="left"/>
              <w:rPr>
                <w:rFonts w:cs="Arial"/>
                <w:vertAlign w:val="superscript"/>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1F9CD175"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7E35CCC" w14:textId="0913DB4A" w:rsidR="00737642" w:rsidRPr="00E11EA5" w:rsidRDefault="00737642" w:rsidP="00737642">
            <w:pPr>
              <w:pStyle w:val="TAC"/>
              <w:jc w:val="left"/>
              <w:rPr>
                <w:rFonts w:cs="Arial"/>
                <w:vertAlign w:val="superscript"/>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9203" w:name="_Toc21086771"/>
      <w:bookmarkStart w:id="9204" w:name="_Toc29769231"/>
      <w:bookmarkStart w:id="9205" w:name="_Toc37430491"/>
      <w:bookmarkStart w:id="9206" w:name="_Toc43739594"/>
      <w:bookmarkStart w:id="9207" w:name="_Toc46347355"/>
      <w:bookmarkStart w:id="9208" w:name="_Toc53166294"/>
      <w:bookmarkStart w:id="9209" w:name="_Toc53166989"/>
      <w:bookmarkStart w:id="9210" w:name="_Toc53167683"/>
      <w:r>
        <w:br w:type="page"/>
      </w:r>
    </w:p>
    <w:p w14:paraId="1D256A54" w14:textId="77777777" w:rsidR="00C57672" w:rsidRPr="00E11EA5" w:rsidRDefault="00C57672" w:rsidP="00C57672">
      <w:pPr>
        <w:pStyle w:val="Heading8"/>
        <w:rPr>
          <w:lang w:eastAsia="zh-CN"/>
        </w:rPr>
      </w:pPr>
      <w:bookmarkStart w:id="9211" w:name="_Toc61130945"/>
      <w:bookmarkStart w:id="9212" w:name="_Toc61131671"/>
      <w:bookmarkStart w:id="9213" w:name="_Toc61188513"/>
      <w:bookmarkStart w:id="9214" w:name="_Toc83029803"/>
      <w:bookmarkStart w:id="9215" w:name="_Toc83920401"/>
      <w:bookmarkStart w:id="9216" w:name="_Toc89785422"/>
      <w:r w:rsidRPr="00E11EA5">
        <w:lastRenderedPageBreak/>
        <w:t>Annex A (informative):</w:t>
      </w:r>
      <w:r w:rsidRPr="00E11EA5">
        <w:br/>
      </w:r>
      <w:r w:rsidRPr="00E11EA5">
        <w:rPr>
          <w:lang w:eastAsia="zh-CN"/>
        </w:rPr>
        <w:t>Radiated TX measurement error contribution descriptions</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3F6CCA1E" w14:textId="77777777" w:rsidR="00C57672" w:rsidRPr="00E11EA5" w:rsidRDefault="00C57672" w:rsidP="00C57672">
      <w:pPr>
        <w:pStyle w:val="Heading1"/>
      </w:pPr>
      <w:bookmarkStart w:id="9217" w:name="_Toc21086772"/>
      <w:bookmarkStart w:id="9218" w:name="_Toc29769232"/>
      <w:bookmarkStart w:id="9219" w:name="_Toc37430492"/>
      <w:bookmarkStart w:id="9220" w:name="_Toc43739595"/>
      <w:bookmarkStart w:id="9221" w:name="_Toc46347356"/>
      <w:bookmarkStart w:id="9222" w:name="_Toc53166295"/>
      <w:bookmarkStart w:id="9223" w:name="_Toc53166990"/>
      <w:bookmarkStart w:id="9224" w:name="_Toc53167684"/>
      <w:bookmarkStart w:id="9225" w:name="_Toc61130946"/>
      <w:bookmarkStart w:id="9226" w:name="_Toc61131672"/>
      <w:bookmarkStart w:id="9227" w:name="_Toc61188514"/>
      <w:bookmarkStart w:id="9228" w:name="_Toc83029804"/>
      <w:bookmarkStart w:id="9229" w:name="_Toc83920402"/>
      <w:bookmarkStart w:id="9230" w:name="_Toc89785423"/>
      <w:r w:rsidRPr="00E11EA5">
        <w:rPr>
          <w:lang w:eastAsia="zh-CN"/>
        </w:rPr>
        <w:t>A.</w:t>
      </w:r>
      <w:r w:rsidRPr="00E11EA5">
        <w:rPr>
          <w:rFonts w:hint="eastAsia"/>
        </w:rPr>
        <w:t>1</w:t>
      </w:r>
      <w:r w:rsidRPr="00E11EA5">
        <w:tab/>
      </w:r>
      <w:r w:rsidRPr="00E11EA5">
        <w:rPr>
          <w:rFonts w:hint="eastAsia"/>
        </w:rPr>
        <w:t>Indoor Anechoic Chamber</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4.5pt;height:36.5pt" o:ole="">
            <v:imagedata r:id="rId204" o:title=""/>
          </v:shape>
          <o:OLEObject Type="Embed" ProgID="Equation.3" ShapeID="_x0000_i1087" DrawAspect="Content" ObjectID="_1710574921" r:id="rId205"/>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5pt;height:14.5pt" o:ole="">
            <v:imagedata r:id="rId206" o:title=""/>
          </v:shape>
          <o:OLEObject Type="Embed" ProgID="Equation.3" ShapeID="_x0000_i1088" DrawAspect="Content" ObjectID="_1710574922" r:id="rId207"/>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4.5pt;height:7.5pt" o:ole="">
            <v:imagedata r:id="rId208" o:title=""/>
          </v:shape>
          <o:OLEObject Type="Embed" ProgID="Equation.3" ShapeID="_x0000_i1089" DrawAspect="Content" ObjectID="_1710574923" r:id="rId209"/>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5pt;height:14.5pt" o:ole="">
            <v:imagedata r:id="rId210" o:title=""/>
          </v:shape>
          <o:OLEObject Type="Embed" ProgID="Equation.3" ShapeID="_x0000_i1090" DrawAspect="Content" ObjectID="_1710574924" r:id="rId211"/>
        </w:object>
      </w:r>
      <w:r w:rsidRPr="00E11EA5">
        <w:t xml:space="preserve"> is elevation of single measurement </w:t>
      </w:r>
      <w:r w:rsidRPr="00E11EA5">
        <w:rPr>
          <w:position w:val="-14"/>
        </w:rPr>
        <w:object w:dxaOrig="660" w:dyaOrig="380" w14:anchorId="1040E1D1">
          <v:shape id="_x0000_i1091" type="#_x0000_t75" style="width:36.5pt;height:22pt" o:ole="">
            <v:imagedata r:id="rId212" o:title=""/>
          </v:shape>
          <o:OLEObject Type="Embed" ProgID="Equation.3" ShapeID="_x0000_i1091" DrawAspect="Content" ObjectID="_1710574925" r:id="rId213"/>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2pt;height:14.5pt" o:ole="">
            <v:imagedata r:id="rId214" o:title=""/>
          </v:shape>
          <o:OLEObject Type="Embed" ProgID="Equation.3" ShapeID="_x0000_i1092" DrawAspect="Content" ObjectID="_1710574926" r:id="rId21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2pt;height:14.5pt" o:ole="">
            <v:imagedata r:id="rId214" o:title=""/>
          </v:shape>
          <o:OLEObject Type="Embed" ProgID="Equation.3" ShapeID="_x0000_i1093" DrawAspect="Content" ObjectID="_1710574927" r:id="rId216"/>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9231" w:name="_Toc21086773"/>
      <w:bookmarkStart w:id="9232" w:name="_Toc29769233"/>
      <w:bookmarkStart w:id="9233" w:name="_Toc37430493"/>
      <w:bookmarkStart w:id="9234" w:name="_Toc43739596"/>
      <w:bookmarkStart w:id="9235" w:name="_Toc46347357"/>
      <w:bookmarkStart w:id="9236" w:name="_Toc53166296"/>
      <w:bookmarkStart w:id="9237" w:name="_Toc53166991"/>
      <w:bookmarkStart w:id="9238" w:name="_Toc53167685"/>
      <w:bookmarkStart w:id="9239" w:name="_Toc61130947"/>
      <w:bookmarkStart w:id="9240" w:name="_Toc61131673"/>
      <w:bookmarkStart w:id="9241" w:name="_Toc61188515"/>
      <w:bookmarkStart w:id="9242" w:name="_Toc83029805"/>
      <w:bookmarkStart w:id="9243" w:name="_Toc83920403"/>
      <w:bookmarkStart w:id="9244" w:name="_Toc89785424"/>
      <w:r w:rsidRPr="00E11EA5">
        <w:rPr>
          <w:lang w:eastAsia="zh-CN"/>
        </w:rPr>
        <w:t>A.2</w:t>
      </w:r>
      <w:r w:rsidRPr="00E11EA5">
        <w:rPr>
          <w:lang w:eastAsia="zh-CN"/>
        </w:rPr>
        <w:tab/>
        <w:t>Compact Antenna Test Range</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9245" w:name="_Toc21086774"/>
      <w:bookmarkStart w:id="9246"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9247" w:name="_Toc37430494"/>
      <w:bookmarkStart w:id="9248" w:name="_Toc43739597"/>
      <w:bookmarkStart w:id="9249" w:name="_Toc46347358"/>
      <w:bookmarkStart w:id="9250" w:name="_Toc53166297"/>
      <w:bookmarkStart w:id="9251" w:name="_Toc53166992"/>
      <w:bookmarkStart w:id="9252" w:name="_Toc53167686"/>
      <w:bookmarkStart w:id="9253" w:name="_Toc61130948"/>
      <w:bookmarkStart w:id="9254" w:name="_Toc61131674"/>
      <w:bookmarkStart w:id="9255" w:name="_Toc61188516"/>
      <w:bookmarkStart w:id="9256" w:name="_Toc83029806"/>
      <w:bookmarkStart w:id="9257" w:name="_Toc83920404"/>
      <w:bookmarkStart w:id="9258" w:name="_Toc89785425"/>
      <w:r w:rsidRPr="00E11EA5">
        <w:rPr>
          <w:lang w:eastAsia="zh-CN"/>
        </w:rPr>
        <w:t>A.3</w:t>
      </w:r>
      <w:r w:rsidRPr="00E11EA5">
        <w:rPr>
          <w:lang w:eastAsia="zh-CN"/>
        </w:rPr>
        <w:tab/>
        <w:t>Near Field Test Range</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9259" w:name="_Toc478460655"/>
      <w:bookmarkStart w:id="9260" w:name="_Toc37430495"/>
      <w:bookmarkStart w:id="9261" w:name="_Toc43739598"/>
      <w:bookmarkStart w:id="9262" w:name="_Toc46347359"/>
      <w:bookmarkStart w:id="9263" w:name="_Toc53166298"/>
      <w:bookmarkStart w:id="9264" w:name="_Toc53166993"/>
      <w:bookmarkStart w:id="9265" w:name="_Toc53167687"/>
      <w:bookmarkStart w:id="9266" w:name="_Toc61130949"/>
      <w:bookmarkStart w:id="9267" w:name="_Toc61131675"/>
      <w:bookmarkStart w:id="9268" w:name="_Toc61188517"/>
      <w:bookmarkStart w:id="9269" w:name="_Toc83029807"/>
      <w:bookmarkStart w:id="9270" w:name="_Toc83920405"/>
      <w:bookmarkStart w:id="9271" w:name="_Toc89785426"/>
      <w:r w:rsidRPr="00501E48">
        <w:t>A.4</w:t>
      </w:r>
      <w:r w:rsidRPr="00501E48">
        <w:tab/>
        <w:t>One Dimensional Compact Range</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9272" w:name="_Toc21086775"/>
      <w:bookmarkStart w:id="9273" w:name="_Toc29769235"/>
      <w:bookmarkStart w:id="9274" w:name="_Toc37430496"/>
      <w:bookmarkStart w:id="9275" w:name="_Toc43739599"/>
      <w:bookmarkStart w:id="9276" w:name="_Toc46347360"/>
      <w:bookmarkStart w:id="9277" w:name="_Toc53166299"/>
      <w:bookmarkStart w:id="9278" w:name="_Toc53166994"/>
      <w:bookmarkStart w:id="9279" w:name="_Toc53167688"/>
      <w:bookmarkStart w:id="9280" w:name="_Toc61130950"/>
      <w:bookmarkStart w:id="9281" w:name="_Toc61131676"/>
      <w:bookmarkStart w:id="9282" w:name="_Toc61188518"/>
      <w:bookmarkStart w:id="9283" w:name="_Toc83029808"/>
      <w:bookmarkStart w:id="9284" w:name="_Toc83920406"/>
      <w:bookmarkStart w:id="9285" w:name="_Toc89785427"/>
      <w:r w:rsidRPr="00E11EA5">
        <w:rPr>
          <w:lang w:eastAsia="zh-CN"/>
        </w:rPr>
        <w:lastRenderedPageBreak/>
        <w:t>A.</w:t>
      </w:r>
      <w:r w:rsidRPr="00E11EA5">
        <w:t>5</w:t>
      </w:r>
      <w:r w:rsidRPr="00E11EA5">
        <w:tab/>
        <w:t>General</w:t>
      </w:r>
      <w:r w:rsidRPr="00E11EA5">
        <w:rPr>
          <w:rFonts w:hint="eastAsia"/>
        </w:rPr>
        <w:t xml:space="preserve"> Chamber</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4.5pt;height:36.5pt" o:ole="">
            <v:imagedata r:id="rId204" o:title=""/>
          </v:shape>
          <o:OLEObject Type="Embed" ProgID="Equation.3" ShapeID="_x0000_i1094" DrawAspect="Content" ObjectID="_1710574928" r:id="rId217"/>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5pt;height:14.5pt" o:ole="">
            <v:imagedata r:id="rId206" o:title=""/>
          </v:shape>
          <o:OLEObject Type="Embed" ProgID="Equation.3" ShapeID="_x0000_i1095" DrawAspect="Content" ObjectID="_1710574929" r:id="rId218"/>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4.5pt;height:7.5pt" o:ole="">
            <v:imagedata r:id="rId208" o:title=""/>
          </v:shape>
          <o:OLEObject Type="Embed" ProgID="Equation.3" ShapeID="_x0000_i1096" DrawAspect="Content" ObjectID="_1710574930" r:id="rId219"/>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5pt;height:14.5pt" o:ole="">
            <v:imagedata r:id="rId210" o:title=""/>
          </v:shape>
          <o:OLEObject Type="Embed" ProgID="Equation.3" ShapeID="_x0000_i1097" DrawAspect="Content" ObjectID="_1710574931" r:id="rId220"/>
        </w:object>
      </w:r>
      <w:r w:rsidRPr="00E11EA5">
        <w:t xml:space="preserve"> is elevation of single measurement </w:t>
      </w:r>
      <w:r w:rsidRPr="00E11EA5">
        <w:rPr>
          <w:position w:val="-14"/>
        </w:rPr>
        <w:object w:dxaOrig="660" w:dyaOrig="380" w14:anchorId="5611E47E">
          <v:shape id="_x0000_i1098" type="#_x0000_t75" style="width:36.5pt;height:22pt" o:ole="">
            <v:imagedata r:id="rId212" o:title=""/>
          </v:shape>
          <o:OLEObject Type="Embed" ProgID="Equation.3" ShapeID="_x0000_i1098" DrawAspect="Content" ObjectID="_1710574932" r:id="rId221"/>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2pt;height:14.5pt" o:ole="">
            <v:imagedata r:id="rId214" o:title=""/>
          </v:shape>
          <o:OLEObject Type="Embed" ProgID="Equation.3" ShapeID="_x0000_i1099" DrawAspect="Content" ObjectID="_1710574933" r:id="rId22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2pt;height:14.5pt" o:ole="">
            <v:imagedata r:id="rId214" o:title=""/>
          </v:shape>
          <o:OLEObject Type="Embed" ProgID="Equation.3" ShapeID="_x0000_i1100" DrawAspect="Content" ObjectID="_1710574934" r:id="rId223"/>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9286" w:name="_Toc21086776"/>
      <w:bookmarkStart w:id="9287" w:name="_Toc29769236"/>
      <w:bookmarkStart w:id="9288" w:name="_Toc37430497"/>
      <w:bookmarkStart w:id="9289" w:name="_Toc43739600"/>
      <w:bookmarkStart w:id="9290" w:name="_Toc46347361"/>
      <w:bookmarkStart w:id="9291" w:name="_Toc53166300"/>
      <w:bookmarkStart w:id="9292" w:name="_Toc53166995"/>
      <w:bookmarkStart w:id="9293" w:name="_Toc53167689"/>
      <w:bookmarkStart w:id="9294" w:name="_Toc61130951"/>
      <w:bookmarkStart w:id="9295" w:name="_Toc61131677"/>
      <w:bookmarkStart w:id="9296" w:name="_Toc61188519"/>
      <w:bookmarkStart w:id="9297" w:name="_Toc83029809"/>
      <w:bookmarkStart w:id="9298" w:name="_Toc83920407"/>
      <w:bookmarkStart w:id="9299" w:name="_Toc89785428"/>
      <w:r w:rsidRPr="00E11EA5">
        <w:rPr>
          <w:lang w:eastAsia="zh-CN"/>
        </w:rPr>
        <w:t>A.6</w:t>
      </w:r>
      <w:r w:rsidRPr="00E11EA5">
        <w:tab/>
        <w:t>Reverberation Chamber</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9300" w:name="_Toc21086777"/>
      <w:bookmarkStart w:id="9301" w:name="_Toc29769237"/>
      <w:bookmarkStart w:id="9302" w:name="_Toc37430498"/>
      <w:bookmarkStart w:id="9303" w:name="_Toc43739601"/>
      <w:bookmarkStart w:id="9304" w:name="_Toc46347362"/>
      <w:bookmarkStart w:id="9305" w:name="_Toc53166301"/>
      <w:bookmarkStart w:id="9306" w:name="_Toc53166996"/>
      <w:bookmarkStart w:id="9307" w:name="_Toc53167690"/>
      <w:bookmarkStart w:id="9308" w:name="_Toc61130952"/>
      <w:bookmarkStart w:id="9309" w:name="_Toc61131678"/>
      <w:bookmarkStart w:id="9310" w:name="_Toc61188520"/>
      <w:bookmarkStart w:id="9311" w:name="_Toc83029810"/>
      <w:bookmarkStart w:id="9312" w:name="_Toc83920408"/>
      <w:bookmarkStart w:id="9313" w:name="_Toc89785429"/>
      <w:r w:rsidRPr="00E11EA5">
        <w:rPr>
          <w:lang w:eastAsia="zh-CN"/>
        </w:rPr>
        <w:lastRenderedPageBreak/>
        <w:t>A.7</w:t>
      </w:r>
      <w:r w:rsidRPr="00E11EA5">
        <w:rPr>
          <w:lang w:eastAsia="zh-CN"/>
        </w:rPr>
        <w:tab/>
        <w:t>Plane Wave Synthesizer</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9314" w:name="tsgNames"/>
      <w:bookmarkStart w:id="9315" w:name="startOfAnnexes"/>
      <w:bookmarkEnd w:id="9314"/>
      <w:bookmarkEnd w:id="9315"/>
    </w:p>
    <w:p w14:paraId="03E5D1D3" w14:textId="77777777" w:rsidR="00C57672" w:rsidRDefault="00C57672" w:rsidP="00C57672">
      <w:pPr>
        <w:spacing w:after="0"/>
        <w:rPr>
          <w:rFonts w:ascii="Arial" w:hAnsi="Arial"/>
          <w:sz w:val="36"/>
          <w:lang w:eastAsia="zh-CN"/>
        </w:rPr>
      </w:pPr>
      <w:bookmarkStart w:id="9316" w:name="_Toc478460657"/>
      <w:bookmarkStart w:id="9317" w:name="_Toc37430499"/>
      <w:bookmarkStart w:id="9318" w:name="_Toc43739602"/>
      <w:bookmarkStart w:id="9319" w:name="_Toc46347363"/>
      <w:bookmarkStart w:id="9320" w:name="_Toc53166302"/>
      <w:bookmarkStart w:id="9321" w:name="_Toc53166997"/>
      <w:bookmarkStart w:id="9322" w:name="_Toc53167691"/>
      <w:r>
        <w:rPr>
          <w:lang w:eastAsia="zh-CN"/>
        </w:rPr>
        <w:br w:type="page"/>
      </w:r>
    </w:p>
    <w:p w14:paraId="22AF4C51" w14:textId="77777777" w:rsidR="00C57672" w:rsidRPr="00E11EA5" w:rsidRDefault="00C57672" w:rsidP="00C57672">
      <w:pPr>
        <w:pStyle w:val="Heading8"/>
        <w:rPr>
          <w:lang w:eastAsia="zh-CN"/>
        </w:rPr>
      </w:pPr>
      <w:bookmarkStart w:id="9323" w:name="_Toc61130953"/>
      <w:bookmarkStart w:id="9324" w:name="_Toc61131679"/>
      <w:bookmarkStart w:id="9325" w:name="_Toc61188521"/>
      <w:bookmarkStart w:id="9326" w:name="_Toc83029811"/>
      <w:bookmarkStart w:id="9327" w:name="_Toc83920409"/>
      <w:bookmarkStart w:id="9328" w:name="_Toc89785430"/>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3A0F8FE6" w14:textId="77777777" w:rsidR="00C57672" w:rsidRPr="00E11EA5" w:rsidRDefault="00C57672" w:rsidP="00C57672">
      <w:pPr>
        <w:pStyle w:val="Heading1"/>
      </w:pPr>
      <w:bookmarkStart w:id="9329" w:name="_Toc478460658"/>
      <w:bookmarkStart w:id="9330" w:name="_Toc37430500"/>
      <w:bookmarkStart w:id="9331" w:name="_Toc43739603"/>
      <w:bookmarkStart w:id="9332" w:name="_Toc46347364"/>
      <w:bookmarkStart w:id="9333" w:name="_Toc53166303"/>
      <w:bookmarkStart w:id="9334" w:name="_Toc53166998"/>
      <w:bookmarkStart w:id="9335" w:name="_Toc53167692"/>
      <w:bookmarkStart w:id="9336" w:name="_Toc61130954"/>
      <w:bookmarkStart w:id="9337" w:name="_Toc61131680"/>
      <w:bookmarkStart w:id="9338" w:name="_Toc61188522"/>
      <w:bookmarkStart w:id="9339" w:name="_Toc83029812"/>
      <w:bookmarkStart w:id="9340" w:name="_Toc83920410"/>
      <w:bookmarkStart w:id="9341" w:name="_Toc89785431"/>
      <w:r w:rsidRPr="00E11EA5">
        <w:rPr>
          <w:lang w:eastAsia="zh-CN"/>
        </w:rPr>
        <w:t>B.</w:t>
      </w:r>
      <w:r w:rsidRPr="00E11EA5">
        <w:rPr>
          <w:rFonts w:hint="eastAsia"/>
        </w:rPr>
        <w:t>1</w:t>
      </w:r>
      <w:r w:rsidRPr="00E11EA5">
        <w:tab/>
      </w:r>
      <w:r w:rsidRPr="00E11EA5">
        <w:rPr>
          <w:rFonts w:hint="eastAsia"/>
        </w:rPr>
        <w:t>Indoor Anechoic Chamber</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4.5pt;height:36.5pt" o:ole="">
            <v:imagedata r:id="rId204" o:title=""/>
          </v:shape>
          <o:OLEObject Type="Embed" ProgID="Equation.3" ShapeID="_x0000_i1101" DrawAspect="Content" ObjectID="_1710574935" r:id="rId224"/>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7pt;height:7pt" o:ole="">
            <v:imagedata r:id="rId206" o:title=""/>
          </v:shape>
          <o:OLEObject Type="Embed" ProgID="Equation.3" ShapeID="_x0000_i1102" DrawAspect="Content" ObjectID="_1710574936" r:id="rId225"/>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7.5pt;height:7.5pt" o:ole="">
            <v:imagedata r:id="rId208" o:title=""/>
          </v:shape>
          <o:OLEObject Type="Embed" ProgID="Equation.3" ShapeID="_x0000_i1103" DrawAspect="Content" ObjectID="_1710574937" r:id="rId226"/>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7pt;height:14.5pt" o:ole="">
            <v:imagedata r:id="rId210" o:title=""/>
          </v:shape>
          <o:OLEObject Type="Embed" ProgID="Equation.3" ShapeID="_x0000_i1104" DrawAspect="Content" ObjectID="_1710574938" r:id="rId227"/>
        </w:object>
      </w:r>
      <w:r w:rsidRPr="00E11EA5">
        <w:t xml:space="preserve"> is elevation of single measurement </w:t>
      </w:r>
      <w:r w:rsidRPr="00E11EA5">
        <w:object w:dxaOrig="660" w:dyaOrig="380" w14:anchorId="4A1192A1">
          <v:shape id="_x0000_i1105" type="#_x0000_t75" style="width:36.5pt;height:22pt" o:ole="">
            <v:imagedata r:id="rId212" o:title=""/>
          </v:shape>
          <o:OLEObject Type="Embed" ProgID="Equation.3" ShapeID="_x0000_i1105" DrawAspect="Content" ObjectID="_1710574939" r:id="rId228"/>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2pt;height:14.5pt" o:ole="">
            <v:imagedata r:id="rId214" o:title=""/>
          </v:shape>
          <o:OLEObject Type="Embed" ProgID="Equation.3" ShapeID="_x0000_i1106" DrawAspect="Content" ObjectID="_1710574940" r:id="rId22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2pt;height:14.5pt" o:ole="">
            <v:imagedata r:id="rId214" o:title=""/>
          </v:shape>
          <o:OLEObject Type="Embed" ProgID="Equation.3" ShapeID="_x0000_i1107" DrawAspect="Content" ObjectID="_1710574941" r:id="rId230"/>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9342" w:name="_Toc478460659"/>
      <w:bookmarkStart w:id="9343" w:name="_Toc37430501"/>
      <w:bookmarkStart w:id="9344" w:name="_Toc43739604"/>
      <w:bookmarkStart w:id="9345" w:name="_Toc46347365"/>
      <w:bookmarkStart w:id="9346" w:name="_Toc53166304"/>
      <w:bookmarkStart w:id="9347" w:name="_Toc53166999"/>
      <w:bookmarkStart w:id="9348" w:name="_Toc53167693"/>
      <w:bookmarkStart w:id="9349" w:name="_Toc61130955"/>
      <w:bookmarkStart w:id="9350" w:name="_Toc61131681"/>
      <w:bookmarkStart w:id="9351" w:name="_Toc61188523"/>
      <w:bookmarkStart w:id="9352" w:name="_Toc83029813"/>
      <w:bookmarkStart w:id="9353" w:name="_Toc83920411"/>
      <w:bookmarkStart w:id="9354" w:name="_Toc89785432"/>
      <w:r w:rsidRPr="00E11EA5">
        <w:rPr>
          <w:lang w:eastAsia="zh-CN"/>
        </w:rPr>
        <w:lastRenderedPageBreak/>
        <w:t>B.2</w:t>
      </w:r>
      <w:r w:rsidRPr="00E11EA5">
        <w:rPr>
          <w:lang w:eastAsia="zh-CN"/>
        </w:rPr>
        <w:tab/>
        <w:t>Compact Antenna Test Range</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9355" w:name="_Toc478460661"/>
      <w:bookmarkStart w:id="9356" w:name="_Toc37430502"/>
      <w:bookmarkStart w:id="9357" w:name="_Toc43739605"/>
      <w:bookmarkStart w:id="9358" w:name="_Toc46347366"/>
      <w:bookmarkStart w:id="9359" w:name="_Toc53166305"/>
      <w:bookmarkStart w:id="9360" w:name="_Toc53167000"/>
      <w:bookmarkStart w:id="9361" w:name="_Toc53167694"/>
      <w:bookmarkStart w:id="9362" w:name="_Toc61130956"/>
      <w:bookmarkStart w:id="9363" w:name="_Toc61131682"/>
      <w:bookmarkStart w:id="9364" w:name="_Toc61188524"/>
      <w:bookmarkStart w:id="9365" w:name="_Toc83029814"/>
      <w:bookmarkStart w:id="9366" w:name="_Toc83920412"/>
      <w:bookmarkStart w:id="9367" w:name="_Toc89785433"/>
      <w:r w:rsidRPr="00E11EA5">
        <w:t>B.3</w:t>
      </w:r>
      <w:r w:rsidRPr="00E11EA5">
        <w:tab/>
        <w:t>Near Field Test Range</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9368" w:name="_Toc478460660"/>
      <w:bookmarkStart w:id="9369" w:name="_Toc37430503"/>
      <w:bookmarkStart w:id="9370" w:name="_Toc43739606"/>
      <w:bookmarkStart w:id="9371" w:name="_Toc46347367"/>
      <w:bookmarkStart w:id="9372" w:name="_Toc53166306"/>
      <w:bookmarkStart w:id="9373" w:name="_Toc53167001"/>
      <w:bookmarkStart w:id="9374" w:name="_Toc53167695"/>
      <w:bookmarkStart w:id="9375" w:name="_Toc61130957"/>
      <w:bookmarkStart w:id="9376" w:name="_Toc61131683"/>
      <w:bookmarkStart w:id="9377" w:name="_Toc61188525"/>
      <w:bookmarkStart w:id="9378" w:name="_Toc83029815"/>
      <w:bookmarkStart w:id="9379" w:name="_Toc83920413"/>
      <w:bookmarkStart w:id="9380" w:name="_Toc89785434"/>
      <w:r w:rsidRPr="00501E48">
        <w:t>B.4</w:t>
      </w:r>
      <w:r w:rsidRPr="00501E48">
        <w:tab/>
        <w:t>One Dimensional Compact Range</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9381" w:name="_Toc37430504"/>
      <w:bookmarkStart w:id="9382" w:name="_Toc43739607"/>
      <w:bookmarkStart w:id="9383" w:name="_Toc46347368"/>
      <w:bookmarkStart w:id="9384" w:name="_Toc53166307"/>
      <w:bookmarkStart w:id="9385" w:name="_Toc53167002"/>
      <w:bookmarkStart w:id="9386" w:name="_Toc53167696"/>
      <w:bookmarkStart w:id="9387" w:name="_Toc61130958"/>
      <w:bookmarkStart w:id="9388" w:name="_Toc61131684"/>
      <w:bookmarkStart w:id="9389" w:name="_Toc61188526"/>
      <w:bookmarkStart w:id="9390" w:name="_Toc83029816"/>
      <w:bookmarkStart w:id="9391" w:name="_Toc83920414"/>
      <w:bookmarkStart w:id="9392" w:name="_Toc89785435"/>
      <w:r w:rsidRPr="00E11EA5">
        <w:rPr>
          <w:lang w:eastAsia="zh-CN"/>
        </w:rPr>
        <w:t>B.5</w:t>
      </w:r>
      <w:r w:rsidRPr="00E11EA5">
        <w:rPr>
          <w:lang w:eastAsia="zh-CN"/>
        </w:rPr>
        <w:tab/>
        <w:t>Plane Wave Synthesizer</w:t>
      </w:r>
      <w:bookmarkEnd w:id="9381"/>
      <w:bookmarkEnd w:id="9382"/>
      <w:bookmarkEnd w:id="9383"/>
      <w:bookmarkEnd w:id="9384"/>
      <w:bookmarkEnd w:id="9385"/>
      <w:bookmarkEnd w:id="9386"/>
      <w:bookmarkEnd w:id="9387"/>
      <w:bookmarkEnd w:id="9388"/>
      <w:bookmarkEnd w:id="9389"/>
      <w:bookmarkEnd w:id="9390"/>
      <w:bookmarkEnd w:id="9391"/>
      <w:bookmarkEnd w:id="9392"/>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9393" w:name="_Toc37430505"/>
      <w:bookmarkStart w:id="9394" w:name="_Toc43739608"/>
      <w:bookmarkStart w:id="9395" w:name="_Toc46347369"/>
      <w:bookmarkStart w:id="9396" w:name="_Toc53166308"/>
      <w:bookmarkStart w:id="9397" w:name="_Toc53167003"/>
      <w:bookmarkStart w:id="9398" w:name="_Toc53167697"/>
      <w:r>
        <w:br w:type="page"/>
      </w:r>
    </w:p>
    <w:p w14:paraId="0C2857D5" w14:textId="77777777" w:rsidR="00C57672" w:rsidRPr="00E11EA5" w:rsidRDefault="00C57672" w:rsidP="00C57672">
      <w:pPr>
        <w:pStyle w:val="Heading8"/>
      </w:pPr>
      <w:bookmarkStart w:id="9399" w:name="_Toc61130959"/>
      <w:bookmarkStart w:id="9400" w:name="_Toc61131685"/>
      <w:bookmarkStart w:id="9401" w:name="_Toc61188527"/>
      <w:bookmarkStart w:id="9402" w:name="_Toc83029817"/>
      <w:bookmarkStart w:id="9403" w:name="_Toc83920415"/>
      <w:bookmarkStart w:id="9404" w:name="_Toc89785436"/>
      <w:r w:rsidRPr="00E11EA5">
        <w:lastRenderedPageBreak/>
        <w:t>Annex C (informative):</w:t>
      </w:r>
      <w:r w:rsidRPr="00E11EA5">
        <w:br/>
        <w:t>Test equipment uncertainty values</w:t>
      </w:r>
      <w:bookmarkEnd w:id="9393"/>
      <w:bookmarkEnd w:id="9394"/>
      <w:bookmarkEnd w:id="9395"/>
      <w:bookmarkEnd w:id="9396"/>
      <w:bookmarkEnd w:id="9397"/>
      <w:bookmarkEnd w:id="9398"/>
      <w:bookmarkEnd w:id="9399"/>
      <w:bookmarkEnd w:id="9400"/>
      <w:bookmarkEnd w:id="9401"/>
      <w:bookmarkEnd w:id="9402"/>
      <w:bookmarkEnd w:id="9403"/>
      <w:bookmarkEnd w:id="9404"/>
    </w:p>
    <w:p w14:paraId="02BE46E5" w14:textId="77777777" w:rsidR="00C57672" w:rsidRPr="00E11EA5" w:rsidRDefault="00C57672" w:rsidP="00C57672">
      <w:pPr>
        <w:pStyle w:val="Heading1"/>
        <w:rPr>
          <w:lang w:eastAsia="zh-CN"/>
        </w:rPr>
      </w:pPr>
      <w:bookmarkStart w:id="9405" w:name="_Toc37430506"/>
      <w:bookmarkStart w:id="9406" w:name="_Toc43739609"/>
      <w:bookmarkStart w:id="9407" w:name="_Toc46347370"/>
      <w:bookmarkStart w:id="9408" w:name="_Toc53166309"/>
      <w:bookmarkStart w:id="9409" w:name="_Toc53167004"/>
      <w:bookmarkStart w:id="9410" w:name="_Toc53167698"/>
      <w:bookmarkStart w:id="9411" w:name="_Toc61130960"/>
      <w:bookmarkStart w:id="9412" w:name="_Toc61131686"/>
      <w:bookmarkStart w:id="9413" w:name="_Toc61188528"/>
      <w:bookmarkStart w:id="9414" w:name="_Toc83029818"/>
      <w:bookmarkStart w:id="9415" w:name="_Toc83920416"/>
      <w:bookmarkStart w:id="9416" w:name="_Toc89785437"/>
      <w:r w:rsidRPr="00E11EA5">
        <w:rPr>
          <w:lang w:eastAsia="zh-CN"/>
        </w:rPr>
        <w:t>C.1</w:t>
      </w:r>
      <w:r>
        <w:rPr>
          <w:lang w:eastAsia="zh-CN"/>
        </w:rPr>
        <w:tab/>
      </w:r>
      <w:r w:rsidRPr="00E11EA5">
        <w:rPr>
          <w:lang w:eastAsia="zh-CN"/>
        </w:rPr>
        <w:t>Test equipment measurement error contribution descriptions</w:t>
      </w:r>
      <w:bookmarkEnd w:id="9405"/>
      <w:bookmarkEnd w:id="9406"/>
      <w:bookmarkEnd w:id="9407"/>
      <w:bookmarkEnd w:id="9408"/>
      <w:bookmarkEnd w:id="9409"/>
      <w:bookmarkEnd w:id="9410"/>
      <w:bookmarkEnd w:id="9411"/>
      <w:bookmarkEnd w:id="9412"/>
      <w:bookmarkEnd w:id="9413"/>
      <w:bookmarkEnd w:id="9414"/>
      <w:bookmarkEnd w:id="9415"/>
      <w:bookmarkEnd w:id="9416"/>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9417" w:name="_Toc21086779"/>
      <w:bookmarkStart w:id="9418" w:name="_Toc29769239"/>
      <w:bookmarkStart w:id="9419" w:name="_Toc29994060"/>
      <w:bookmarkStart w:id="9420" w:name="_Toc37430507"/>
      <w:bookmarkStart w:id="9421" w:name="_Toc43739610"/>
      <w:bookmarkStart w:id="9422" w:name="_Toc46347371"/>
      <w:bookmarkStart w:id="9423" w:name="_Toc53166310"/>
      <w:bookmarkStart w:id="9424" w:name="_Toc53167005"/>
      <w:bookmarkStart w:id="9425" w:name="_Toc53167699"/>
      <w:bookmarkStart w:id="9426" w:name="_Toc61130961"/>
      <w:bookmarkStart w:id="9427" w:name="_Toc61131687"/>
      <w:bookmarkStart w:id="9428" w:name="_Toc61188529"/>
      <w:bookmarkStart w:id="9429" w:name="_Toc83029819"/>
      <w:bookmarkStart w:id="9430" w:name="_Toc83920417"/>
      <w:bookmarkStart w:id="9431" w:name="_Toc89785438"/>
      <w:r w:rsidRPr="00E11EA5">
        <w:rPr>
          <w:lang w:eastAsia="zh-CN"/>
        </w:rPr>
        <w:lastRenderedPageBreak/>
        <w:t>C.2</w:t>
      </w:r>
      <w:r>
        <w:rPr>
          <w:lang w:eastAsia="zh-CN"/>
        </w:rPr>
        <w:tab/>
      </w:r>
      <w:r w:rsidRPr="00E11EA5">
        <w:rPr>
          <w:lang w:eastAsia="zh-CN"/>
        </w:rPr>
        <w:t>Measurement Equipment uncertainty values</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7004E1"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7004E1" w:rsidRPr="00E11EA5" w:rsidRDefault="007004E1" w:rsidP="007004E1">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7004E1" w:rsidRPr="00E11EA5" w:rsidRDefault="007004E1" w:rsidP="007004E1">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5B997B0B" w:rsidR="007004E1" w:rsidRPr="00E11EA5" w:rsidRDefault="007004E1" w:rsidP="007004E1">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42FA08E5" w:rsidR="007004E1" w:rsidRPr="00E11EA5" w:rsidRDefault="007004E1" w:rsidP="007004E1">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r>
              <w:rPr>
                <w:lang w:val="en-US" w:eastAsia="zh-CN"/>
              </w:rPr>
              <w:t>43.5 GHz</w:t>
            </w:r>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7004E1" w:rsidRPr="00E11EA5" w:rsidRDefault="007004E1" w:rsidP="007004E1">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7004E1" w:rsidRPr="00E11EA5" w14:paraId="2E136D8E" w14:textId="77777777" w:rsidTr="009C163B">
        <w:trPr>
          <w:cantSplit/>
          <w:jc w:val="center"/>
        </w:trPr>
        <w:tc>
          <w:tcPr>
            <w:tcW w:w="704" w:type="dxa"/>
            <w:tcBorders>
              <w:top w:val="nil"/>
            </w:tcBorders>
            <w:shd w:val="clear" w:color="auto" w:fill="auto"/>
          </w:tcPr>
          <w:p w14:paraId="6F51329E" w14:textId="77777777" w:rsidR="007004E1" w:rsidRPr="00E11EA5" w:rsidRDefault="007004E1" w:rsidP="007004E1">
            <w:pPr>
              <w:pStyle w:val="TAH"/>
            </w:pPr>
          </w:p>
        </w:tc>
        <w:tc>
          <w:tcPr>
            <w:tcW w:w="1688" w:type="dxa"/>
            <w:tcBorders>
              <w:top w:val="nil"/>
            </w:tcBorders>
            <w:shd w:val="clear" w:color="auto" w:fill="auto"/>
          </w:tcPr>
          <w:p w14:paraId="190FB97B" w14:textId="77777777" w:rsidR="007004E1" w:rsidRPr="00E11EA5" w:rsidRDefault="007004E1" w:rsidP="007004E1">
            <w:pPr>
              <w:pStyle w:val="TAH"/>
            </w:pPr>
          </w:p>
        </w:tc>
        <w:tc>
          <w:tcPr>
            <w:tcW w:w="1971" w:type="dxa"/>
            <w:tcBorders>
              <w:top w:val="nil"/>
            </w:tcBorders>
            <w:shd w:val="clear" w:color="auto" w:fill="auto"/>
          </w:tcPr>
          <w:p w14:paraId="0B4B74AF" w14:textId="77777777" w:rsidR="007004E1" w:rsidRPr="00E11EA5" w:rsidRDefault="007004E1" w:rsidP="007004E1">
            <w:pPr>
              <w:pStyle w:val="TAH"/>
              <w:rPr>
                <w:lang w:eastAsia="zh-CN"/>
              </w:rPr>
            </w:pPr>
          </w:p>
        </w:tc>
        <w:tc>
          <w:tcPr>
            <w:tcW w:w="1161" w:type="dxa"/>
            <w:shd w:val="clear" w:color="auto" w:fill="auto"/>
          </w:tcPr>
          <w:p w14:paraId="68C81E9C" w14:textId="2DFC918F" w:rsidR="007004E1" w:rsidRPr="00E11EA5" w:rsidRDefault="007004E1" w:rsidP="007004E1">
            <w:pPr>
              <w:pStyle w:val="TAH"/>
            </w:pPr>
            <w:r w:rsidRPr="00E11EA5">
              <w:rPr>
                <w:rFonts w:cs="Arial"/>
                <w:szCs w:val="16"/>
              </w:rPr>
              <w:t>24.25</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674822AE" w:rsidR="007004E1" w:rsidRPr="00E11EA5" w:rsidRDefault="007004E1" w:rsidP="007004E1">
            <w:pPr>
              <w:pStyle w:val="TAH"/>
            </w:pPr>
            <w:r w:rsidRPr="00E11EA5">
              <w:rPr>
                <w:rFonts w:cs="Arial"/>
                <w:szCs w:val="16"/>
              </w:rPr>
              <w:t>37</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Pr>
                <w:rFonts w:cs="Arial"/>
                <w:szCs w:val="16"/>
              </w:rPr>
              <w:t>43.5 GHz</w:t>
            </w:r>
          </w:p>
        </w:tc>
        <w:tc>
          <w:tcPr>
            <w:tcW w:w="1972" w:type="dxa"/>
            <w:tcBorders>
              <w:top w:val="nil"/>
            </w:tcBorders>
            <w:shd w:val="clear" w:color="auto" w:fill="auto"/>
          </w:tcPr>
          <w:p w14:paraId="40FC674B" w14:textId="77777777" w:rsidR="007004E1" w:rsidRPr="00E11EA5" w:rsidRDefault="007004E1" w:rsidP="007004E1">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9432" w:name="_Toc21086780"/>
      <w:bookmarkStart w:id="9433" w:name="_Toc29769240"/>
      <w:bookmarkStart w:id="9434" w:name="_Toc29994061"/>
      <w:bookmarkStart w:id="9435" w:name="_Toc37430508"/>
      <w:bookmarkStart w:id="9436" w:name="_Toc43739611"/>
      <w:bookmarkStart w:id="9437" w:name="_Toc46347372"/>
      <w:bookmarkStart w:id="9438" w:name="_Toc53166311"/>
      <w:bookmarkStart w:id="9439" w:name="_Toc53167006"/>
      <w:bookmarkStart w:id="9440" w:name="_Toc53167700"/>
      <w:bookmarkStart w:id="9441" w:name="_Toc61130962"/>
      <w:bookmarkStart w:id="9442" w:name="_Toc61131688"/>
      <w:bookmarkStart w:id="9443" w:name="_Toc61188530"/>
      <w:bookmarkStart w:id="9444" w:name="_Toc83029820"/>
      <w:bookmarkStart w:id="9445" w:name="_Toc83920418"/>
      <w:bookmarkStart w:id="9446" w:name="_Toc89785439"/>
      <w:r w:rsidRPr="00E11EA5">
        <w:rPr>
          <w:lang w:eastAsia="zh-CN"/>
        </w:rPr>
        <w:t>C.3</w:t>
      </w:r>
      <w:r>
        <w:rPr>
          <w:lang w:eastAsia="zh-CN"/>
        </w:rPr>
        <w:tab/>
      </w:r>
      <w:r w:rsidRPr="00E11EA5">
        <w:rPr>
          <w:lang w:eastAsia="zh-CN"/>
        </w:rPr>
        <w:t>MU of TE derived from conducted specification</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9447" w:name="_Toc37430509"/>
      <w:bookmarkStart w:id="9448" w:name="_Toc43739612"/>
      <w:bookmarkStart w:id="9449" w:name="_Toc46347373"/>
      <w:bookmarkStart w:id="9450" w:name="_Toc53166312"/>
      <w:bookmarkStart w:id="9451" w:name="_Toc53167007"/>
      <w:bookmarkStart w:id="9452" w:name="_Toc53167701"/>
      <w:r>
        <w:br w:type="page"/>
      </w:r>
    </w:p>
    <w:p w14:paraId="37BF98D5" w14:textId="77777777" w:rsidR="00C57672" w:rsidRPr="00E11EA5" w:rsidRDefault="00C57672" w:rsidP="00C57672">
      <w:pPr>
        <w:pStyle w:val="Heading8"/>
      </w:pPr>
      <w:bookmarkStart w:id="9453" w:name="_Toc61130963"/>
      <w:bookmarkStart w:id="9454" w:name="_Toc61131689"/>
      <w:bookmarkStart w:id="9455" w:name="_Toc61188531"/>
      <w:bookmarkStart w:id="9456" w:name="_Toc83029821"/>
      <w:bookmarkStart w:id="9457" w:name="_Toc83920419"/>
      <w:bookmarkStart w:id="9458" w:name="_Toc89785440"/>
      <w:r w:rsidRPr="00E11EA5">
        <w:lastRenderedPageBreak/>
        <w:t>Annex D (informative):</w:t>
      </w:r>
      <w:r w:rsidRPr="00E11EA5">
        <w:br/>
      </w:r>
      <w:r w:rsidRPr="00E11EA5">
        <w:rPr>
          <w:lang w:eastAsia="en-GB"/>
        </w:rPr>
        <w:t>Beam sweeping</w:t>
      </w:r>
      <w:bookmarkEnd w:id="9447"/>
      <w:bookmarkEnd w:id="9448"/>
      <w:bookmarkEnd w:id="9449"/>
      <w:bookmarkEnd w:id="9450"/>
      <w:bookmarkEnd w:id="9451"/>
      <w:bookmarkEnd w:id="9452"/>
      <w:bookmarkEnd w:id="9453"/>
      <w:bookmarkEnd w:id="9454"/>
      <w:bookmarkEnd w:id="9455"/>
      <w:bookmarkEnd w:id="9456"/>
      <w:bookmarkEnd w:id="9457"/>
      <w:bookmarkEnd w:id="9458"/>
    </w:p>
    <w:p w14:paraId="4C56FC05" w14:textId="77777777" w:rsidR="00C57672" w:rsidRPr="00501E48" w:rsidRDefault="00C57672" w:rsidP="00C57672">
      <w:pPr>
        <w:pStyle w:val="Heading1"/>
      </w:pPr>
      <w:bookmarkStart w:id="9459" w:name="_Toc32332666"/>
      <w:bookmarkStart w:id="9460" w:name="_Toc37430510"/>
      <w:bookmarkStart w:id="9461" w:name="_Toc43739613"/>
      <w:bookmarkStart w:id="9462" w:name="_Toc46347374"/>
      <w:bookmarkStart w:id="9463" w:name="_Toc53166313"/>
      <w:bookmarkStart w:id="9464" w:name="_Toc53167008"/>
      <w:bookmarkStart w:id="9465" w:name="_Toc53167702"/>
      <w:bookmarkStart w:id="9466" w:name="_Toc61130964"/>
      <w:bookmarkStart w:id="9467" w:name="_Toc61131690"/>
      <w:bookmarkStart w:id="9468" w:name="_Toc61188532"/>
      <w:bookmarkStart w:id="9469" w:name="_Toc83029822"/>
      <w:bookmarkStart w:id="9470" w:name="_Toc83920420"/>
      <w:bookmarkStart w:id="9471" w:name="_Toc89785441"/>
      <w:r w:rsidRPr="00501E48">
        <w:t>D.1</w:t>
      </w:r>
      <w:r>
        <w:tab/>
      </w:r>
      <w:r w:rsidRPr="00501E48">
        <w:t>Introduction</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9472" w:name="_Toc21086767"/>
      <w:bookmarkStart w:id="9473" w:name="_Toc29769227"/>
      <w:bookmarkStart w:id="9474" w:name="_Toc32332667"/>
      <w:bookmarkStart w:id="9475" w:name="_Toc37430511"/>
      <w:bookmarkStart w:id="9476" w:name="_Toc43739614"/>
      <w:bookmarkStart w:id="9477" w:name="_Toc46347375"/>
      <w:bookmarkStart w:id="9478" w:name="_Toc53166314"/>
      <w:bookmarkStart w:id="9479" w:name="_Toc53167009"/>
      <w:bookmarkStart w:id="9480" w:name="_Toc53167703"/>
      <w:bookmarkStart w:id="9481" w:name="_Toc61130965"/>
      <w:bookmarkStart w:id="9482" w:name="_Toc61131691"/>
      <w:bookmarkStart w:id="9483" w:name="_Toc61188533"/>
      <w:bookmarkStart w:id="9484" w:name="_Toc83029823"/>
      <w:bookmarkStart w:id="9485" w:name="_Toc83920421"/>
      <w:bookmarkStart w:id="9486" w:name="_Toc89785442"/>
      <w:r w:rsidRPr="00501E48">
        <w:t>D.2</w:t>
      </w:r>
      <w:r>
        <w:tab/>
      </w:r>
      <w:r w:rsidRPr="00501E48">
        <w:t>Simulation results</w:t>
      </w:r>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9487" w:name="_Toc21086768"/>
      <w:bookmarkStart w:id="9488" w:name="_Toc29769228"/>
      <w:bookmarkStart w:id="9489" w:name="_Toc32332668"/>
      <w:bookmarkStart w:id="9490" w:name="_Toc37430512"/>
      <w:bookmarkStart w:id="9491" w:name="_Toc43739615"/>
      <w:bookmarkStart w:id="9492" w:name="_Toc46347376"/>
      <w:bookmarkStart w:id="9493" w:name="_Toc53166315"/>
      <w:bookmarkStart w:id="9494" w:name="_Toc53167010"/>
      <w:bookmarkStart w:id="9495" w:name="_Toc53167704"/>
      <w:bookmarkStart w:id="9496" w:name="_Toc61130966"/>
      <w:bookmarkStart w:id="9497" w:name="_Toc61131692"/>
      <w:bookmarkStart w:id="9498" w:name="_Toc61188534"/>
      <w:bookmarkStart w:id="9499" w:name="_Toc83029824"/>
      <w:bookmarkStart w:id="9500" w:name="_Toc83920422"/>
      <w:bookmarkStart w:id="9501" w:name="_Toc89785443"/>
      <w:r w:rsidRPr="00501E48">
        <w:t>D.3</w:t>
      </w:r>
      <w:r>
        <w:tab/>
      </w:r>
      <w:r w:rsidRPr="00501E48">
        <w:t>Measurement results</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9502" w:name="_Toc21086769"/>
      <w:bookmarkStart w:id="9503" w:name="_Toc29769229"/>
      <w:bookmarkStart w:id="9504" w:name="_Toc32332669"/>
      <w:bookmarkStart w:id="9505" w:name="_Toc37430513"/>
      <w:bookmarkStart w:id="9506" w:name="_Toc43739616"/>
      <w:bookmarkStart w:id="9507" w:name="_Toc46347377"/>
      <w:bookmarkStart w:id="9508" w:name="_Toc53166316"/>
      <w:bookmarkStart w:id="9509" w:name="_Toc53167011"/>
      <w:bookmarkStart w:id="9510" w:name="_Toc53167705"/>
      <w:bookmarkStart w:id="9511" w:name="_Toc61130967"/>
      <w:bookmarkStart w:id="9512" w:name="_Toc61131693"/>
      <w:bookmarkStart w:id="9513" w:name="_Toc61188535"/>
      <w:bookmarkStart w:id="9514" w:name="_Toc83029825"/>
      <w:bookmarkStart w:id="9515" w:name="_Toc83920423"/>
      <w:bookmarkStart w:id="9516" w:name="_Toc89785444"/>
      <w:r w:rsidRPr="00E11EA5">
        <w:rPr>
          <w:lang w:eastAsia="en-GB"/>
        </w:rPr>
        <w:lastRenderedPageBreak/>
        <w:t>D.4</w:t>
      </w:r>
      <w:r>
        <w:rPr>
          <w:lang w:eastAsia="en-GB"/>
        </w:rPr>
        <w:tab/>
      </w:r>
      <w:r w:rsidRPr="00E11EA5">
        <w:rPr>
          <w:lang w:eastAsia="en-GB"/>
        </w:rPr>
        <w:t>Design of beam sweeping test signal</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9517" w:name="_Toc21086770"/>
      <w:bookmarkStart w:id="9518" w:name="_Toc29769230"/>
    </w:p>
    <w:p w14:paraId="549DC27A" w14:textId="77777777" w:rsidR="00C57672" w:rsidRDefault="00C57672" w:rsidP="00C57672">
      <w:pPr>
        <w:spacing w:after="0"/>
        <w:rPr>
          <w:rFonts w:ascii="Arial" w:hAnsi="Arial"/>
          <w:sz w:val="36"/>
        </w:rPr>
      </w:pPr>
      <w:bookmarkStart w:id="9519" w:name="_Toc37430514"/>
      <w:bookmarkStart w:id="9520" w:name="_Toc43739617"/>
      <w:bookmarkStart w:id="9521" w:name="_Toc46347378"/>
      <w:bookmarkStart w:id="9522" w:name="_Toc53166317"/>
      <w:bookmarkStart w:id="9523" w:name="_Toc53167012"/>
      <w:bookmarkStart w:id="9524" w:name="_Toc53167706"/>
      <w:r>
        <w:br w:type="page"/>
      </w:r>
    </w:p>
    <w:p w14:paraId="433AB137" w14:textId="77777777" w:rsidR="00C57672" w:rsidRPr="00E11EA5" w:rsidRDefault="00C57672" w:rsidP="00C57672">
      <w:pPr>
        <w:pStyle w:val="Heading8"/>
      </w:pPr>
      <w:bookmarkStart w:id="9525" w:name="_Toc61130968"/>
      <w:bookmarkStart w:id="9526" w:name="_Toc61131694"/>
      <w:bookmarkStart w:id="9527" w:name="_Toc61188536"/>
      <w:bookmarkStart w:id="9528" w:name="_Toc83029826"/>
      <w:bookmarkStart w:id="9529" w:name="_Toc83920424"/>
      <w:bookmarkStart w:id="9530" w:name="_Toc89785445"/>
      <w:r w:rsidRPr="00E11EA5">
        <w:lastRenderedPageBreak/>
        <w:t>Annex E (informative):</w:t>
      </w:r>
      <w:r w:rsidRPr="00E11EA5">
        <w:br/>
        <w:t>Sparse sampling for spurious emissions</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9531" w:name="_Toc37430515"/>
      <w:bookmarkStart w:id="9532" w:name="_Toc43739618"/>
      <w:bookmarkStart w:id="9533" w:name="_Toc46347379"/>
      <w:bookmarkStart w:id="9534" w:name="_Toc53166318"/>
      <w:bookmarkStart w:id="9535" w:name="_Toc53167013"/>
      <w:bookmarkStart w:id="9536" w:name="_Toc53167707"/>
      <w:bookmarkStart w:id="9537" w:name="_Toc21086781"/>
      <w:bookmarkStart w:id="9538" w:name="_Toc29769241"/>
      <w:r>
        <w:br w:type="page"/>
      </w:r>
    </w:p>
    <w:p w14:paraId="5F74EAA9" w14:textId="77777777" w:rsidR="00C57672" w:rsidRPr="00E11EA5" w:rsidRDefault="00C57672" w:rsidP="00C57672">
      <w:pPr>
        <w:pStyle w:val="Heading8"/>
      </w:pPr>
      <w:bookmarkStart w:id="9539" w:name="_Toc61130969"/>
      <w:bookmarkStart w:id="9540" w:name="_Toc61131695"/>
      <w:bookmarkStart w:id="9541" w:name="_Toc61188537"/>
      <w:bookmarkStart w:id="9542" w:name="_Toc83029827"/>
      <w:bookmarkStart w:id="9543" w:name="_Toc83920425"/>
      <w:bookmarkStart w:id="9544" w:name="_Toc89785446"/>
      <w:r w:rsidRPr="00E11EA5">
        <w:lastRenderedPageBreak/>
        <w:t>Annex F (informative):</w:t>
      </w:r>
      <w:r w:rsidRPr="00E11EA5">
        <w:br/>
      </w:r>
      <w:r w:rsidRPr="00E11EA5">
        <w:rPr>
          <w:noProof/>
        </w:rPr>
        <w:t>Power density measurements close to BS</w:t>
      </w:r>
      <w:bookmarkEnd w:id="9531"/>
      <w:bookmarkEnd w:id="9532"/>
      <w:bookmarkEnd w:id="9533"/>
      <w:bookmarkEnd w:id="9534"/>
      <w:bookmarkEnd w:id="9535"/>
      <w:bookmarkEnd w:id="9536"/>
      <w:bookmarkEnd w:id="9539"/>
      <w:bookmarkEnd w:id="9540"/>
      <w:bookmarkEnd w:id="9541"/>
      <w:bookmarkEnd w:id="9542"/>
      <w:bookmarkEnd w:id="9543"/>
      <w:bookmarkEnd w:id="9544"/>
    </w:p>
    <w:bookmarkEnd w:id="9537"/>
    <w:bookmarkEnd w:id="9538"/>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9545" w:name="_Hlk510803877"/>
      <w:r w:rsidRPr="00E11EA5">
        <w:t>Power flux density based on measurement of tangential electric field components can be used for correct TRP assessment</w:t>
      </w:r>
      <w:r>
        <w:t> </w:t>
      </w:r>
      <w:r w:rsidRPr="00E11EA5">
        <w:t>[31]. For accurate power density assessment,</w:t>
      </w:r>
      <w:bookmarkStart w:id="9546" w:name="_Hlk510804417"/>
      <w:bookmarkEnd w:id="9545"/>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5pt;height:22pt" o:ole="">
            <v:imagedata r:id="rId256" o:title=""/>
          </v:shape>
          <o:OLEObject Type="Embed" ProgID="Equation.DSMT4" ShapeID="_x0000_i1108" DrawAspect="Content" ObjectID="_1710574942" r:id="rId257"/>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9pt;height:50.5pt" o:ole="">
            <v:imagedata r:id="rId258" o:title=""/>
          </v:shape>
          <o:OLEObject Type="Embed" ProgID="Equation.DSMT4" ShapeID="_x0000_i1109" DrawAspect="Content" ObjectID="_1710574943" r:id="rId259"/>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9546"/>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9547" w:name="_Toc53166319"/>
      <w:bookmarkStart w:id="9548" w:name="_Toc53167014"/>
      <w:bookmarkStart w:id="9549" w:name="_Toc53167708"/>
      <w:bookmarkStart w:id="9550" w:name="_Toc43739619"/>
      <w:bookmarkStart w:id="9551" w:name="_Toc46347380"/>
      <w:r>
        <w:br w:type="page"/>
      </w:r>
    </w:p>
    <w:p w14:paraId="3475FC11" w14:textId="77777777" w:rsidR="00C57672" w:rsidRDefault="00C57672" w:rsidP="00C57672">
      <w:pPr>
        <w:pStyle w:val="Heading8"/>
        <w:rPr>
          <w:noProof/>
        </w:rPr>
      </w:pPr>
      <w:bookmarkStart w:id="9552" w:name="_Toc61130970"/>
      <w:bookmarkStart w:id="9553" w:name="_Toc61131696"/>
      <w:bookmarkStart w:id="9554" w:name="_Toc61188538"/>
      <w:bookmarkStart w:id="9555" w:name="_Toc83029828"/>
      <w:bookmarkStart w:id="9556" w:name="_Toc83920426"/>
      <w:bookmarkStart w:id="9557" w:name="_Toc89785447"/>
      <w:r w:rsidRPr="00E11EA5">
        <w:lastRenderedPageBreak/>
        <w:t xml:space="preserve">Annex </w:t>
      </w:r>
      <w:r>
        <w:t>G</w:t>
      </w:r>
      <w:r w:rsidRPr="00E11EA5">
        <w:t xml:space="preserve"> (informative):</w:t>
      </w:r>
      <w:r w:rsidRPr="00E11EA5">
        <w:br/>
      </w:r>
      <w:r>
        <w:rPr>
          <w:noProof/>
        </w:rPr>
        <w:t>Excel spreadsheets for MU derivation</w:t>
      </w:r>
      <w:bookmarkEnd w:id="9547"/>
      <w:bookmarkEnd w:id="9548"/>
      <w:bookmarkEnd w:id="9549"/>
      <w:bookmarkEnd w:id="9552"/>
      <w:bookmarkEnd w:id="9553"/>
      <w:bookmarkEnd w:id="9554"/>
      <w:bookmarkEnd w:id="9555"/>
      <w:bookmarkEnd w:id="9556"/>
      <w:bookmarkEnd w:id="9557"/>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9558" w:name="_Toc53166320"/>
      <w:bookmarkStart w:id="9559" w:name="_Toc53167015"/>
      <w:bookmarkStart w:id="9560" w:name="_Toc53167709"/>
      <w:r>
        <w:br w:type="page"/>
      </w:r>
    </w:p>
    <w:p w14:paraId="5948590B" w14:textId="77777777" w:rsidR="00C57672" w:rsidRPr="00E11EA5" w:rsidRDefault="00C57672" w:rsidP="00C57672">
      <w:pPr>
        <w:pStyle w:val="Heading8"/>
      </w:pPr>
      <w:bookmarkStart w:id="9561" w:name="_Toc61130971"/>
      <w:bookmarkStart w:id="9562" w:name="_Toc61131697"/>
      <w:bookmarkStart w:id="9563" w:name="_Toc61188539"/>
      <w:bookmarkStart w:id="9564" w:name="_Toc83029829"/>
      <w:bookmarkStart w:id="9565" w:name="_Toc83920427"/>
      <w:bookmarkStart w:id="9566" w:name="_Toc89785448"/>
      <w:r w:rsidRPr="00E11EA5">
        <w:lastRenderedPageBreak/>
        <w:t xml:space="preserve">Annex </w:t>
      </w:r>
      <w:r>
        <w:t>H</w:t>
      </w:r>
      <w:r w:rsidRPr="00E11EA5">
        <w:t xml:space="preserve"> (informative):</w:t>
      </w:r>
      <w:r w:rsidRPr="00E11EA5">
        <w:br/>
        <w:t>Change history</w:t>
      </w:r>
      <w:bookmarkEnd w:id="9550"/>
      <w:bookmarkEnd w:id="9551"/>
      <w:bookmarkEnd w:id="9558"/>
      <w:bookmarkEnd w:id="9559"/>
      <w:bookmarkEnd w:id="9560"/>
      <w:bookmarkEnd w:id="9561"/>
      <w:bookmarkEnd w:id="9562"/>
      <w:bookmarkEnd w:id="9563"/>
      <w:bookmarkEnd w:id="9564"/>
      <w:bookmarkEnd w:id="9565"/>
      <w:bookmarkEnd w:id="956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9567" w:name="historyclause"/>
            <w:bookmarkEnd w:id="9567"/>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Change w:id="9568">
          <w:tblGrid>
            <w:gridCol w:w="800"/>
            <w:gridCol w:w="800"/>
            <w:gridCol w:w="1094"/>
            <w:gridCol w:w="425"/>
            <w:gridCol w:w="425"/>
            <w:gridCol w:w="425"/>
            <w:gridCol w:w="4962"/>
            <w:gridCol w:w="708"/>
          </w:tblGrid>
        </w:tblGridChange>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652AE4">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94"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652AE4" w:rsidRPr="00652AE4" w14:paraId="42A9BD44" w14:textId="77777777" w:rsidTr="00652AE4">
        <w:tc>
          <w:tcPr>
            <w:tcW w:w="800" w:type="dxa"/>
            <w:tcBorders>
              <w:top w:val="single" w:sz="12" w:space="0" w:color="auto"/>
              <w:left w:val="single" w:sz="6" w:space="0" w:color="auto"/>
              <w:bottom w:val="single" w:sz="6" w:space="0" w:color="auto"/>
              <w:right w:val="single" w:sz="6" w:space="0" w:color="auto"/>
            </w:tcBorders>
            <w:shd w:val="solid" w:color="FFFFFF" w:fill="auto"/>
          </w:tcPr>
          <w:p w14:paraId="6C978C8B"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sidRPr="00652AE4">
              <w:rPr>
                <w:rFonts w:ascii="Arial" w:eastAsia="Malgun Gothic" w:hAnsi="Arial"/>
                <w:sz w:val="16"/>
                <w:szCs w:val="16"/>
                <w:lang w:eastAsia="en-GB"/>
              </w:rPr>
              <w:t>2022-03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0CF7AD7B"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sz w:val="16"/>
                <w:szCs w:val="16"/>
              </w:rPr>
            </w:pPr>
            <w:r w:rsidRPr="00652AE4">
              <w:rPr>
                <w:rFonts w:ascii="Arial" w:eastAsia="Malgun Gothic" w:hAnsi="Arial"/>
                <w:sz w:val="16"/>
                <w:szCs w:val="16"/>
              </w:rPr>
              <w:t>SA#95</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14C6FA43"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07BA71F"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sz w:val="16"/>
                <w:szCs w:val="16"/>
              </w:rPr>
            </w:pP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2C70E61" w14:textId="77777777" w:rsidR="00652AE4" w:rsidRPr="00652AE4" w:rsidRDefault="00652AE4" w:rsidP="00652AE4">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97F68F7"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27EAC1BF"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74177328"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szCs w:val="16"/>
              </w:rPr>
            </w:pPr>
            <w:r w:rsidRPr="00652AE4">
              <w:rPr>
                <w:rFonts w:ascii="Arial" w:eastAsia="Malgun Gothic" w:hAnsi="Arial"/>
                <w:b/>
                <w:sz w:val="16"/>
                <w:szCs w:val="16"/>
              </w:rPr>
              <w:t>17.0.0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hint="eastAsia"/>
          <w:lang w:eastAsia="ko-KR"/>
        </w:rPr>
      </w:pPr>
    </w:p>
    <w:p w14:paraId="67CB8D66" w14:textId="77777777" w:rsidR="00080512" w:rsidRPr="00C57672" w:rsidRDefault="00080512" w:rsidP="00C57672"/>
    <w:sectPr w:rsidR="00080512" w:rsidRPr="00C5767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605547" w14:textId="77777777" w:rsidR="00370225" w:rsidRDefault="00370225">
      <w:r>
        <w:separator/>
      </w:r>
    </w:p>
  </w:endnote>
  <w:endnote w:type="continuationSeparator" w:id="0">
    <w:p w14:paraId="706207C3" w14:textId="77777777" w:rsidR="00370225" w:rsidRDefault="00370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panose1 w:val="00000000000000000000"/>
    <w:charset w:val="00"/>
    <w:family w:val="auto"/>
    <w:notTrueType/>
    <w:pitch w:val="default"/>
    <w:sig w:usb0="00000003" w:usb1="00000000" w:usb2="00000000" w:usb3="00000000" w:csb0="0000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112CFB" w14:textId="77777777" w:rsidR="00370225" w:rsidRDefault="00370225">
      <w:r>
        <w:separator/>
      </w:r>
    </w:p>
  </w:footnote>
  <w:footnote w:type="continuationSeparator" w:id="0">
    <w:p w14:paraId="046F9F1B" w14:textId="77777777" w:rsidR="00370225" w:rsidRDefault="003702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3C8CC" w14:textId="4653B9A5"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2AE4">
      <w:rPr>
        <w:rFonts w:ascii="Arial" w:hAnsi="Arial" w:cs="Arial"/>
        <w:b/>
        <w:noProof/>
        <w:sz w:val="18"/>
        <w:szCs w:val="18"/>
      </w:rPr>
      <w:t>3GPP TR 37.941 V17.0.0 (2022-03)</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17AFCC74"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2AE4">
      <w:rPr>
        <w:rFonts w:ascii="Arial" w:hAnsi="Arial" w:cs="Arial"/>
        <w:b/>
        <w:noProof/>
        <w:sz w:val="18"/>
        <w:szCs w:val="18"/>
      </w:rPr>
      <w:t>Release 17</w:t>
    </w:r>
    <w:r>
      <w:rPr>
        <w:rFonts w:ascii="Arial" w:hAnsi="Arial" w:cs="Arial"/>
        <w:b/>
        <w:sz w:val="18"/>
        <w:szCs w:val="18"/>
      </w:rPr>
      <w:fldChar w:fldCharType="end"/>
    </w:r>
  </w:p>
  <w:p w14:paraId="7F0A3749" w14:textId="77777777" w:rsidR="007004E1" w:rsidRDefault="007004E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4CB"/>
    <w:rsid w:val="00033397"/>
    <w:rsid w:val="00040095"/>
    <w:rsid w:val="00051834"/>
    <w:rsid w:val="00054A22"/>
    <w:rsid w:val="00062023"/>
    <w:rsid w:val="000655A6"/>
    <w:rsid w:val="00080512"/>
    <w:rsid w:val="00083EC1"/>
    <w:rsid w:val="00094D5F"/>
    <w:rsid w:val="000B7F94"/>
    <w:rsid w:val="000C47C3"/>
    <w:rsid w:val="000D58AB"/>
    <w:rsid w:val="000D73A9"/>
    <w:rsid w:val="00133525"/>
    <w:rsid w:val="0017057E"/>
    <w:rsid w:val="001815C4"/>
    <w:rsid w:val="001A4C42"/>
    <w:rsid w:val="001A7420"/>
    <w:rsid w:val="001B389E"/>
    <w:rsid w:val="001B6637"/>
    <w:rsid w:val="001C21C3"/>
    <w:rsid w:val="001D02C2"/>
    <w:rsid w:val="001F0C1D"/>
    <w:rsid w:val="001F1132"/>
    <w:rsid w:val="001F168B"/>
    <w:rsid w:val="002347A2"/>
    <w:rsid w:val="002675F0"/>
    <w:rsid w:val="002B6339"/>
    <w:rsid w:val="002E00EE"/>
    <w:rsid w:val="002E6CDA"/>
    <w:rsid w:val="0030180B"/>
    <w:rsid w:val="003131F8"/>
    <w:rsid w:val="003172DC"/>
    <w:rsid w:val="0035462D"/>
    <w:rsid w:val="00370225"/>
    <w:rsid w:val="003765B8"/>
    <w:rsid w:val="00387410"/>
    <w:rsid w:val="003C3971"/>
    <w:rsid w:val="004123C0"/>
    <w:rsid w:val="00423334"/>
    <w:rsid w:val="004345EC"/>
    <w:rsid w:val="00465515"/>
    <w:rsid w:val="00473711"/>
    <w:rsid w:val="004D3578"/>
    <w:rsid w:val="004E213A"/>
    <w:rsid w:val="004E55CD"/>
    <w:rsid w:val="004F0988"/>
    <w:rsid w:val="004F3340"/>
    <w:rsid w:val="00514A71"/>
    <w:rsid w:val="00527EF3"/>
    <w:rsid w:val="0053388B"/>
    <w:rsid w:val="00535773"/>
    <w:rsid w:val="00543E6C"/>
    <w:rsid w:val="00546B5C"/>
    <w:rsid w:val="0056085C"/>
    <w:rsid w:val="00565087"/>
    <w:rsid w:val="00597B11"/>
    <w:rsid w:val="005D2E01"/>
    <w:rsid w:val="005D7526"/>
    <w:rsid w:val="005E4BB2"/>
    <w:rsid w:val="00602AEA"/>
    <w:rsid w:val="00606601"/>
    <w:rsid w:val="00614FDF"/>
    <w:rsid w:val="0063543D"/>
    <w:rsid w:val="00647114"/>
    <w:rsid w:val="00652AE4"/>
    <w:rsid w:val="00670E5F"/>
    <w:rsid w:val="006A323F"/>
    <w:rsid w:val="006B30D0"/>
    <w:rsid w:val="006B7C53"/>
    <w:rsid w:val="006C3D95"/>
    <w:rsid w:val="006D2287"/>
    <w:rsid w:val="006D6B05"/>
    <w:rsid w:val="006E5C86"/>
    <w:rsid w:val="007004E1"/>
    <w:rsid w:val="00701116"/>
    <w:rsid w:val="00713C44"/>
    <w:rsid w:val="00721BCB"/>
    <w:rsid w:val="00734A5B"/>
    <w:rsid w:val="00737642"/>
    <w:rsid w:val="0074026F"/>
    <w:rsid w:val="007429F6"/>
    <w:rsid w:val="00744E76"/>
    <w:rsid w:val="00753FEA"/>
    <w:rsid w:val="00774DA4"/>
    <w:rsid w:val="00781F0F"/>
    <w:rsid w:val="00787800"/>
    <w:rsid w:val="007B600E"/>
    <w:rsid w:val="007F0F4A"/>
    <w:rsid w:val="008028A4"/>
    <w:rsid w:val="00830747"/>
    <w:rsid w:val="008768CA"/>
    <w:rsid w:val="00881E6D"/>
    <w:rsid w:val="008C1A12"/>
    <w:rsid w:val="008C384C"/>
    <w:rsid w:val="008C542C"/>
    <w:rsid w:val="008D138C"/>
    <w:rsid w:val="008D41C6"/>
    <w:rsid w:val="0090271F"/>
    <w:rsid w:val="00902E23"/>
    <w:rsid w:val="00906664"/>
    <w:rsid w:val="009114D7"/>
    <w:rsid w:val="0091348E"/>
    <w:rsid w:val="00917CCB"/>
    <w:rsid w:val="00941926"/>
    <w:rsid w:val="00942EC2"/>
    <w:rsid w:val="00966C31"/>
    <w:rsid w:val="009C163B"/>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11FA7"/>
    <w:rsid w:val="00B15449"/>
    <w:rsid w:val="00B20A91"/>
    <w:rsid w:val="00B93086"/>
    <w:rsid w:val="00BA19ED"/>
    <w:rsid w:val="00BA4B8D"/>
    <w:rsid w:val="00BC0F7D"/>
    <w:rsid w:val="00BC2A4A"/>
    <w:rsid w:val="00BD7D31"/>
    <w:rsid w:val="00BE3255"/>
    <w:rsid w:val="00BF128E"/>
    <w:rsid w:val="00C074DD"/>
    <w:rsid w:val="00C1496A"/>
    <w:rsid w:val="00C33079"/>
    <w:rsid w:val="00C45231"/>
    <w:rsid w:val="00C46E8E"/>
    <w:rsid w:val="00C57672"/>
    <w:rsid w:val="00C72833"/>
    <w:rsid w:val="00C75A43"/>
    <w:rsid w:val="00C80F1D"/>
    <w:rsid w:val="00C93F40"/>
    <w:rsid w:val="00C94438"/>
    <w:rsid w:val="00CA20AE"/>
    <w:rsid w:val="00CA3D0C"/>
    <w:rsid w:val="00D25D13"/>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6509"/>
    <w:rsid w:val="00E20191"/>
    <w:rsid w:val="00E43C5A"/>
    <w:rsid w:val="00E44582"/>
    <w:rsid w:val="00E77645"/>
    <w:rsid w:val="00EA15B0"/>
    <w:rsid w:val="00EA5EA7"/>
    <w:rsid w:val="00EA6004"/>
    <w:rsid w:val="00EC4A25"/>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59" Type="http://schemas.openxmlformats.org/officeDocument/2006/relationships/oleObject" Target="embeddings/oleObject31.bin"/><Relationship Id="rId170" Type="http://schemas.openxmlformats.org/officeDocument/2006/relationships/oleObject" Target="embeddings/oleObject38.bin"/><Relationship Id="rId191" Type="http://schemas.openxmlformats.org/officeDocument/2006/relationships/image" Target="media/image126.emf"/><Relationship Id="rId205" Type="http://schemas.openxmlformats.org/officeDocument/2006/relationships/oleObject" Target="embeddings/oleObject50.bin"/><Relationship Id="rId226" Type="http://schemas.openxmlformats.org/officeDocument/2006/relationships/oleObject" Target="embeddings/oleObject66.bin"/><Relationship Id="rId247" Type="http://schemas.openxmlformats.org/officeDocument/2006/relationships/image" Target="media/image159.png"/><Relationship Id="rId107" Type="http://schemas.openxmlformats.org/officeDocument/2006/relationships/package" Target="embeddings/Microsoft_Visio_Drawing355.vsdx"/><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9.png"/><Relationship Id="rId258" Type="http://schemas.openxmlformats.org/officeDocument/2006/relationships/image" Target="media/image169.wmf"/><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7.emf"/><Relationship Id="rId206" Type="http://schemas.openxmlformats.org/officeDocument/2006/relationships/image" Target="media/image138.wmf"/><Relationship Id="rId227" Type="http://schemas.openxmlformats.org/officeDocument/2006/relationships/oleObject" Target="embeddings/oleObject67.bin"/><Relationship Id="rId248" Type="http://schemas.openxmlformats.org/officeDocument/2006/relationships/image" Target="media/image160.png"/><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image" Target="media/image150.png"/><Relationship Id="rId259" Type="http://schemas.openxmlformats.org/officeDocument/2006/relationships/oleObject" Target="embeddings/oleObject72.bin"/><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119" Type="http://schemas.openxmlformats.org/officeDocument/2006/relationships/image" Target="media/image81.emf"/><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3.wmf"/><Relationship Id="rId172" Type="http://schemas.openxmlformats.org/officeDocument/2006/relationships/oleObject" Target="embeddings/oleObject39.bin"/><Relationship Id="rId193" Type="http://schemas.openxmlformats.org/officeDocument/2006/relationships/image" Target="media/image128.emf"/><Relationship Id="rId202" Type="http://schemas.openxmlformats.org/officeDocument/2006/relationships/image" Target="media/image135.png"/><Relationship Id="rId207" Type="http://schemas.openxmlformats.org/officeDocument/2006/relationships/oleObject" Target="embeddings/oleObject51.bin"/><Relationship Id="rId223" Type="http://schemas.openxmlformats.org/officeDocument/2006/relationships/oleObject" Target="embeddings/oleObject63.bin"/><Relationship Id="rId228" Type="http://schemas.openxmlformats.org/officeDocument/2006/relationships/oleObject" Target="embeddings/oleObject68.bin"/><Relationship Id="rId244" Type="http://schemas.openxmlformats.org/officeDocument/2006/relationships/image" Target="media/image156.png"/><Relationship Id="rId249" Type="http://schemas.openxmlformats.org/officeDocument/2006/relationships/image" Target="media/image161.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image" Target="media/image71.png"/><Relationship Id="rId260" Type="http://schemas.openxmlformats.org/officeDocument/2006/relationships/image" Target="media/image170.png"/><Relationship Id="rId265" Type="http://schemas.openxmlformats.org/officeDocument/2006/relationships/theme" Target="theme/theme1.xml"/><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04" Type="http://schemas.openxmlformats.org/officeDocument/2006/relationships/image" Target="media/image68.emf"/><Relationship Id="rId120" Type="http://schemas.openxmlformats.org/officeDocument/2006/relationships/image" Target="media/image82.png"/><Relationship Id="rId125" Type="http://schemas.openxmlformats.org/officeDocument/2006/relationships/oleObject" Target="embeddings/oleObject26.bin"/><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6.wmf"/><Relationship Id="rId162" Type="http://schemas.openxmlformats.org/officeDocument/2006/relationships/image" Target="media/image113.wmf"/><Relationship Id="rId183" Type="http://schemas.openxmlformats.org/officeDocument/2006/relationships/oleObject" Target="embeddings/oleObject45.bin"/><Relationship Id="rId213" Type="http://schemas.openxmlformats.org/officeDocument/2006/relationships/oleObject" Target="embeddings/oleObject54.bin"/><Relationship Id="rId218" Type="http://schemas.openxmlformats.org/officeDocument/2006/relationships/oleObject" Target="embeddings/oleObject58.bin"/><Relationship Id="rId234" Type="http://schemas.openxmlformats.org/officeDocument/2006/relationships/image" Target="media/image146.png"/><Relationship Id="rId239" Type="http://schemas.openxmlformats.org/officeDocument/2006/relationships/image" Target="media/image151.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2.png"/><Relationship Id="rId255" Type="http://schemas.openxmlformats.org/officeDocument/2006/relationships/image" Target="media/image167.png"/><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oleObject" Target="embeddings/oleObject27.bin"/><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9.emf"/><Relationship Id="rId199" Type="http://schemas.openxmlformats.org/officeDocument/2006/relationships/oleObject" Target="embeddings/oleObject49.bin"/><Relationship Id="rId203" Type="http://schemas.openxmlformats.org/officeDocument/2006/relationships/image" Target="media/image136.png"/><Relationship Id="rId208" Type="http://schemas.openxmlformats.org/officeDocument/2006/relationships/image" Target="media/image139.wmf"/><Relationship Id="rId229" Type="http://schemas.openxmlformats.org/officeDocument/2006/relationships/oleObject" Target="embeddings/oleObject69.bin"/><Relationship Id="rId19" Type="http://schemas.openxmlformats.org/officeDocument/2006/relationships/oleObject" Target="embeddings/oleObject3.bin"/><Relationship Id="rId224" Type="http://schemas.openxmlformats.org/officeDocument/2006/relationships/oleObject" Target="embeddings/oleObject64.bin"/><Relationship Id="rId240" Type="http://schemas.openxmlformats.org/officeDocument/2006/relationships/image" Target="media/image152.png"/><Relationship Id="rId245" Type="http://schemas.openxmlformats.org/officeDocument/2006/relationships/image" Target="media/image157.png"/><Relationship Id="rId261" Type="http://schemas.openxmlformats.org/officeDocument/2006/relationships/image" Target="media/image171.emf"/><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189" Type="http://schemas.openxmlformats.org/officeDocument/2006/relationships/image" Target="media/image124.emf"/><Relationship Id="rId219" Type="http://schemas.openxmlformats.org/officeDocument/2006/relationships/oleObject" Target="embeddings/oleObject59.bin"/><Relationship Id="rId3" Type="http://schemas.openxmlformats.org/officeDocument/2006/relationships/styles" Target="styles.xml"/><Relationship Id="rId214" Type="http://schemas.openxmlformats.org/officeDocument/2006/relationships/image" Target="media/image142.wmf"/><Relationship Id="rId230" Type="http://schemas.openxmlformats.org/officeDocument/2006/relationships/oleObject" Target="embeddings/oleObject70.bin"/><Relationship Id="rId235" Type="http://schemas.openxmlformats.org/officeDocument/2006/relationships/image" Target="media/image147.png"/><Relationship Id="rId251" Type="http://schemas.openxmlformats.org/officeDocument/2006/relationships/image" Target="media/image163.png"/><Relationship Id="rId256" Type="http://schemas.openxmlformats.org/officeDocument/2006/relationships/image" Target="media/image168.wmf"/><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79" Type="http://schemas.openxmlformats.org/officeDocument/2006/relationships/image" Target="media/image120.wmf"/><Relationship Id="rId195" Type="http://schemas.openxmlformats.org/officeDocument/2006/relationships/image" Target="media/image130.emf"/><Relationship Id="rId209" Type="http://schemas.openxmlformats.org/officeDocument/2006/relationships/oleObject" Target="embeddings/oleObject52.bin"/><Relationship Id="rId190" Type="http://schemas.openxmlformats.org/officeDocument/2006/relationships/image" Target="media/image125.emf"/><Relationship Id="rId204" Type="http://schemas.openxmlformats.org/officeDocument/2006/relationships/image" Target="media/image137.wmf"/><Relationship Id="rId220" Type="http://schemas.openxmlformats.org/officeDocument/2006/relationships/oleObject" Target="embeddings/oleObject60.bin"/><Relationship Id="rId225" Type="http://schemas.openxmlformats.org/officeDocument/2006/relationships/oleObject" Target="embeddings/oleObject65.bin"/><Relationship Id="rId241" Type="http://schemas.openxmlformats.org/officeDocument/2006/relationships/image" Target="media/image153.png"/><Relationship Id="rId246" Type="http://schemas.openxmlformats.org/officeDocument/2006/relationships/image" Target="media/image158.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header" Target="header1.xml"/><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3.bin"/><Relationship Id="rId210" Type="http://schemas.openxmlformats.org/officeDocument/2006/relationships/image" Target="media/image140.wmf"/><Relationship Id="rId215" Type="http://schemas.openxmlformats.org/officeDocument/2006/relationships/oleObject" Target="embeddings/oleObject55.bin"/><Relationship Id="rId236" Type="http://schemas.openxmlformats.org/officeDocument/2006/relationships/image" Target="media/image148.png"/><Relationship Id="rId257" Type="http://schemas.openxmlformats.org/officeDocument/2006/relationships/oleObject" Target="embeddings/oleObject71.bin"/><Relationship Id="rId26" Type="http://schemas.openxmlformats.org/officeDocument/2006/relationships/image" Target="media/image11.emf"/><Relationship Id="rId231" Type="http://schemas.openxmlformats.org/officeDocument/2006/relationships/image" Target="media/image143.png"/><Relationship Id="rId252" Type="http://schemas.openxmlformats.org/officeDocument/2006/relationships/image" Target="media/image164.emf"/><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31.wmf"/><Relationship Id="rId200" Type="http://schemas.openxmlformats.org/officeDocument/2006/relationships/image" Target="media/image134.emf"/><Relationship Id="rId16" Type="http://schemas.openxmlformats.org/officeDocument/2006/relationships/image" Target="media/image6.wmf"/><Relationship Id="rId221" Type="http://schemas.openxmlformats.org/officeDocument/2006/relationships/oleObject" Target="embeddings/oleObject61.bin"/><Relationship Id="rId242" Type="http://schemas.openxmlformats.org/officeDocument/2006/relationships/image" Target="media/image154.png"/><Relationship Id="rId263" Type="http://schemas.openxmlformats.org/officeDocument/2006/relationships/footer" Target="footer1.xml"/><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oleObject" Target="embeddings/oleObject53.bin"/><Relationship Id="rId232" Type="http://schemas.openxmlformats.org/officeDocument/2006/relationships/image" Target="media/image144.png"/><Relationship Id="rId253" Type="http://schemas.openxmlformats.org/officeDocument/2006/relationships/image" Target="media/image165.emf"/><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2.emf"/><Relationship Id="rId201" Type="http://schemas.openxmlformats.org/officeDocument/2006/relationships/package" Target="embeddings/Microsoft_Word_Document4.docx"/><Relationship Id="rId222" Type="http://schemas.openxmlformats.org/officeDocument/2006/relationships/oleObject" Target="embeddings/oleObject62.bin"/><Relationship Id="rId243" Type="http://schemas.openxmlformats.org/officeDocument/2006/relationships/image" Target="media/image155.png"/><Relationship Id="rId264" Type="http://schemas.openxmlformats.org/officeDocument/2006/relationships/fontTable" Target="fontTable.xml"/><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image" Target="media/image145.png"/><Relationship Id="rId254" Type="http://schemas.openxmlformats.org/officeDocument/2006/relationships/image" Target="media/image16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329</Pages>
  <Words>107719</Words>
  <Characters>614001</Characters>
  <Application>Microsoft Office Word</Application>
  <DocSecurity>0</DocSecurity>
  <Lines>5116</Lines>
  <Paragraphs>1440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720280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cp:revision>
  <cp:lastPrinted>2019-02-25T14:05:00Z</cp:lastPrinted>
  <dcterms:created xsi:type="dcterms:W3CDTF">2021-09-30T16:40:00Z</dcterms:created>
  <dcterms:modified xsi:type="dcterms:W3CDTF">2022-04-04T08:53:00Z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