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3F2CE0FA"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6D2524">
              <w:t>17</w:t>
            </w:r>
            <w:r w:rsidRPr="004D1CEE">
              <w:t>.</w:t>
            </w:r>
            <w:r w:rsidR="00291C05">
              <w:t>1</w:t>
            </w:r>
            <w:r w:rsidRPr="004D1CEE">
              <w:t>.</w:t>
            </w:r>
            <w:bookmarkEnd w:id="3"/>
            <w:r w:rsidR="00686AF4">
              <w:t>0</w:t>
            </w:r>
            <w:r w:rsidR="00686AF4"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291C05" w:rsidRPr="004D1CEE">
              <w:rPr>
                <w:sz w:val="32"/>
              </w:rPr>
              <w:t>0</w:t>
            </w:r>
            <w:r w:rsidR="00291C05">
              <w:rPr>
                <w:sz w:val="32"/>
              </w:rPr>
              <w:t>9</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5F87C4A6" w14:textId="55825659" w:rsidR="00582E62" w:rsidRDefault="00582E6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_Toc83043010 \h </w:instrText>
      </w:r>
      <w:r>
        <w:fldChar w:fldCharType="separate"/>
      </w:r>
      <w:r>
        <w:t>4</w:t>
      </w:r>
      <w:r>
        <w:fldChar w:fldCharType="end"/>
      </w:r>
    </w:p>
    <w:p w14:paraId="76900E0F" w14:textId="0674B46B" w:rsidR="00582E62" w:rsidRDefault="00582E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_Toc83043011 \h </w:instrText>
      </w:r>
      <w:r>
        <w:fldChar w:fldCharType="separate"/>
      </w:r>
      <w:r>
        <w:t>6</w:t>
      </w:r>
      <w:r>
        <w:fldChar w:fldCharType="end"/>
      </w:r>
    </w:p>
    <w:p w14:paraId="0F785C06" w14:textId="6227D1A1" w:rsidR="00582E62" w:rsidRDefault="00582E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_Toc83043012 \h </w:instrText>
      </w:r>
      <w:r>
        <w:fldChar w:fldCharType="separate"/>
      </w:r>
      <w:r>
        <w:t>6</w:t>
      </w:r>
      <w:r>
        <w:fldChar w:fldCharType="end"/>
      </w:r>
    </w:p>
    <w:p w14:paraId="176F0E5A" w14:textId="7CC9E628" w:rsidR="00582E62" w:rsidRDefault="00582E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_Toc83043013 \h </w:instrText>
      </w:r>
      <w:r>
        <w:fldChar w:fldCharType="separate"/>
      </w:r>
      <w:r>
        <w:t>7</w:t>
      </w:r>
      <w:r>
        <w:fldChar w:fldCharType="end"/>
      </w:r>
    </w:p>
    <w:p w14:paraId="1A8640B4" w14:textId="7E2A58F1" w:rsidR="00582E62" w:rsidRDefault="00582E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_Toc83043014 \h </w:instrText>
      </w:r>
      <w:r>
        <w:fldChar w:fldCharType="separate"/>
      </w:r>
      <w:r>
        <w:t>7</w:t>
      </w:r>
      <w:r>
        <w:fldChar w:fldCharType="end"/>
      </w:r>
    </w:p>
    <w:p w14:paraId="2B6D0119" w14:textId="1F400C39" w:rsidR="00582E62" w:rsidRDefault="00582E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_Toc83043015 \h </w:instrText>
      </w:r>
      <w:r>
        <w:fldChar w:fldCharType="separate"/>
      </w:r>
      <w:r>
        <w:t>7</w:t>
      </w:r>
      <w:r>
        <w:fldChar w:fldCharType="end"/>
      </w:r>
    </w:p>
    <w:p w14:paraId="0FCFEF68" w14:textId="52DFB771" w:rsidR="00582E62" w:rsidRDefault="00582E6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_Toc83043016 \h </w:instrText>
      </w:r>
      <w:r>
        <w:fldChar w:fldCharType="separate"/>
      </w:r>
      <w:r>
        <w:t>7</w:t>
      </w:r>
      <w:r>
        <w:fldChar w:fldCharType="end"/>
      </w:r>
    </w:p>
    <w:p w14:paraId="37201BA9" w14:textId="43818D34" w:rsidR="00582E62" w:rsidRDefault="00582E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_Toc83043017 \h </w:instrText>
      </w:r>
      <w:r>
        <w:fldChar w:fldCharType="separate"/>
      </w:r>
      <w:r>
        <w:t>8</w:t>
      </w:r>
      <w:r>
        <w:fldChar w:fldCharType="end"/>
      </w:r>
    </w:p>
    <w:p w14:paraId="65D1E2AE" w14:textId="4DA01DA4" w:rsidR="00582E62" w:rsidRDefault="00582E6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_Toc83043018 \h </w:instrText>
      </w:r>
      <w:r>
        <w:fldChar w:fldCharType="separate"/>
      </w:r>
      <w:r>
        <w:t>8</w:t>
      </w:r>
      <w:r>
        <w:fldChar w:fldCharType="end"/>
      </w:r>
    </w:p>
    <w:p w14:paraId="3FF22792" w14:textId="3647529E" w:rsidR="00582E62" w:rsidRDefault="00582E6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_Toc83043019 \h </w:instrText>
      </w:r>
      <w:r>
        <w:fldChar w:fldCharType="separate"/>
      </w:r>
      <w:r>
        <w:t>8</w:t>
      </w:r>
      <w:r>
        <w:fldChar w:fldCharType="end"/>
      </w:r>
    </w:p>
    <w:p w14:paraId="47E4D744" w14:textId="2488694F" w:rsidR="00582E62" w:rsidRDefault="00582E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360DBF">
        <w:rPr>
          <w:lang w:val="en-US" w:eastAsia="ja-JP"/>
        </w:rPr>
        <w:t>Co-existence studies</w:t>
      </w:r>
      <w:r>
        <w:tab/>
      </w:r>
      <w:r>
        <w:fldChar w:fldCharType="begin"/>
      </w:r>
      <w:r>
        <w:instrText xml:space="preserve"> PAGEREF _Toc83043020 \h </w:instrText>
      </w:r>
      <w:r>
        <w:fldChar w:fldCharType="separate"/>
      </w:r>
      <w:r>
        <w:t>9</w:t>
      </w:r>
      <w:r>
        <w:fldChar w:fldCharType="end"/>
      </w:r>
    </w:p>
    <w:p w14:paraId="312333A1" w14:textId="4348BFE5" w:rsidR="00582E62" w:rsidRDefault="00582E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_Toc83043021 \h </w:instrText>
      </w:r>
      <w:r>
        <w:fldChar w:fldCharType="separate"/>
      </w:r>
      <w:r>
        <w:t>9</w:t>
      </w:r>
      <w:r>
        <w:fldChar w:fldCharType="end"/>
      </w:r>
    </w:p>
    <w:p w14:paraId="2E807EDB" w14:textId="42210A8E" w:rsidR="00582E62" w:rsidRDefault="00582E6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_Toc83043022 \h </w:instrText>
      </w:r>
      <w:r>
        <w:fldChar w:fldCharType="separate"/>
      </w:r>
      <w:r>
        <w:t>9</w:t>
      </w:r>
      <w:r>
        <w:fldChar w:fldCharType="end"/>
      </w:r>
    </w:p>
    <w:p w14:paraId="128F6975" w14:textId="7D3C205B" w:rsidR="00582E62" w:rsidRDefault="00582E62">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_Toc83043023 \h </w:instrText>
      </w:r>
      <w:r>
        <w:fldChar w:fldCharType="separate"/>
      </w:r>
      <w:r>
        <w:t>10</w:t>
      </w:r>
      <w:r>
        <w:fldChar w:fldCharType="end"/>
      </w:r>
    </w:p>
    <w:p w14:paraId="22CD7570" w14:textId="2B648FB6" w:rsidR="00582E62" w:rsidRDefault="00582E62">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_Toc83043024 \h </w:instrText>
      </w:r>
      <w:r>
        <w:fldChar w:fldCharType="separate"/>
      </w:r>
      <w:r>
        <w:t>11</w:t>
      </w:r>
      <w:r>
        <w:fldChar w:fldCharType="end"/>
      </w:r>
    </w:p>
    <w:p w14:paraId="3F1F0B8D" w14:textId="5E0F15BD" w:rsidR="00582E62" w:rsidRDefault="00582E62">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_Toc83043025 \h </w:instrText>
      </w:r>
      <w:r>
        <w:fldChar w:fldCharType="separate"/>
      </w:r>
      <w:r>
        <w:t>12</w:t>
      </w:r>
      <w:r>
        <w:fldChar w:fldCharType="end"/>
      </w:r>
    </w:p>
    <w:p w14:paraId="250AED1A" w14:textId="21AF06DC" w:rsidR="00582E62" w:rsidRDefault="00582E62">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_Toc83043026 \h </w:instrText>
      </w:r>
      <w:r>
        <w:fldChar w:fldCharType="separate"/>
      </w:r>
      <w:r>
        <w:t>13</w:t>
      </w:r>
      <w:r>
        <w:fldChar w:fldCharType="end"/>
      </w:r>
    </w:p>
    <w:p w14:paraId="2F36BFDC" w14:textId="66AD3944" w:rsidR="00582E62" w:rsidRDefault="00582E62">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_Toc83043027 \h </w:instrText>
      </w:r>
      <w:r>
        <w:fldChar w:fldCharType="separate"/>
      </w:r>
      <w:r>
        <w:t>13</w:t>
      </w:r>
      <w:r>
        <w:fldChar w:fldCharType="end"/>
      </w:r>
    </w:p>
    <w:p w14:paraId="626B245A" w14:textId="223E4576" w:rsidR="00582E62" w:rsidRDefault="00582E62">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_Toc83043028 \h </w:instrText>
      </w:r>
      <w:r>
        <w:fldChar w:fldCharType="separate"/>
      </w:r>
      <w:r>
        <w:t>14</w:t>
      </w:r>
      <w:r>
        <w:fldChar w:fldCharType="end"/>
      </w:r>
    </w:p>
    <w:p w14:paraId="435E6AD6" w14:textId="135DF320" w:rsidR="00582E62" w:rsidRDefault="00582E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_Toc83043029 \h </w:instrText>
      </w:r>
      <w:r>
        <w:fldChar w:fldCharType="separate"/>
      </w:r>
      <w:r>
        <w:t>15</w:t>
      </w:r>
      <w:r>
        <w:fldChar w:fldCharType="end"/>
      </w:r>
    </w:p>
    <w:p w14:paraId="18355AED" w14:textId="29D92AF5" w:rsidR="00582E62" w:rsidRDefault="00582E62">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_Toc83043030 \h </w:instrText>
      </w:r>
      <w:r>
        <w:fldChar w:fldCharType="separate"/>
      </w:r>
      <w:r>
        <w:t>15</w:t>
      </w:r>
      <w:r>
        <w:fldChar w:fldCharType="end"/>
      </w:r>
    </w:p>
    <w:p w14:paraId="51EDFF01" w14:textId="77E2ED96" w:rsidR="00582E62" w:rsidRDefault="00582E62">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_Toc83043031 \h </w:instrText>
      </w:r>
      <w:r>
        <w:fldChar w:fldCharType="separate"/>
      </w:r>
      <w:r>
        <w:t>19</w:t>
      </w:r>
      <w:r>
        <w:fldChar w:fldCharType="end"/>
      </w:r>
    </w:p>
    <w:p w14:paraId="325C9917" w14:textId="25D36A34" w:rsidR="00582E62" w:rsidRDefault="00582E62">
      <w:pPr>
        <w:pStyle w:val="TOC3"/>
        <w:rPr>
          <w:rFonts w:asciiTheme="minorHAnsi" w:eastAsiaTheme="minorEastAsia" w:hAnsiTheme="minorHAnsi" w:cstheme="minorBidi"/>
          <w:sz w:val="22"/>
          <w:szCs w:val="22"/>
          <w:lang w:eastAsia="en-GB"/>
        </w:rPr>
      </w:pPr>
      <w:r>
        <w:rPr>
          <w:lang w:eastAsia="en-GB"/>
        </w:rPr>
        <w:t>5.2.3</w:t>
      </w:r>
      <w:r>
        <w:rPr>
          <w:rFonts w:asciiTheme="minorHAnsi" w:eastAsiaTheme="minorEastAsia" w:hAnsiTheme="minorHAnsi" w:cstheme="minorBidi"/>
          <w:sz w:val="22"/>
          <w:szCs w:val="22"/>
          <w:lang w:eastAsia="en-GB"/>
        </w:rPr>
        <w:tab/>
      </w:r>
      <w:r>
        <w:rPr>
          <w:lang w:eastAsia="en-GB"/>
        </w:rPr>
        <w:t>UL HPUE Vs NB-IoT in-band operation</w:t>
      </w:r>
      <w:r>
        <w:tab/>
      </w:r>
      <w:r>
        <w:fldChar w:fldCharType="begin"/>
      </w:r>
      <w:r>
        <w:instrText xml:space="preserve"> PAGEREF _Toc83043032 \h </w:instrText>
      </w:r>
      <w:r>
        <w:fldChar w:fldCharType="separate"/>
      </w:r>
      <w:r>
        <w:t>22</w:t>
      </w:r>
      <w:r>
        <w:fldChar w:fldCharType="end"/>
      </w:r>
    </w:p>
    <w:p w14:paraId="2569C506" w14:textId="1FF2E688" w:rsidR="00582E62" w:rsidRDefault="00582E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360DBF">
        <w:rPr>
          <w:lang w:val="en-US" w:eastAsia="ja-JP"/>
        </w:rPr>
        <w:t>UE operation</w:t>
      </w:r>
      <w:r>
        <w:tab/>
      </w:r>
      <w:r>
        <w:fldChar w:fldCharType="begin"/>
      </w:r>
      <w:r>
        <w:instrText xml:space="preserve"> PAGEREF _Toc83043033 \h </w:instrText>
      </w:r>
      <w:r>
        <w:fldChar w:fldCharType="separate"/>
      </w:r>
      <w:r>
        <w:t>26</w:t>
      </w:r>
      <w:r>
        <w:fldChar w:fldCharType="end"/>
      </w:r>
    </w:p>
    <w:p w14:paraId="65B83D76" w14:textId="3A1AB67F" w:rsidR="00582E62" w:rsidRDefault="00582E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360DBF">
        <w:rPr>
          <w:lang w:val="en-US" w:eastAsia="ja-JP"/>
        </w:rPr>
        <w:t>transmitter third harmonic</w:t>
      </w:r>
      <w:r>
        <w:tab/>
      </w:r>
      <w:r>
        <w:fldChar w:fldCharType="begin"/>
      </w:r>
      <w:r>
        <w:instrText xml:space="preserve"> PAGEREF _Toc83043034 \h </w:instrText>
      </w:r>
      <w:r>
        <w:fldChar w:fldCharType="separate"/>
      </w:r>
      <w:r>
        <w:t>26</w:t>
      </w:r>
      <w:r>
        <w:fldChar w:fldCharType="end"/>
      </w:r>
    </w:p>
    <w:p w14:paraId="681AC03D" w14:textId="6AA351FB" w:rsidR="00582E62" w:rsidRDefault="00582E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_Toc83043035 \h </w:instrText>
      </w:r>
      <w:r>
        <w:fldChar w:fldCharType="separate"/>
      </w:r>
      <w:r>
        <w:t>26</w:t>
      </w:r>
      <w:r>
        <w:fldChar w:fldCharType="end"/>
      </w:r>
    </w:p>
    <w:p w14:paraId="654DE556" w14:textId="3F5A359B" w:rsidR="00582E62" w:rsidRDefault="00582E6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360DBF">
        <w:rPr>
          <w:lang w:val="en-US" w:eastAsia="ja-JP"/>
        </w:rPr>
        <w:t>self-dense</w:t>
      </w:r>
      <w:r>
        <w:tab/>
      </w:r>
      <w:r>
        <w:fldChar w:fldCharType="begin"/>
      </w:r>
      <w:r>
        <w:instrText xml:space="preserve"> PAGEREF _Toc83043036 \h </w:instrText>
      </w:r>
      <w:r>
        <w:fldChar w:fldCharType="separate"/>
      </w:r>
      <w:r>
        <w:t>27</w:t>
      </w:r>
      <w:r>
        <w:fldChar w:fldCharType="end"/>
      </w:r>
    </w:p>
    <w:p w14:paraId="7863F3C6" w14:textId="5C7C8ABB" w:rsidR="00582E62" w:rsidRDefault="00582E6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360DBF">
        <w:rPr>
          <w:lang w:val="en-US" w:eastAsia="ja-JP"/>
        </w:rPr>
        <w:t>Modem SW changes</w:t>
      </w:r>
      <w:r>
        <w:tab/>
      </w:r>
      <w:r>
        <w:fldChar w:fldCharType="begin"/>
      </w:r>
      <w:r>
        <w:instrText xml:space="preserve"> PAGEREF _Toc83043037 \h </w:instrText>
      </w:r>
      <w:r>
        <w:fldChar w:fldCharType="separate"/>
      </w:r>
      <w:r>
        <w:t>27</w:t>
      </w:r>
      <w:r>
        <w:fldChar w:fldCharType="end"/>
      </w:r>
    </w:p>
    <w:p w14:paraId="2D8BE379" w14:textId="2E0FBFE0" w:rsidR="00582E62" w:rsidRDefault="00582E6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360DBF">
        <w:rPr>
          <w:lang w:val="en-US" w:eastAsia="ja-JP"/>
        </w:rPr>
        <w:t>UE hardware</w:t>
      </w:r>
      <w:r>
        <w:tab/>
      </w:r>
      <w:r>
        <w:fldChar w:fldCharType="begin"/>
      </w:r>
      <w:r>
        <w:instrText xml:space="preserve"> PAGEREF _Toc83043038 \h </w:instrText>
      </w:r>
      <w:r>
        <w:fldChar w:fldCharType="separate"/>
      </w:r>
      <w:r>
        <w:t>28</w:t>
      </w:r>
      <w:r>
        <w:fldChar w:fldCharType="end"/>
      </w:r>
    </w:p>
    <w:p w14:paraId="6AA26C33" w14:textId="268086A8" w:rsidR="00582E62" w:rsidRDefault="00582E6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360DBF">
        <w:rPr>
          <w:lang w:val="en-US" w:eastAsia="ja-JP"/>
        </w:rPr>
        <w:t>New RF components</w:t>
      </w:r>
      <w:r>
        <w:tab/>
      </w:r>
      <w:r>
        <w:fldChar w:fldCharType="begin"/>
      </w:r>
      <w:r>
        <w:instrText xml:space="preserve"> PAGEREF _Toc83043039 \h </w:instrText>
      </w:r>
      <w:r>
        <w:fldChar w:fldCharType="separate"/>
      </w:r>
      <w:r>
        <w:t>28</w:t>
      </w:r>
      <w:r>
        <w:fldChar w:fldCharType="end"/>
      </w:r>
    </w:p>
    <w:p w14:paraId="741DD929" w14:textId="3EBBB9F6" w:rsidR="00582E62" w:rsidRDefault="00582E6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_Toc83043040 \h </w:instrText>
      </w:r>
      <w:r>
        <w:fldChar w:fldCharType="separate"/>
      </w:r>
      <w:r>
        <w:t>32</w:t>
      </w:r>
      <w:r>
        <w:fldChar w:fldCharType="end"/>
      </w:r>
    </w:p>
    <w:p w14:paraId="3820E4AB" w14:textId="6B0A7170" w:rsidR="00582E62" w:rsidRDefault="00582E6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_Toc83043041 \h </w:instrText>
      </w:r>
      <w:r>
        <w:fldChar w:fldCharType="separate"/>
      </w:r>
      <w:r>
        <w:t>32</w:t>
      </w:r>
      <w:r>
        <w:fldChar w:fldCharType="end"/>
      </w:r>
    </w:p>
    <w:p w14:paraId="60F147D0" w14:textId="4263197B" w:rsidR="00582E62" w:rsidRDefault="00582E6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360DBF">
        <w:rPr>
          <w:lang w:val="en-US" w:eastAsia="ja-JP"/>
        </w:rPr>
        <w:t>UE requirements</w:t>
      </w:r>
      <w:r>
        <w:tab/>
      </w:r>
      <w:r>
        <w:fldChar w:fldCharType="begin"/>
      </w:r>
      <w:r>
        <w:instrText xml:space="preserve"> PAGEREF _Toc83043042 \h </w:instrText>
      </w:r>
      <w:r>
        <w:fldChar w:fldCharType="separate"/>
      </w:r>
      <w:r>
        <w:t>33</w:t>
      </w:r>
      <w:r>
        <w:fldChar w:fldCharType="end"/>
      </w:r>
    </w:p>
    <w:p w14:paraId="235CF2A5" w14:textId="6DE017CB" w:rsidR="00582E62" w:rsidRDefault="00582E6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360DBF">
        <w:rPr>
          <w:lang w:val="en-US" w:eastAsia="ja-JP"/>
        </w:rPr>
        <w:t>UE Output Power</w:t>
      </w:r>
      <w:r>
        <w:tab/>
      </w:r>
      <w:r>
        <w:fldChar w:fldCharType="begin"/>
      </w:r>
      <w:r>
        <w:instrText xml:space="preserve"> PAGEREF _Toc83043043 \h </w:instrText>
      </w:r>
      <w:r>
        <w:fldChar w:fldCharType="separate"/>
      </w:r>
      <w:r>
        <w:t>33</w:t>
      </w:r>
      <w:r>
        <w:fldChar w:fldCharType="end"/>
      </w:r>
    </w:p>
    <w:p w14:paraId="3FD575FD" w14:textId="4F4CA3D2" w:rsidR="00582E62" w:rsidRDefault="00582E6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_Toc83043044 \h </w:instrText>
      </w:r>
      <w:r>
        <w:fldChar w:fldCharType="separate"/>
      </w:r>
      <w:r>
        <w:t>34</w:t>
      </w:r>
      <w:r>
        <w:fldChar w:fldCharType="end"/>
      </w:r>
    </w:p>
    <w:p w14:paraId="7B1C40C6" w14:textId="345EF8E0" w:rsidR="00582E62" w:rsidRDefault="00582E6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_Toc83043045 \h </w:instrText>
      </w:r>
      <w:r>
        <w:fldChar w:fldCharType="separate"/>
      </w:r>
      <w:r>
        <w:t>34</w:t>
      </w:r>
      <w:r>
        <w:fldChar w:fldCharType="end"/>
      </w:r>
    </w:p>
    <w:p w14:paraId="05EDF248" w14:textId="0CF145C7" w:rsidR="00582E62" w:rsidRDefault="00582E62">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_Toc83043046 \h </w:instrText>
      </w:r>
      <w:r>
        <w:fldChar w:fldCharType="separate"/>
      </w:r>
      <w:r>
        <w:t>34</w:t>
      </w:r>
      <w:r>
        <w:fldChar w:fldCharType="end"/>
      </w:r>
    </w:p>
    <w:p w14:paraId="14745B7F" w14:textId="58EAB36B" w:rsidR="00582E62" w:rsidRDefault="00582E6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_Toc83043047 \h </w:instrText>
      </w:r>
      <w:r>
        <w:fldChar w:fldCharType="separate"/>
      </w:r>
      <w:r>
        <w:t>34</w:t>
      </w:r>
      <w:r>
        <w:fldChar w:fldCharType="end"/>
      </w:r>
    </w:p>
    <w:p w14:paraId="4EE6D879" w14:textId="0485660A" w:rsidR="00582E62" w:rsidRDefault="00582E62">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_Toc83043048 \h </w:instrText>
      </w:r>
      <w:r>
        <w:fldChar w:fldCharType="separate"/>
      </w:r>
      <w:r>
        <w:t>34</w:t>
      </w:r>
      <w:r>
        <w:fldChar w:fldCharType="end"/>
      </w:r>
    </w:p>
    <w:p w14:paraId="090B82C9" w14:textId="60DECB0F" w:rsidR="00582E62" w:rsidRDefault="00582E6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_Toc83043049 \h </w:instrText>
      </w:r>
      <w:r>
        <w:fldChar w:fldCharType="separate"/>
      </w:r>
      <w:r>
        <w:t>34</w:t>
      </w:r>
      <w:r>
        <w:fldChar w:fldCharType="end"/>
      </w:r>
    </w:p>
    <w:p w14:paraId="19A510EB" w14:textId="6593EBF4" w:rsidR="00582E62" w:rsidRDefault="00582E6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w:t>
      </w:r>
      <w:r>
        <w:tab/>
      </w:r>
      <w:r>
        <w:fldChar w:fldCharType="begin"/>
      </w:r>
      <w:r>
        <w:instrText xml:space="preserve"> PAGEREF _Toc83043050 \h </w:instrText>
      </w:r>
      <w:r>
        <w:fldChar w:fldCharType="separate"/>
      </w:r>
      <w:r>
        <w:t>35</w:t>
      </w:r>
      <w:r>
        <w:fldChar w:fldCharType="end"/>
      </w:r>
    </w:p>
    <w:p w14:paraId="6C86CE2D" w14:textId="55897755" w:rsidR="00582E62" w:rsidRDefault="00582E62">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_Toc83043051 \h </w:instrText>
      </w:r>
      <w:r>
        <w:fldChar w:fldCharType="separate"/>
      </w:r>
      <w:r>
        <w:t>36</w:t>
      </w:r>
      <w:r>
        <w:fldChar w:fldCharType="end"/>
      </w:r>
    </w:p>
    <w:p w14:paraId="7FBD0DEA" w14:textId="3DFA9410" w:rsidR="00080512" w:rsidRPr="004D3578" w:rsidRDefault="00582E62">
      <w: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Start w:id="23" w:name="_Toc76507598"/>
      <w:bookmarkStart w:id="24" w:name="_Toc83043010"/>
      <w:bookmarkEnd w:id="14"/>
      <w:r w:rsidRPr="004D3578">
        <w:lastRenderedPageBreak/>
        <w:t>Foreword</w:t>
      </w:r>
      <w:bookmarkEnd w:id="15"/>
      <w:bookmarkEnd w:id="16"/>
      <w:bookmarkEnd w:id="17"/>
      <w:bookmarkEnd w:id="18"/>
      <w:bookmarkEnd w:id="19"/>
      <w:bookmarkEnd w:id="20"/>
      <w:bookmarkEnd w:id="21"/>
      <w:bookmarkEnd w:id="22"/>
      <w:bookmarkEnd w:id="23"/>
      <w:bookmarkEnd w:id="24"/>
    </w:p>
    <w:p w14:paraId="7C79117B" w14:textId="77777777" w:rsidR="00080512" w:rsidRPr="004D3578" w:rsidRDefault="00080512">
      <w:r w:rsidRPr="00781965">
        <w:t xml:space="preserve">This Technical </w:t>
      </w:r>
      <w:bookmarkStart w:id="25" w:name="spectype3"/>
      <w:r w:rsidR="00602AEA" w:rsidRPr="00781965">
        <w:t>Report</w:t>
      </w:r>
      <w:bookmarkEnd w:id="25"/>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6" w:name="introduction"/>
      <w:bookmarkEnd w:id="26"/>
      <w:r w:rsidRPr="004D3578">
        <w:br w:type="page"/>
      </w:r>
      <w:bookmarkStart w:id="27" w:name="scope"/>
      <w:bookmarkStart w:id="28" w:name="_Toc70512663"/>
      <w:bookmarkStart w:id="29" w:name="_Toc70666577"/>
      <w:bookmarkStart w:id="30" w:name="_Toc70666619"/>
      <w:bookmarkStart w:id="31" w:name="_Toc70666660"/>
      <w:bookmarkStart w:id="32" w:name="_Toc70666701"/>
      <w:bookmarkStart w:id="33" w:name="_Toc70666741"/>
      <w:bookmarkStart w:id="34" w:name="_Toc70666780"/>
      <w:bookmarkStart w:id="35" w:name="_Toc70666839"/>
      <w:bookmarkStart w:id="36" w:name="_Toc76507599"/>
      <w:bookmarkStart w:id="37" w:name="_Toc83043011"/>
      <w:bookmarkEnd w:id="27"/>
      <w:r w:rsidRPr="004D3578">
        <w:lastRenderedPageBreak/>
        <w:t>1</w:t>
      </w:r>
      <w:r w:rsidRPr="004D3578">
        <w:tab/>
        <w:t>Scope</w:t>
      </w:r>
      <w:bookmarkEnd w:id="28"/>
      <w:bookmarkEnd w:id="29"/>
      <w:bookmarkEnd w:id="30"/>
      <w:bookmarkEnd w:id="31"/>
      <w:bookmarkEnd w:id="32"/>
      <w:bookmarkEnd w:id="33"/>
      <w:bookmarkEnd w:id="34"/>
      <w:bookmarkEnd w:id="35"/>
      <w:bookmarkEnd w:id="36"/>
      <w:bookmarkEnd w:id="37"/>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8" w:name="references"/>
      <w:bookmarkStart w:id="39" w:name="_Toc70512664"/>
      <w:bookmarkStart w:id="40" w:name="_Toc70666578"/>
      <w:bookmarkStart w:id="41" w:name="_Toc70666620"/>
      <w:bookmarkStart w:id="42" w:name="_Toc70666661"/>
      <w:bookmarkStart w:id="43" w:name="_Toc70666702"/>
      <w:bookmarkStart w:id="44" w:name="_Toc70666742"/>
      <w:bookmarkStart w:id="45" w:name="_Toc70666781"/>
      <w:bookmarkStart w:id="46" w:name="_Toc70666840"/>
      <w:bookmarkStart w:id="47" w:name="_Toc76507600"/>
      <w:bookmarkStart w:id="48" w:name="_Toc83043012"/>
      <w:bookmarkEnd w:id="38"/>
      <w:r w:rsidRPr="004D3578">
        <w:t>2</w:t>
      </w:r>
      <w:r w:rsidRPr="004D3578">
        <w:tab/>
        <w:t>References</w:t>
      </w:r>
      <w:bookmarkEnd w:id="39"/>
      <w:bookmarkEnd w:id="40"/>
      <w:bookmarkEnd w:id="41"/>
      <w:bookmarkEnd w:id="42"/>
      <w:bookmarkEnd w:id="43"/>
      <w:bookmarkEnd w:id="44"/>
      <w:bookmarkEnd w:id="45"/>
      <w:bookmarkEnd w:id="46"/>
      <w:bookmarkEnd w:id="47"/>
      <w:bookmarkEnd w:id="48"/>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9" w:name="definitions"/>
      <w:bookmarkEnd w:id="49"/>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50" w:name="_Toc70512665"/>
      <w:bookmarkStart w:id="51" w:name="_Toc70666579"/>
      <w:bookmarkStart w:id="52" w:name="_Toc70666621"/>
      <w:bookmarkStart w:id="53" w:name="_Toc70666662"/>
      <w:bookmarkStart w:id="54" w:name="_Toc70666703"/>
      <w:bookmarkStart w:id="55" w:name="_Toc70666743"/>
      <w:bookmarkStart w:id="56" w:name="_Toc70666782"/>
      <w:bookmarkStart w:id="57"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bookmarkStart w:id="58" w:name="_Toc76507601"/>
      <w:bookmarkStart w:id="59" w:name="_Toc83043013"/>
      <w:r w:rsidRPr="004D3578">
        <w:lastRenderedPageBreak/>
        <w:t>3</w:t>
      </w:r>
      <w:r w:rsidRPr="004D3578">
        <w:tab/>
        <w:t>Definitions</w:t>
      </w:r>
      <w:r w:rsidR="00602AEA">
        <w:t xml:space="preserve"> of terms, symbols and abbreviations</w:t>
      </w:r>
      <w:bookmarkEnd w:id="50"/>
      <w:bookmarkEnd w:id="51"/>
      <w:bookmarkEnd w:id="52"/>
      <w:bookmarkEnd w:id="53"/>
      <w:bookmarkEnd w:id="54"/>
      <w:bookmarkEnd w:id="55"/>
      <w:bookmarkEnd w:id="56"/>
      <w:bookmarkEnd w:id="57"/>
      <w:bookmarkEnd w:id="58"/>
      <w:bookmarkEnd w:id="59"/>
    </w:p>
    <w:p w14:paraId="4E9D8D25" w14:textId="77777777" w:rsidR="00080512" w:rsidRPr="004D3578" w:rsidRDefault="00080512">
      <w:pPr>
        <w:pStyle w:val="Heading2"/>
      </w:pPr>
      <w:bookmarkStart w:id="60" w:name="_Toc70512666"/>
      <w:bookmarkStart w:id="61" w:name="_Toc70666580"/>
      <w:bookmarkStart w:id="62" w:name="_Toc70666622"/>
      <w:bookmarkStart w:id="63" w:name="_Toc70666663"/>
      <w:bookmarkStart w:id="64" w:name="_Toc70666704"/>
      <w:bookmarkStart w:id="65" w:name="_Toc70666744"/>
      <w:bookmarkStart w:id="66" w:name="_Toc70666783"/>
      <w:bookmarkStart w:id="67" w:name="_Toc70666842"/>
      <w:bookmarkStart w:id="68" w:name="_Toc76507602"/>
      <w:bookmarkStart w:id="69" w:name="_Toc83043014"/>
      <w:r w:rsidRPr="004D3578">
        <w:t>3.1</w:t>
      </w:r>
      <w:r w:rsidRPr="004D3578">
        <w:tab/>
      </w:r>
      <w:r w:rsidR="002B6339">
        <w:t>Terms</w:t>
      </w:r>
      <w:bookmarkEnd w:id="60"/>
      <w:bookmarkEnd w:id="61"/>
      <w:bookmarkEnd w:id="62"/>
      <w:bookmarkEnd w:id="63"/>
      <w:bookmarkEnd w:id="64"/>
      <w:bookmarkEnd w:id="65"/>
      <w:bookmarkEnd w:id="66"/>
      <w:bookmarkEnd w:id="67"/>
      <w:bookmarkEnd w:id="68"/>
      <w:bookmarkEnd w:id="69"/>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70" w:name="_Toc70512667"/>
      <w:bookmarkStart w:id="71" w:name="_Toc70666581"/>
      <w:bookmarkStart w:id="72" w:name="_Toc70666623"/>
      <w:bookmarkStart w:id="73" w:name="_Toc70666664"/>
      <w:bookmarkStart w:id="74" w:name="_Toc70666705"/>
      <w:bookmarkStart w:id="75" w:name="_Toc70666745"/>
      <w:bookmarkStart w:id="76" w:name="_Toc70666784"/>
      <w:bookmarkStart w:id="77" w:name="_Toc70666843"/>
      <w:bookmarkStart w:id="78" w:name="_Toc76507603"/>
      <w:bookmarkStart w:id="79" w:name="_Toc83043015"/>
      <w:r w:rsidRPr="004D3578">
        <w:t>3.2</w:t>
      </w:r>
      <w:r w:rsidRPr="004D3578">
        <w:tab/>
        <w:t>Symbols</w:t>
      </w:r>
      <w:bookmarkEnd w:id="70"/>
      <w:bookmarkEnd w:id="71"/>
      <w:bookmarkEnd w:id="72"/>
      <w:bookmarkEnd w:id="73"/>
      <w:bookmarkEnd w:id="74"/>
      <w:bookmarkEnd w:id="75"/>
      <w:bookmarkEnd w:id="76"/>
      <w:bookmarkEnd w:id="77"/>
      <w:bookmarkEnd w:id="78"/>
      <w:bookmarkEnd w:id="79"/>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80" w:name="_Toc70512668"/>
      <w:bookmarkStart w:id="81" w:name="_Toc70666582"/>
      <w:bookmarkStart w:id="82" w:name="_Toc70666624"/>
      <w:bookmarkStart w:id="83" w:name="_Toc70666665"/>
      <w:bookmarkStart w:id="84" w:name="_Toc70666706"/>
      <w:bookmarkStart w:id="85" w:name="_Toc70666746"/>
      <w:bookmarkStart w:id="86" w:name="_Toc70666785"/>
      <w:bookmarkStart w:id="87" w:name="_Toc70666844"/>
      <w:bookmarkStart w:id="88" w:name="_Toc76507604"/>
      <w:bookmarkStart w:id="89" w:name="_Toc83043016"/>
      <w:r w:rsidRPr="004D3578">
        <w:t>3.3</w:t>
      </w:r>
      <w:r w:rsidRPr="004D3578">
        <w:tab/>
        <w:t>Abbreviations</w:t>
      </w:r>
      <w:bookmarkEnd w:id="80"/>
      <w:bookmarkEnd w:id="81"/>
      <w:bookmarkEnd w:id="82"/>
      <w:bookmarkEnd w:id="83"/>
      <w:bookmarkEnd w:id="84"/>
      <w:bookmarkEnd w:id="85"/>
      <w:bookmarkEnd w:id="86"/>
      <w:bookmarkEnd w:id="87"/>
      <w:bookmarkEnd w:id="88"/>
      <w:bookmarkEnd w:id="8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pPr>
      <w:r w:rsidRPr="00686AF4">
        <w:t>ACLR</w:t>
      </w:r>
      <w:r w:rsidRPr="00686AF4">
        <w:tab/>
        <w:t>Adjacent Channel Leakage Ratio</w:t>
      </w:r>
    </w:p>
    <w:p w14:paraId="611694C3" w14:textId="77777777" w:rsidR="00686AF4" w:rsidRPr="00686AF4" w:rsidRDefault="00686AF4" w:rsidP="00686AF4">
      <w:pPr>
        <w:keepNext/>
        <w:keepLines/>
        <w:spacing w:after="0"/>
        <w:ind w:left="1702" w:hanging="1418"/>
      </w:pPr>
      <w:r w:rsidRPr="00686AF4">
        <w:t>A-MPR</w:t>
      </w:r>
      <w:r w:rsidRPr="00686AF4">
        <w:tab/>
        <w:t>Additional Maximum Power Reduction</w:t>
      </w:r>
    </w:p>
    <w:p w14:paraId="72224DBF" w14:textId="77777777" w:rsidR="00F26AA1" w:rsidRPr="00F26AA1" w:rsidRDefault="00F26AA1" w:rsidP="00F26AA1">
      <w:pPr>
        <w:keepNext/>
        <w:keepLines/>
        <w:spacing w:after="0"/>
        <w:ind w:left="1702" w:hanging="1418"/>
      </w:pPr>
      <w:r w:rsidRPr="00F26AA1">
        <w:t>BB</w:t>
      </w:r>
      <w:r w:rsidRPr="00F26AA1">
        <w:tab/>
        <w:t>Base Band</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1B6F1720" w14:textId="77777777" w:rsidR="00291C05" w:rsidRPr="007F4011" w:rsidRDefault="00291C05" w:rsidP="00291C05">
      <w:pPr>
        <w:pStyle w:val="EW"/>
        <w:keepNext/>
        <w:rPr>
          <w:lang w:val="en-US"/>
        </w:rPr>
      </w:pPr>
      <w:r>
        <w:rPr>
          <w:lang w:val="en-US"/>
        </w:rPr>
        <w:t>FWA</w:t>
      </w:r>
      <w:r>
        <w:rPr>
          <w:lang w:val="en-US"/>
        </w:rPr>
        <w:tab/>
        <w:t>Fixed Wireless Access</w:t>
      </w:r>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pPr>
      <w:r w:rsidRPr="00F26AA1">
        <w:t>IF</w:t>
      </w:r>
      <w:r w:rsidRPr="00F26AA1">
        <w:tab/>
        <w:t>Intermediate Frequency</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pPr>
      <w:r w:rsidRPr="00686AF4">
        <w:t>MOP</w:t>
      </w:r>
      <w:r w:rsidRPr="00686AF4">
        <w:tab/>
        <w:t>Maximum Output Power</w:t>
      </w:r>
    </w:p>
    <w:p w14:paraId="1837AFE7" w14:textId="77777777" w:rsidR="00686AF4" w:rsidRPr="00686AF4" w:rsidRDefault="00686AF4" w:rsidP="00686AF4">
      <w:pPr>
        <w:keepLines/>
        <w:spacing w:after="0"/>
        <w:ind w:left="1702" w:hanging="1418"/>
      </w:pPr>
      <w:r w:rsidRPr="00686AF4">
        <w:t>MPR</w:t>
      </w:r>
      <w:r w:rsidRPr="00686AF4">
        <w:tab/>
        <w:t>Allowed Maximum Power Reduction</w:t>
      </w:r>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pPr>
      <w:r w:rsidRPr="008F4E9A">
        <w:t>PSNB</w:t>
      </w:r>
      <w:r w:rsidRPr="008F4E9A">
        <w:tab/>
        <w:t>Public Safety Narrowband</w:t>
      </w:r>
    </w:p>
    <w:p w14:paraId="7C1690E2" w14:textId="77777777" w:rsidR="00686AF4" w:rsidRPr="00686AF4" w:rsidRDefault="00686AF4" w:rsidP="00686AF4">
      <w:pPr>
        <w:keepLines/>
        <w:spacing w:after="0"/>
        <w:ind w:left="1702" w:hanging="1418"/>
      </w:pPr>
      <w:r w:rsidRPr="00686AF4">
        <w:t>RAN4</w:t>
      </w:r>
      <w:r w:rsidRPr="00686AF4">
        <w:tab/>
        <w:t>Radio Access Network Working Group 4</w:t>
      </w:r>
    </w:p>
    <w:p w14:paraId="08C12158" w14:textId="77777777" w:rsidR="00686AF4" w:rsidRPr="00686AF4" w:rsidRDefault="00686AF4" w:rsidP="00686AF4">
      <w:pPr>
        <w:keepLines/>
        <w:spacing w:after="0"/>
        <w:ind w:left="1702" w:hanging="1418"/>
      </w:pPr>
      <w:r w:rsidRPr="00686AF4">
        <w:t>REFSENS</w:t>
      </w:r>
      <w:r w:rsidRPr="00686AF4">
        <w:tab/>
        <w:t>Reference Sensitivity</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90" w:name="clause4"/>
      <w:bookmarkStart w:id="91" w:name="_Toc70512669"/>
      <w:bookmarkStart w:id="92" w:name="_Toc70666583"/>
      <w:bookmarkStart w:id="93" w:name="_Toc70666625"/>
      <w:bookmarkStart w:id="94" w:name="_Toc70666666"/>
      <w:bookmarkStart w:id="95" w:name="_Toc70666707"/>
      <w:bookmarkStart w:id="96" w:name="_Toc70666747"/>
      <w:bookmarkStart w:id="97" w:name="_Toc70666786"/>
      <w:bookmarkStart w:id="98" w:name="_Toc70666845"/>
      <w:bookmarkStart w:id="99" w:name="_Toc76507605"/>
      <w:bookmarkStart w:id="100" w:name="_Toc83043017"/>
      <w:bookmarkEnd w:id="90"/>
      <w:r w:rsidRPr="004D3578">
        <w:lastRenderedPageBreak/>
        <w:t>4</w:t>
      </w:r>
      <w:r w:rsidRPr="004D3578">
        <w:tab/>
      </w:r>
      <w:r w:rsidR="00A00C8A">
        <w:t>Background</w:t>
      </w:r>
      <w:bookmarkEnd w:id="91"/>
      <w:bookmarkEnd w:id="92"/>
      <w:bookmarkEnd w:id="93"/>
      <w:bookmarkEnd w:id="94"/>
      <w:bookmarkEnd w:id="95"/>
      <w:bookmarkEnd w:id="96"/>
      <w:bookmarkEnd w:id="97"/>
      <w:bookmarkEnd w:id="98"/>
      <w:bookmarkEnd w:id="99"/>
      <w:bookmarkEnd w:id="100"/>
    </w:p>
    <w:p w14:paraId="69F6DBDC" w14:textId="77777777" w:rsidR="00080512" w:rsidRPr="004D3578" w:rsidRDefault="00080512">
      <w:pPr>
        <w:pStyle w:val="Heading2"/>
      </w:pPr>
      <w:bookmarkStart w:id="101" w:name="_Toc70512670"/>
      <w:bookmarkStart w:id="102" w:name="_Toc70666584"/>
      <w:bookmarkStart w:id="103" w:name="_Toc70666626"/>
      <w:bookmarkStart w:id="104" w:name="_Toc70666667"/>
      <w:bookmarkStart w:id="105" w:name="_Toc70666708"/>
      <w:bookmarkStart w:id="106" w:name="_Toc70666748"/>
      <w:bookmarkStart w:id="107" w:name="_Toc70666787"/>
      <w:bookmarkStart w:id="108" w:name="_Toc70666846"/>
      <w:bookmarkStart w:id="109" w:name="_Toc76507606"/>
      <w:bookmarkStart w:id="110" w:name="_Toc83043018"/>
      <w:r w:rsidRPr="004D3578">
        <w:t>4.1</w:t>
      </w:r>
      <w:r w:rsidRPr="004D3578">
        <w:tab/>
      </w:r>
      <w:r w:rsidR="00CC7B53" w:rsidRPr="00CC7B53">
        <w:t>Justification</w:t>
      </w:r>
      <w:bookmarkEnd w:id="101"/>
      <w:bookmarkEnd w:id="102"/>
      <w:bookmarkEnd w:id="103"/>
      <w:bookmarkEnd w:id="104"/>
      <w:bookmarkEnd w:id="105"/>
      <w:bookmarkEnd w:id="106"/>
      <w:bookmarkEnd w:id="107"/>
      <w:bookmarkEnd w:id="108"/>
      <w:bookmarkEnd w:id="109"/>
      <w:bookmarkEnd w:id="110"/>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111" w:name="_Toc70512671"/>
      <w:bookmarkStart w:id="112" w:name="_Toc70666585"/>
      <w:bookmarkStart w:id="113" w:name="_Toc70666627"/>
      <w:bookmarkStart w:id="114" w:name="_Toc70666668"/>
      <w:bookmarkStart w:id="115" w:name="_Toc70666709"/>
      <w:bookmarkStart w:id="116" w:name="_Toc70666749"/>
      <w:bookmarkStart w:id="117" w:name="_Toc70666788"/>
      <w:bookmarkStart w:id="118" w:name="_Toc70666847"/>
      <w:bookmarkStart w:id="119" w:name="_Toc76507607"/>
      <w:bookmarkStart w:id="120" w:name="_Toc83043019"/>
      <w:r w:rsidRPr="004D3578">
        <w:t>4.2</w:t>
      </w:r>
      <w:r w:rsidRPr="004D3578">
        <w:tab/>
      </w:r>
      <w:r w:rsidR="002E643D" w:rsidRPr="002E643D">
        <w:t>Objective</w:t>
      </w:r>
      <w:bookmarkEnd w:id="111"/>
      <w:bookmarkEnd w:id="112"/>
      <w:bookmarkEnd w:id="113"/>
      <w:bookmarkEnd w:id="114"/>
      <w:bookmarkEnd w:id="115"/>
      <w:bookmarkEnd w:id="116"/>
      <w:bookmarkEnd w:id="117"/>
      <w:bookmarkEnd w:id="118"/>
      <w:bookmarkEnd w:id="119"/>
      <w:bookmarkEnd w:id="120"/>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21" w:name="_Hlk26174429"/>
      <w:bookmarkStart w:id="122" w:name="_Hlk26174451"/>
      <w:r>
        <w:rPr>
          <w:lang w:val="en-US" w:eastAsia="ja-JP"/>
        </w:rPr>
        <w:t>c)</w:t>
      </w:r>
      <w:r>
        <w:rPr>
          <w:lang w:val="en-US" w:eastAsia="ja-JP"/>
        </w:rPr>
        <w:tab/>
      </w:r>
      <w:r w:rsidR="002E643D" w:rsidRPr="00841A11">
        <w:rPr>
          <w:lang w:val="en-US" w:eastAsia="ja-JP"/>
        </w:rPr>
        <w:t>Cons</w:t>
      </w:r>
      <w:bookmarkStart w:id="123" w:name="_Hlk26174418"/>
      <w:r w:rsidR="002E643D" w:rsidRPr="00841A11">
        <w:rPr>
          <w:lang w:val="en-US" w:eastAsia="ja-JP"/>
        </w:rPr>
        <w:t>ideration</w:t>
      </w:r>
      <w:bookmarkEnd w:id="123"/>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21"/>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22"/>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24" w:name="_Toc70512672"/>
      <w:bookmarkStart w:id="125" w:name="_Toc70666586"/>
      <w:bookmarkStart w:id="126" w:name="_Toc70666628"/>
      <w:bookmarkStart w:id="127" w:name="_Toc70666669"/>
      <w:bookmarkStart w:id="128" w:name="_Toc70666710"/>
      <w:bookmarkStart w:id="129" w:name="_Toc70666750"/>
      <w:bookmarkStart w:id="130" w:name="_Toc70666789"/>
      <w:bookmarkStart w:id="131" w:name="_Toc70666848"/>
      <w:bookmarkStart w:id="132" w:name="_Toc76507608"/>
      <w:bookmarkStart w:id="133" w:name="_Toc83043020"/>
      <w:r>
        <w:t>5</w:t>
      </w:r>
      <w:r w:rsidR="00151E0F" w:rsidRPr="004D3578">
        <w:tab/>
      </w:r>
      <w:r>
        <w:rPr>
          <w:lang w:val="en-US" w:eastAsia="ja-JP"/>
        </w:rPr>
        <w:t>C</w:t>
      </w:r>
      <w:r w:rsidRPr="00841A11">
        <w:rPr>
          <w:lang w:val="en-US" w:eastAsia="ja-JP"/>
        </w:rPr>
        <w:t>o-existence studies</w:t>
      </w:r>
      <w:bookmarkEnd w:id="124"/>
      <w:bookmarkEnd w:id="125"/>
      <w:bookmarkEnd w:id="126"/>
      <w:bookmarkEnd w:id="127"/>
      <w:bookmarkEnd w:id="128"/>
      <w:bookmarkEnd w:id="129"/>
      <w:bookmarkEnd w:id="130"/>
      <w:bookmarkEnd w:id="131"/>
      <w:bookmarkEnd w:id="132"/>
      <w:bookmarkEnd w:id="133"/>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34" w:name="_Toc70512673"/>
      <w:bookmarkStart w:id="135" w:name="_Toc70666587"/>
      <w:bookmarkStart w:id="136" w:name="_Toc70666629"/>
      <w:bookmarkStart w:id="137" w:name="_Toc70666670"/>
      <w:bookmarkStart w:id="138" w:name="_Toc70666711"/>
      <w:bookmarkStart w:id="139" w:name="_Toc70666751"/>
      <w:bookmarkStart w:id="140" w:name="_Toc70666790"/>
      <w:bookmarkStart w:id="141" w:name="_Toc70666849"/>
      <w:bookmarkStart w:id="142" w:name="_Toc76507609"/>
      <w:bookmarkStart w:id="143" w:name="_Toc83043021"/>
      <w:r>
        <w:t>5</w:t>
      </w:r>
      <w:r w:rsidR="00151E0F" w:rsidRPr="004D3578">
        <w:t>.1</w:t>
      </w:r>
      <w:r w:rsidR="00151E0F" w:rsidRPr="004D3578">
        <w:tab/>
      </w:r>
      <w:r>
        <w:t>Simulation assumptions</w:t>
      </w:r>
      <w:bookmarkEnd w:id="134"/>
      <w:bookmarkEnd w:id="135"/>
      <w:bookmarkEnd w:id="136"/>
      <w:bookmarkEnd w:id="137"/>
      <w:bookmarkEnd w:id="138"/>
      <w:bookmarkEnd w:id="139"/>
      <w:bookmarkEnd w:id="140"/>
      <w:bookmarkEnd w:id="141"/>
      <w:bookmarkEnd w:id="142"/>
      <w:bookmarkEnd w:id="143"/>
    </w:p>
    <w:p w14:paraId="43844116" w14:textId="77777777" w:rsidR="0041587C" w:rsidRPr="001822A8" w:rsidRDefault="0041587C" w:rsidP="00312E38">
      <w:pPr>
        <w:pStyle w:val="Heading3"/>
      </w:pPr>
      <w:bookmarkStart w:id="144" w:name="_Toc2086442"/>
      <w:bookmarkStart w:id="145" w:name="_Toc70512674"/>
      <w:bookmarkStart w:id="146" w:name="_Toc70666588"/>
      <w:bookmarkStart w:id="147" w:name="_Toc70666630"/>
      <w:bookmarkStart w:id="148" w:name="_Toc70666671"/>
      <w:bookmarkStart w:id="149" w:name="_Toc70666712"/>
      <w:bookmarkStart w:id="150" w:name="_Toc70666752"/>
      <w:bookmarkStart w:id="151" w:name="_Toc70666791"/>
      <w:bookmarkStart w:id="152" w:name="_Toc70666850"/>
      <w:bookmarkStart w:id="153" w:name="_Toc76507610"/>
      <w:bookmarkStart w:id="154" w:name="_Toc83043022"/>
      <w:r w:rsidRPr="00343AE6">
        <w:t>5.1.1</w:t>
      </w:r>
      <w:r w:rsidRPr="00343AE6">
        <w:tab/>
      </w:r>
      <w:bookmarkEnd w:id="144"/>
      <w:r w:rsidRPr="00343AE6">
        <w:t>General</w:t>
      </w:r>
      <w:bookmarkEnd w:id="145"/>
      <w:bookmarkEnd w:id="146"/>
      <w:bookmarkEnd w:id="147"/>
      <w:bookmarkEnd w:id="148"/>
      <w:bookmarkEnd w:id="149"/>
      <w:bookmarkEnd w:id="150"/>
      <w:bookmarkEnd w:id="151"/>
      <w:bookmarkEnd w:id="152"/>
      <w:bookmarkEnd w:id="153"/>
      <w:bookmarkEnd w:id="154"/>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55" w:name="_Toc346003824"/>
      <w:bookmarkStart w:id="156" w:name="_Toc70512675"/>
      <w:bookmarkStart w:id="157" w:name="_Toc70666589"/>
      <w:bookmarkStart w:id="158" w:name="_Toc70666631"/>
      <w:bookmarkStart w:id="159" w:name="_Toc70666672"/>
      <w:bookmarkStart w:id="160" w:name="_Toc70666713"/>
      <w:bookmarkStart w:id="161" w:name="_Toc70666753"/>
      <w:bookmarkStart w:id="162" w:name="_Toc70666792"/>
      <w:bookmarkStart w:id="163" w:name="_Toc70666851"/>
      <w:bookmarkStart w:id="164" w:name="_Toc76507611"/>
      <w:bookmarkStart w:id="165" w:name="_Toc83043023"/>
      <w:r w:rsidRPr="00BB07C1">
        <w:rPr>
          <w:lang w:eastAsia="en-GB"/>
        </w:rPr>
        <w:t>5.1</w:t>
      </w:r>
      <w:r>
        <w:rPr>
          <w:lang w:eastAsia="en-GB"/>
        </w:rPr>
        <w:t>.2</w:t>
      </w:r>
      <w:r w:rsidRPr="00BB07C1">
        <w:rPr>
          <w:lang w:eastAsia="en-GB"/>
        </w:rPr>
        <w:tab/>
        <w:t>Macro cell Propagation model - Rural Area</w:t>
      </w:r>
      <w:bookmarkEnd w:id="155"/>
      <w:bookmarkEnd w:id="156"/>
      <w:bookmarkEnd w:id="157"/>
      <w:bookmarkEnd w:id="158"/>
      <w:bookmarkEnd w:id="159"/>
      <w:bookmarkEnd w:id="160"/>
      <w:bookmarkEnd w:id="161"/>
      <w:bookmarkEnd w:id="162"/>
      <w:bookmarkEnd w:id="163"/>
      <w:bookmarkEnd w:id="164"/>
      <w:bookmarkEnd w:id="165"/>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66" w:name="_Toc346003825"/>
      <w:bookmarkStart w:id="167" w:name="_Toc70512676"/>
      <w:bookmarkStart w:id="168" w:name="_Toc70666590"/>
      <w:bookmarkStart w:id="169" w:name="_Toc70666632"/>
      <w:bookmarkStart w:id="170" w:name="_Toc70666673"/>
      <w:bookmarkStart w:id="171" w:name="_Toc70666714"/>
      <w:bookmarkStart w:id="172" w:name="_Toc70666754"/>
      <w:bookmarkStart w:id="173" w:name="_Toc70666793"/>
      <w:bookmarkStart w:id="174" w:name="_Toc70666852"/>
      <w:bookmarkStart w:id="175" w:name="_Toc76507612"/>
      <w:bookmarkStart w:id="176" w:name="_Toc83043024"/>
      <w:r w:rsidRPr="00126CF8">
        <w:rPr>
          <w:lang w:eastAsia="en-GB"/>
        </w:rPr>
        <w:t>5.1.</w:t>
      </w:r>
      <w:r>
        <w:rPr>
          <w:lang w:eastAsia="en-GB"/>
        </w:rPr>
        <w:t>3</w:t>
      </w:r>
      <w:r w:rsidRPr="00126CF8">
        <w:rPr>
          <w:lang w:eastAsia="en-GB"/>
        </w:rPr>
        <w:tab/>
        <w:t>Power control modelling</w:t>
      </w:r>
      <w:bookmarkEnd w:id="166"/>
      <w:bookmarkEnd w:id="167"/>
      <w:bookmarkEnd w:id="168"/>
      <w:bookmarkEnd w:id="169"/>
      <w:bookmarkEnd w:id="170"/>
      <w:bookmarkEnd w:id="171"/>
      <w:bookmarkEnd w:id="172"/>
      <w:bookmarkEnd w:id="173"/>
      <w:bookmarkEnd w:id="174"/>
      <w:bookmarkEnd w:id="175"/>
      <w:bookmarkEnd w:id="176"/>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77" w:name="_Ref321985207"/>
      <w:bookmarkStart w:id="178" w:name="_Ref321985177"/>
      <w:r w:rsidRPr="00427A72">
        <w:t xml:space="preserve">Table </w:t>
      </w:r>
      <w:bookmarkEnd w:id="177"/>
      <w:r w:rsidRPr="00427A72">
        <w:t>5.1.3-1: Power control algorithm parameter for 2GHz band</w:t>
      </w:r>
      <w:bookmarkEnd w:id="178"/>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79"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80" w:name="_Toc70512677"/>
      <w:bookmarkStart w:id="181" w:name="_Toc70666591"/>
      <w:bookmarkStart w:id="182" w:name="_Toc70666633"/>
      <w:bookmarkStart w:id="183" w:name="_Toc70666674"/>
      <w:bookmarkStart w:id="184" w:name="_Toc70666715"/>
      <w:bookmarkStart w:id="185" w:name="_Toc70666755"/>
      <w:bookmarkStart w:id="186" w:name="_Toc70666794"/>
      <w:bookmarkStart w:id="187" w:name="_Toc70666853"/>
      <w:bookmarkStart w:id="188" w:name="_Toc76507613"/>
      <w:bookmarkStart w:id="189" w:name="_Toc83043025"/>
      <w:r w:rsidRPr="00B61388">
        <w:rPr>
          <w:lang w:eastAsia="en-GB"/>
        </w:rPr>
        <w:t>5.1.4</w:t>
      </w:r>
      <w:r w:rsidRPr="00B61388">
        <w:rPr>
          <w:lang w:eastAsia="en-GB"/>
        </w:rPr>
        <w:tab/>
        <w:t>Practical considerations for HPUE deployment</w:t>
      </w:r>
      <w:bookmarkEnd w:id="179"/>
      <w:bookmarkEnd w:id="180"/>
      <w:bookmarkEnd w:id="181"/>
      <w:bookmarkEnd w:id="182"/>
      <w:bookmarkEnd w:id="183"/>
      <w:bookmarkEnd w:id="184"/>
      <w:bookmarkEnd w:id="185"/>
      <w:bookmarkEnd w:id="186"/>
      <w:bookmarkEnd w:id="187"/>
      <w:bookmarkEnd w:id="188"/>
      <w:bookmarkEnd w:id="189"/>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4230D3"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90" w:name="_Toc346003827"/>
      <w:bookmarkStart w:id="191" w:name="_Toc70512678"/>
      <w:bookmarkStart w:id="192" w:name="_Toc70666592"/>
      <w:bookmarkStart w:id="193" w:name="_Toc70666634"/>
      <w:bookmarkStart w:id="194" w:name="_Toc70666675"/>
      <w:bookmarkStart w:id="195" w:name="_Toc70666716"/>
      <w:bookmarkStart w:id="196" w:name="_Toc70666756"/>
      <w:bookmarkStart w:id="197" w:name="_Toc70666795"/>
      <w:bookmarkStart w:id="198" w:name="_Toc70666854"/>
      <w:bookmarkStart w:id="199" w:name="_Toc76507614"/>
      <w:bookmarkStart w:id="200" w:name="_Toc83043026"/>
      <w:r w:rsidRPr="00996989">
        <w:rPr>
          <w:lang w:eastAsia="en-GB"/>
        </w:rPr>
        <w:lastRenderedPageBreak/>
        <w:t>5.1.5</w:t>
      </w:r>
      <w:r w:rsidRPr="00996989">
        <w:rPr>
          <w:lang w:eastAsia="en-GB"/>
        </w:rPr>
        <w:tab/>
        <w:t>Cell layout</w:t>
      </w:r>
      <w:bookmarkEnd w:id="190"/>
      <w:bookmarkEnd w:id="191"/>
      <w:bookmarkEnd w:id="192"/>
      <w:bookmarkEnd w:id="193"/>
      <w:bookmarkEnd w:id="194"/>
      <w:bookmarkEnd w:id="195"/>
      <w:bookmarkEnd w:id="196"/>
      <w:bookmarkEnd w:id="197"/>
      <w:bookmarkEnd w:id="198"/>
      <w:bookmarkEnd w:id="199"/>
      <w:bookmarkEnd w:id="200"/>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201" w:name="_Ref322615849"/>
      <w:r w:rsidRPr="00427A72">
        <w:t xml:space="preserve">Figure </w:t>
      </w:r>
      <w:bookmarkEnd w:id="201"/>
      <w:r w:rsidRPr="00427A72">
        <w:t>5.1.5-1 Multi system cell layout with different cell radius</w:t>
      </w:r>
    </w:p>
    <w:p w14:paraId="3D7D9CC4" w14:textId="77777777" w:rsidR="0041587C" w:rsidRPr="00BD276A" w:rsidRDefault="0041587C" w:rsidP="00312E38">
      <w:pPr>
        <w:pStyle w:val="Heading3"/>
        <w:rPr>
          <w:lang w:eastAsia="en-GB"/>
        </w:rPr>
      </w:pPr>
      <w:bookmarkStart w:id="202" w:name="_Toc346003828"/>
      <w:bookmarkStart w:id="203" w:name="_Toc70512679"/>
      <w:bookmarkStart w:id="204" w:name="_Toc70666593"/>
      <w:bookmarkStart w:id="205" w:name="_Toc70666635"/>
      <w:bookmarkStart w:id="206" w:name="_Toc70666676"/>
      <w:bookmarkStart w:id="207" w:name="_Toc70666717"/>
      <w:bookmarkStart w:id="208" w:name="_Toc70666757"/>
      <w:bookmarkStart w:id="209" w:name="_Toc70666796"/>
      <w:bookmarkStart w:id="210" w:name="_Toc70666855"/>
      <w:bookmarkStart w:id="211" w:name="_Toc76507615"/>
      <w:bookmarkStart w:id="212" w:name="_Toc83043027"/>
      <w:r w:rsidRPr="00BD276A">
        <w:rPr>
          <w:lang w:eastAsia="en-GB"/>
        </w:rPr>
        <w:t>5.1.6</w:t>
      </w:r>
      <w:r w:rsidRPr="00BD276A">
        <w:rPr>
          <w:lang w:eastAsia="en-GB"/>
        </w:rPr>
        <w:tab/>
        <w:t>Other simulation assumptions</w:t>
      </w:r>
      <w:bookmarkEnd w:id="202"/>
      <w:bookmarkEnd w:id="203"/>
      <w:bookmarkEnd w:id="204"/>
      <w:bookmarkEnd w:id="205"/>
      <w:bookmarkEnd w:id="206"/>
      <w:bookmarkEnd w:id="207"/>
      <w:bookmarkEnd w:id="208"/>
      <w:bookmarkEnd w:id="209"/>
      <w:bookmarkEnd w:id="210"/>
      <w:bookmarkEnd w:id="211"/>
      <w:bookmarkEnd w:id="212"/>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7.8pt" o:ole="">
                  <v:imagedata r:id="rId12" o:title=""/>
                </v:shape>
                <o:OLEObject Type="Embed" ProgID="Equation.3" ShapeID="_x0000_i1025" DrawAspect="Content" ObjectID="_1694532735" r:id="rId13"/>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2.1pt;height:17.8pt" o:ole="">
                  <v:imagedata r:id="rId12" o:title=""/>
                </v:shape>
                <o:OLEObject Type="Embed" ProgID="Equation.3" ShapeID="_x0000_i1026" DrawAspect="Content" ObjectID="_1694532736" r:id="rId14"/>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2.1pt;height:17.8pt" o:ole="">
                  <v:imagedata r:id="rId12" o:title=""/>
                </v:shape>
                <o:OLEObject Type="Embed" ProgID="Equation.3" ShapeID="_x0000_i1027" DrawAspect="Content" ObjectID="_1694532737" r:id="rId15"/>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213" w:name="_Toc346003829"/>
      <w:bookmarkStart w:id="214" w:name="_Toc70512680"/>
      <w:bookmarkStart w:id="215" w:name="_Toc70666594"/>
      <w:bookmarkStart w:id="216" w:name="_Toc70666636"/>
      <w:bookmarkStart w:id="217" w:name="_Toc70666677"/>
      <w:bookmarkStart w:id="218" w:name="_Toc70666718"/>
      <w:bookmarkStart w:id="219" w:name="_Toc70666758"/>
      <w:bookmarkStart w:id="220" w:name="_Toc70666797"/>
      <w:bookmarkStart w:id="221" w:name="_Toc70666856"/>
      <w:bookmarkStart w:id="222" w:name="_Toc76507616"/>
      <w:bookmarkStart w:id="223" w:name="_Toc83043028"/>
      <w:r w:rsidRPr="00BD276A">
        <w:rPr>
          <w:lang w:eastAsia="en-GB"/>
        </w:rPr>
        <w:t>5.1.7</w:t>
      </w:r>
      <w:r>
        <w:rPr>
          <w:lang w:eastAsia="en-GB"/>
        </w:rPr>
        <w:tab/>
      </w:r>
      <w:r>
        <w:rPr>
          <w:lang w:eastAsia="en-GB"/>
        </w:rPr>
        <w:tab/>
      </w:r>
      <w:r w:rsidRPr="00BD276A">
        <w:rPr>
          <w:lang w:eastAsia="en-GB"/>
        </w:rPr>
        <w:t>Simulation procedure</w:t>
      </w:r>
      <w:bookmarkEnd w:id="213"/>
      <w:bookmarkEnd w:id="214"/>
      <w:bookmarkEnd w:id="215"/>
      <w:bookmarkEnd w:id="216"/>
      <w:bookmarkEnd w:id="217"/>
      <w:bookmarkEnd w:id="218"/>
      <w:bookmarkEnd w:id="219"/>
      <w:bookmarkEnd w:id="220"/>
      <w:bookmarkEnd w:id="221"/>
      <w:bookmarkEnd w:id="222"/>
      <w:bookmarkEnd w:id="223"/>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224" w:name="_Toc70512681"/>
      <w:bookmarkStart w:id="225" w:name="_Toc70666595"/>
      <w:bookmarkStart w:id="226" w:name="_Toc70666637"/>
      <w:bookmarkStart w:id="227" w:name="_Toc70666678"/>
      <w:bookmarkStart w:id="228" w:name="_Toc70666719"/>
      <w:bookmarkStart w:id="229" w:name="_Toc70666759"/>
      <w:bookmarkStart w:id="230" w:name="_Toc70666798"/>
      <w:bookmarkStart w:id="231" w:name="_Toc70666857"/>
      <w:bookmarkStart w:id="232" w:name="_Toc76507617"/>
      <w:bookmarkStart w:id="233" w:name="_Toc83043029"/>
      <w:r>
        <w:t>5</w:t>
      </w:r>
      <w:r w:rsidR="00151E0F" w:rsidRPr="004D3578">
        <w:t>.2</w:t>
      </w:r>
      <w:r w:rsidR="00151E0F" w:rsidRPr="004D3578">
        <w:tab/>
      </w:r>
      <w:r>
        <w:t>Simulation results</w:t>
      </w:r>
      <w:bookmarkEnd w:id="224"/>
      <w:bookmarkEnd w:id="225"/>
      <w:bookmarkEnd w:id="226"/>
      <w:bookmarkEnd w:id="227"/>
      <w:bookmarkEnd w:id="228"/>
      <w:bookmarkEnd w:id="229"/>
      <w:bookmarkEnd w:id="230"/>
      <w:bookmarkEnd w:id="231"/>
      <w:bookmarkEnd w:id="232"/>
      <w:bookmarkEnd w:id="233"/>
    </w:p>
    <w:p w14:paraId="70BA14AE" w14:textId="77777777" w:rsidR="0040488D" w:rsidRPr="0040488D" w:rsidRDefault="0040488D" w:rsidP="00285C22">
      <w:pPr>
        <w:pStyle w:val="Heading3"/>
        <w:rPr>
          <w:lang w:eastAsia="en-GB"/>
        </w:rPr>
      </w:pPr>
      <w:bookmarkStart w:id="234" w:name="_Toc70512682"/>
      <w:bookmarkStart w:id="235" w:name="_Toc70666596"/>
      <w:bookmarkStart w:id="236" w:name="_Toc70666638"/>
      <w:bookmarkStart w:id="237" w:name="_Toc70666679"/>
      <w:bookmarkStart w:id="238" w:name="_Toc70666720"/>
      <w:bookmarkStart w:id="239" w:name="_Toc70666760"/>
      <w:bookmarkStart w:id="240" w:name="_Toc70666799"/>
      <w:bookmarkStart w:id="241" w:name="_Toc70666858"/>
      <w:bookmarkStart w:id="242" w:name="_Toc76507618"/>
      <w:bookmarkStart w:id="243" w:name="_Toc83043030"/>
      <w:bookmarkStart w:id="244" w:name="_Toc336211415"/>
      <w:r w:rsidRPr="0040488D">
        <w:rPr>
          <w:lang w:eastAsia="en-GB"/>
        </w:rPr>
        <w:t>5.2.1</w:t>
      </w:r>
      <w:r w:rsidRPr="0040488D">
        <w:rPr>
          <w:lang w:eastAsia="en-GB"/>
        </w:rPr>
        <w:tab/>
        <w:t>UL HPUE Vs NB-IoT standalone operation</w:t>
      </w:r>
      <w:bookmarkEnd w:id="234"/>
      <w:bookmarkEnd w:id="235"/>
      <w:bookmarkEnd w:id="236"/>
      <w:bookmarkEnd w:id="237"/>
      <w:bookmarkEnd w:id="238"/>
      <w:bookmarkEnd w:id="239"/>
      <w:bookmarkEnd w:id="240"/>
      <w:bookmarkEnd w:id="241"/>
      <w:bookmarkEnd w:id="242"/>
      <w:bookmarkEnd w:id="243"/>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45" w:name="_Toc70512683"/>
      <w:bookmarkStart w:id="246" w:name="_Toc70666597"/>
      <w:bookmarkStart w:id="247" w:name="_Toc70666639"/>
      <w:bookmarkStart w:id="248" w:name="_Toc70666680"/>
      <w:bookmarkStart w:id="249" w:name="_Toc70666721"/>
      <w:bookmarkStart w:id="250" w:name="_Toc70666761"/>
      <w:bookmarkStart w:id="251" w:name="_Toc70666800"/>
      <w:bookmarkStart w:id="252" w:name="_Toc70666859"/>
      <w:bookmarkStart w:id="253" w:name="_Toc76507619"/>
      <w:bookmarkStart w:id="254" w:name="_Toc83043031"/>
      <w:bookmarkEnd w:id="244"/>
      <w:r w:rsidRPr="0040488D">
        <w:rPr>
          <w:lang w:eastAsia="en-GB"/>
        </w:rPr>
        <w:t>5.2.2</w:t>
      </w:r>
      <w:r w:rsidRPr="0040488D">
        <w:rPr>
          <w:lang w:eastAsia="en-GB"/>
        </w:rPr>
        <w:tab/>
        <w:t>UL HPUE Vs NB-IoT guard band operation</w:t>
      </w:r>
      <w:bookmarkEnd w:id="245"/>
      <w:bookmarkEnd w:id="246"/>
      <w:bookmarkEnd w:id="247"/>
      <w:bookmarkEnd w:id="248"/>
      <w:bookmarkEnd w:id="249"/>
      <w:bookmarkEnd w:id="250"/>
      <w:bookmarkEnd w:id="251"/>
      <w:bookmarkEnd w:id="252"/>
      <w:bookmarkEnd w:id="253"/>
      <w:bookmarkEnd w:id="254"/>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bookmarkStart w:id="255" w:name="_Toc76507620"/>
      <w:bookmarkStart w:id="256" w:name="_Toc83043032"/>
      <w:r w:rsidRPr="00ED1398">
        <w:rPr>
          <w:lang w:eastAsia="en-GB"/>
        </w:rPr>
        <w:t>5.2.3</w:t>
      </w:r>
      <w:r w:rsidRPr="00ED1398">
        <w:rPr>
          <w:lang w:eastAsia="en-GB"/>
        </w:rPr>
        <w:tab/>
        <w:t>UL HPUE Vs NB-IoT in-band operation</w:t>
      </w:r>
      <w:bookmarkEnd w:id="255"/>
      <w:bookmarkEnd w:id="256"/>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291C05">
        <w:trPr>
          <w:jc w:val="center"/>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8F4E9A" w:rsidRPr="008F4E9A" w14:paraId="4878D9B2" w14:textId="77777777" w:rsidTr="00291C05">
        <w:trPr>
          <w:jc w:val="center"/>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8F4E9A" w:rsidRPr="008F4E9A" w14:paraId="784B73A6" w14:textId="77777777" w:rsidTr="00291C05">
        <w:trPr>
          <w:jc w:val="center"/>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59B9666" w14:textId="77777777" w:rsidTr="00291C05">
        <w:trPr>
          <w:jc w:val="center"/>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8F4E9A" w:rsidRPr="008F4E9A" w14:paraId="076D646F" w14:textId="77777777" w:rsidTr="00291C05">
        <w:trPr>
          <w:jc w:val="center"/>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8F4E9A" w:rsidRPr="008F4E9A" w14:paraId="0D84DF66" w14:textId="77777777" w:rsidTr="00291C05">
        <w:trPr>
          <w:jc w:val="center"/>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8F4E9A" w:rsidRPr="008F4E9A" w14:paraId="1F812A52" w14:textId="77777777" w:rsidTr="00291C05">
        <w:trPr>
          <w:jc w:val="center"/>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 dBi omni-directional</w:t>
            </w:r>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Antenna gain + body loss =-6 dBi</w:t>
            </w:r>
          </w:p>
        </w:tc>
      </w:tr>
      <w:tr w:rsidR="008F4E9A" w:rsidRPr="008F4E9A" w14:paraId="6A805A5C" w14:textId="77777777" w:rsidTr="00291C05">
        <w:trPr>
          <w:jc w:val="center"/>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8F4E9A" w:rsidRPr="008F4E9A" w14:paraId="398C7523" w14:textId="77777777" w:rsidTr="00291C05">
        <w:trPr>
          <w:jc w:val="center"/>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8F4E9A" w:rsidRPr="008F4E9A" w14:paraId="7FF26B5A" w14:textId="77777777" w:rsidTr="00291C05">
        <w:trPr>
          <w:jc w:val="center"/>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8F4E9A" w:rsidRPr="008F4E9A" w14:paraId="64373B21" w14:textId="77777777" w:rsidTr="00291C05">
        <w:trPr>
          <w:jc w:val="center"/>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0C7D6CF" w14:textId="77777777" w:rsidTr="00291C05">
        <w:trPr>
          <w:jc w:val="center"/>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8F4E9A" w:rsidRPr="008F4E9A" w14:paraId="57EB09F7" w14:textId="77777777" w:rsidTr="00291C05">
        <w:trPr>
          <w:jc w:val="center"/>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bl>
    <w:p w14:paraId="6EEA3C44" w14:textId="77777777" w:rsidR="008F4E9A" w:rsidRPr="008F4E9A" w:rsidRDefault="008F4E9A" w:rsidP="008F4E9A">
      <w:pPr>
        <w:snapToGrid w:val="0"/>
        <w:spacing w:after="120"/>
        <w:jc w:val="both"/>
        <w:rPr>
          <w:rFonts w:eastAsia="MS Mincho"/>
        </w:rPr>
      </w:pPr>
    </w:p>
    <w:p w14:paraId="2B17005B" w14:textId="77777777"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257" w:name="_Toc70512684"/>
      <w:bookmarkStart w:id="258" w:name="_Toc70666598"/>
      <w:bookmarkStart w:id="259" w:name="_Toc70666640"/>
      <w:bookmarkStart w:id="260" w:name="_Toc70666681"/>
      <w:bookmarkStart w:id="261" w:name="_Toc70666722"/>
      <w:bookmarkStart w:id="262" w:name="_Toc70666762"/>
      <w:bookmarkStart w:id="263" w:name="_Toc70666801"/>
      <w:bookmarkStart w:id="264" w:name="_Toc70666860"/>
      <w:bookmarkStart w:id="265" w:name="_Toc76507621"/>
      <w:bookmarkStart w:id="266" w:name="_Toc83043033"/>
      <w:r>
        <w:t>6</w:t>
      </w:r>
      <w:r w:rsidRPr="004D3578">
        <w:tab/>
      </w:r>
      <w:r>
        <w:rPr>
          <w:lang w:val="en-US" w:eastAsia="ja-JP"/>
        </w:rPr>
        <w:t>UE operation</w:t>
      </w:r>
      <w:bookmarkEnd w:id="257"/>
      <w:bookmarkEnd w:id="258"/>
      <w:bookmarkEnd w:id="259"/>
      <w:bookmarkEnd w:id="260"/>
      <w:bookmarkEnd w:id="261"/>
      <w:bookmarkEnd w:id="262"/>
      <w:bookmarkEnd w:id="263"/>
      <w:bookmarkEnd w:id="264"/>
      <w:bookmarkEnd w:id="265"/>
      <w:bookmarkEnd w:id="266"/>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67" w:name="_Toc70512685"/>
      <w:bookmarkStart w:id="268" w:name="_Toc70666599"/>
      <w:bookmarkStart w:id="269" w:name="_Toc70666641"/>
      <w:bookmarkStart w:id="270" w:name="_Toc70666682"/>
      <w:bookmarkStart w:id="271" w:name="_Toc70666723"/>
      <w:bookmarkStart w:id="272" w:name="_Toc70666763"/>
      <w:bookmarkStart w:id="273" w:name="_Toc70666802"/>
      <w:bookmarkStart w:id="274" w:name="_Toc70666861"/>
      <w:bookmarkStart w:id="275" w:name="_Toc76507622"/>
      <w:bookmarkStart w:id="276" w:name="_Toc83043034"/>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67"/>
      <w:bookmarkEnd w:id="268"/>
      <w:bookmarkEnd w:id="269"/>
      <w:bookmarkEnd w:id="270"/>
      <w:bookmarkEnd w:id="271"/>
      <w:bookmarkEnd w:id="272"/>
      <w:bookmarkEnd w:id="273"/>
      <w:bookmarkEnd w:id="274"/>
      <w:bookmarkEnd w:id="275"/>
      <w:bookmarkEnd w:id="276"/>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277" w:name="_Toc70512686"/>
      <w:bookmarkStart w:id="278" w:name="_Toc70666600"/>
      <w:bookmarkStart w:id="279" w:name="_Toc70666642"/>
      <w:bookmarkStart w:id="280" w:name="_Toc70666683"/>
      <w:bookmarkStart w:id="281" w:name="_Toc70666724"/>
      <w:bookmarkStart w:id="282" w:name="_Toc70666764"/>
      <w:bookmarkStart w:id="283" w:name="_Toc70666803"/>
      <w:bookmarkStart w:id="284" w:name="_Toc70666862"/>
      <w:bookmarkStart w:id="285" w:name="_Toc76507623"/>
      <w:bookmarkStart w:id="286" w:name="_Toc83043035"/>
      <w:r>
        <w:t>6</w:t>
      </w:r>
      <w:r w:rsidRPr="004D3578">
        <w:t>.2</w:t>
      </w:r>
      <w:r w:rsidRPr="004D3578">
        <w:tab/>
      </w:r>
      <w:r>
        <w:t>BS receiver blocking</w:t>
      </w:r>
      <w:bookmarkEnd w:id="277"/>
      <w:bookmarkEnd w:id="278"/>
      <w:bookmarkEnd w:id="279"/>
      <w:bookmarkEnd w:id="280"/>
      <w:bookmarkEnd w:id="281"/>
      <w:bookmarkEnd w:id="282"/>
      <w:bookmarkEnd w:id="283"/>
      <w:bookmarkEnd w:id="284"/>
      <w:bookmarkEnd w:id="285"/>
      <w:bookmarkEnd w:id="286"/>
    </w:p>
    <w:p w14:paraId="6F766A46" w14:textId="77777777" w:rsidR="00517742" w:rsidRPr="00ED1398" w:rsidRDefault="00517742" w:rsidP="00517742">
      <w:pPr>
        <w:rPr>
          <w:rFonts w:eastAsia="MS Mincho"/>
          <w:b/>
          <w:bCs/>
          <w:lang w:eastAsia="ja-JP"/>
        </w:rPr>
      </w:pPr>
      <w:bookmarkStart w:id="287" w:name="_Toc70512687"/>
      <w:bookmarkStart w:id="288" w:name="_Toc70666601"/>
      <w:bookmarkStart w:id="289" w:name="_Toc70666643"/>
      <w:bookmarkStart w:id="290" w:name="_Toc70666684"/>
      <w:bookmarkStart w:id="291" w:name="_Toc70666725"/>
      <w:bookmarkStart w:id="292" w:name="_Toc70666765"/>
      <w:bookmarkStart w:id="293" w:name="_Toc70666804"/>
      <w:bookmarkStart w:id="294"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bookmarkStart w:id="295" w:name="_Toc76507624"/>
      <w:bookmarkStart w:id="296" w:name="_Toc83043036"/>
      <w:r>
        <w:lastRenderedPageBreak/>
        <w:t>6</w:t>
      </w:r>
      <w:r w:rsidRPr="004D3578">
        <w:t>.</w:t>
      </w:r>
      <w:r>
        <w:t>3</w:t>
      </w:r>
      <w:r w:rsidRPr="004D3578">
        <w:tab/>
      </w:r>
      <w:r>
        <w:t xml:space="preserve">UE </w:t>
      </w:r>
      <w:r>
        <w:rPr>
          <w:lang w:val="en-US" w:eastAsia="ja-JP"/>
        </w:rPr>
        <w:t>self-dense</w:t>
      </w:r>
      <w:bookmarkEnd w:id="287"/>
      <w:bookmarkEnd w:id="288"/>
      <w:bookmarkEnd w:id="289"/>
      <w:bookmarkEnd w:id="290"/>
      <w:bookmarkEnd w:id="291"/>
      <w:bookmarkEnd w:id="292"/>
      <w:bookmarkEnd w:id="293"/>
      <w:bookmarkEnd w:id="294"/>
      <w:bookmarkEnd w:id="295"/>
      <w:bookmarkEnd w:id="296"/>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297" w:name="_Toc70512688"/>
      <w:bookmarkStart w:id="298" w:name="_Toc70666602"/>
      <w:bookmarkStart w:id="299" w:name="_Toc70666644"/>
      <w:bookmarkStart w:id="300" w:name="_Toc70666685"/>
      <w:r>
        <w:t>Figure 6.3-1: PC1</w:t>
      </w:r>
    </w:p>
    <w:p w14:paraId="741222ED" w14:textId="544DFEE0" w:rsidR="00647598" w:rsidRPr="004D3578" w:rsidRDefault="00647598" w:rsidP="002B7A46">
      <w:pPr>
        <w:pStyle w:val="Heading2"/>
      </w:pPr>
      <w:bookmarkStart w:id="301" w:name="_Toc76507625"/>
      <w:bookmarkStart w:id="302" w:name="_Toc83043037"/>
      <w:r>
        <w:t>6</w:t>
      </w:r>
      <w:r w:rsidRPr="004D3578">
        <w:t>.</w:t>
      </w:r>
      <w:r w:rsidR="00630E16">
        <w:t>4</w:t>
      </w:r>
      <w:r w:rsidRPr="004D3578">
        <w:tab/>
      </w:r>
      <w:r w:rsidR="00630E16" w:rsidRPr="00841A11">
        <w:rPr>
          <w:lang w:val="en-US" w:eastAsia="ja-JP"/>
        </w:rPr>
        <w:t>Modem SW changes</w:t>
      </w:r>
      <w:bookmarkEnd w:id="297"/>
      <w:bookmarkEnd w:id="298"/>
      <w:bookmarkEnd w:id="299"/>
      <w:bookmarkEnd w:id="300"/>
      <w:bookmarkEnd w:id="301"/>
      <w:bookmarkEnd w:id="302"/>
    </w:p>
    <w:p w14:paraId="699D9659" w14:textId="77777777" w:rsidR="00F26AA1" w:rsidRPr="00F26AA1" w:rsidRDefault="00F26AA1" w:rsidP="00F26AA1">
      <w:bookmarkStart w:id="303" w:name="tsgNames"/>
      <w:bookmarkStart w:id="304" w:name="_Toc70512689"/>
      <w:bookmarkStart w:id="305" w:name="_Toc70666603"/>
      <w:bookmarkStart w:id="306" w:name="_Toc70666645"/>
      <w:bookmarkStart w:id="307" w:name="_Toc70666686"/>
      <w:bookmarkStart w:id="308" w:name="_Toc70666726"/>
      <w:bookmarkStart w:id="309" w:name="_Toc70666766"/>
      <w:bookmarkStart w:id="310" w:name="_Toc70666805"/>
      <w:bookmarkStart w:id="311" w:name="_Toc70666864"/>
      <w:bookmarkEnd w:id="303"/>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bookmarkStart w:id="312" w:name="_Toc76507626"/>
      <w:bookmarkStart w:id="313" w:name="_Toc83043038"/>
      <w:r>
        <w:lastRenderedPageBreak/>
        <w:t>7</w:t>
      </w:r>
      <w:r w:rsidRPr="004D3578">
        <w:tab/>
      </w:r>
      <w:r>
        <w:rPr>
          <w:lang w:val="en-US" w:eastAsia="ja-JP"/>
        </w:rPr>
        <w:t>UE hardware</w:t>
      </w:r>
      <w:bookmarkEnd w:id="304"/>
      <w:bookmarkEnd w:id="305"/>
      <w:bookmarkEnd w:id="306"/>
      <w:bookmarkEnd w:id="307"/>
      <w:bookmarkEnd w:id="308"/>
      <w:bookmarkEnd w:id="309"/>
      <w:bookmarkEnd w:id="310"/>
      <w:bookmarkEnd w:id="311"/>
      <w:bookmarkEnd w:id="312"/>
      <w:bookmarkEnd w:id="313"/>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314" w:name="_Toc70512690"/>
      <w:bookmarkStart w:id="315" w:name="_Toc70666604"/>
      <w:bookmarkStart w:id="316" w:name="_Toc70666646"/>
      <w:bookmarkStart w:id="317" w:name="_Toc70666687"/>
      <w:bookmarkStart w:id="318" w:name="_Toc70666727"/>
      <w:bookmarkStart w:id="319" w:name="_Toc70666767"/>
      <w:bookmarkStart w:id="320" w:name="_Toc70666806"/>
      <w:bookmarkStart w:id="321" w:name="_Toc70666865"/>
      <w:bookmarkStart w:id="322" w:name="_Toc76507627"/>
      <w:bookmarkStart w:id="323" w:name="_Toc83043039"/>
      <w:r>
        <w:t>7</w:t>
      </w:r>
      <w:r w:rsidRPr="004D3578">
        <w:t>.1</w:t>
      </w:r>
      <w:r w:rsidRPr="004D3578">
        <w:tab/>
      </w:r>
      <w:r>
        <w:rPr>
          <w:lang w:val="en-US" w:eastAsia="ja-JP"/>
        </w:rPr>
        <w:t>N</w:t>
      </w:r>
      <w:r w:rsidRPr="00841A11">
        <w:rPr>
          <w:lang w:val="en-US" w:eastAsia="ja-JP"/>
        </w:rPr>
        <w:t>ew RF components</w:t>
      </w:r>
      <w:bookmarkEnd w:id="314"/>
      <w:bookmarkEnd w:id="315"/>
      <w:bookmarkEnd w:id="316"/>
      <w:bookmarkEnd w:id="317"/>
      <w:bookmarkEnd w:id="318"/>
      <w:bookmarkEnd w:id="319"/>
      <w:bookmarkEnd w:id="320"/>
      <w:bookmarkEnd w:id="321"/>
      <w:bookmarkEnd w:id="322"/>
      <w:bookmarkEnd w:id="323"/>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16AB51A3" w14:textId="38D8AD58" w:rsidR="00291C05" w:rsidRDefault="00291C05" w:rsidP="00291C05">
      <w:pPr>
        <w:rPr>
          <w:lang w:val="en-US" w:eastAsia="ja-JP"/>
        </w:rPr>
      </w:pPr>
      <w:r>
        <w:rPr>
          <w:lang w:val="en-US" w:eastAsia="ja-JP"/>
        </w:rPr>
        <w:t>Main take away from [3][11]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A few filter examples are presented below with input power capabilities of 43 dBm which obviously in more than needed for PC1 operation even considering the post PA-losses but this demonstrates that capable technology is available.</w:t>
      </w:r>
    </w:p>
    <w:p w14:paraId="45678F0A" w14:textId="390AAC0A" w:rsidR="00291C05" w:rsidRDefault="00291C05" w:rsidP="004230D3">
      <w:pPr>
        <w:pStyle w:val="B1"/>
      </w:pPr>
      <w:bookmarkStart w:id="324" w:name="_Hlk77867262"/>
      <w:r>
        <w:rPr>
          <w:lang w:val="en-US" w:eastAsia="ja-JP"/>
        </w:rPr>
        <w:t xml:space="preserve">Band 5 duplex-filter </w:t>
      </w:r>
      <w:hyperlink r:id="rId30" w:history="1">
        <w:r>
          <w:rPr>
            <w:rStyle w:val="Hyperlink"/>
          </w:rPr>
          <w:t>UMD005A (ctscorp.com)</w:t>
        </w:r>
      </w:hyperlink>
    </w:p>
    <w:p w14:paraId="30E74EA5" w14:textId="77777777" w:rsidR="00291C05" w:rsidRDefault="00291C05" w:rsidP="00291C05">
      <w:pPr>
        <w:pStyle w:val="B1"/>
      </w:pPr>
      <w:bookmarkStart w:id="325" w:name="_Toc70512691"/>
      <w:bookmarkStart w:id="326" w:name="_Toc70666605"/>
      <w:r>
        <w:t xml:space="preserve">Band 5/partial Band 26 duplex-filter </w:t>
      </w:r>
      <w:hyperlink r:id="rId31" w:history="1">
        <w:r>
          <w:rPr>
            <w:rStyle w:val="Hyperlink"/>
          </w:rPr>
          <w:t>UMD026B (ctscorp.com)</w:t>
        </w:r>
      </w:hyperlink>
    </w:p>
    <w:p w14:paraId="34C0EBE1" w14:textId="658FD8C0" w:rsidR="00291C05" w:rsidRDefault="00291C05" w:rsidP="004230D3">
      <w:pPr>
        <w:pStyle w:val="B1"/>
        <w:rPr>
          <w:rStyle w:val="Hyperlink"/>
        </w:rPr>
      </w:pPr>
      <w:r w:rsidRPr="00427A72">
        <w:t xml:space="preserve">Band 12 duplex-filter </w:t>
      </w:r>
      <w:r w:rsidDel="00B95D4E">
        <w:t xml:space="preserve"> </w:t>
      </w:r>
      <w:hyperlink r:id="rId32" w:history="1">
        <w:r w:rsidRPr="00427A72">
          <w:rPr>
            <w:rStyle w:val="Hyperlink"/>
          </w:rPr>
          <w:t>UMD012A (ctscorp.com)</w:t>
        </w:r>
        <w:bookmarkEnd w:id="325"/>
        <w:bookmarkEnd w:id="326"/>
      </w:hyperlink>
    </w:p>
    <w:bookmarkEnd w:id="324"/>
    <w:p w14:paraId="0B2B9DF1" w14:textId="082A1E16" w:rsidR="00291C05" w:rsidRDefault="009B3449" w:rsidP="00291C05">
      <w:pPr>
        <w:pStyle w:val="B1"/>
      </w:pPr>
      <w:r w:rsidRPr="009B3449">
        <w:t>Band 71/n71 duplex-filter UMD071A (ctscorp.com)</w:t>
      </w:r>
    </w:p>
    <w:p w14:paraId="5423CAA2" w14:textId="2CD1E42F" w:rsidR="00291C05" w:rsidRDefault="00291C05" w:rsidP="00291C05">
      <w:r w:rsidRPr="00291C05">
        <w:t>In addition to the above filters 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p>
    <w:p w14:paraId="00C6D230" w14:textId="06794742" w:rsidR="00291C05" w:rsidRDefault="00291C05" w:rsidP="00291C05">
      <w:pPr>
        <w:pStyle w:val="B1"/>
      </w:pPr>
      <w:r>
        <w:rPr>
          <w:lang w:val="en-US" w:eastAsia="ja-JP"/>
        </w:rPr>
        <w:t xml:space="preserve">Band 5 duplex-filter </w:t>
      </w:r>
      <w:hyperlink r:id="rId33" w:history="1">
        <w:r>
          <w:rPr>
            <w:rStyle w:val="Hyperlink"/>
          </w:rPr>
          <w:t>USD005A (ctscorp.com)</w:t>
        </w:r>
      </w:hyperlink>
    </w:p>
    <w:p w14:paraId="79DBE7F6" w14:textId="69D6C3CF" w:rsidR="00291C05" w:rsidRDefault="00291C05" w:rsidP="00291C05"/>
    <w:p w14:paraId="045EC953" w14:textId="28917818" w:rsidR="00291C05" w:rsidRDefault="00291C05" w:rsidP="00291C05">
      <w:pPr>
        <w:pStyle w:val="TH"/>
      </w:pPr>
      <w:r w:rsidRPr="00431191">
        <w:rPr>
          <w:noProof/>
        </w:rPr>
        <w:lastRenderedPageBreak/>
        <w:drawing>
          <wp:inline distT="0" distB="0" distL="0" distR="0" wp14:anchorId="26E68CA2" wp14:editId="75ADEB87">
            <wp:extent cx="6122035" cy="38658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3865880"/>
                    </a:xfrm>
                    <a:prstGeom prst="rect">
                      <a:avLst/>
                    </a:prstGeom>
                  </pic:spPr>
                </pic:pic>
              </a:graphicData>
            </a:graphic>
          </wp:inline>
        </w:drawing>
      </w:r>
    </w:p>
    <w:p w14:paraId="6FB8EBE9" w14:textId="77777777" w:rsidR="00291C05" w:rsidRDefault="00291C05" w:rsidP="00291C05"/>
    <w:p w14:paraId="435E197E" w14:textId="77777777" w:rsidR="00291C05" w:rsidRDefault="00291C05" w:rsidP="00291C05">
      <w:pPr>
        <w:pStyle w:val="TH"/>
      </w:pPr>
      <w:r>
        <w:rPr>
          <w:noProof/>
        </w:rPr>
        <w:drawing>
          <wp:inline distT="0" distB="0" distL="0" distR="0" wp14:anchorId="2C31A197" wp14:editId="0710E7F7">
            <wp:extent cx="6122035" cy="19589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958975"/>
                    </a:xfrm>
                    <a:prstGeom prst="rect">
                      <a:avLst/>
                    </a:prstGeom>
                  </pic:spPr>
                </pic:pic>
              </a:graphicData>
            </a:graphic>
          </wp:inline>
        </w:drawing>
      </w:r>
    </w:p>
    <w:p w14:paraId="0C04D44A" w14:textId="77777777" w:rsidR="00291C05" w:rsidRPr="00D07D95" w:rsidRDefault="00291C05" w:rsidP="00291C05">
      <w:pPr>
        <w:pStyle w:val="B1"/>
        <w:rPr>
          <w:lang w:val="en-US" w:eastAsia="ja-JP"/>
        </w:rPr>
      </w:pPr>
      <w:r>
        <w:t xml:space="preserve">Band 5/full Band 26 duplex-filter </w:t>
      </w:r>
      <w:r>
        <w:rPr>
          <w:lang w:val="en-US" w:eastAsia="ja-JP"/>
        </w:rPr>
        <w:t xml:space="preserve"> </w:t>
      </w:r>
      <w:hyperlink r:id="rId36" w:history="1">
        <w:r>
          <w:rPr>
            <w:rStyle w:val="Hyperlink"/>
          </w:rPr>
          <w:t>USD026A (ctscorp.com)</w:t>
        </w:r>
      </w:hyperlink>
    </w:p>
    <w:p w14:paraId="3050C25F" w14:textId="6E22CAF5" w:rsidR="00291C05" w:rsidRDefault="00291C05" w:rsidP="00291C05">
      <w:pPr>
        <w:pStyle w:val="TH"/>
      </w:pPr>
      <w:r>
        <w:rPr>
          <w:noProof/>
        </w:rPr>
        <w:lastRenderedPageBreak/>
        <w:drawing>
          <wp:inline distT="0" distB="0" distL="0" distR="0" wp14:anchorId="2E9F947F" wp14:editId="3B109498">
            <wp:extent cx="6122035" cy="34855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3485515"/>
                    </a:xfrm>
                    <a:prstGeom prst="rect">
                      <a:avLst/>
                    </a:prstGeom>
                  </pic:spPr>
                </pic:pic>
              </a:graphicData>
            </a:graphic>
          </wp:inline>
        </w:drawing>
      </w:r>
    </w:p>
    <w:p w14:paraId="47D10247" w14:textId="77777777" w:rsidR="00291C05" w:rsidRDefault="00291C05" w:rsidP="00291C05"/>
    <w:p w14:paraId="253D85CA" w14:textId="77777777" w:rsidR="00291C05" w:rsidRDefault="00291C05" w:rsidP="00291C05">
      <w:pPr>
        <w:pStyle w:val="TH"/>
      </w:pPr>
      <w:r>
        <w:rPr>
          <w:noProof/>
        </w:rPr>
        <w:drawing>
          <wp:inline distT="0" distB="0" distL="0" distR="0" wp14:anchorId="06215780" wp14:editId="48267987">
            <wp:extent cx="6122035" cy="195961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1959610"/>
                    </a:xfrm>
                    <a:prstGeom prst="rect">
                      <a:avLst/>
                    </a:prstGeom>
                  </pic:spPr>
                </pic:pic>
              </a:graphicData>
            </a:graphic>
          </wp:inline>
        </w:drawing>
      </w:r>
    </w:p>
    <w:p w14:paraId="4442509A" w14:textId="77777777" w:rsidR="00291C05" w:rsidRDefault="00291C05" w:rsidP="00291C05">
      <w:pPr>
        <w:pStyle w:val="B1"/>
      </w:pPr>
      <w:r>
        <w:t>B</w:t>
      </w:r>
      <w:r w:rsidRPr="00427A72">
        <w:t xml:space="preserve">and 12 duplex-filter </w:t>
      </w:r>
      <w:hyperlink r:id="rId39" w:history="1">
        <w:r>
          <w:rPr>
            <w:rStyle w:val="Hyperlink"/>
          </w:rPr>
          <w:t>USD012A (ctscorp.com)</w:t>
        </w:r>
      </w:hyperlink>
      <w:r w:rsidRPr="00234E22">
        <w:t xml:space="preserve"> </w:t>
      </w:r>
    </w:p>
    <w:p w14:paraId="3F1B02F4" w14:textId="6D17300E" w:rsidR="00291C05" w:rsidRDefault="00291C05" w:rsidP="00291C05">
      <w:pPr>
        <w:pStyle w:val="TH"/>
        <w:rPr>
          <w:lang w:val="en-US"/>
        </w:rPr>
      </w:pPr>
      <w:r>
        <w:rPr>
          <w:noProof/>
        </w:rPr>
        <w:lastRenderedPageBreak/>
        <w:drawing>
          <wp:inline distT="0" distB="0" distL="0" distR="0" wp14:anchorId="07111A72" wp14:editId="36303831">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3789680"/>
                    </a:xfrm>
                    <a:prstGeom prst="rect">
                      <a:avLst/>
                    </a:prstGeom>
                  </pic:spPr>
                </pic:pic>
              </a:graphicData>
            </a:graphic>
          </wp:inline>
        </w:drawing>
      </w:r>
    </w:p>
    <w:p w14:paraId="2D9B89AA" w14:textId="77777777" w:rsidR="00291C05" w:rsidRPr="00D07D95" w:rsidRDefault="00291C05" w:rsidP="00291C05">
      <w:pPr>
        <w:rPr>
          <w:lang w:val="en-US"/>
        </w:rPr>
      </w:pPr>
    </w:p>
    <w:p w14:paraId="0A4D30C6" w14:textId="02BC0878" w:rsidR="00291C05" w:rsidRDefault="00291C05" w:rsidP="00291C05">
      <w:pPr>
        <w:pStyle w:val="TH"/>
        <w:rPr>
          <w:rStyle w:val="Hyperlink"/>
          <w:color w:val="auto"/>
          <w:u w:val="none"/>
        </w:rPr>
      </w:pPr>
      <w:r>
        <w:rPr>
          <w:noProof/>
        </w:rPr>
        <w:drawing>
          <wp:inline distT="0" distB="0" distL="0" distR="0" wp14:anchorId="72E89327" wp14:editId="5F6239D3">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920875"/>
                    </a:xfrm>
                    <a:prstGeom prst="rect">
                      <a:avLst/>
                    </a:prstGeom>
                  </pic:spPr>
                </pic:pic>
              </a:graphicData>
            </a:graphic>
          </wp:inline>
        </w:drawing>
      </w:r>
    </w:p>
    <w:p w14:paraId="4FEAD4D9" w14:textId="77777777" w:rsidR="009B3449" w:rsidRPr="009B3449" w:rsidRDefault="009B3449" w:rsidP="009B3449">
      <w:pPr>
        <w:rPr>
          <w:lang w:val="en-US"/>
        </w:rPr>
      </w:pPr>
    </w:p>
    <w:p w14:paraId="4E54BF25" w14:textId="13200EF7" w:rsidR="00291C05" w:rsidRPr="009B3449" w:rsidRDefault="00291C05" w:rsidP="009B3449">
      <w:pPr>
        <w:pStyle w:val="B1"/>
        <w:rPr>
          <w:lang w:val="en-US"/>
        </w:rPr>
      </w:pPr>
      <w:r w:rsidRPr="009B3449">
        <w:rPr>
          <w:lang w:val="en-US"/>
        </w:rPr>
        <w:t xml:space="preserve">Band 71/n71 and Band 85 UL duplex-filter </w:t>
      </w:r>
      <w:hyperlink r:id="rId42" w:history="1">
        <w:r w:rsidRPr="009B3449">
          <w:rPr>
            <w:lang w:val="en-US"/>
          </w:rPr>
          <w:t>USD7185A (ctscorp.com)</w:t>
        </w:r>
      </w:hyperlink>
      <w:r w:rsidRPr="009B3449">
        <w:rPr>
          <w:lang w:val="en-US"/>
        </w:rPr>
        <w:t xml:space="preserve"> </w:t>
      </w:r>
    </w:p>
    <w:p w14:paraId="2435D685" w14:textId="39FCE23B" w:rsidR="00291C05" w:rsidRDefault="00291C05" w:rsidP="00291C05">
      <w:pPr>
        <w:pStyle w:val="TH"/>
        <w:rPr>
          <w:rStyle w:val="Hyperlink"/>
          <w:color w:val="auto"/>
          <w:u w:val="none"/>
          <w:lang w:val="en-US"/>
        </w:rPr>
      </w:pPr>
      <w:r>
        <w:rPr>
          <w:noProof/>
        </w:rPr>
        <w:lastRenderedPageBreak/>
        <w:drawing>
          <wp:inline distT="0" distB="0" distL="0" distR="0" wp14:anchorId="56513AD4" wp14:editId="054AB56E">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4318000"/>
                    </a:xfrm>
                    <a:prstGeom prst="rect">
                      <a:avLst/>
                    </a:prstGeom>
                  </pic:spPr>
                </pic:pic>
              </a:graphicData>
            </a:graphic>
          </wp:inline>
        </w:drawing>
      </w:r>
    </w:p>
    <w:p w14:paraId="357FD277" w14:textId="77777777" w:rsidR="00291C05" w:rsidRPr="00667986" w:rsidRDefault="00291C05" w:rsidP="00291C05">
      <w:pPr>
        <w:rPr>
          <w:rStyle w:val="Hyperlink"/>
          <w:color w:val="auto"/>
          <w:u w:val="none"/>
          <w:lang w:val="en-US"/>
        </w:rPr>
      </w:pPr>
    </w:p>
    <w:p w14:paraId="40736B42" w14:textId="77777777" w:rsidR="00291C05" w:rsidRDefault="00291C05" w:rsidP="00291C05">
      <w:pPr>
        <w:pStyle w:val="TH"/>
        <w:rPr>
          <w:rStyle w:val="Hyperlink"/>
          <w:color w:val="auto"/>
          <w:u w:val="none"/>
        </w:rPr>
      </w:pPr>
      <w:r>
        <w:rPr>
          <w:noProof/>
        </w:rPr>
        <w:drawing>
          <wp:inline distT="0" distB="0" distL="0" distR="0" wp14:anchorId="1E1EEB58" wp14:editId="23375328">
            <wp:extent cx="6122035" cy="19354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1935480"/>
                    </a:xfrm>
                    <a:prstGeom prst="rect">
                      <a:avLst/>
                    </a:prstGeom>
                  </pic:spPr>
                </pic:pic>
              </a:graphicData>
            </a:graphic>
          </wp:inline>
        </w:drawing>
      </w:r>
    </w:p>
    <w:p w14:paraId="7E487381" w14:textId="284C6AD6" w:rsidR="00ED1398" w:rsidRPr="00427A72" w:rsidRDefault="00ED1398" w:rsidP="00686AF4">
      <w:pPr>
        <w:rPr>
          <w:rStyle w:val="Hyperlink"/>
        </w:rPr>
      </w:pPr>
    </w:p>
    <w:p w14:paraId="42ABB3D6" w14:textId="3280479F" w:rsidR="00647598" w:rsidRDefault="00E11E58" w:rsidP="00647598">
      <w:pPr>
        <w:pStyle w:val="Heading2"/>
      </w:pPr>
      <w:bookmarkStart w:id="327" w:name="_Toc70512692"/>
      <w:bookmarkStart w:id="328" w:name="_Toc70666606"/>
      <w:bookmarkStart w:id="329" w:name="_Toc70666647"/>
      <w:bookmarkStart w:id="330" w:name="_Toc70666688"/>
      <w:bookmarkStart w:id="331" w:name="_Toc70666728"/>
      <w:bookmarkStart w:id="332" w:name="_Toc70666768"/>
      <w:bookmarkStart w:id="333" w:name="_Toc70666807"/>
      <w:bookmarkStart w:id="334" w:name="_Toc70666866"/>
      <w:bookmarkStart w:id="335" w:name="_Toc76507628"/>
      <w:bookmarkStart w:id="336" w:name="_Toc83043040"/>
      <w:r>
        <w:t>7</w:t>
      </w:r>
      <w:r w:rsidR="00647598" w:rsidRPr="004D3578">
        <w:t>.2</w:t>
      </w:r>
      <w:r w:rsidR="00647598" w:rsidRPr="004D3578">
        <w:tab/>
      </w:r>
      <w:r>
        <w:t>Components size and heat</w:t>
      </w:r>
      <w:bookmarkEnd w:id="327"/>
      <w:bookmarkEnd w:id="328"/>
      <w:bookmarkEnd w:id="329"/>
      <w:bookmarkEnd w:id="330"/>
      <w:bookmarkEnd w:id="331"/>
      <w:bookmarkEnd w:id="332"/>
      <w:bookmarkEnd w:id="333"/>
      <w:bookmarkEnd w:id="334"/>
      <w:bookmarkEnd w:id="335"/>
      <w:bookmarkEnd w:id="336"/>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337" w:name="_Toc70512693"/>
      <w:bookmarkStart w:id="338" w:name="_Toc70666607"/>
      <w:bookmarkStart w:id="339" w:name="_Toc70666648"/>
      <w:bookmarkStart w:id="340" w:name="_Toc70666689"/>
      <w:bookmarkStart w:id="341" w:name="_Toc70666729"/>
      <w:bookmarkStart w:id="342" w:name="_Toc70666769"/>
      <w:bookmarkStart w:id="343" w:name="_Toc70666808"/>
      <w:bookmarkStart w:id="344" w:name="_Toc70666867"/>
      <w:bookmarkStart w:id="345" w:name="_Toc76507629"/>
      <w:bookmarkStart w:id="346" w:name="_Toc83043041"/>
      <w:r>
        <w:t>7</w:t>
      </w:r>
      <w:r w:rsidR="00647598" w:rsidRPr="004D3578">
        <w:t>.</w:t>
      </w:r>
      <w:r w:rsidR="00647598">
        <w:t>3</w:t>
      </w:r>
      <w:r w:rsidR="00647598" w:rsidRPr="004D3578">
        <w:tab/>
      </w:r>
      <w:r>
        <w:t>Power supply</w:t>
      </w:r>
      <w:bookmarkEnd w:id="337"/>
      <w:bookmarkEnd w:id="338"/>
      <w:bookmarkEnd w:id="339"/>
      <w:bookmarkEnd w:id="340"/>
      <w:bookmarkEnd w:id="341"/>
      <w:bookmarkEnd w:id="342"/>
      <w:bookmarkEnd w:id="343"/>
      <w:bookmarkEnd w:id="344"/>
      <w:bookmarkEnd w:id="345"/>
      <w:bookmarkEnd w:id="346"/>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347" w:name="_Toc70512694"/>
      <w:bookmarkStart w:id="348" w:name="_Toc70666608"/>
      <w:bookmarkStart w:id="349" w:name="_Toc70666649"/>
      <w:bookmarkStart w:id="350" w:name="_Toc70666690"/>
      <w:bookmarkStart w:id="351" w:name="_Toc70666730"/>
      <w:bookmarkStart w:id="352" w:name="_Toc70666770"/>
      <w:bookmarkStart w:id="353" w:name="_Toc70666809"/>
      <w:bookmarkStart w:id="354" w:name="_Toc70666868"/>
      <w:bookmarkStart w:id="355" w:name="_Toc76507630"/>
      <w:bookmarkStart w:id="356" w:name="_Toc83043042"/>
      <w:r>
        <w:lastRenderedPageBreak/>
        <w:t>8</w:t>
      </w:r>
      <w:r w:rsidRPr="004D3578">
        <w:tab/>
      </w:r>
      <w:r>
        <w:rPr>
          <w:lang w:val="en-US" w:eastAsia="ja-JP"/>
        </w:rPr>
        <w:t>UE requirements</w:t>
      </w:r>
      <w:bookmarkEnd w:id="347"/>
      <w:bookmarkEnd w:id="348"/>
      <w:bookmarkEnd w:id="349"/>
      <w:bookmarkEnd w:id="350"/>
      <w:bookmarkEnd w:id="351"/>
      <w:bookmarkEnd w:id="352"/>
      <w:bookmarkEnd w:id="353"/>
      <w:bookmarkEnd w:id="354"/>
      <w:bookmarkEnd w:id="355"/>
      <w:bookmarkEnd w:id="356"/>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357" w:name="_Toc70512695"/>
      <w:bookmarkStart w:id="358" w:name="_Toc70666609"/>
      <w:bookmarkStart w:id="359" w:name="_Toc70666650"/>
      <w:bookmarkStart w:id="360" w:name="_Toc70666691"/>
      <w:bookmarkStart w:id="361" w:name="_Toc70666731"/>
      <w:bookmarkStart w:id="362" w:name="_Toc70666771"/>
      <w:bookmarkStart w:id="363" w:name="_Toc70666810"/>
      <w:bookmarkStart w:id="364" w:name="_Toc70666869"/>
      <w:bookmarkStart w:id="365" w:name="_Toc76507631"/>
      <w:bookmarkStart w:id="366" w:name="_Toc83043043"/>
      <w:r>
        <w:t>8</w:t>
      </w:r>
      <w:r w:rsidRPr="004D3578">
        <w:t>.1</w:t>
      </w:r>
      <w:r w:rsidRPr="004D3578">
        <w:tab/>
      </w:r>
      <w:r w:rsidRPr="00E11E58">
        <w:rPr>
          <w:lang w:val="en-US" w:eastAsia="ja-JP"/>
        </w:rPr>
        <w:t>UE Output Power</w:t>
      </w:r>
      <w:bookmarkEnd w:id="357"/>
      <w:bookmarkEnd w:id="358"/>
      <w:bookmarkEnd w:id="359"/>
      <w:bookmarkEnd w:id="360"/>
      <w:bookmarkEnd w:id="361"/>
      <w:bookmarkEnd w:id="362"/>
      <w:bookmarkEnd w:id="363"/>
      <w:bookmarkEnd w:id="364"/>
      <w:bookmarkEnd w:id="365"/>
      <w:bookmarkEnd w:id="366"/>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367" w:name="_Toc70512696"/>
      <w:bookmarkStart w:id="368" w:name="_Toc70666610"/>
      <w:bookmarkStart w:id="369" w:name="_Toc70666651"/>
      <w:bookmarkStart w:id="370" w:name="_Toc70666692"/>
      <w:bookmarkStart w:id="371" w:name="_Toc70666732"/>
      <w:bookmarkStart w:id="372" w:name="_Toc70666772"/>
      <w:bookmarkStart w:id="373" w:name="_Toc70666811"/>
      <w:bookmarkStart w:id="374" w:name="_Toc70666870"/>
      <w:bookmarkStart w:id="375" w:name="_Toc76507632"/>
      <w:bookmarkStart w:id="376" w:name="_Toc83043044"/>
      <w:r>
        <w:t>8</w:t>
      </w:r>
      <w:r w:rsidRPr="004D3578">
        <w:t>.2</w:t>
      </w:r>
      <w:r w:rsidRPr="004D3578">
        <w:tab/>
      </w:r>
      <w:r w:rsidRPr="00E11E58">
        <w:t>Transmitter requirements</w:t>
      </w:r>
      <w:bookmarkEnd w:id="367"/>
      <w:bookmarkEnd w:id="368"/>
      <w:bookmarkEnd w:id="369"/>
      <w:bookmarkEnd w:id="370"/>
      <w:bookmarkEnd w:id="371"/>
      <w:bookmarkEnd w:id="372"/>
      <w:bookmarkEnd w:id="373"/>
      <w:bookmarkEnd w:id="374"/>
      <w:bookmarkEnd w:id="375"/>
      <w:bookmarkEnd w:id="376"/>
    </w:p>
    <w:p w14:paraId="366A44D1" w14:textId="77777777" w:rsidR="00F06686" w:rsidRDefault="00F06686" w:rsidP="00312E38">
      <w:pPr>
        <w:pStyle w:val="Heading3"/>
      </w:pPr>
      <w:bookmarkStart w:id="377" w:name="_Toc70512697"/>
      <w:bookmarkStart w:id="378" w:name="_Toc70666611"/>
      <w:bookmarkStart w:id="379" w:name="_Toc70666652"/>
      <w:bookmarkStart w:id="380" w:name="_Toc70666693"/>
      <w:bookmarkStart w:id="381" w:name="_Toc70666733"/>
      <w:bookmarkStart w:id="382" w:name="_Toc70666773"/>
      <w:bookmarkStart w:id="383" w:name="_Toc70666812"/>
      <w:bookmarkStart w:id="384" w:name="_Toc70666871"/>
      <w:bookmarkStart w:id="385" w:name="_Toc76507633"/>
      <w:bookmarkStart w:id="386" w:name="_Toc83043045"/>
      <w:r>
        <w:t>8.2.1</w:t>
      </w:r>
      <w:r w:rsidR="00285C22">
        <w:tab/>
      </w:r>
      <w:r w:rsidRPr="009753D7">
        <w:t>UE maximum output power for CA</w:t>
      </w:r>
      <w:bookmarkEnd w:id="377"/>
      <w:bookmarkEnd w:id="378"/>
      <w:bookmarkEnd w:id="379"/>
      <w:bookmarkEnd w:id="380"/>
      <w:bookmarkEnd w:id="381"/>
      <w:bookmarkEnd w:id="382"/>
      <w:bookmarkEnd w:id="383"/>
      <w:bookmarkEnd w:id="384"/>
      <w:bookmarkEnd w:id="385"/>
      <w:bookmarkEnd w:id="386"/>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387" w:name="_Toc70512698"/>
      <w:bookmarkStart w:id="388" w:name="_Toc70666612"/>
      <w:bookmarkStart w:id="389" w:name="_Toc70666653"/>
      <w:bookmarkStart w:id="390" w:name="_Toc70666694"/>
      <w:bookmarkStart w:id="391" w:name="_Toc70666734"/>
      <w:bookmarkStart w:id="392" w:name="_Toc70666774"/>
      <w:bookmarkStart w:id="393" w:name="_Toc70666813"/>
      <w:bookmarkStart w:id="394" w:name="_Toc70666872"/>
      <w:bookmarkStart w:id="395" w:name="_Toc76507634"/>
      <w:bookmarkStart w:id="396" w:name="_Toc83043046"/>
      <w:r>
        <w:t>8.2.2</w:t>
      </w:r>
      <w:r w:rsidRPr="009753D7">
        <w:t xml:space="preserve"> </w:t>
      </w:r>
      <w:r>
        <w:tab/>
      </w:r>
      <w:r w:rsidRPr="009753D7">
        <w:t>UE maximum output power for modulation / channel bandwidth</w:t>
      </w:r>
      <w:bookmarkEnd w:id="387"/>
      <w:bookmarkEnd w:id="388"/>
      <w:bookmarkEnd w:id="389"/>
      <w:bookmarkEnd w:id="390"/>
      <w:bookmarkEnd w:id="391"/>
      <w:bookmarkEnd w:id="392"/>
      <w:bookmarkEnd w:id="393"/>
      <w:bookmarkEnd w:id="394"/>
      <w:bookmarkEnd w:id="395"/>
      <w:bookmarkEnd w:id="396"/>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397" w:name="_Toc70512699"/>
      <w:bookmarkStart w:id="398" w:name="_Toc70666613"/>
      <w:bookmarkStart w:id="399" w:name="_Toc70666654"/>
      <w:bookmarkStart w:id="400" w:name="_Toc70666695"/>
      <w:bookmarkStart w:id="401" w:name="_Toc70666735"/>
      <w:bookmarkStart w:id="402" w:name="_Toc70666775"/>
      <w:bookmarkStart w:id="403" w:name="_Toc70666814"/>
      <w:bookmarkStart w:id="404" w:name="_Toc70666873"/>
      <w:bookmarkStart w:id="405" w:name="_Toc76507635"/>
      <w:bookmarkStart w:id="406" w:name="_Toc83043047"/>
      <w:r>
        <w:t>8.2.3</w:t>
      </w:r>
      <w:r>
        <w:tab/>
      </w:r>
      <w:r w:rsidRPr="006E32DE">
        <w:t>UE maximum output power with additional requirements</w:t>
      </w:r>
      <w:bookmarkEnd w:id="397"/>
      <w:bookmarkEnd w:id="398"/>
      <w:bookmarkEnd w:id="399"/>
      <w:bookmarkEnd w:id="400"/>
      <w:bookmarkEnd w:id="401"/>
      <w:bookmarkEnd w:id="402"/>
      <w:bookmarkEnd w:id="403"/>
      <w:bookmarkEnd w:id="404"/>
      <w:bookmarkEnd w:id="405"/>
      <w:bookmarkEnd w:id="406"/>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407" w:name="_Toc70512700"/>
      <w:bookmarkStart w:id="408" w:name="_Toc70666614"/>
      <w:bookmarkStart w:id="409" w:name="_Toc70666655"/>
      <w:bookmarkStart w:id="410" w:name="_Toc70666696"/>
      <w:bookmarkStart w:id="411" w:name="_Toc70666736"/>
      <w:bookmarkStart w:id="412" w:name="_Toc70666776"/>
      <w:bookmarkStart w:id="413" w:name="_Toc70666815"/>
      <w:bookmarkStart w:id="414" w:name="_Toc70666874"/>
      <w:bookmarkStart w:id="415" w:name="_Toc76507636"/>
      <w:bookmarkStart w:id="416" w:name="_Toc83043048"/>
      <w:r>
        <w:t>8.2.4</w:t>
      </w:r>
      <w:r>
        <w:tab/>
        <w:t>ACLR</w:t>
      </w:r>
      <w:bookmarkEnd w:id="407"/>
      <w:bookmarkEnd w:id="408"/>
      <w:bookmarkEnd w:id="409"/>
      <w:bookmarkEnd w:id="410"/>
      <w:bookmarkEnd w:id="411"/>
      <w:bookmarkEnd w:id="412"/>
      <w:bookmarkEnd w:id="413"/>
      <w:bookmarkEnd w:id="414"/>
      <w:bookmarkEnd w:id="415"/>
      <w:bookmarkEnd w:id="416"/>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417" w:name="_Toc70512701"/>
      <w:bookmarkStart w:id="418" w:name="_Toc70666615"/>
      <w:bookmarkStart w:id="419" w:name="_Toc70666656"/>
      <w:bookmarkStart w:id="420" w:name="_Toc70666697"/>
      <w:bookmarkStart w:id="421" w:name="_Toc70666737"/>
      <w:r w:rsidRPr="00427A72">
        <w:t>N71 does not have UTRA operation hence no UTRA</w:t>
      </w:r>
      <w:r w:rsidRPr="00427A72">
        <w:rPr>
          <w:vertAlign w:val="subscript"/>
        </w:rPr>
        <w:t>ACLR</w:t>
      </w:r>
      <w:r w:rsidRPr="00427A72">
        <w:t xml:space="preserve"> requirement is needed.</w:t>
      </w:r>
      <w:bookmarkEnd w:id="417"/>
      <w:bookmarkEnd w:id="418"/>
      <w:bookmarkEnd w:id="419"/>
      <w:bookmarkEnd w:id="420"/>
      <w:bookmarkEnd w:id="421"/>
    </w:p>
    <w:p w14:paraId="1EBA6BFF" w14:textId="3A4FC6C5" w:rsidR="00E11E58" w:rsidRPr="004D3578" w:rsidRDefault="00E11E58" w:rsidP="00E11E58">
      <w:pPr>
        <w:pStyle w:val="Heading2"/>
      </w:pPr>
      <w:bookmarkStart w:id="422" w:name="_Toc70512702"/>
      <w:bookmarkStart w:id="423" w:name="_Toc70666616"/>
      <w:bookmarkStart w:id="424" w:name="_Toc70666657"/>
      <w:bookmarkStart w:id="425" w:name="_Toc70666698"/>
      <w:bookmarkStart w:id="426" w:name="_Toc70666738"/>
      <w:bookmarkStart w:id="427" w:name="_Toc70666777"/>
      <w:bookmarkStart w:id="428" w:name="_Toc70666816"/>
      <w:bookmarkStart w:id="429" w:name="_Toc70666875"/>
      <w:bookmarkStart w:id="430" w:name="_Toc76507637"/>
      <w:bookmarkStart w:id="431" w:name="_Toc83043049"/>
      <w:r>
        <w:t>8</w:t>
      </w:r>
      <w:r w:rsidRPr="004D3578">
        <w:t>.</w:t>
      </w:r>
      <w:r>
        <w:t>3</w:t>
      </w:r>
      <w:r w:rsidRPr="004D3578">
        <w:tab/>
      </w:r>
      <w:r w:rsidRPr="00E11E58">
        <w:t>Receiver requirements</w:t>
      </w:r>
      <w:bookmarkEnd w:id="422"/>
      <w:bookmarkEnd w:id="423"/>
      <w:bookmarkEnd w:id="424"/>
      <w:bookmarkEnd w:id="425"/>
      <w:bookmarkEnd w:id="426"/>
      <w:bookmarkEnd w:id="427"/>
      <w:bookmarkEnd w:id="428"/>
      <w:bookmarkEnd w:id="429"/>
      <w:bookmarkEnd w:id="430"/>
      <w:bookmarkEnd w:id="431"/>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bookmarkStart w:id="432" w:name="_Toc76507638"/>
      <w:bookmarkStart w:id="433" w:name="_Toc83043050"/>
      <w:r>
        <w:lastRenderedPageBreak/>
        <w:t>9</w:t>
      </w:r>
      <w:r w:rsidRPr="004D3578">
        <w:tab/>
      </w:r>
      <w:r>
        <w:t>Conclusion</w:t>
      </w:r>
      <w:bookmarkEnd w:id="432"/>
      <w:bookmarkEnd w:id="433"/>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434" w:name="_Toc70512703"/>
      <w:bookmarkStart w:id="435" w:name="_Toc70666617"/>
      <w:bookmarkStart w:id="436" w:name="_Toc70666658"/>
      <w:bookmarkStart w:id="437" w:name="_Toc70666699"/>
      <w:bookmarkStart w:id="438" w:name="_Toc70666739"/>
      <w:bookmarkStart w:id="439" w:name="_Toc70666778"/>
      <w:bookmarkStart w:id="440" w:name="_Toc70666817"/>
      <w:bookmarkStart w:id="441" w:name="_Toc70666876"/>
      <w:bookmarkStart w:id="442" w:name="_Toc76507639"/>
      <w:bookmarkStart w:id="443" w:name="_Toc83043051"/>
      <w:r w:rsidRPr="004D3578">
        <w:lastRenderedPageBreak/>
        <w:t xml:space="preserve">Annex </w:t>
      </w:r>
      <w:r w:rsidR="005454BF">
        <w:t>A</w:t>
      </w:r>
      <w:r w:rsidRPr="004D3578">
        <w:t xml:space="preserve"> (informative):</w:t>
      </w:r>
      <w:r w:rsidRPr="004D3578">
        <w:br/>
        <w:t>Change history</w:t>
      </w:r>
      <w:bookmarkEnd w:id="434"/>
      <w:bookmarkEnd w:id="435"/>
      <w:bookmarkEnd w:id="436"/>
      <w:bookmarkEnd w:id="437"/>
      <w:bookmarkEnd w:id="438"/>
      <w:bookmarkEnd w:id="439"/>
      <w:bookmarkEnd w:id="440"/>
      <w:bookmarkEnd w:id="441"/>
      <w:bookmarkEnd w:id="442"/>
      <w:bookmarkEnd w:id="443"/>
    </w:p>
    <w:p w14:paraId="1D747D17" w14:textId="77777777" w:rsidR="00054A22" w:rsidRPr="00235394" w:rsidRDefault="00054A22" w:rsidP="00054A22">
      <w:pPr>
        <w:pStyle w:val="TH"/>
      </w:pPr>
      <w:bookmarkStart w:id="444" w:name="historyclause"/>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94"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517742">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94"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r w:rsidR="006D2524" w:rsidRPr="006B0D02" w14:paraId="1DCF9334" w14:textId="77777777" w:rsidTr="00517742">
        <w:tc>
          <w:tcPr>
            <w:tcW w:w="800" w:type="dxa"/>
            <w:shd w:val="solid" w:color="FFFFFF" w:fill="auto"/>
          </w:tcPr>
          <w:p w14:paraId="7FA91A4C" w14:textId="1078FC0B" w:rsidR="006D2524" w:rsidRDefault="006D2524" w:rsidP="006D2524">
            <w:pPr>
              <w:pStyle w:val="TAC"/>
              <w:rPr>
                <w:sz w:val="16"/>
                <w:szCs w:val="16"/>
              </w:rPr>
            </w:pPr>
            <w:r>
              <w:rPr>
                <w:sz w:val="16"/>
                <w:szCs w:val="16"/>
              </w:rPr>
              <w:t>2021-06</w:t>
            </w:r>
          </w:p>
        </w:tc>
        <w:tc>
          <w:tcPr>
            <w:tcW w:w="800" w:type="dxa"/>
            <w:shd w:val="solid" w:color="FFFFFF" w:fill="auto"/>
          </w:tcPr>
          <w:p w14:paraId="1562E327" w14:textId="0C69E51A" w:rsidR="006D2524" w:rsidRDefault="006D2524" w:rsidP="006D2524">
            <w:pPr>
              <w:pStyle w:val="TAC"/>
              <w:rPr>
                <w:sz w:val="16"/>
                <w:szCs w:val="16"/>
              </w:rPr>
            </w:pPr>
            <w:r>
              <w:rPr>
                <w:sz w:val="16"/>
                <w:szCs w:val="16"/>
              </w:rPr>
              <w:t>RAN#92</w:t>
            </w: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86C546" w:rsidR="006D2524" w:rsidRDefault="006D2524" w:rsidP="006D2524">
            <w:pPr>
              <w:pStyle w:val="TAL"/>
              <w:rPr>
                <w:sz w:val="16"/>
                <w:szCs w:val="16"/>
              </w:rPr>
            </w:pPr>
            <w:r w:rsidRPr="006070F2">
              <w:rPr>
                <w:sz w:val="16"/>
                <w:szCs w:val="16"/>
              </w:rPr>
              <w:t>T</w:t>
            </w:r>
            <w:r>
              <w:rPr>
                <w:sz w:val="16"/>
                <w:szCs w:val="16"/>
              </w:rPr>
              <w:t>R</w:t>
            </w:r>
            <w:r w:rsidRPr="006070F2">
              <w:rPr>
                <w:sz w:val="16"/>
                <w:szCs w:val="16"/>
              </w:rPr>
              <w:t xml:space="preserve"> was approved by RAN plenary</w:t>
            </w:r>
          </w:p>
        </w:tc>
        <w:tc>
          <w:tcPr>
            <w:tcW w:w="708" w:type="dxa"/>
            <w:shd w:val="solid" w:color="FFFFFF" w:fill="auto"/>
          </w:tcPr>
          <w:p w14:paraId="4C52C154" w14:textId="2E4AFC6D" w:rsidR="006D2524" w:rsidRDefault="006D2524" w:rsidP="006D2524">
            <w:pPr>
              <w:pStyle w:val="TAC"/>
              <w:rPr>
                <w:sz w:val="16"/>
                <w:szCs w:val="16"/>
              </w:rPr>
            </w:pPr>
            <w:r>
              <w:rPr>
                <w:sz w:val="16"/>
                <w:szCs w:val="16"/>
              </w:rPr>
              <w:t>17.0.0</w:t>
            </w:r>
          </w:p>
        </w:tc>
      </w:tr>
      <w:tr w:rsidR="00291C05" w:rsidRPr="006B0D02" w14:paraId="17068AD9" w14:textId="77777777" w:rsidTr="00517742">
        <w:tc>
          <w:tcPr>
            <w:tcW w:w="800" w:type="dxa"/>
            <w:shd w:val="solid" w:color="FFFFFF" w:fill="auto"/>
          </w:tcPr>
          <w:p w14:paraId="711E5F89" w14:textId="7F28AFD3" w:rsidR="00291C05" w:rsidRDefault="00291C05" w:rsidP="006D2524">
            <w:pPr>
              <w:pStyle w:val="TAC"/>
              <w:rPr>
                <w:sz w:val="16"/>
                <w:szCs w:val="16"/>
              </w:rPr>
            </w:pPr>
            <w:r>
              <w:rPr>
                <w:sz w:val="16"/>
                <w:szCs w:val="16"/>
              </w:rPr>
              <w:t>2021-09</w:t>
            </w:r>
          </w:p>
        </w:tc>
        <w:tc>
          <w:tcPr>
            <w:tcW w:w="800" w:type="dxa"/>
            <w:shd w:val="solid" w:color="FFFFFF" w:fill="auto"/>
          </w:tcPr>
          <w:p w14:paraId="3543EBCD" w14:textId="6EBCBC8D" w:rsidR="00291C05" w:rsidRDefault="00291C05" w:rsidP="006D2524">
            <w:pPr>
              <w:pStyle w:val="TAC"/>
              <w:rPr>
                <w:sz w:val="16"/>
                <w:szCs w:val="16"/>
              </w:rPr>
            </w:pPr>
            <w:r>
              <w:rPr>
                <w:sz w:val="16"/>
                <w:szCs w:val="16"/>
              </w:rPr>
              <w:t>RAN#93</w:t>
            </w:r>
          </w:p>
        </w:tc>
        <w:tc>
          <w:tcPr>
            <w:tcW w:w="1094" w:type="dxa"/>
            <w:shd w:val="solid" w:color="FFFFFF" w:fill="auto"/>
          </w:tcPr>
          <w:p w14:paraId="09B9FA02" w14:textId="284DA1D2" w:rsidR="00291C05" w:rsidRDefault="00291C05" w:rsidP="006D2524">
            <w:pPr>
              <w:pStyle w:val="TAC"/>
              <w:rPr>
                <w:sz w:val="16"/>
                <w:szCs w:val="16"/>
              </w:rPr>
            </w:pPr>
            <w:r w:rsidRPr="00291C05">
              <w:rPr>
                <w:sz w:val="16"/>
                <w:szCs w:val="16"/>
              </w:rPr>
              <w:t>RP-211902</w:t>
            </w:r>
          </w:p>
        </w:tc>
        <w:tc>
          <w:tcPr>
            <w:tcW w:w="425" w:type="dxa"/>
            <w:shd w:val="solid" w:color="FFFFFF" w:fill="auto"/>
          </w:tcPr>
          <w:p w14:paraId="3EB8CCBC" w14:textId="1DA85CEC" w:rsidR="00291C05" w:rsidRPr="006B0D02" w:rsidRDefault="00291C05" w:rsidP="006D2524">
            <w:pPr>
              <w:pStyle w:val="TAL"/>
              <w:rPr>
                <w:sz w:val="16"/>
                <w:szCs w:val="16"/>
              </w:rPr>
            </w:pPr>
            <w:r w:rsidRPr="00291C05">
              <w:rPr>
                <w:sz w:val="16"/>
                <w:szCs w:val="16"/>
              </w:rPr>
              <w:t>0001</w:t>
            </w:r>
          </w:p>
        </w:tc>
        <w:tc>
          <w:tcPr>
            <w:tcW w:w="425" w:type="dxa"/>
            <w:shd w:val="solid" w:color="FFFFFF" w:fill="auto"/>
          </w:tcPr>
          <w:p w14:paraId="52931001" w14:textId="77777777" w:rsidR="00291C05" w:rsidRPr="006B0D02" w:rsidRDefault="00291C05" w:rsidP="006D2524">
            <w:pPr>
              <w:pStyle w:val="TAR"/>
              <w:rPr>
                <w:sz w:val="16"/>
                <w:szCs w:val="16"/>
              </w:rPr>
            </w:pPr>
          </w:p>
        </w:tc>
        <w:tc>
          <w:tcPr>
            <w:tcW w:w="425" w:type="dxa"/>
            <w:shd w:val="solid" w:color="FFFFFF" w:fill="auto"/>
          </w:tcPr>
          <w:p w14:paraId="6ED9C9AE" w14:textId="27C3B745" w:rsidR="00291C05" w:rsidRPr="006B0D02" w:rsidRDefault="00291C05" w:rsidP="006D2524">
            <w:pPr>
              <w:pStyle w:val="TAC"/>
              <w:rPr>
                <w:sz w:val="16"/>
                <w:szCs w:val="16"/>
              </w:rPr>
            </w:pPr>
            <w:r>
              <w:rPr>
                <w:sz w:val="16"/>
                <w:szCs w:val="16"/>
              </w:rPr>
              <w:t>B</w:t>
            </w:r>
          </w:p>
        </w:tc>
        <w:tc>
          <w:tcPr>
            <w:tcW w:w="4962" w:type="dxa"/>
            <w:shd w:val="solid" w:color="FFFFFF" w:fill="auto"/>
          </w:tcPr>
          <w:p w14:paraId="341B17D1" w14:textId="54730A01" w:rsidR="00291C05" w:rsidRPr="006070F2" w:rsidRDefault="00291C05" w:rsidP="006D2524">
            <w:pPr>
              <w:pStyle w:val="TAL"/>
              <w:rPr>
                <w:sz w:val="16"/>
                <w:szCs w:val="16"/>
              </w:rPr>
            </w:pPr>
            <w:r w:rsidRPr="00291C05">
              <w:rPr>
                <w:sz w:val="16"/>
                <w:szCs w:val="16"/>
              </w:rPr>
              <w:t>Cr for 37.880: n71 filter data</w:t>
            </w:r>
          </w:p>
        </w:tc>
        <w:tc>
          <w:tcPr>
            <w:tcW w:w="708" w:type="dxa"/>
            <w:shd w:val="solid" w:color="FFFFFF" w:fill="auto"/>
          </w:tcPr>
          <w:p w14:paraId="0E6D6D4B" w14:textId="2B60D0D9" w:rsidR="00291C05" w:rsidRDefault="00291C05" w:rsidP="006D2524">
            <w:pPr>
              <w:pStyle w:val="TAC"/>
              <w:rPr>
                <w:sz w:val="16"/>
                <w:szCs w:val="16"/>
              </w:rPr>
            </w:pPr>
            <w:r>
              <w:rPr>
                <w:sz w:val="16"/>
                <w:szCs w:val="16"/>
              </w:rPr>
              <w:t>17.1.0</w:t>
            </w:r>
          </w:p>
        </w:tc>
      </w:tr>
    </w:tbl>
    <w:p w14:paraId="5B7D7C50" w14:textId="77777777" w:rsidR="003C3971" w:rsidRPr="00235394" w:rsidRDefault="003C3971" w:rsidP="003C3971"/>
    <w:sectPr w:rsidR="003C3971"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291C05" w:rsidRDefault="00291C05">
      <w:r>
        <w:separator/>
      </w:r>
    </w:p>
  </w:endnote>
  <w:endnote w:type="continuationSeparator" w:id="0">
    <w:p w14:paraId="48E8BEB2" w14:textId="77777777" w:rsidR="00291C05" w:rsidRDefault="00291C05">
      <w:r>
        <w:continuationSeparator/>
      </w:r>
    </w:p>
  </w:endnote>
  <w:endnote w:type="continuationNotice" w:id="1">
    <w:p w14:paraId="2D6B4B21" w14:textId="77777777" w:rsidR="00291C05" w:rsidRDefault="00291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291C05" w:rsidRDefault="00291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291C05" w:rsidRDefault="00291C05">
      <w:r>
        <w:separator/>
      </w:r>
    </w:p>
  </w:footnote>
  <w:footnote w:type="continuationSeparator" w:id="0">
    <w:p w14:paraId="7EF6A877" w14:textId="77777777" w:rsidR="00291C05" w:rsidRDefault="00291C05">
      <w:r>
        <w:continuationSeparator/>
      </w:r>
    </w:p>
  </w:footnote>
  <w:footnote w:type="continuationNotice" w:id="1">
    <w:p w14:paraId="2A8F7DD9" w14:textId="77777777" w:rsidR="00291C05" w:rsidRDefault="00291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36195157" w:rsidR="00291C05" w:rsidRDefault="00291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0D3">
      <w:rPr>
        <w:rFonts w:ascii="Arial" w:hAnsi="Arial" w:cs="Arial"/>
        <w:b/>
        <w:noProof/>
        <w:sz w:val="18"/>
        <w:szCs w:val="18"/>
      </w:rPr>
      <w:t>3GPP TR 37.880 V17.1.0 (2021-09)</w:t>
    </w:r>
    <w:r>
      <w:rPr>
        <w:rFonts w:ascii="Arial" w:hAnsi="Arial" w:cs="Arial"/>
        <w:b/>
        <w:sz w:val="18"/>
        <w:szCs w:val="18"/>
      </w:rPr>
      <w:fldChar w:fldCharType="end"/>
    </w:r>
  </w:p>
  <w:p w14:paraId="1E5A8409" w14:textId="77777777" w:rsidR="00291C05" w:rsidRDefault="00291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1CB9AC7" w:rsidR="00291C05" w:rsidRDefault="00291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0D3">
      <w:rPr>
        <w:rFonts w:ascii="Arial" w:hAnsi="Arial" w:cs="Arial"/>
        <w:b/>
        <w:noProof/>
        <w:sz w:val="18"/>
        <w:szCs w:val="18"/>
      </w:rPr>
      <w:t>Release 17</w:t>
    </w:r>
    <w:r>
      <w:rPr>
        <w:rFonts w:ascii="Arial" w:hAnsi="Arial" w:cs="Arial"/>
        <w:b/>
        <w:sz w:val="18"/>
        <w:szCs w:val="18"/>
      </w:rPr>
      <w:fldChar w:fldCharType="end"/>
    </w:r>
  </w:p>
  <w:p w14:paraId="2BB9583B" w14:textId="77777777" w:rsidR="00291C05" w:rsidRDefault="00291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A00FD"/>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91C05"/>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0D3"/>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82E62"/>
    <w:rsid w:val="0059588F"/>
    <w:rsid w:val="00597B11"/>
    <w:rsid w:val="005A1E18"/>
    <w:rsid w:val="005D2E01"/>
    <w:rsid w:val="005D7526"/>
    <w:rsid w:val="005E4BB2"/>
    <w:rsid w:val="00602AEA"/>
    <w:rsid w:val="006070F2"/>
    <w:rsid w:val="00614FDF"/>
    <w:rsid w:val="00630E16"/>
    <w:rsid w:val="0063543D"/>
    <w:rsid w:val="00636367"/>
    <w:rsid w:val="00640D34"/>
    <w:rsid w:val="00647114"/>
    <w:rsid w:val="00647598"/>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B3449"/>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hyperlink" Target="https://www.ctscorp.com/wp-content/uploads/USD012A.pdf" TargetMode="Externa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0.png"/><Relationship Id="rId42" Type="http://schemas.openxmlformats.org/officeDocument/2006/relationships/hyperlink" Target="https://www.ctscorp.com/wp-content/uploads/USD7185A.pdf"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yperlink" Target="https://www.ctscorp.com/wp-content/uploads/USD005A.pdf" TargetMode="External"/><Relationship Id="rId38" Type="http://schemas.openxmlformats.org/officeDocument/2006/relationships/image" Target="media/image23.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32" Type="http://schemas.openxmlformats.org/officeDocument/2006/relationships/hyperlink" Target="https://www.ctscorp.com/wp-content/uploads/UMD012A.pdf" TargetMode="External"/><Relationship Id="rId37" Type="http://schemas.openxmlformats.org/officeDocument/2006/relationships/image" Target="media/image22.png"/><Relationship Id="rId40" Type="http://schemas.openxmlformats.org/officeDocument/2006/relationships/image" Target="media/image24.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hyperlink" Target="https://www.ctscorp.com/wp-content/uploads/USD026A.pdf" TargetMode="External"/><Relationship Id="rId10" Type="http://schemas.openxmlformats.org/officeDocument/2006/relationships/image" Target="media/image3.png"/><Relationship Id="rId19" Type="http://schemas.openxmlformats.org/officeDocument/2006/relationships/image" Target="media/image9.emf"/><Relationship Id="rId31" Type="http://schemas.openxmlformats.org/officeDocument/2006/relationships/hyperlink" Target="https://www.ctscorp.com/wp-content/uploads/UMD026B.pdf" TargetMode="External"/><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hyperlink" Target="https://www.ctscorp.com/wp-content/uploads/UMD005A.pdf" TargetMode="External"/><Relationship Id="rId35" Type="http://schemas.openxmlformats.org/officeDocument/2006/relationships/image" Target="media/image21.png"/><Relationship Id="rId43" Type="http://schemas.openxmlformats.org/officeDocument/2006/relationships/image" Target="media/image26.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8778</Words>
  <Characters>46615</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2021-09-30T16:45:00Z</dcterms:created>
  <dcterms:modified xsi:type="dcterms:W3CDTF">2021-09-30T16:46:00Z</dcterms:modified>
</cp:coreProperties>
</file>