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79351E91"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0E6060">
        <w:rPr>
          <w:noProof w:val="0"/>
        </w:rPr>
        <w:t>3</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A053D3">
        <w:rPr>
          <w:noProof w:val="0"/>
          <w:sz w:val="32"/>
        </w:rPr>
        <w:t>3</w:t>
      </w:r>
      <w:r w:rsidRPr="00853D43">
        <w:rPr>
          <w:noProof w:val="0"/>
          <w:sz w:val="32"/>
        </w:rPr>
        <w:t>-</w:t>
      </w:r>
      <w:r w:rsidR="000E6060">
        <w:rPr>
          <w:noProof w:val="0"/>
          <w:sz w:val="32"/>
        </w:rPr>
        <w:t>12</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DC09E2"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8" o:title="5G-logo_175px"/>
          </v:shape>
        </w:pict>
      </w:r>
      <w:r w:rsidR="00337157" w:rsidRPr="00853D43">
        <w:rPr>
          <w:noProof w:val="0"/>
          <w:color w:val="0000FF"/>
        </w:rPr>
        <w:tab/>
      </w:r>
      <w:r>
        <w:rPr>
          <w:noProof w:val="0"/>
        </w:rPr>
        <w:pict w14:anchorId="35C2FC44">
          <v:shape id="_x0000_i1026" type="#_x0000_t75" style="width:128pt;height:77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 xml:space="preserve">650 Route des </w:t>
      </w:r>
      <w:proofErr w:type="spellStart"/>
      <w:r w:rsidRPr="00853D43">
        <w:rPr>
          <w:rFonts w:ascii="Arial" w:hAnsi="Arial"/>
          <w:sz w:val="18"/>
        </w:rPr>
        <w:t>Lucioles</w:t>
      </w:r>
      <w:proofErr w:type="spellEnd"/>
      <w:r w:rsidRPr="00853D43">
        <w:rPr>
          <w:rFonts w:ascii="Arial" w:hAnsi="Arial"/>
          <w:sz w:val="18"/>
        </w:rPr>
        <w:t xml:space="preserve">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proofErr w:type="spellStart"/>
      <w:r w:rsidRPr="00853D43">
        <w:rPr>
          <w:rFonts w:ascii="Arial" w:hAnsi="Arial"/>
          <w:sz w:val="18"/>
        </w:rPr>
        <w:t>Valbonne</w:t>
      </w:r>
      <w:proofErr w:type="spellEnd"/>
      <w:r w:rsidRPr="00853D43">
        <w:rPr>
          <w:rFonts w:ascii="Arial" w:hAnsi="Arial"/>
          <w:sz w:val="18"/>
        </w:rPr>
        <w:t xml:space="preserv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08E4145"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A053D3">
        <w:rPr>
          <w:sz w:val="18"/>
        </w:rPr>
        <w:t>3</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 xml:space="preserve">UMTS™ is a </w:t>
      </w:r>
      <w:proofErr w:type="gramStart"/>
      <w:r w:rsidRPr="00853D43">
        <w:rPr>
          <w:sz w:val="18"/>
        </w:rPr>
        <w:t>Trade Mark</w:t>
      </w:r>
      <w:proofErr w:type="gramEnd"/>
      <w:r w:rsidRPr="00853D43">
        <w:rPr>
          <w:sz w:val="18"/>
        </w:rPr>
        <w:t xml:space="preserve">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 xml:space="preserve">3GPP™ is a </w:t>
      </w:r>
      <w:proofErr w:type="gramStart"/>
      <w:r w:rsidRPr="00853D43">
        <w:rPr>
          <w:sz w:val="18"/>
        </w:rPr>
        <w:t>Trade Mark</w:t>
      </w:r>
      <w:proofErr w:type="gramEnd"/>
      <w:r w:rsidRPr="00853D43">
        <w:rPr>
          <w:sz w:val="18"/>
        </w:rPr>
        <w:t xml:space="preserve">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46273816"/>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46273817"/>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46273818"/>
      <w:r w:rsidRPr="00853D43">
        <w:lastRenderedPageBreak/>
        <w:t>1</w:t>
      </w:r>
      <w:r w:rsidRPr="00853D43">
        <w:tab/>
        <w:t>Scope</w:t>
      </w:r>
      <w:bookmarkEnd w:id="13"/>
      <w:bookmarkEnd w:id="14"/>
      <w:bookmarkEnd w:id="15"/>
      <w:bookmarkEnd w:id="16"/>
      <w:bookmarkEnd w:id="17"/>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w:t>
      </w:r>
      <w:proofErr w:type="gramStart"/>
      <w:r w:rsidRPr="00853D43">
        <w:rPr>
          <w:rFonts w:cs="v4.2.0"/>
        </w:rPr>
        <w:t>UTRA</w:t>
      </w:r>
      <w:proofErr w:type="gramEnd"/>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w:t>
      </w:r>
      <w:proofErr w:type="spellStart"/>
      <w:r w:rsidR="00DA359A" w:rsidRPr="005F21DA">
        <w:rPr>
          <w:lang w:eastAsia="zh-CN"/>
        </w:rPr>
        <w:t>AoD</w:t>
      </w:r>
      <w:proofErr w:type="spellEnd"/>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46273819"/>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 xml:space="preserve">NATO STANAG 4294. </w:t>
      </w:r>
      <w:proofErr w:type="spellStart"/>
      <w:r w:rsidR="00B0068C" w:rsidRPr="00853D43">
        <w:t>Navstar</w:t>
      </w:r>
      <w:proofErr w:type="spellEnd"/>
      <w:r w:rsidR="00B0068C" w:rsidRPr="00853D43">
        <w:t xml:space="preserve">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46273820"/>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46273821"/>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46273822"/>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163FCFD9" w14:textId="77777777" w:rsidR="007266CE" w:rsidRPr="00853D43" w:rsidRDefault="007266CE" w:rsidP="007266CE">
      <w:pPr>
        <w:pStyle w:val="EW"/>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29157EDE" w14:textId="77777777" w:rsidR="00B15A31" w:rsidRPr="00853D43" w:rsidRDefault="00B15A31" w:rsidP="00B15A31">
      <w:pPr>
        <w:pStyle w:val="EW"/>
      </w:pPr>
      <w:r w:rsidRPr="00853D43">
        <w:t>E1</w:t>
      </w:r>
      <w:r w:rsidRPr="00853D43">
        <w:tab/>
        <w:t xml:space="preserve">Galileo E1 navigation signal with carrier frequency of 1575.420 </w:t>
      </w:r>
      <w:proofErr w:type="spellStart"/>
      <w:r w:rsidRPr="00853D43">
        <w:t>MHz.</w:t>
      </w:r>
      <w:proofErr w:type="spellEnd"/>
    </w:p>
    <w:p w14:paraId="38B0C59E" w14:textId="77777777" w:rsidR="00B15A31" w:rsidRPr="00853D43" w:rsidRDefault="00B15A31" w:rsidP="00B15A31">
      <w:pPr>
        <w:pStyle w:val="EW"/>
      </w:pPr>
      <w:r w:rsidRPr="00853D43">
        <w:t>E5</w:t>
      </w:r>
      <w:r w:rsidRPr="00853D43">
        <w:tab/>
        <w:t xml:space="preserve">Galileo E5 navigation signal with carrier frequency of 1191.795 </w:t>
      </w:r>
      <w:proofErr w:type="spellStart"/>
      <w:r w:rsidRPr="00853D43">
        <w:t>MHz.</w:t>
      </w:r>
      <w:proofErr w:type="spellEnd"/>
    </w:p>
    <w:p w14:paraId="709A165D" w14:textId="77777777" w:rsidR="00B15A31" w:rsidRPr="00853D43" w:rsidRDefault="00B15A31" w:rsidP="00B15A31">
      <w:pPr>
        <w:pStyle w:val="EW"/>
      </w:pPr>
      <w:r w:rsidRPr="00853D43">
        <w:t>E6</w:t>
      </w:r>
      <w:r w:rsidRPr="00853D43">
        <w:tab/>
        <w:t xml:space="preserve">Galileo E6 navigation signal with carrier frequency of 1278.750 </w:t>
      </w:r>
      <w:proofErr w:type="spellStart"/>
      <w:r w:rsidRPr="00853D43">
        <w:t>MHz.</w:t>
      </w:r>
      <w:proofErr w:type="spellEnd"/>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lastRenderedPageBreak/>
        <w:t>L1 C/A</w:t>
      </w:r>
      <w:r w:rsidRPr="00853D43">
        <w:tab/>
        <w:t xml:space="preserve">GPS or QZSS L1 navigation signal carrying the Coarse/Acquisition code with carrier frequency of 1575.420 </w:t>
      </w:r>
      <w:proofErr w:type="spellStart"/>
      <w:r w:rsidRPr="00853D43">
        <w:t>MHz.</w:t>
      </w:r>
      <w:proofErr w:type="spellEnd"/>
    </w:p>
    <w:p w14:paraId="2D96F918" w14:textId="77777777" w:rsidR="00B15A31" w:rsidRPr="00853D43" w:rsidRDefault="00B15A31" w:rsidP="00B15A31">
      <w:pPr>
        <w:pStyle w:val="EW"/>
      </w:pPr>
      <w:r w:rsidRPr="00853D43">
        <w:t>L1C</w:t>
      </w:r>
      <w:r w:rsidRPr="00853D43">
        <w:tab/>
        <w:t xml:space="preserve">GPS or QZSS L1 Civil navigation signal with carrier frequency of 1575.420 </w:t>
      </w:r>
      <w:proofErr w:type="spellStart"/>
      <w:r w:rsidRPr="00853D43">
        <w:t>MHz.</w:t>
      </w:r>
      <w:proofErr w:type="spellEnd"/>
    </w:p>
    <w:p w14:paraId="13DEE995" w14:textId="77777777" w:rsidR="00B15A31" w:rsidRPr="00853D43" w:rsidRDefault="00B15A31" w:rsidP="00B15A31">
      <w:pPr>
        <w:pStyle w:val="EW"/>
      </w:pPr>
      <w:r w:rsidRPr="00853D43">
        <w:t>L2C</w:t>
      </w:r>
      <w:r w:rsidRPr="00853D43">
        <w:tab/>
        <w:t xml:space="preserve">GPS or QZSS L2 Civil navigation signal with carrier frequency of 1227.600 </w:t>
      </w:r>
      <w:proofErr w:type="spellStart"/>
      <w:r w:rsidRPr="00853D43">
        <w:t>MHz.</w:t>
      </w:r>
      <w:proofErr w:type="spellEnd"/>
    </w:p>
    <w:p w14:paraId="69B3C721" w14:textId="77777777" w:rsidR="00B15A31" w:rsidRPr="00853D43" w:rsidRDefault="00B15A31" w:rsidP="00B15A31">
      <w:pPr>
        <w:pStyle w:val="EW"/>
      </w:pPr>
      <w:r w:rsidRPr="00853D43">
        <w:t>L5</w:t>
      </w:r>
      <w:r w:rsidRPr="00853D43">
        <w:tab/>
        <w:t xml:space="preserve">GPS or QZSS L5 navigation signal with carrier frequency of 1176.450 </w:t>
      </w:r>
      <w:proofErr w:type="spellStart"/>
      <w:r w:rsidRPr="00853D43">
        <w:t>MHz.</w:t>
      </w:r>
      <w:proofErr w:type="spellEnd"/>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46273823"/>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w:t>
      </w:r>
      <w:proofErr w:type="spellStart"/>
      <w:r>
        <w:t>AoD</w:t>
      </w:r>
      <w:proofErr w:type="spellEnd"/>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lastRenderedPageBreak/>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46273824"/>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46273825"/>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46273826"/>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46273827"/>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lastRenderedPageBreak/>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46273828"/>
      <w:r w:rsidRPr="00853D43">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46273829"/>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4" w:name="_Toc146273830"/>
      <w:r w:rsidRPr="00853D43">
        <w:t>4.</w:t>
      </w:r>
      <w:r>
        <w:rPr>
          <w:rFonts w:hint="eastAsia"/>
          <w:lang w:eastAsia="zh-CN"/>
        </w:rPr>
        <w:t>6</w:t>
      </w:r>
      <w:r w:rsidRPr="00853D43">
        <w:tab/>
      </w:r>
      <w:r w:rsidRPr="004339CC">
        <w:t>DL-TDOA</w:t>
      </w:r>
      <w:r w:rsidRPr="00853D43">
        <w:t xml:space="preserve"> scenario data</w:t>
      </w:r>
      <w:bookmarkEnd w:id="74"/>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5" w:name="_Toc146273831"/>
      <w:r w:rsidRPr="00174E8F">
        <w:t>4.</w:t>
      </w:r>
      <w:r w:rsidRPr="00174E8F">
        <w:rPr>
          <w:rFonts w:hint="eastAsia"/>
          <w:lang w:eastAsia="zh-CN"/>
        </w:rPr>
        <w:t>7</w:t>
      </w:r>
      <w:r w:rsidRPr="00174E8F">
        <w:tab/>
        <w:t>DL-</w:t>
      </w:r>
      <w:proofErr w:type="spellStart"/>
      <w:r w:rsidRPr="00174E8F">
        <w:t>AoD</w:t>
      </w:r>
      <w:proofErr w:type="spellEnd"/>
      <w:r w:rsidRPr="00174E8F">
        <w:t xml:space="preserve"> scenario data</w:t>
      </w:r>
      <w:bookmarkEnd w:id="75"/>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DL-</w:t>
      </w:r>
      <w:proofErr w:type="spellStart"/>
      <w:r w:rsidRPr="00174E8F">
        <w:rPr>
          <w:lang w:eastAsia="zh-CN"/>
        </w:rPr>
        <w:t>AoD</w:t>
      </w:r>
      <w:proofErr w:type="spellEnd"/>
      <w:r w:rsidRPr="00174E8F">
        <w:rPr>
          <w:lang w:eastAsia="zh-CN"/>
        </w:rPr>
        <w:t xml:space="preserve">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w:t>
      </w:r>
      <w:proofErr w:type="spellStart"/>
      <w:r w:rsidRPr="00174E8F">
        <w:rPr>
          <w:rFonts w:hint="eastAsia"/>
          <w:lang w:eastAsia="zh-CN"/>
        </w:rPr>
        <w:t>AoD</w:t>
      </w:r>
      <w:proofErr w:type="spellEnd"/>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6" w:name="_Toc27409619"/>
      <w:bookmarkStart w:id="77" w:name="_Toc75463294"/>
      <w:bookmarkStart w:id="78" w:name="_Toc83679852"/>
      <w:bookmarkStart w:id="79" w:name="_Toc90626178"/>
      <w:bookmarkStart w:id="80" w:name="_Toc146273832"/>
      <w:r w:rsidRPr="00853D43">
        <w:t>5</w:t>
      </w:r>
      <w:r w:rsidRPr="00853D43">
        <w:tab/>
        <w:t>GPS information</w:t>
      </w:r>
      <w:bookmarkEnd w:id="76"/>
      <w:bookmarkEnd w:id="77"/>
      <w:bookmarkEnd w:id="78"/>
      <w:bookmarkEnd w:id="79"/>
      <w:bookmarkEnd w:id="80"/>
    </w:p>
    <w:p w14:paraId="199B48BC" w14:textId="77777777" w:rsidR="001851A7" w:rsidRPr="00853D43" w:rsidRDefault="001851A7" w:rsidP="00DC1842">
      <w:pPr>
        <w:pStyle w:val="Heading2"/>
      </w:pPr>
      <w:bookmarkStart w:id="81" w:name="_Toc27409620"/>
      <w:bookmarkStart w:id="82" w:name="_Toc75463295"/>
      <w:bookmarkStart w:id="83" w:name="_Toc83679853"/>
      <w:bookmarkStart w:id="84" w:name="_Toc90626179"/>
      <w:bookmarkStart w:id="85" w:name="_Toc146273833"/>
      <w:r w:rsidRPr="00853D43">
        <w:t>5.1</w:t>
      </w:r>
      <w:r w:rsidRPr="00853D43">
        <w:tab/>
        <w:t>GPS Scenario and Assistance data for Assisted GPS signalling tests</w:t>
      </w:r>
      <w:bookmarkEnd w:id="81"/>
      <w:bookmarkEnd w:id="82"/>
      <w:bookmarkEnd w:id="83"/>
      <w:bookmarkEnd w:id="84"/>
      <w:bookmarkEnd w:id="85"/>
    </w:p>
    <w:p w14:paraId="75420945" w14:textId="77777777" w:rsidR="001851A7" w:rsidRPr="00853D43" w:rsidRDefault="001851A7" w:rsidP="00DC1842">
      <w:pPr>
        <w:pStyle w:val="Heading3"/>
      </w:pPr>
      <w:bookmarkStart w:id="86" w:name="_Toc27409621"/>
      <w:bookmarkStart w:id="87" w:name="_Toc75463296"/>
      <w:bookmarkStart w:id="88" w:name="_Toc83679854"/>
      <w:bookmarkStart w:id="89" w:name="_Toc90626180"/>
      <w:bookmarkStart w:id="90" w:name="_Toc146273834"/>
      <w:r w:rsidRPr="00853D43">
        <w:t>5.1.1</w:t>
      </w:r>
      <w:r w:rsidRPr="00853D43">
        <w:tab/>
        <w:t>General</w:t>
      </w:r>
      <w:bookmarkEnd w:id="86"/>
      <w:bookmarkEnd w:id="87"/>
      <w:bookmarkEnd w:id="88"/>
      <w:bookmarkEnd w:id="89"/>
      <w:bookmarkEnd w:id="90"/>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1" w:name="_Toc27409622"/>
      <w:bookmarkStart w:id="92" w:name="_Toc75463297"/>
      <w:bookmarkStart w:id="93" w:name="_Toc83679855"/>
      <w:bookmarkStart w:id="94" w:name="_Toc90626181"/>
      <w:bookmarkStart w:id="95" w:name="_Toc146273835"/>
      <w:r w:rsidRPr="00853D43">
        <w:lastRenderedPageBreak/>
        <w:t>5.1.2</w:t>
      </w:r>
      <w:r w:rsidRPr="00853D43">
        <w:tab/>
        <w:t>GPS Scenario</w:t>
      </w:r>
      <w:bookmarkEnd w:id="91"/>
      <w:bookmarkEnd w:id="92"/>
      <w:bookmarkEnd w:id="93"/>
      <w:bookmarkEnd w:id="94"/>
      <w:bookmarkEnd w:id="9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6" w:name="_Toc27409623"/>
      <w:bookmarkStart w:id="97" w:name="_Toc75463298"/>
      <w:bookmarkStart w:id="98" w:name="_Toc83679856"/>
      <w:bookmarkStart w:id="99" w:name="_Toc90626182"/>
      <w:bookmarkStart w:id="100" w:name="_Toc146273836"/>
      <w:r w:rsidRPr="00853D43">
        <w:t>5.1.3</w:t>
      </w:r>
      <w:r w:rsidRPr="00853D43">
        <w:tab/>
        <w:t>Assistance Data</w:t>
      </w:r>
      <w:bookmarkEnd w:id="96"/>
      <w:bookmarkEnd w:id="97"/>
      <w:bookmarkEnd w:id="98"/>
      <w:bookmarkEnd w:id="99"/>
      <w:bookmarkEnd w:id="100"/>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1" w:name="_Toc27409624"/>
      <w:bookmarkStart w:id="102" w:name="_Toc75463299"/>
      <w:bookmarkStart w:id="103" w:name="_Toc83679857"/>
      <w:bookmarkStart w:id="104" w:name="_Toc90626183"/>
      <w:bookmarkStart w:id="105" w:name="_Toc146273837"/>
      <w:r w:rsidRPr="00853D43">
        <w:t>5.1.3.1</w:t>
      </w:r>
      <w:r w:rsidRPr="00853D43">
        <w:tab/>
        <w:t>Assistance Data Reference Time</w:t>
      </w:r>
      <w:bookmarkEnd w:id="101"/>
      <w:bookmarkEnd w:id="102"/>
      <w:bookmarkEnd w:id="103"/>
      <w:bookmarkEnd w:id="104"/>
      <w:bookmarkEnd w:id="10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6" w:name="_Toc27409625"/>
      <w:bookmarkStart w:id="107" w:name="_Toc75463300"/>
      <w:bookmarkStart w:id="108" w:name="_Toc83679858"/>
      <w:bookmarkStart w:id="109" w:name="_Toc90626184"/>
      <w:bookmarkStart w:id="110" w:name="_Toc146273838"/>
      <w:r w:rsidRPr="00853D43">
        <w:lastRenderedPageBreak/>
        <w:t>5.1.3.2</w:t>
      </w:r>
      <w:r w:rsidRPr="00853D43">
        <w:tab/>
        <w:t>Assistance Data Reference UE Position</w:t>
      </w:r>
      <w:bookmarkEnd w:id="106"/>
      <w:bookmarkEnd w:id="107"/>
      <w:bookmarkEnd w:id="108"/>
      <w:bookmarkEnd w:id="109"/>
      <w:bookmarkEnd w:id="110"/>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1" w:name="_Toc27409626"/>
      <w:bookmarkStart w:id="112" w:name="_Toc75463301"/>
      <w:bookmarkStart w:id="113" w:name="_Toc83679859"/>
      <w:bookmarkStart w:id="114" w:name="_Toc90626185"/>
      <w:bookmarkStart w:id="115" w:name="_Toc146273839"/>
      <w:r w:rsidRPr="00853D43">
        <w:t>5.1.3.3</w:t>
      </w:r>
      <w:r w:rsidRPr="00853D43">
        <w:tab/>
        <w:t>Assistance Data Navigation Model</w:t>
      </w:r>
      <w:bookmarkEnd w:id="111"/>
      <w:bookmarkEnd w:id="112"/>
      <w:bookmarkEnd w:id="113"/>
      <w:bookmarkEnd w:id="114"/>
      <w:bookmarkEnd w:id="115"/>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rs</w:t>
            </w:r>
            <w:proofErr w:type="spellEnd"/>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us</w:t>
            </w:r>
            <w:proofErr w:type="spellEnd"/>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ic</w:t>
            </w:r>
            <w:proofErr w:type="spellEnd"/>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rc</w:t>
            </w:r>
            <w:proofErr w:type="spellEnd"/>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proofErr w:type="spellStart"/>
            <w:r w:rsidRPr="00853D43">
              <w:rPr>
                <w:lang w:eastAsia="en-US"/>
              </w:rPr>
              <w:t>OMEGAdot</w:t>
            </w:r>
            <w:proofErr w:type="spellEnd"/>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proofErr w:type="spellStart"/>
            <w:r w:rsidRPr="00853D43">
              <w:rPr>
                <w:lang w:eastAsia="en-US"/>
              </w:rPr>
              <w:t>Idot</w:t>
            </w:r>
            <w:proofErr w:type="spellEnd"/>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6" w:name="_Toc27409627"/>
      <w:bookmarkStart w:id="117" w:name="_Toc75463302"/>
      <w:bookmarkStart w:id="118" w:name="_Toc83679860"/>
      <w:bookmarkStart w:id="119" w:name="_Toc90626186"/>
      <w:bookmarkStart w:id="120" w:name="_Toc146273840"/>
      <w:r w:rsidRPr="00853D43">
        <w:t>5.1.3.4</w:t>
      </w:r>
      <w:r w:rsidRPr="00853D43">
        <w:tab/>
        <w:t>Assistance Data Ionospheric Model</w:t>
      </w:r>
      <w:bookmarkEnd w:id="116"/>
      <w:bookmarkEnd w:id="117"/>
      <w:bookmarkEnd w:id="118"/>
      <w:bookmarkEnd w:id="119"/>
      <w:bookmarkEnd w:id="120"/>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1" w:name="_Toc27409628"/>
      <w:bookmarkStart w:id="122" w:name="_Toc75463303"/>
      <w:bookmarkStart w:id="123" w:name="_Toc83679861"/>
      <w:bookmarkStart w:id="124" w:name="_Toc90626187"/>
      <w:bookmarkStart w:id="125" w:name="_Toc146273841"/>
      <w:r w:rsidRPr="00853D43">
        <w:t>5.1.3.5</w:t>
      </w:r>
      <w:r w:rsidRPr="00853D43">
        <w:tab/>
        <w:t>Assistance Data Almanac</w:t>
      </w:r>
      <w:bookmarkEnd w:id="121"/>
      <w:bookmarkEnd w:id="122"/>
      <w:bookmarkEnd w:id="123"/>
      <w:bookmarkEnd w:id="124"/>
      <w:bookmarkEnd w:id="125"/>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proofErr w:type="spellStart"/>
            <w:r w:rsidRPr="00853D43">
              <w:rPr>
                <w:lang w:eastAsia="en-US"/>
              </w:rPr>
              <w:t>WN</w:t>
            </w:r>
            <w:r w:rsidRPr="00853D43">
              <w:rPr>
                <w:vertAlign w:val="subscript"/>
                <w:lang w:eastAsia="en-US"/>
              </w:rPr>
              <w:t>a</w:t>
            </w:r>
            <w:proofErr w:type="spellEnd"/>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proofErr w:type="spellStart"/>
            <w:r w:rsidRPr="00853D43">
              <w:rPr>
                <w:lang w:eastAsia="en-US"/>
              </w:rPr>
              <w:t>DataID</w:t>
            </w:r>
            <w:proofErr w:type="spellEnd"/>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proofErr w:type="spellStart"/>
            <w:r w:rsidRPr="00853D43">
              <w:rPr>
                <w:lang w:eastAsia="en-US"/>
              </w:rPr>
              <w:t>i</w:t>
            </w:r>
            <w:proofErr w:type="spellEnd"/>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6" w:name="_Toc27409629"/>
      <w:bookmarkStart w:id="127" w:name="_Toc75463304"/>
      <w:bookmarkStart w:id="128" w:name="_Toc83679862"/>
      <w:bookmarkStart w:id="129" w:name="_Toc90626188"/>
      <w:bookmarkStart w:id="130" w:name="_Toc146273842"/>
      <w:r w:rsidRPr="00853D43">
        <w:t>5.1.3.6</w:t>
      </w:r>
      <w:r w:rsidRPr="00853D43">
        <w:tab/>
        <w:t>Assistance Data Acquisition Assistance</w:t>
      </w:r>
      <w:bookmarkEnd w:id="126"/>
      <w:bookmarkEnd w:id="127"/>
      <w:bookmarkEnd w:id="128"/>
      <w:bookmarkEnd w:id="129"/>
      <w:bookmarkEnd w:id="130"/>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proofErr w:type="spellStart"/>
            <w:r w:rsidRPr="00853D43">
              <w:rPr>
                <w:lang w:eastAsia="en-US"/>
              </w:rPr>
              <w:t>SatID</w:t>
            </w:r>
            <w:proofErr w:type="spellEnd"/>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1" w:name="_Toc27409630"/>
      <w:bookmarkStart w:id="132" w:name="_Toc75463305"/>
      <w:bookmarkStart w:id="133" w:name="_Toc83679863"/>
      <w:bookmarkStart w:id="134" w:name="_Toc90626189"/>
      <w:bookmarkStart w:id="135" w:name="_Toc146273843"/>
      <w:r w:rsidRPr="00853D43">
        <w:t>5.2</w:t>
      </w:r>
      <w:r w:rsidRPr="00853D43">
        <w:tab/>
        <w:t>GPS Scenarios and Assistance Data for Assisted GPS Minimum Performance tests</w:t>
      </w:r>
      <w:bookmarkEnd w:id="131"/>
      <w:bookmarkEnd w:id="132"/>
      <w:bookmarkEnd w:id="133"/>
      <w:bookmarkEnd w:id="134"/>
      <w:bookmarkEnd w:id="135"/>
    </w:p>
    <w:p w14:paraId="4DAC597C" w14:textId="77777777" w:rsidR="004E63C5" w:rsidRPr="00853D43" w:rsidRDefault="004E63C5" w:rsidP="00DC1842">
      <w:pPr>
        <w:pStyle w:val="Heading3"/>
      </w:pPr>
      <w:bookmarkStart w:id="136" w:name="_Toc27409631"/>
      <w:bookmarkStart w:id="137" w:name="_Toc75463306"/>
      <w:bookmarkStart w:id="138" w:name="_Toc83679864"/>
      <w:bookmarkStart w:id="139" w:name="_Toc90626190"/>
      <w:bookmarkStart w:id="140" w:name="_Toc146273844"/>
      <w:r w:rsidRPr="00853D43">
        <w:t>5.2.1</w:t>
      </w:r>
      <w:r w:rsidRPr="00853D43">
        <w:tab/>
        <w:t>General</w:t>
      </w:r>
      <w:bookmarkEnd w:id="136"/>
      <w:bookmarkEnd w:id="137"/>
      <w:bookmarkEnd w:id="138"/>
      <w:bookmarkEnd w:id="139"/>
      <w:bookmarkEnd w:id="140"/>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1" w:name="_Toc27409632"/>
      <w:bookmarkStart w:id="142" w:name="_Toc75463307"/>
      <w:bookmarkStart w:id="143" w:name="_Toc83679865"/>
      <w:bookmarkStart w:id="144" w:name="_Toc90626191"/>
      <w:bookmarkStart w:id="145" w:name="_Toc146273845"/>
      <w:r w:rsidRPr="00853D43">
        <w:t>5.2.1.1</w:t>
      </w:r>
      <w:r w:rsidRPr="00853D43">
        <w:tab/>
        <w:t>Satellite constellations and assistance data for A-GPS minimum performance testing</w:t>
      </w:r>
      <w:bookmarkEnd w:id="141"/>
      <w:bookmarkEnd w:id="142"/>
      <w:bookmarkEnd w:id="143"/>
      <w:bookmarkEnd w:id="144"/>
      <w:bookmarkEnd w:id="145"/>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6" w:name="_Toc27409633"/>
      <w:bookmarkStart w:id="147" w:name="_Toc75463308"/>
      <w:bookmarkStart w:id="148" w:name="_Toc83679866"/>
      <w:bookmarkStart w:id="149" w:name="_Toc90626192"/>
      <w:bookmarkStart w:id="150" w:name="_Toc146273846"/>
      <w:r w:rsidRPr="00853D43">
        <w:lastRenderedPageBreak/>
        <w:t>5.2.1.2</w:t>
      </w:r>
      <w:r w:rsidRPr="00853D43">
        <w:tab/>
        <w:t>GPS Scenarios for A-GPS minimum performance testing</w:t>
      </w:r>
      <w:bookmarkEnd w:id="146"/>
      <w:bookmarkEnd w:id="147"/>
      <w:bookmarkEnd w:id="148"/>
      <w:bookmarkEnd w:id="149"/>
      <w:bookmarkEnd w:id="15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1" w:name="_Toc27409634"/>
      <w:bookmarkStart w:id="152" w:name="_Toc75463309"/>
      <w:bookmarkStart w:id="153" w:name="_Toc83679867"/>
      <w:bookmarkStart w:id="154" w:name="_Toc90626193"/>
      <w:bookmarkStart w:id="155" w:name="_Toc146273847"/>
      <w:r w:rsidRPr="00853D43">
        <w:t>5.2.1.2.1</w:t>
      </w:r>
      <w:r w:rsidRPr="00853D43">
        <w:tab/>
        <w:t>GPS Scenario #1</w:t>
      </w:r>
      <w:bookmarkEnd w:id="151"/>
      <w:bookmarkEnd w:id="152"/>
      <w:bookmarkEnd w:id="153"/>
      <w:bookmarkEnd w:id="154"/>
      <w:bookmarkEnd w:id="15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6" w:name="_Toc27409635"/>
      <w:bookmarkStart w:id="157" w:name="_Toc75463310"/>
      <w:bookmarkStart w:id="158" w:name="_Toc83679868"/>
      <w:bookmarkStart w:id="159" w:name="_Toc90626194"/>
      <w:bookmarkStart w:id="160" w:name="_Toc146273848"/>
      <w:r w:rsidRPr="00853D43">
        <w:t>5.2.1.2.2</w:t>
      </w:r>
      <w:r w:rsidRPr="00853D43">
        <w:tab/>
        <w:t>GPS Scenario #2</w:t>
      </w:r>
      <w:bookmarkEnd w:id="156"/>
      <w:bookmarkEnd w:id="157"/>
      <w:bookmarkEnd w:id="158"/>
      <w:bookmarkEnd w:id="159"/>
      <w:bookmarkEnd w:id="160"/>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1" w:name="_Toc27409636"/>
      <w:bookmarkStart w:id="162" w:name="_Toc75463311"/>
      <w:bookmarkStart w:id="163" w:name="_Toc83679869"/>
      <w:bookmarkStart w:id="164" w:name="_Toc90626195"/>
      <w:bookmarkStart w:id="165" w:name="_Toc146273849"/>
      <w:r w:rsidRPr="00853D43">
        <w:t>5.2.1.2.3</w:t>
      </w:r>
      <w:r w:rsidRPr="00853D43">
        <w:tab/>
        <w:t>GPS Scenario #3</w:t>
      </w:r>
      <w:bookmarkEnd w:id="161"/>
      <w:bookmarkEnd w:id="162"/>
      <w:bookmarkEnd w:id="163"/>
      <w:bookmarkEnd w:id="164"/>
      <w:bookmarkEnd w:id="165"/>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6" w:name="_Toc27409637"/>
      <w:bookmarkStart w:id="167" w:name="_Toc75463312"/>
      <w:bookmarkStart w:id="168" w:name="_Toc83679870"/>
      <w:bookmarkStart w:id="169" w:name="_Toc90626196"/>
      <w:bookmarkStart w:id="170" w:name="_Toc146273850"/>
      <w:r w:rsidRPr="00853D43">
        <w:t>5.2.1.2.4</w:t>
      </w:r>
      <w:r w:rsidRPr="00853D43">
        <w:tab/>
        <w:t>UE Location for TTFF test cases</w:t>
      </w:r>
      <w:bookmarkEnd w:id="166"/>
      <w:bookmarkEnd w:id="167"/>
      <w:bookmarkEnd w:id="168"/>
      <w:bookmarkEnd w:id="169"/>
      <w:bookmarkEnd w:id="170"/>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1" w:name="_Toc27409638"/>
      <w:bookmarkStart w:id="172" w:name="_Toc75463313"/>
      <w:bookmarkStart w:id="173" w:name="_Toc83679871"/>
      <w:bookmarkStart w:id="174" w:name="_Toc90626197"/>
      <w:bookmarkStart w:id="175" w:name="_Toc146273851"/>
      <w:r w:rsidRPr="00853D43">
        <w:t>5.2.1.2.4.1</w:t>
      </w:r>
      <w:r w:rsidRPr="00853D43">
        <w:tab/>
        <w:t>UE Location Offset</w:t>
      </w:r>
      <w:bookmarkEnd w:id="171"/>
      <w:bookmarkEnd w:id="172"/>
      <w:bookmarkEnd w:id="173"/>
      <w:bookmarkEnd w:id="174"/>
      <w:bookmarkEnd w:id="175"/>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6" w:name="_Toc27409639"/>
      <w:bookmarkStart w:id="177" w:name="_Toc75463314"/>
      <w:bookmarkStart w:id="178" w:name="_Toc83679872"/>
      <w:bookmarkStart w:id="179" w:name="_Toc90626198"/>
      <w:bookmarkStart w:id="180" w:name="_Toc146273852"/>
      <w:r w:rsidRPr="00853D43">
        <w:t>5.2.1.2.4.2</w:t>
      </w:r>
      <w:r w:rsidRPr="00853D43">
        <w:tab/>
        <w:t>UE Altitude</w:t>
      </w:r>
      <w:bookmarkEnd w:id="176"/>
      <w:bookmarkEnd w:id="177"/>
      <w:bookmarkEnd w:id="178"/>
      <w:bookmarkEnd w:id="179"/>
      <w:bookmarkEnd w:id="180"/>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1" w:name="_Toc27409640"/>
      <w:bookmarkStart w:id="182" w:name="_Toc75463315"/>
      <w:bookmarkStart w:id="183" w:name="_Toc83679873"/>
      <w:bookmarkStart w:id="184" w:name="_Toc90626199"/>
      <w:bookmarkStart w:id="185" w:name="_Toc146273853"/>
      <w:r w:rsidRPr="00853D43">
        <w:t>5.2.1.2.5</w:t>
      </w:r>
      <w:r w:rsidRPr="00853D43">
        <w:tab/>
        <w:t>Satellites to be simulated in each test case</w:t>
      </w:r>
      <w:bookmarkEnd w:id="181"/>
      <w:bookmarkEnd w:id="182"/>
      <w:bookmarkEnd w:id="183"/>
      <w:bookmarkEnd w:id="184"/>
      <w:bookmarkEnd w:id="185"/>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6" w:name="_Toc27409641"/>
      <w:bookmarkStart w:id="187" w:name="_Toc75463316"/>
      <w:bookmarkStart w:id="188" w:name="_Toc83679874"/>
      <w:bookmarkStart w:id="189" w:name="_Toc90626200"/>
      <w:bookmarkStart w:id="190" w:name="_Toc146273854"/>
      <w:r w:rsidRPr="00853D43">
        <w:t>5.2.2</w:t>
      </w:r>
      <w:r w:rsidRPr="00853D43">
        <w:tab/>
        <w:t>Information elements required for normal UE based testing</w:t>
      </w:r>
      <w:bookmarkEnd w:id="186"/>
      <w:bookmarkEnd w:id="187"/>
      <w:bookmarkEnd w:id="188"/>
      <w:bookmarkEnd w:id="189"/>
      <w:bookmarkEnd w:id="190"/>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1" w:name="_Toc27409642"/>
      <w:bookmarkStart w:id="192" w:name="_Toc75463317"/>
      <w:bookmarkStart w:id="193" w:name="_Toc83679875"/>
      <w:bookmarkStart w:id="194" w:name="_Toc90626201"/>
      <w:bookmarkStart w:id="195" w:name="_Toc146273855"/>
      <w:r w:rsidRPr="00853D43">
        <w:lastRenderedPageBreak/>
        <w:t>5.2.3</w:t>
      </w:r>
      <w:r w:rsidRPr="00853D43">
        <w:tab/>
        <w:t>Information elements required for UE based Sensitivity Fine Time Assistance test case</w:t>
      </w:r>
      <w:bookmarkEnd w:id="191"/>
      <w:bookmarkEnd w:id="192"/>
      <w:bookmarkEnd w:id="193"/>
      <w:bookmarkEnd w:id="194"/>
      <w:bookmarkEnd w:id="195"/>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6" w:name="_Toc27409643"/>
      <w:bookmarkStart w:id="197" w:name="_Toc75463318"/>
      <w:bookmarkStart w:id="198" w:name="_Toc83679876"/>
      <w:bookmarkStart w:id="199" w:name="_Toc90626202"/>
      <w:bookmarkStart w:id="200" w:name="_Toc146273856"/>
      <w:r w:rsidRPr="00853D43">
        <w:t>5.2.4</w:t>
      </w:r>
      <w:r w:rsidRPr="00853D43">
        <w:tab/>
        <w:t>Information elements available for normal UE assisted testing</w:t>
      </w:r>
      <w:bookmarkEnd w:id="196"/>
      <w:bookmarkEnd w:id="197"/>
      <w:bookmarkEnd w:id="198"/>
      <w:bookmarkEnd w:id="199"/>
      <w:bookmarkEnd w:id="200"/>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proofErr w:type="spellStart"/>
            <w:r w:rsidRPr="00853D43">
              <w:rPr>
                <w:lang w:eastAsia="en-US"/>
              </w:rPr>
              <w:t>SatID</w:t>
            </w:r>
            <w:proofErr w:type="spellEnd"/>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1" w:name="_Toc27409644"/>
      <w:bookmarkStart w:id="202" w:name="_Toc75463319"/>
      <w:bookmarkStart w:id="203" w:name="_Toc83679877"/>
      <w:bookmarkStart w:id="204" w:name="_Toc90626203"/>
      <w:bookmarkStart w:id="205" w:name="_Toc146273857"/>
      <w:r w:rsidRPr="00853D43">
        <w:t>5.2.5</w:t>
      </w:r>
      <w:r w:rsidRPr="00853D43">
        <w:tab/>
        <w:t>Information elements available for UE assisted Sensitivity Fine Time Assistance test case</w:t>
      </w:r>
      <w:bookmarkEnd w:id="201"/>
      <w:bookmarkEnd w:id="202"/>
      <w:bookmarkEnd w:id="203"/>
      <w:bookmarkEnd w:id="204"/>
      <w:bookmarkEnd w:id="20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proofErr w:type="spellStart"/>
            <w:r w:rsidRPr="00853D43">
              <w:rPr>
                <w:rFonts w:eastAsia="SimSun"/>
                <w:lang w:eastAsia="en-US"/>
              </w:rPr>
              <w:t>SatID</w:t>
            </w:r>
            <w:proofErr w:type="spellEnd"/>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proofErr w:type="spellStart"/>
            <w:r w:rsidRPr="00853D43">
              <w:rPr>
                <w:lang w:eastAsia="en-US"/>
              </w:rPr>
              <w:t>SatID</w:t>
            </w:r>
            <w:proofErr w:type="spellEnd"/>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6" w:name="_Toc27409645"/>
      <w:bookmarkStart w:id="207" w:name="_Toc75463320"/>
      <w:bookmarkStart w:id="208" w:name="_Toc83679878"/>
      <w:bookmarkStart w:id="209" w:name="_Toc90626204"/>
      <w:bookmarkStart w:id="210" w:name="_Toc146273858"/>
      <w:r w:rsidRPr="00853D43">
        <w:t>5.2.6</w:t>
      </w:r>
      <w:r w:rsidRPr="00853D43">
        <w:tab/>
        <w:t>Contents of Information elements for A-GPS Minimum performance testing</w:t>
      </w:r>
      <w:bookmarkEnd w:id="206"/>
      <w:bookmarkEnd w:id="207"/>
      <w:bookmarkEnd w:id="208"/>
      <w:bookmarkEnd w:id="209"/>
      <w:bookmarkEnd w:id="210"/>
    </w:p>
    <w:p w14:paraId="5D9883D5" w14:textId="77777777" w:rsidR="004E63C5" w:rsidRPr="00853D43" w:rsidRDefault="004E63C5" w:rsidP="00DC1842">
      <w:pPr>
        <w:pStyle w:val="Heading4"/>
        <w:ind w:left="0" w:firstLine="0"/>
      </w:pPr>
      <w:bookmarkStart w:id="211" w:name="_Toc27409646"/>
      <w:bookmarkStart w:id="212" w:name="_Toc75463321"/>
      <w:bookmarkStart w:id="213" w:name="_Toc83679879"/>
      <w:bookmarkStart w:id="214" w:name="_Toc90626205"/>
      <w:bookmarkStart w:id="215" w:name="_Toc146273859"/>
      <w:r w:rsidRPr="00853D43">
        <w:t>5.2.6.1</w:t>
      </w:r>
      <w:r w:rsidRPr="00853D43">
        <w:tab/>
        <w:t>General</w:t>
      </w:r>
      <w:bookmarkEnd w:id="211"/>
      <w:bookmarkEnd w:id="212"/>
      <w:bookmarkEnd w:id="213"/>
      <w:bookmarkEnd w:id="214"/>
      <w:bookmarkEnd w:id="21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 xml:space="preserve">Assistance data that is marked as “time varying” is specified and used in 80 </w:t>
      </w:r>
      <w:proofErr w:type="spellStart"/>
      <w:r w:rsidRPr="00853D43">
        <w:t>ms</w:t>
      </w:r>
      <w:proofErr w:type="spellEnd"/>
      <w:r w:rsidRPr="00853D43">
        <w:t xml:space="preserve">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6" w:name="_Toc27409647"/>
      <w:bookmarkStart w:id="217" w:name="_Toc75463322"/>
      <w:bookmarkStart w:id="218" w:name="_Toc83679880"/>
      <w:bookmarkStart w:id="219" w:name="_Toc90626206"/>
      <w:bookmarkStart w:id="220" w:name="_Toc146273860"/>
      <w:r w:rsidRPr="00853D43">
        <w:t>5.2.6.2</w:t>
      </w:r>
      <w:r w:rsidRPr="00853D43">
        <w:tab/>
        <w:t>IE Random Offset Values</w:t>
      </w:r>
      <w:bookmarkEnd w:id="216"/>
      <w:bookmarkEnd w:id="217"/>
      <w:bookmarkEnd w:id="218"/>
      <w:bookmarkEnd w:id="219"/>
      <w:bookmarkEnd w:id="220"/>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1" w:name="_Toc27409648"/>
      <w:bookmarkStart w:id="222" w:name="_Toc75463323"/>
      <w:bookmarkStart w:id="223" w:name="_Toc83679881"/>
      <w:bookmarkStart w:id="224" w:name="_Toc90626207"/>
      <w:bookmarkStart w:id="225" w:name="_Toc146273861"/>
      <w:r w:rsidRPr="00853D43">
        <w:lastRenderedPageBreak/>
        <w:t>5.2.6.2.1</w:t>
      </w:r>
      <w:r w:rsidRPr="00853D43">
        <w:tab/>
        <w:t>GPS TOW msec</w:t>
      </w:r>
      <w:bookmarkEnd w:id="221"/>
      <w:bookmarkEnd w:id="222"/>
      <w:bookmarkEnd w:id="223"/>
      <w:bookmarkEnd w:id="224"/>
      <w:bookmarkEnd w:id="225"/>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6" w:name="_Toc27409649"/>
      <w:bookmarkStart w:id="227" w:name="_Toc75463324"/>
      <w:bookmarkStart w:id="228" w:name="_Toc83679882"/>
      <w:bookmarkStart w:id="229" w:name="_Toc90626208"/>
      <w:bookmarkStart w:id="230" w:name="_Toc146273862"/>
      <w:r w:rsidRPr="00853D43">
        <w:t>5.2.6.2.2</w:t>
      </w:r>
      <w:r w:rsidRPr="00853D43">
        <w:tab/>
        <w:t>UTRAN GPS timing of cell frames</w:t>
      </w:r>
      <w:bookmarkEnd w:id="226"/>
      <w:bookmarkEnd w:id="227"/>
      <w:bookmarkEnd w:id="228"/>
      <w:bookmarkEnd w:id="229"/>
      <w:bookmarkEnd w:id="230"/>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1" w:name="_Toc27409650"/>
      <w:bookmarkStart w:id="232" w:name="_Toc75463325"/>
      <w:bookmarkStart w:id="233" w:name="_Toc83679883"/>
      <w:bookmarkStart w:id="234" w:name="_Toc90626209"/>
      <w:bookmarkStart w:id="235" w:name="_Toc146273863"/>
      <w:r w:rsidRPr="00853D43">
        <w:t>5.2.6.3</w:t>
      </w:r>
      <w:r w:rsidRPr="00853D43">
        <w:tab/>
        <w:t>Assistance Data Reference Time</w:t>
      </w:r>
      <w:bookmarkEnd w:id="231"/>
      <w:bookmarkEnd w:id="232"/>
      <w:bookmarkEnd w:id="233"/>
      <w:bookmarkEnd w:id="234"/>
      <w:bookmarkEnd w:id="235"/>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 xml:space="preserve">518880000. Start time. Add number of </w:t>
            </w:r>
            <w:proofErr w:type="spellStart"/>
            <w:r w:rsidRPr="00853D43">
              <w:rPr>
                <w:lang w:eastAsia="en-US"/>
              </w:rPr>
              <w:t>ms</w:t>
            </w:r>
            <w:proofErr w:type="spellEnd"/>
            <w:r w:rsidRPr="00853D43">
              <w:rPr>
                <w:lang w:eastAsia="en-US"/>
              </w:rPr>
              <w:t xml:space="preserve">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 xml:space="preserve">This is the value in </w:t>
            </w:r>
            <w:proofErr w:type="spellStart"/>
            <w:r w:rsidRPr="00853D43">
              <w:rPr>
                <w:lang w:eastAsia="en-US"/>
              </w:rPr>
              <w:t>ms</w:t>
            </w:r>
            <w:proofErr w:type="spellEnd"/>
            <w:r w:rsidRPr="00853D43">
              <w:rPr>
                <w:lang w:eastAsia="en-US"/>
              </w:rPr>
              <w:t xml:space="preserve">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proofErr w:type="spellStart"/>
            <w:r w:rsidRPr="00853D43">
              <w:rPr>
                <w:rFonts w:eastAsia="SimSun"/>
                <w:lang w:eastAsia="en-US"/>
              </w:rPr>
              <w:t>SatID</w:t>
            </w:r>
            <w:proofErr w:type="spellEnd"/>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6" w:name="_Toc27409651"/>
      <w:bookmarkStart w:id="237" w:name="_Toc75463326"/>
      <w:bookmarkStart w:id="238" w:name="_Toc83679884"/>
      <w:bookmarkStart w:id="239" w:name="_Toc90626210"/>
      <w:bookmarkStart w:id="240" w:name="_Toc146273864"/>
      <w:r w:rsidRPr="00853D43">
        <w:t>5.2.6.4</w:t>
      </w:r>
      <w:r w:rsidRPr="00853D43">
        <w:tab/>
        <w:t>Assistance Data Reference UE Position</w:t>
      </w:r>
      <w:bookmarkEnd w:id="236"/>
      <w:bookmarkEnd w:id="237"/>
      <w:bookmarkEnd w:id="238"/>
      <w:bookmarkEnd w:id="239"/>
      <w:bookmarkEnd w:id="240"/>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1" w:name="_Toc27409652"/>
      <w:bookmarkStart w:id="242" w:name="_Toc75463327"/>
      <w:bookmarkStart w:id="243" w:name="_Toc83679885"/>
      <w:bookmarkStart w:id="244" w:name="_Toc90626211"/>
      <w:bookmarkStart w:id="245" w:name="_Toc146273865"/>
      <w:r w:rsidRPr="00853D43">
        <w:t>5.2.6.5</w:t>
      </w:r>
      <w:r w:rsidRPr="00853D43">
        <w:tab/>
        <w:t>Assistance Data Navigation Model</w:t>
      </w:r>
      <w:bookmarkEnd w:id="241"/>
      <w:bookmarkEnd w:id="242"/>
      <w:bookmarkEnd w:id="243"/>
      <w:bookmarkEnd w:id="244"/>
      <w:bookmarkEnd w:id="245"/>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rs</w:t>
            </w:r>
            <w:proofErr w:type="spellEnd"/>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us</w:t>
            </w:r>
            <w:proofErr w:type="spellEnd"/>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ic</w:t>
            </w:r>
            <w:proofErr w:type="spellEnd"/>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proofErr w:type="spellStart"/>
            <w:r w:rsidRPr="00853D43">
              <w:rPr>
                <w:lang w:eastAsia="en-US"/>
              </w:rPr>
              <w:t>C</w:t>
            </w:r>
            <w:r w:rsidRPr="00853D43">
              <w:rPr>
                <w:vertAlign w:val="subscript"/>
                <w:lang w:eastAsia="en-US"/>
              </w:rPr>
              <w:t>rc</w:t>
            </w:r>
            <w:proofErr w:type="spellEnd"/>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proofErr w:type="spellStart"/>
            <w:r w:rsidRPr="00853D43">
              <w:rPr>
                <w:lang w:eastAsia="en-US"/>
              </w:rPr>
              <w:t>OMEGAdot</w:t>
            </w:r>
            <w:proofErr w:type="spellEnd"/>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proofErr w:type="spellStart"/>
            <w:r w:rsidRPr="00853D43">
              <w:rPr>
                <w:lang w:eastAsia="en-US"/>
              </w:rPr>
              <w:t>Idot</w:t>
            </w:r>
            <w:proofErr w:type="spellEnd"/>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6" w:name="_Toc27409653"/>
      <w:bookmarkStart w:id="247" w:name="_Toc75463328"/>
      <w:bookmarkStart w:id="248" w:name="_Toc83679886"/>
      <w:bookmarkStart w:id="249" w:name="_Toc90626212"/>
      <w:bookmarkStart w:id="250" w:name="_Toc146273866"/>
      <w:r w:rsidRPr="00853D43">
        <w:t>5.2.6.6</w:t>
      </w:r>
      <w:r w:rsidRPr="00853D43">
        <w:tab/>
        <w:t>Assistance Data Ionospheric Model</w:t>
      </w:r>
      <w:bookmarkEnd w:id="246"/>
      <w:bookmarkEnd w:id="247"/>
      <w:bookmarkEnd w:id="248"/>
      <w:bookmarkEnd w:id="249"/>
      <w:bookmarkEnd w:id="250"/>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1" w:name="_Toc27409654"/>
      <w:bookmarkStart w:id="252" w:name="_Toc75463329"/>
      <w:bookmarkStart w:id="253" w:name="_Toc83679887"/>
      <w:bookmarkStart w:id="254" w:name="_Toc90626213"/>
      <w:bookmarkStart w:id="255" w:name="_Toc146273867"/>
      <w:r w:rsidRPr="00853D43">
        <w:lastRenderedPageBreak/>
        <w:t>5.2.6.7</w:t>
      </w:r>
      <w:r w:rsidRPr="00853D43">
        <w:tab/>
        <w:t>Assistance Data Almanac</w:t>
      </w:r>
      <w:bookmarkEnd w:id="251"/>
      <w:bookmarkEnd w:id="252"/>
      <w:bookmarkEnd w:id="253"/>
      <w:bookmarkEnd w:id="254"/>
      <w:bookmarkEnd w:id="25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proofErr w:type="spellStart"/>
            <w:r w:rsidRPr="00853D43">
              <w:rPr>
                <w:lang w:eastAsia="en-US"/>
              </w:rPr>
              <w:t>WN</w:t>
            </w:r>
            <w:r w:rsidRPr="00853D43">
              <w:rPr>
                <w:vertAlign w:val="subscript"/>
                <w:lang w:eastAsia="en-US"/>
              </w:rPr>
              <w:t>a</w:t>
            </w:r>
            <w:proofErr w:type="spellEnd"/>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proofErr w:type="spellStart"/>
            <w:r w:rsidRPr="00853D43">
              <w:rPr>
                <w:lang w:eastAsia="en-US"/>
              </w:rPr>
              <w:t>DataID</w:t>
            </w:r>
            <w:proofErr w:type="spellEnd"/>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proofErr w:type="spellStart"/>
            <w:r w:rsidRPr="00853D43">
              <w:rPr>
                <w:lang w:eastAsia="en-US"/>
              </w:rPr>
              <w:t>SatID</w:t>
            </w:r>
            <w:proofErr w:type="spellEnd"/>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proofErr w:type="spellStart"/>
            <w:r w:rsidRPr="00853D43">
              <w:rPr>
                <w:lang w:eastAsia="en-US"/>
              </w:rPr>
              <w:t>i</w:t>
            </w:r>
            <w:proofErr w:type="spellEnd"/>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6" w:name="_Toc27409655"/>
      <w:bookmarkStart w:id="257" w:name="_Toc75463330"/>
      <w:bookmarkStart w:id="258" w:name="_Toc83679888"/>
      <w:bookmarkStart w:id="259" w:name="_Toc90626214"/>
      <w:bookmarkStart w:id="260" w:name="_Toc146273868"/>
      <w:r w:rsidRPr="00853D43">
        <w:t>5.2.6.8</w:t>
      </w:r>
      <w:r w:rsidRPr="00853D43">
        <w:tab/>
        <w:t>Assistance Data Acquisition Assistance</w:t>
      </w:r>
      <w:bookmarkEnd w:id="256"/>
      <w:bookmarkEnd w:id="257"/>
      <w:bookmarkEnd w:id="258"/>
      <w:bookmarkEnd w:id="259"/>
      <w:bookmarkEnd w:id="260"/>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 xml:space="preserve">51888000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 xml:space="preserve">346080000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 xml:space="preserve">346080000 </w:t>
            </w:r>
            <w:proofErr w:type="spellStart"/>
            <w:r w:rsidRPr="00853D43">
              <w:rPr>
                <w:lang w:eastAsia="en-US"/>
              </w:rPr>
              <w:t>ms</w:t>
            </w:r>
            <w:proofErr w:type="spellEnd"/>
            <w:r w:rsidRPr="00853D43">
              <w:rPr>
                <w:lang w:eastAsia="en-US"/>
              </w:rPr>
              <w:t>. Start time.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 xml:space="preserve">This is the value in </w:t>
            </w:r>
            <w:proofErr w:type="spellStart"/>
            <w:r w:rsidRPr="00853D43">
              <w:rPr>
                <w:rFonts w:eastAsia="SimSun"/>
                <w:lang w:eastAsia="en-US"/>
              </w:rPr>
              <w:t>ms</w:t>
            </w:r>
            <w:proofErr w:type="spellEnd"/>
            <w:r w:rsidRPr="00853D43">
              <w:rPr>
                <w:rFonts w:eastAsia="SimSun"/>
                <w:lang w:eastAsia="en-US"/>
              </w:rPr>
              <w:t xml:space="preserve">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proofErr w:type="spellStart"/>
            <w:r w:rsidRPr="00853D43">
              <w:rPr>
                <w:lang w:eastAsia="en-US"/>
              </w:rPr>
              <w:t>SatID</w:t>
            </w:r>
            <w:proofErr w:type="spellEnd"/>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proofErr w:type="spellStart"/>
            <w:r w:rsidRPr="00853D43">
              <w:rPr>
                <w:lang w:eastAsia="en-US"/>
              </w:rPr>
              <w:t>deg</w:t>
            </w:r>
            <w:proofErr w:type="spellEnd"/>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1" w:name="_Toc27409656"/>
      <w:bookmarkStart w:id="262" w:name="_Toc75463331"/>
      <w:bookmarkStart w:id="263" w:name="_Toc83679889"/>
      <w:bookmarkStart w:id="264" w:name="_Toc90626215"/>
      <w:bookmarkStart w:id="265" w:name="_Toc146273869"/>
      <w:r w:rsidRPr="00853D43">
        <w:t>6</w:t>
      </w:r>
      <w:r w:rsidRPr="00853D43">
        <w:tab/>
        <w:t>GNSS information</w:t>
      </w:r>
      <w:bookmarkEnd w:id="261"/>
      <w:bookmarkEnd w:id="262"/>
      <w:bookmarkEnd w:id="263"/>
      <w:bookmarkEnd w:id="264"/>
      <w:bookmarkEnd w:id="265"/>
    </w:p>
    <w:p w14:paraId="16AACDBF" w14:textId="77777777" w:rsidR="001851A7" w:rsidRPr="00853D43" w:rsidRDefault="001851A7" w:rsidP="00DC1842">
      <w:pPr>
        <w:pStyle w:val="Heading2"/>
      </w:pPr>
      <w:bookmarkStart w:id="266" w:name="_Toc27409657"/>
      <w:bookmarkStart w:id="267" w:name="_Toc75463332"/>
      <w:bookmarkStart w:id="268" w:name="_Toc83679890"/>
      <w:bookmarkStart w:id="269" w:name="_Toc90626216"/>
      <w:bookmarkStart w:id="270" w:name="_Toc146273870"/>
      <w:r w:rsidRPr="00853D43">
        <w:t>6.1</w:t>
      </w:r>
      <w:r w:rsidRPr="00853D43">
        <w:tab/>
        <w:t>GNSS Scenarios and Assistance Data for Assisted GNSS signalling tests</w:t>
      </w:r>
      <w:bookmarkEnd w:id="266"/>
      <w:bookmarkEnd w:id="267"/>
      <w:bookmarkEnd w:id="268"/>
      <w:bookmarkEnd w:id="269"/>
      <w:bookmarkEnd w:id="270"/>
    </w:p>
    <w:p w14:paraId="31A3E4BD" w14:textId="77777777" w:rsidR="001851A7" w:rsidRPr="00853D43" w:rsidRDefault="001851A7" w:rsidP="00DC1842">
      <w:pPr>
        <w:pStyle w:val="Heading3"/>
      </w:pPr>
      <w:bookmarkStart w:id="271" w:name="_Toc27409658"/>
      <w:bookmarkStart w:id="272" w:name="_Toc75463333"/>
      <w:bookmarkStart w:id="273" w:name="_Toc83679891"/>
      <w:bookmarkStart w:id="274" w:name="_Toc90626217"/>
      <w:bookmarkStart w:id="275" w:name="_Toc146273871"/>
      <w:r w:rsidRPr="00853D43">
        <w:t>6.1.1</w:t>
      </w:r>
      <w:r w:rsidRPr="00853D43">
        <w:tab/>
        <w:t>General</w:t>
      </w:r>
      <w:bookmarkEnd w:id="271"/>
      <w:bookmarkEnd w:id="272"/>
      <w:bookmarkEnd w:id="273"/>
      <w:bookmarkEnd w:id="274"/>
      <w:bookmarkEnd w:id="275"/>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6" w:name="OLE_LINK32"/>
            <w:bookmarkStart w:id="277" w:name="OLE_LINK33"/>
            <w:bookmarkStart w:id="278" w:name="OLE_LINK34"/>
            <w:bookmarkStart w:id="279" w:name="OLE_LINK78"/>
            <w:r w:rsidRPr="00853D43">
              <w:rPr>
                <w:rFonts w:ascii="Arial" w:hAnsi="Arial" w:cs="Arial"/>
                <w:vertAlign w:val="superscript"/>
              </w:rPr>
              <w:t>(1)</w:t>
            </w:r>
            <w:bookmarkEnd w:id="276"/>
            <w:bookmarkEnd w:id="277"/>
            <w:bookmarkEnd w:id="278"/>
            <w:bookmarkEnd w:id="279"/>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0" w:name="_Toc27409659"/>
      <w:bookmarkStart w:id="281" w:name="_Toc75463334"/>
      <w:bookmarkStart w:id="282" w:name="_Toc83679892"/>
      <w:bookmarkStart w:id="283" w:name="_Toc90626218"/>
      <w:bookmarkStart w:id="284" w:name="_Toc146273872"/>
      <w:r w:rsidRPr="00853D43">
        <w:t>6.1.2</w:t>
      </w:r>
      <w:r w:rsidRPr="00853D43">
        <w:tab/>
        <w:t>GNSS Scenario</w:t>
      </w:r>
      <w:bookmarkEnd w:id="280"/>
      <w:bookmarkEnd w:id="281"/>
      <w:bookmarkEnd w:id="282"/>
      <w:bookmarkEnd w:id="283"/>
      <w:bookmarkEnd w:id="284"/>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6D2541D4"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3554CF2B" w:rsidR="00B76E8F" w:rsidRPr="00853D43" w:rsidRDefault="00B76E8F">
            <w:pPr>
              <w:pStyle w:val="TAC"/>
            </w:pPr>
            <w:r w:rsidRPr="00853D43">
              <w:t>15</w:t>
            </w:r>
            <w:r w:rsidR="00DA359A" w:rsidRPr="00DA359A">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6B995A47" w:rsidR="00B76E8F" w:rsidRPr="00853D43" w:rsidRDefault="00B76E8F">
            <w:pPr>
              <w:pStyle w:val="TAC"/>
            </w:pPr>
            <w:r w:rsidRPr="00853D43">
              <w:t>15</w:t>
            </w:r>
            <w:r w:rsidR="00DA359A" w:rsidRPr="00DA359A">
              <w:t>, 25</w:t>
            </w:r>
            <w:r w:rsidRPr="00853D43">
              <w:t xml:space="preserve">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85" w:name="_Toc27409660"/>
      <w:bookmarkStart w:id="286" w:name="_Toc75463335"/>
      <w:bookmarkStart w:id="287" w:name="_Toc83679893"/>
      <w:bookmarkStart w:id="288" w:name="_Toc90626219"/>
      <w:bookmarkStart w:id="289" w:name="_Toc146273873"/>
      <w:r w:rsidRPr="00853D43">
        <w:t>6.1.3</w:t>
      </w:r>
      <w:r w:rsidRPr="00853D43">
        <w:tab/>
        <w:t>Assistance Data</w:t>
      </w:r>
      <w:bookmarkEnd w:id="285"/>
      <w:bookmarkEnd w:id="286"/>
      <w:bookmarkEnd w:id="287"/>
      <w:bookmarkEnd w:id="288"/>
      <w:bookmarkEnd w:id="289"/>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0" w:name="_Toc27409661"/>
      <w:bookmarkStart w:id="291" w:name="_Toc75463336"/>
      <w:bookmarkStart w:id="292" w:name="_Toc83679894"/>
      <w:bookmarkStart w:id="293" w:name="_Toc90626220"/>
      <w:bookmarkStart w:id="294" w:name="_Toc146273874"/>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0"/>
      <w:bookmarkEnd w:id="291"/>
      <w:bookmarkEnd w:id="292"/>
      <w:bookmarkEnd w:id="293"/>
      <w:bookmarkEnd w:id="294"/>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5" w:name="_Toc27409662"/>
      <w:bookmarkStart w:id="296" w:name="_Toc75463337"/>
      <w:bookmarkStart w:id="297" w:name="_Toc83679895"/>
      <w:bookmarkStart w:id="298" w:name="_Toc90626221"/>
      <w:bookmarkStart w:id="299"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proofErr w:type="spellStart"/>
            <w:r w:rsidRPr="00853D43">
              <w:rPr>
                <w:lang w:eastAsia="en-US"/>
              </w:rPr>
              <w:t>SatID</w:t>
            </w:r>
            <w:proofErr w:type="spellEnd"/>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proofErr w:type="spellStart"/>
            <w:r w:rsidRPr="00853D43">
              <w:rPr>
                <w:lang w:eastAsia="en-US"/>
              </w:rPr>
              <w:t>WN</w:t>
            </w:r>
            <w:r w:rsidRPr="00853D43">
              <w:rPr>
                <w:vertAlign w:val="subscript"/>
                <w:lang w:eastAsia="en-US"/>
              </w:rPr>
              <w:t>a</w:t>
            </w:r>
            <w:proofErr w:type="spellEnd"/>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proofErr w:type="spellStart"/>
            <w:r w:rsidRPr="00853D43">
              <w:rPr>
                <w:lang w:eastAsia="en-US"/>
              </w:rPr>
              <w:t>Delta_T</w:t>
            </w:r>
            <w:proofErr w:type="spellEnd"/>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proofErr w:type="spellStart"/>
            <w:r w:rsidRPr="00853D43">
              <w:rPr>
                <w:lang w:eastAsia="en-US"/>
              </w:rPr>
              <w:t>Delta_T</w:t>
            </w:r>
            <w:proofErr w:type="spellEnd"/>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lastRenderedPageBreak/>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proofErr w:type="spellStart"/>
            <w:r w:rsidRPr="00853D43">
              <w:rPr>
                <w:lang w:eastAsia="en-US"/>
              </w:rPr>
              <w:t>Delta_T</w:t>
            </w:r>
            <w:proofErr w:type="spellEnd"/>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proofErr w:type="spellStart"/>
            <w:r w:rsidRPr="00853D43">
              <w:rPr>
                <w:lang w:eastAsia="en-US"/>
              </w:rPr>
              <w:t>SatID</w:t>
            </w:r>
            <w:proofErr w:type="spellEnd"/>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lastRenderedPageBreak/>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proofErr w:type="spellStart"/>
            <w:r w:rsidRPr="00853D43">
              <w:rPr>
                <w:lang w:eastAsia="en-US"/>
              </w:rPr>
              <w:t>SatID</w:t>
            </w:r>
            <w:proofErr w:type="spellEnd"/>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w:t>
      </w:r>
      <w:proofErr w:type="spellStart"/>
      <w:r w:rsidRPr="00853D43">
        <w:rPr>
          <w:lang w:eastAsia="en-US"/>
        </w:rPr>
        <w:t>Centered</w:t>
      </w:r>
      <w:proofErr w:type="spellEnd"/>
      <w:r w:rsidRPr="00853D43">
        <w:rPr>
          <w:lang w:eastAsia="en-US"/>
        </w:rPr>
        <w:t>,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proofErr w:type="spellStart"/>
            <w:r w:rsidRPr="00853D43">
              <w:rPr>
                <w:lang w:eastAsia="en-US"/>
              </w:rPr>
              <w:t>SatID</w:t>
            </w:r>
            <w:proofErr w:type="spellEnd"/>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lastRenderedPageBreak/>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lastRenderedPageBreak/>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lastRenderedPageBreak/>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lastRenderedPageBreak/>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0" w:name="_Toc27409663"/>
      <w:bookmarkStart w:id="301" w:name="_Toc75463338"/>
      <w:bookmarkStart w:id="302" w:name="_Toc83679896"/>
      <w:bookmarkStart w:id="303" w:name="_Toc90626222"/>
      <w:bookmarkStart w:id="304"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0"/>
      <w:bookmarkEnd w:id="301"/>
      <w:bookmarkEnd w:id="302"/>
      <w:bookmarkEnd w:id="303"/>
      <w:bookmarkEnd w:id="304"/>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ReferenceLocation</w:t>
            </w:r>
            <w:proofErr w:type="spellEnd"/>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IonosphericModel</w:t>
            </w:r>
            <w:proofErr w:type="spellEnd"/>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TimeModelList</w:t>
            </w:r>
            <w:proofErr w:type="spellEnd"/>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NavigationModel</w:t>
            </w:r>
            <w:proofErr w:type="spellEnd"/>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w:t>
            </w:r>
            <w:proofErr w:type="spellStart"/>
            <w:r w:rsidRPr="00853D43">
              <w:rPr>
                <w:rFonts w:eastAsia="Calibri"/>
                <w:lang w:eastAsia="en-US"/>
              </w:rPr>
              <w:t>AuxiliaryInformation</w:t>
            </w:r>
            <w:proofErr w:type="spellEnd"/>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5" w:name="OLE_LINK116"/>
            <w:r w:rsidRPr="00853D43">
              <w:rPr>
                <w:lang w:eastAsia="zh-CN"/>
              </w:rPr>
              <w:t>Only if GLONASS and at least one other GNSS supported by the UE.</w:t>
            </w:r>
          </w:p>
          <w:bookmarkEnd w:id="305"/>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6" w:name="_Toc27409664"/>
      <w:bookmarkStart w:id="307" w:name="_Toc75463339"/>
      <w:bookmarkStart w:id="308" w:name="_Toc83679897"/>
      <w:bookmarkStart w:id="309" w:name="_Toc90626223"/>
      <w:bookmarkStart w:id="310"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6"/>
      <w:bookmarkEnd w:id="307"/>
      <w:bookmarkEnd w:id="308"/>
      <w:bookmarkEnd w:id="309"/>
      <w:bookmarkEnd w:id="310"/>
    </w:p>
    <w:p w14:paraId="02EF6826" w14:textId="77777777" w:rsidR="00442772" w:rsidRPr="00853D43" w:rsidRDefault="00442772" w:rsidP="00442772">
      <w:r w:rsidRPr="00853D43">
        <w:t xml:space="preserve">Assistance data that is marked as “time varying” and the </w:t>
      </w:r>
      <w:proofErr w:type="spellStart"/>
      <w:r w:rsidR="00065715" w:rsidRPr="00853D43">
        <w:t>gnss-TimeOfDay</w:t>
      </w:r>
      <w:proofErr w:type="spellEnd"/>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proofErr w:type="spellStart"/>
      <w:r w:rsidR="00065715" w:rsidRPr="00853D43">
        <w:t>gnss-TimeOfDay</w:t>
      </w:r>
      <w:proofErr w:type="spellEnd"/>
      <w:r w:rsidR="00065715" w:rsidRPr="00853D43">
        <w:t xml:space="preserve">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lastRenderedPageBreak/>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proofErr w:type="spellStart"/>
            <w:r w:rsidRPr="00853D43">
              <w:rPr>
                <w:rFonts w:eastAsia="SimSun"/>
                <w:lang w:eastAsia="en-US"/>
              </w:rPr>
              <w:t>satelliteID</w:t>
            </w:r>
            <w:proofErr w:type="spellEnd"/>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proofErr w:type="spellStart"/>
            <w:r w:rsidRPr="00853D43">
              <w:rPr>
                <w:rFonts w:eastAsia="SimSun"/>
                <w:lang w:eastAsia="en-US"/>
              </w:rPr>
              <w:t>tlmWord</w:t>
            </w:r>
            <w:proofErr w:type="spellEnd"/>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proofErr w:type="spellStart"/>
            <w:r w:rsidRPr="00853D43">
              <w:rPr>
                <w:rFonts w:eastAsia="SimSun"/>
                <w:lang w:eastAsia="en-US"/>
              </w:rPr>
              <w:t>antiSpoof</w:t>
            </w:r>
            <w:proofErr w:type="spellEnd"/>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proofErr w:type="spellStart"/>
            <w:r w:rsidRPr="00853D43">
              <w:rPr>
                <w:rFonts w:eastAsia="SimSun"/>
                <w:lang w:eastAsia="en-US"/>
              </w:rPr>
              <w:t>tlmRsvdBits</w:t>
            </w:r>
            <w:proofErr w:type="spellEnd"/>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 xml:space="preserve">Note: </w:t>
            </w:r>
            <w:proofErr w:type="spellStart"/>
            <w:r w:rsidRPr="00853D43">
              <w:rPr>
                <w:rFonts w:eastAsia="MS Mincho"/>
                <w:lang w:eastAsia="en-US"/>
              </w:rPr>
              <w:t>gnss-TimeOfDay</w:t>
            </w:r>
            <w:proofErr w:type="spellEnd"/>
            <w:r w:rsidR="0050032E" w:rsidRPr="00853D43">
              <w:rPr>
                <w:rFonts w:eastAsia="MS Mincho"/>
                <w:lang w:eastAsia="en-US"/>
              </w:rPr>
              <w:br/>
            </w:r>
            <w:r w:rsidRPr="00853D43">
              <w:rPr>
                <w:rFonts w:eastAsia="MS Mincho"/>
                <w:lang w:eastAsia="en-US"/>
              </w:rPr>
              <w:t xml:space="preserve">This is the value of </w:t>
            </w:r>
            <w:proofErr w:type="spellStart"/>
            <w:r w:rsidRPr="00853D43">
              <w:rPr>
                <w:rFonts w:eastAsia="MS Mincho"/>
                <w:lang w:eastAsia="en-US"/>
              </w:rPr>
              <w:t>gnss-TimeOfDay</w:t>
            </w:r>
            <w:proofErr w:type="spellEnd"/>
            <w:r w:rsidRPr="00853D43">
              <w:rPr>
                <w:rFonts w:eastAsia="MS Mincho"/>
                <w:lang w:eastAsia="en-US"/>
              </w:rPr>
              <w:t xml:space="preserve"> when the GNSS scenario is started in the GNSS simulator. The value of </w:t>
            </w:r>
            <w:proofErr w:type="spellStart"/>
            <w:r w:rsidRPr="00853D43">
              <w:rPr>
                <w:rFonts w:eastAsia="MS Mincho"/>
                <w:lang w:eastAsia="en-US"/>
              </w:rPr>
              <w:t>gnss-TimeOfDay</w:t>
            </w:r>
            <w:proofErr w:type="spellEnd"/>
            <w:r w:rsidRPr="00853D43">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rFonts w:eastAsia="MS Mincho"/>
                <w:lang w:eastAsia="en-US"/>
              </w:rPr>
              <w:t>gnss-TimeOfDay</w:t>
            </w:r>
            <w:proofErr w:type="spellEnd"/>
            <w:r w:rsidRPr="00853D43">
              <w:rPr>
                <w:rFonts w:eastAsia="MS Mincho"/>
                <w:lang w:eastAsia="en-US"/>
              </w:rPr>
              <w:t>”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proofErr w:type="spellStart"/>
            <w:r w:rsidR="00337125" w:rsidRPr="00853D43">
              <w:rPr>
                <w:rFonts w:eastAsia="MS Mincho"/>
                <w:lang w:eastAsia="en-US"/>
              </w:rPr>
              <w:t>gnss-TimeOfDay</w:t>
            </w:r>
            <w:proofErr w:type="spellEnd"/>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Pr="00853D43">
        <w:rPr>
          <w:rFonts w:eastAsia="MS Mincho"/>
        </w:rPr>
        <w:t>:</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 xml:space="preserve">Note: </w:t>
            </w:r>
            <w:proofErr w:type="spellStart"/>
            <w:r w:rsidRPr="00853D43">
              <w:rPr>
                <w:rFonts w:eastAsia="MS Mincho"/>
                <w:lang w:eastAsia="en-US"/>
              </w:rPr>
              <w:t>gnss-TimeOfDay</w:t>
            </w:r>
            <w:proofErr w:type="spellEnd"/>
            <w:r w:rsidR="0050032E" w:rsidRPr="00853D43">
              <w:rPr>
                <w:rFonts w:eastAsia="MS Mincho"/>
                <w:lang w:eastAsia="en-US"/>
              </w:rPr>
              <w:br/>
            </w:r>
            <w:r w:rsidRPr="00853D43">
              <w:rPr>
                <w:rFonts w:eastAsia="MS Mincho"/>
                <w:lang w:eastAsia="en-US"/>
              </w:rPr>
              <w:t xml:space="preserve">This is the value of </w:t>
            </w:r>
            <w:proofErr w:type="spellStart"/>
            <w:r w:rsidRPr="00853D43">
              <w:rPr>
                <w:rFonts w:eastAsia="MS Mincho"/>
                <w:lang w:eastAsia="en-US"/>
              </w:rPr>
              <w:t>gnss-TimeOfDay</w:t>
            </w:r>
            <w:proofErr w:type="spellEnd"/>
            <w:r w:rsidRPr="00853D43">
              <w:rPr>
                <w:rFonts w:eastAsia="MS Mincho"/>
                <w:lang w:eastAsia="en-US"/>
              </w:rPr>
              <w:t xml:space="preserve"> when the GNSS scenario is started in the GNSS simulator. The value of </w:t>
            </w:r>
            <w:proofErr w:type="spellStart"/>
            <w:r w:rsidRPr="00853D43">
              <w:rPr>
                <w:rFonts w:eastAsia="MS Mincho"/>
                <w:lang w:eastAsia="en-US"/>
              </w:rPr>
              <w:t>gnss-TimeOfDay</w:t>
            </w:r>
            <w:proofErr w:type="spellEnd"/>
            <w:r w:rsidRPr="00853D43">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rFonts w:eastAsia="MS Mincho"/>
                <w:lang w:eastAsia="en-US"/>
              </w:rPr>
              <w:t>gnss-TimeOfDay</w:t>
            </w:r>
            <w:proofErr w:type="spellEnd"/>
            <w:r w:rsidRPr="00853D43">
              <w:rPr>
                <w:rFonts w:eastAsia="MS Mincho"/>
                <w:lang w:eastAsia="en-US"/>
              </w:rPr>
              <w:t>”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proofErr w:type="spellStart"/>
            <w:r w:rsidR="003D7DCB" w:rsidRPr="00853D43">
              <w:rPr>
                <w:rFonts w:eastAsia="MS Mincho"/>
                <w:lang w:eastAsia="en-US"/>
              </w:rPr>
              <w:t>gnss-TimeOfDay</w:t>
            </w:r>
            <w:proofErr w:type="spellEnd"/>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GNSS-</w:t>
      </w:r>
      <w:proofErr w:type="spellStart"/>
      <w:r w:rsidRPr="00853D43">
        <w:rPr>
          <w:rFonts w:eastAsia="MS Mincho"/>
        </w:rPr>
        <w:t>ReferenceTime</w:t>
      </w:r>
      <w:proofErr w:type="spellEnd"/>
      <w:r w:rsidRPr="00853D43">
        <w:rPr>
          <w:rFonts w:eastAsia="MS Mincho"/>
        </w:rPr>
        <w:t xml:space="preserv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 xml:space="preserve">Note: </w:t>
            </w:r>
            <w:proofErr w:type="spellStart"/>
            <w:r w:rsidRPr="00853D43">
              <w:rPr>
                <w:lang w:eastAsia="en-US"/>
              </w:rPr>
              <w:t>gnss-TimeOfDay</w:t>
            </w:r>
            <w:proofErr w:type="spellEnd"/>
            <w:r w:rsidR="0050032E" w:rsidRPr="00853D43">
              <w:rPr>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when the GNSS scenario is started in the GNSS simulator. The value of </w:t>
            </w:r>
            <w:proofErr w:type="spellStart"/>
            <w:r w:rsidRPr="00853D43">
              <w:rPr>
                <w:lang w:eastAsia="en-US"/>
              </w:rPr>
              <w:t>gnss-TimeOfDay</w:t>
            </w:r>
            <w:proofErr w:type="spellEnd"/>
            <w:r w:rsidRPr="00853D43">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lang w:eastAsia="en-US"/>
              </w:rPr>
              <w:t>gnss-TimeOfDay</w:t>
            </w:r>
            <w:proofErr w:type="spellEnd"/>
            <w:r w:rsidRPr="00853D43">
              <w:rPr>
                <w:lang w:eastAsia="en-US"/>
              </w:rPr>
              <w:t>”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proofErr w:type="spellStart"/>
            <w:r w:rsidR="003D7DCB" w:rsidRPr="00853D43">
              <w:rPr>
                <w:rFonts w:eastAsia="MS Mincho"/>
                <w:lang w:eastAsia="en-US"/>
              </w:rPr>
              <w:t>gnss-TimeOfDay</w:t>
            </w:r>
            <w:proofErr w:type="spellEnd"/>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gnss-SystemTime</w:t>
            </w:r>
            <w:proofErr w:type="spellEnd"/>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gnss-TimeID</w:t>
            </w:r>
            <w:proofErr w:type="spellEnd"/>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gnss-DayNumber</w:t>
            </w:r>
            <w:proofErr w:type="spellEnd"/>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gnss-TimeOfDay</w:t>
            </w:r>
            <w:proofErr w:type="spellEnd"/>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 xml:space="preserve">Note: </w:t>
            </w:r>
            <w:proofErr w:type="spellStart"/>
            <w:r w:rsidRPr="00853D43">
              <w:rPr>
                <w:lang w:eastAsia="en-US"/>
              </w:rPr>
              <w:t>gnss-TimeOfDay</w:t>
            </w:r>
            <w:proofErr w:type="spellEnd"/>
            <w:r w:rsidRPr="00853D43">
              <w:rPr>
                <w:lang w:eastAsia="en-US"/>
              </w:rPr>
              <w:br/>
              <w:t xml:space="preserve">This is the value of </w:t>
            </w:r>
            <w:proofErr w:type="spellStart"/>
            <w:r w:rsidRPr="00853D43">
              <w:rPr>
                <w:lang w:eastAsia="en-US"/>
              </w:rPr>
              <w:t>gnss-TimeOfDay</w:t>
            </w:r>
            <w:proofErr w:type="spellEnd"/>
            <w:r w:rsidRPr="00853D43">
              <w:rPr>
                <w:lang w:eastAsia="en-US"/>
              </w:rPr>
              <w:t xml:space="preserve"> when the GNSS scenario is started in the GNSS simulator. The value of </w:t>
            </w:r>
            <w:proofErr w:type="spellStart"/>
            <w:r w:rsidRPr="00853D43">
              <w:rPr>
                <w:lang w:eastAsia="en-US"/>
              </w:rPr>
              <w:t>gnss-TimeOfDay</w:t>
            </w:r>
            <w:proofErr w:type="spellEnd"/>
            <w:r w:rsidRPr="00853D43">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853D43">
              <w:rPr>
                <w:lang w:eastAsia="en-US"/>
              </w:rPr>
              <w:t>gnss-TimeOfDay</w:t>
            </w:r>
            <w:proofErr w:type="spellEnd"/>
            <w:r w:rsidRPr="00853D43">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853D43">
              <w:rPr>
                <w:rFonts w:eastAsia="MS Mincho"/>
                <w:lang w:eastAsia="en-US"/>
              </w:rPr>
              <w:t>gnss-TimeOfDay</w:t>
            </w:r>
            <w:proofErr w:type="spellEnd"/>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threeDlocation</w:t>
            </w:r>
            <w:proofErr w:type="spellEnd"/>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latitudeSign</w:t>
            </w:r>
            <w:proofErr w:type="spellEnd"/>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degreesLatitude</w:t>
            </w:r>
            <w:proofErr w:type="spellEnd"/>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degreesLongitude</w:t>
            </w:r>
            <w:proofErr w:type="spellEnd"/>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w:t>
            </w:r>
            <w:proofErr w:type="spellStart"/>
            <w:r w:rsidRPr="00853D43">
              <w:rPr>
                <w:lang w:eastAsia="en-US"/>
              </w:rPr>
              <w:t>altitudeDirection</w:t>
            </w:r>
            <w:proofErr w:type="spellEnd"/>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uncertaintySemiMajor</w:t>
            </w:r>
            <w:proofErr w:type="spellEnd"/>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uncertaintySemiMinor</w:t>
            </w:r>
            <w:proofErr w:type="spellEnd"/>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orientationMajorAxis</w:t>
            </w:r>
            <w:proofErr w:type="spellEnd"/>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proofErr w:type="spellStart"/>
            <w:r w:rsidR="00E9667A" w:rsidRPr="00853D43">
              <w:rPr>
                <w:lang w:eastAsia="en-US"/>
              </w:rPr>
              <w:t>uncertaintyAltitude</w:t>
            </w:r>
            <w:proofErr w:type="spellEnd"/>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proofErr w:type="spellStart"/>
      <w:r w:rsidRPr="00853D43">
        <w:rPr>
          <w:rFonts w:eastAsia="MS Mincho"/>
        </w:rPr>
        <w:t>dataID</w:t>
      </w:r>
      <w:proofErr w:type="spellEnd"/>
      <w:r w:rsidRPr="00853D43">
        <w:rPr>
          <w:rFonts w:eastAsia="MS Mincho"/>
        </w:rPr>
        <w:t>: 00</w:t>
      </w:r>
    </w:p>
    <w:p w14:paraId="4D61E8B6" w14:textId="77777777" w:rsidR="00991087" w:rsidRPr="00853D43" w:rsidRDefault="00991087" w:rsidP="00991087">
      <w:proofErr w:type="spellStart"/>
      <w:r w:rsidRPr="00853D43">
        <w:t>neQuickModel</w:t>
      </w:r>
      <w:proofErr w:type="spellEnd"/>
      <w:r w:rsidRPr="00853D43">
        <w:t>: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w:t>
      </w:r>
      <w:proofErr w:type="spellStart"/>
      <w:r w:rsidR="00991087" w:rsidRPr="00853D43">
        <w:t>NeQuick</w:t>
      </w:r>
      <w:proofErr w:type="spellEnd"/>
      <w:r w:rsidR="00991087" w:rsidRPr="00853D43">
        <w:t xml:space="preserve">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proofErr w:type="spellStart"/>
      <w:r w:rsidRPr="00853D43">
        <w:t>klobucharModel</w:t>
      </w:r>
      <w:proofErr w:type="spellEnd"/>
      <w:r w:rsidRPr="00853D43">
        <w:t>: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w:t>
      </w:r>
      <w:proofErr w:type="spellStart"/>
      <w:r w:rsidRPr="00853D43">
        <w:rPr>
          <w:rFonts w:eastAsia="MS Mincho"/>
        </w:rPr>
        <w:t>IonosphericModel</w:t>
      </w:r>
      <w:proofErr w:type="spellEnd"/>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proofErr w:type="spellStart"/>
      <w:r w:rsidRPr="00853D43">
        <w:t>klobucharModel</w:t>
      </w:r>
      <w:proofErr w:type="spellEnd"/>
      <w:r w:rsidRPr="00853D43">
        <w:t>: not present unless GPS or GLONASS or BDS B1I is also supported by the UE</w:t>
      </w:r>
    </w:p>
    <w:p w14:paraId="7855D1E1" w14:textId="77777777" w:rsidR="00991087" w:rsidRPr="00853D43" w:rsidRDefault="00991087" w:rsidP="00991087">
      <w:proofErr w:type="spellStart"/>
      <w:r w:rsidRPr="00853D43">
        <w:t>neQuickModel</w:t>
      </w:r>
      <w:proofErr w:type="spellEnd"/>
      <w:r w:rsidRPr="00853D43">
        <w:t>: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3F34000D"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w:t>
      </w:r>
      <w:proofErr w:type="spellStart"/>
      <w:r w:rsidRPr="00853D43">
        <w:rPr>
          <w:rFonts w:eastAsia="MS Mincho"/>
        </w:rPr>
        <w:t>NavigationModel</w:t>
      </w:r>
      <w:proofErr w:type="spellEnd"/>
      <w:r w:rsidRPr="00853D43">
        <w:rPr>
          <w:rFonts w:eastAsia="MS Mincho"/>
        </w:rPr>
        <w:t xml:space="preserve"> (Model-3), however in this case the GNSS-</w:t>
      </w:r>
      <w:proofErr w:type="spellStart"/>
      <w:r w:rsidRPr="00853D43">
        <w:rPr>
          <w:rFonts w:eastAsia="MS Mincho"/>
        </w:rPr>
        <w:t>NavigationModel</w:t>
      </w:r>
      <w:proofErr w:type="spellEnd"/>
      <w:r w:rsidRPr="00853D43">
        <w:rPr>
          <w:rFonts w:eastAsia="MS Mincho"/>
        </w:rPr>
        <w:t xml:space="preserve">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proofErr w:type="spellStart"/>
      <w:r w:rsidRPr="00853D43">
        <w:t>svHealth</w:t>
      </w:r>
      <w:proofErr w:type="spellEnd"/>
      <w:r w:rsidRPr="00853D43">
        <w:t>: 00000000</w:t>
      </w:r>
    </w:p>
    <w:p w14:paraId="741BA108" w14:textId="77777777" w:rsidR="00991087" w:rsidRPr="00853D43" w:rsidRDefault="00991087" w:rsidP="00991087">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62FDA611"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37D8C540" w14:textId="77777777" w:rsidR="006E2A7A" w:rsidRPr="00853D43" w:rsidRDefault="006E2A7A"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proofErr w:type="spellStart"/>
      <w:r w:rsidRPr="00853D43">
        <w:rPr>
          <w:snapToGrid w:val="0"/>
        </w:rPr>
        <w:t>svHealth</w:t>
      </w:r>
      <w:proofErr w:type="spellEnd"/>
      <w:r w:rsidRPr="00853D43">
        <w:rPr>
          <w:snapToGrid w:val="0"/>
        </w:rPr>
        <w:t>: 0</w:t>
      </w:r>
    </w:p>
    <w:p w14:paraId="5AEA46A1" w14:textId="77777777" w:rsidR="00991087" w:rsidRPr="00853D43" w:rsidRDefault="00991087" w:rsidP="00991087">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68A478A9" w14:textId="77777777" w:rsidR="00991087" w:rsidRPr="00853D43" w:rsidRDefault="00991087" w:rsidP="00991087">
      <w:proofErr w:type="spellStart"/>
      <w:r w:rsidRPr="00853D43">
        <w:t>standardClockModelList</w:t>
      </w:r>
      <w:proofErr w:type="spellEnd"/>
      <w:r w:rsidRPr="00853D43">
        <w:t xml:space="preserve">: (SIZE) 1 if the UE supports only Galileo E1, (SIZE) 2 if the UE supports multiple Galileo signals. </w:t>
      </w:r>
    </w:p>
    <w:p w14:paraId="08B5D400" w14:textId="77777777" w:rsidR="00991087" w:rsidRPr="00853D43" w:rsidRDefault="00991087" w:rsidP="00991087">
      <w:proofErr w:type="spellStart"/>
      <w:r w:rsidRPr="00853D43">
        <w:t>StandardClockModelElement</w:t>
      </w:r>
      <w:proofErr w:type="spellEnd"/>
      <w:r w:rsidRPr="00853D43">
        <w:t xml:space="preserve"> (I/NAV):</w:t>
      </w:r>
    </w:p>
    <w:p w14:paraId="4292A6FE" w14:textId="77777777" w:rsidR="00991087" w:rsidRPr="00853D43" w:rsidRDefault="00991087" w:rsidP="00991087">
      <w:pPr>
        <w:numPr>
          <w:ilvl w:val="0"/>
          <w:numId w:val="26"/>
        </w:numPr>
      </w:pPr>
      <w:proofErr w:type="spellStart"/>
      <w:r w:rsidRPr="00853D43">
        <w:t>stanClockTgd</w:t>
      </w:r>
      <w:proofErr w:type="spellEnd"/>
      <w:r w:rsidRPr="00853D43">
        <w:t>: Not present if the UE supports multiple Galileo signals.</w:t>
      </w:r>
    </w:p>
    <w:p w14:paraId="0F1D3172" w14:textId="77777777" w:rsidR="00991087" w:rsidRPr="00853D43" w:rsidRDefault="00991087" w:rsidP="00991087">
      <w:pPr>
        <w:numPr>
          <w:ilvl w:val="0"/>
          <w:numId w:val="26"/>
        </w:numPr>
      </w:pPr>
      <w:proofErr w:type="spellStart"/>
      <w:r w:rsidRPr="00853D43">
        <w:t>stanModelID</w:t>
      </w:r>
      <w:proofErr w:type="spellEnd"/>
      <w:r w:rsidRPr="00853D43">
        <w:t>: 0 (I/NAV). Present only if the UE supports multiple Galileo signals</w:t>
      </w:r>
    </w:p>
    <w:p w14:paraId="6DFEADB7" w14:textId="77777777" w:rsidR="00991087" w:rsidRPr="00853D43" w:rsidRDefault="00991087" w:rsidP="00991087">
      <w:proofErr w:type="spellStart"/>
      <w:r w:rsidRPr="00853D43">
        <w:t>StandardClockModelElement</w:t>
      </w:r>
      <w:proofErr w:type="spellEnd"/>
      <w:r w:rsidRPr="00853D43">
        <w:t xml:space="preserve"> (F/NAV): Present only if the UE supports multiple Galileo signals</w:t>
      </w:r>
    </w:p>
    <w:p w14:paraId="5E5B345F" w14:textId="77777777" w:rsidR="00991087" w:rsidRPr="00853D43" w:rsidRDefault="00991087" w:rsidP="00991087">
      <w:pPr>
        <w:numPr>
          <w:ilvl w:val="0"/>
          <w:numId w:val="26"/>
        </w:numPr>
      </w:pPr>
      <w:proofErr w:type="spellStart"/>
      <w:r w:rsidRPr="00853D43">
        <w:t>stanClockTgd</w:t>
      </w:r>
      <w:proofErr w:type="spellEnd"/>
      <w:r w:rsidRPr="00853D43">
        <w:t>: Not present</w:t>
      </w:r>
    </w:p>
    <w:p w14:paraId="6BF51A1E" w14:textId="77777777" w:rsidR="00991087" w:rsidRPr="00853D43" w:rsidRDefault="00991087" w:rsidP="00991087">
      <w:pPr>
        <w:numPr>
          <w:ilvl w:val="0"/>
          <w:numId w:val="26"/>
        </w:numPr>
      </w:pPr>
      <w:proofErr w:type="spellStart"/>
      <w:r w:rsidRPr="00853D43">
        <w:t>stanModelID</w:t>
      </w:r>
      <w:proofErr w:type="spellEnd"/>
      <w:r w:rsidRPr="00853D43">
        <w:t>: 1 (F/NAV)</w:t>
      </w:r>
    </w:p>
    <w:p w14:paraId="34F7E989"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25C6F155"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proofErr w:type="spellStart"/>
      <w:r w:rsidRPr="00853D43">
        <w:t>svHealth</w:t>
      </w:r>
      <w:proofErr w:type="spellEnd"/>
      <w:r w:rsidRPr="00853D43">
        <w:t>: 0</w:t>
      </w:r>
    </w:p>
    <w:p w14:paraId="52301404" w14:textId="77777777" w:rsidR="00991087" w:rsidRPr="00853D43" w:rsidRDefault="00991087" w:rsidP="00991087">
      <w:r w:rsidRPr="00853D43">
        <w:t>GNSS-</w:t>
      </w:r>
      <w:proofErr w:type="spellStart"/>
      <w:r w:rsidRPr="00853D43">
        <w:t>ClockModel</w:t>
      </w:r>
      <w:proofErr w:type="spellEnd"/>
      <w:r w:rsidRPr="00853D43">
        <w:t>: BDS-ClockModel-r12, Model-6</w:t>
      </w:r>
    </w:p>
    <w:p w14:paraId="197CB619" w14:textId="77777777" w:rsidR="00991087" w:rsidRPr="00853D43" w:rsidRDefault="00991087" w:rsidP="00991087">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lastRenderedPageBreak/>
        <w:t>Note: in the case that the UE supports BDS B1C 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w:t>
      </w:r>
      <w:proofErr w:type="spellStart"/>
      <w:r w:rsidRPr="00853D43">
        <w:rPr>
          <w:rFonts w:eastAsia="MS Mincho"/>
        </w:rPr>
        <w:t>AcquisitionAssistance</w:t>
      </w:r>
      <w:proofErr w:type="spellEnd"/>
      <w:r w:rsidRPr="00853D43">
        <w:rPr>
          <w:rFonts w:eastAsia="MS Mincho"/>
        </w:rPr>
        <w:t xml:space="preserv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w:t>
      </w:r>
      <w:proofErr w:type="spellStart"/>
      <w:r w:rsidRPr="00853D43">
        <w:rPr>
          <w:rFonts w:eastAsia="MS Mincho"/>
        </w:rPr>
        <w:t>AcquisitionAssistance</w:t>
      </w:r>
      <w:proofErr w:type="spellEnd"/>
      <w:r w:rsidRPr="00853D43">
        <w:rPr>
          <w:rFonts w:eastAsia="MS Mincho"/>
        </w:rPr>
        <w:t xml:space="preserve"> to be used for GPS depends on the GNSS-</w:t>
      </w:r>
      <w:proofErr w:type="spellStart"/>
      <w:r w:rsidRPr="00853D43">
        <w:rPr>
          <w:rFonts w:eastAsia="MS Mincho"/>
        </w:rPr>
        <w:t>AcquisitionAssistance</w:t>
      </w:r>
      <w:proofErr w:type="spellEnd"/>
      <w:r w:rsidRPr="00853D43">
        <w:rPr>
          <w:rFonts w:eastAsia="MS Mincho"/>
        </w:rPr>
        <w:t>(s) supported by the UE for GPS. The possible GNSS-</w:t>
      </w:r>
      <w:proofErr w:type="spellStart"/>
      <w:r w:rsidRPr="00853D43">
        <w:rPr>
          <w:rFonts w:eastAsia="MS Mincho"/>
        </w:rPr>
        <w:t>AcquisitionAssistances</w:t>
      </w:r>
      <w:proofErr w:type="spellEnd"/>
      <w:r w:rsidRPr="00853D43">
        <w:rPr>
          <w:rFonts w:eastAsia="MS Mincho"/>
        </w:rPr>
        <w:t xml:space="preserve"> are as follows:</w:t>
      </w:r>
    </w:p>
    <w:p w14:paraId="26028AF0" w14:textId="77777777" w:rsidR="00A42038" w:rsidRPr="00853D43" w:rsidRDefault="00A42038" w:rsidP="00A42038">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4A98DC19" w14:textId="77777777" w:rsidR="00A42038" w:rsidRPr="00853D43" w:rsidRDefault="00A42038" w:rsidP="00A42038">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pc_GNSS_AcquAssist_GPS_L1CA and pc_GNSS_AcquAssist_GPS_L5,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w:t>
      </w:r>
      <w:proofErr w:type="spellStart"/>
      <w:r w:rsidRPr="00853D43">
        <w:rPr>
          <w:rFonts w:eastAsia="MS Mincho"/>
        </w:rPr>
        <w:t>AcquisitionAssistance</w:t>
      </w:r>
      <w:proofErr w:type="spellEnd"/>
      <w:r w:rsidRPr="00853D43">
        <w:rPr>
          <w:rFonts w:eastAsia="MS Mincho"/>
        </w:rPr>
        <w:t xml:space="preserv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w:t>
      </w:r>
      <w:proofErr w:type="spellStart"/>
      <w:r w:rsidRPr="00853D43">
        <w:rPr>
          <w:rFonts w:eastAsia="MS Mincho"/>
        </w:rPr>
        <w:t>AcquisitionAssistance</w:t>
      </w:r>
      <w:proofErr w:type="spellEnd"/>
      <w:r w:rsidRPr="00853D43">
        <w:rPr>
          <w:rFonts w:eastAsia="MS Mincho"/>
        </w:rPr>
        <w:t xml:space="preserve"> to be used for Galileo depends on the GNSS-</w:t>
      </w:r>
      <w:proofErr w:type="spellStart"/>
      <w:r w:rsidRPr="00853D43">
        <w:rPr>
          <w:rFonts w:eastAsia="MS Mincho"/>
        </w:rPr>
        <w:t>AcquisitionAssistance</w:t>
      </w:r>
      <w:proofErr w:type="spellEnd"/>
      <w:r w:rsidRPr="00853D43">
        <w:rPr>
          <w:rFonts w:eastAsia="MS Mincho"/>
        </w:rPr>
        <w:t>(s) supported by the UE for Galileo. The possible GNSS-</w:t>
      </w:r>
      <w:proofErr w:type="spellStart"/>
      <w:r w:rsidRPr="00853D43">
        <w:rPr>
          <w:rFonts w:eastAsia="MS Mincho"/>
        </w:rPr>
        <w:t>AcquisitionAssistances</w:t>
      </w:r>
      <w:proofErr w:type="spellEnd"/>
      <w:r w:rsidRPr="00853D43">
        <w:rPr>
          <w:rFonts w:eastAsia="MS Mincho"/>
        </w:rPr>
        <w:t xml:space="preserve"> are as follows:</w:t>
      </w:r>
    </w:p>
    <w:p w14:paraId="6BE9C5E7" w14:textId="77777777" w:rsidR="00A42038" w:rsidRPr="00853D43" w:rsidRDefault="00A42038" w:rsidP="00A42038">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 </w:t>
      </w:r>
    </w:p>
    <w:p w14:paraId="025A0D42" w14:textId="77777777" w:rsidR="00A42038" w:rsidRPr="00853D43" w:rsidRDefault="00A42038" w:rsidP="00A42038">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pc_GNSS_AcquAssist_Galileo_E1 and pc_GNSS_AcquAssist_Galileo_E5A,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w:t>
      </w:r>
      <w:proofErr w:type="spellStart"/>
      <w:r w:rsidRPr="00853D43">
        <w:rPr>
          <w:rFonts w:eastAsia="MS Mincho"/>
        </w:rPr>
        <w:t>AcquisitionAssistance</w:t>
      </w:r>
      <w:proofErr w:type="spellEnd"/>
      <w:r w:rsidRPr="00853D43">
        <w:rPr>
          <w:rFonts w:eastAsia="MS Mincho"/>
        </w:rPr>
        <w:t xml:space="preserv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25805DD2" w14:textId="77777777" w:rsidR="00D33077" w:rsidRPr="00853D43" w:rsidRDefault="00D33077" w:rsidP="00D33077">
      <w:pPr>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(BDS B1I) </w:t>
      </w:r>
    </w:p>
    <w:p w14:paraId="489C1402" w14:textId="77777777" w:rsidR="00D33077" w:rsidRPr="00853D43" w:rsidRDefault="00D33077" w:rsidP="00D33077">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 and pc_GNSS_AcquAssist_BDS_B1C,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w:t>
            </w:r>
            <w:proofErr w:type="spellStart"/>
            <w:r w:rsidRPr="00853D43">
              <w:rPr>
                <w:lang w:eastAsia="en-US"/>
              </w:rPr>
              <w:t>AcquisitionAssistance</w:t>
            </w:r>
            <w:proofErr w:type="spellEnd"/>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proofErr w:type="spellStart"/>
      <w:r w:rsidRPr="00853D43">
        <w:t>GNSS-AlmanacElement:</w:t>
      </w:r>
      <w:r w:rsidRPr="00853D43">
        <w:rPr>
          <w:lang w:eastAsia="en-US"/>
        </w:rPr>
        <w:t>keplerianNAV-Almanac</w:t>
      </w:r>
      <w:proofErr w:type="spellEnd"/>
      <w:r w:rsidRPr="00853D43">
        <w:rPr>
          <w:lang w:eastAsia="en-US"/>
        </w:rPr>
        <w:t xml:space="preserve"> (Model-2)</w:t>
      </w:r>
    </w:p>
    <w:p w14:paraId="302616F3" w14:textId="77777777" w:rsidR="00A42038" w:rsidRPr="00853D43" w:rsidRDefault="00A42038" w:rsidP="00A42038">
      <w:pPr>
        <w:pStyle w:val="NO"/>
        <w:rPr>
          <w:rFonts w:eastAsia="MS Mincho"/>
        </w:rPr>
      </w:pPr>
      <w:r w:rsidRPr="00853D43">
        <w:rPr>
          <w:rFonts w:eastAsia="MS Mincho"/>
        </w:rPr>
        <w:lastRenderedPageBreak/>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GNSS-</w:t>
      </w:r>
      <w:proofErr w:type="spellStart"/>
      <w:r w:rsidRPr="00853D43">
        <w:t>AlmanacElement</w:t>
      </w:r>
      <w:proofErr w:type="spellEnd"/>
      <w:r w:rsidRPr="00853D43">
        <w:t xml:space="preserve">: </w:t>
      </w:r>
      <w:proofErr w:type="spellStart"/>
      <w:r w:rsidRPr="00853D43">
        <w:rPr>
          <w:lang w:eastAsia="en-US"/>
        </w:rPr>
        <w:t>keplerianGLONASS</w:t>
      </w:r>
      <w:proofErr w:type="spellEnd"/>
      <w:r w:rsidRPr="00853D43">
        <w:rPr>
          <w:lang w:eastAsia="en-US"/>
        </w:rPr>
        <w:t xml:space="preserve">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GNSS-</w:t>
      </w:r>
      <w:proofErr w:type="spellStart"/>
      <w:r w:rsidRPr="00853D43">
        <w:t>AlmanacElement</w:t>
      </w:r>
      <w:proofErr w:type="spellEnd"/>
      <w:r w:rsidRPr="00853D43">
        <w:t xml:space="preserve">: </w:t>
      </w:r>
      <w:proofErr w:type="spellStart"/>
      <w:r w:rsidRPr="00853D43">
        <w:rPr>
          <w:lang w:eastAsia="en-US"/>
        </w:rPr>
        <w:t>keplerianAlmanacSet</w:t>
      </w:r>
      <w:proofErr w:type="spellEnd"/>
      <w:r w:rsidRPr="00853D43">
        <w:rPr>
          <w:lang w:eastAsia="en-US"/>
        </w:rPr>
        <w:t xml:space="preserve"> (Model-1)</w:t>
      </w:r>
    </w:p>
    <w:p w14:paraId="7D77D925" w14:textId="77777777" w:rsidR="00510E0E" w:rsidRPr="00853D43" w:rsidRDefault="00510E0E" w:rsidP="00510E0E">
      <w:proofErr w:type="spellStart"/>
      <w:r w:rsidRPr="00853D43">
        <w:t>kepSV-StatusFNAV</w:t>
      </w:r>
      <w:proofErr w:type="spellEnd"/>
      <w:r w:rsidRPr="00853D43">
        <w:t>: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completeAlmanacProvided</w:t>
            </w:r>
            <w:proofErr w:type="spellEnd"/>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GNSS-</w:t>
      </w:r>
      <w:proofErr w:type="spellStart"/>
      <w:r w:rsidRPr="00853D43">
        <w:t>AlmanacElement</w:t>
      </w:r>
      <w:proofErr w:type="spellEnd"/>
      <w:r w:rsidRPr="00853D43">
        <w:t xml:space="preserve">: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lastRenderedPageBreak/>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proofErr w:type="spellStart"/>
            <w:r w:rsidRPr="00853D43">
              <w:rPr>
                <w:lang w:eastAsia="en-US"/>
              </w:rPr>
              <w:t>gnss-Utc-WNt</w:t>
            </w:r>
            <w:proofErr w:type="spellEnd"/>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proofErr w:type="spellStart"/>
            <w:r w:rsidRPr="00853D43">
              <w:rPr>
                <w:lang w:eastAsia="en-US"/>
              </w:rPr>
              <w:t>gnss-Utc-DeltaTls</w:t>
            </w:r>
            <w:proofErr w:type="spellEnd"/>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proofErr w:type="spellStart"/>
            <w:r w:rsidRPr="00853D43">
              <w:rPr>
                <w:lang w:eastAsia="en-US"/>
              </w:rPr>
              <w:t>gnss-Utc-WNlsf</w:t>
            </w:r>
            <w:proofErr w:type="spellEnd"/>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proofErr w:type="spellStart"/>
            <w:r w:rsidRPr="00853D43">
              <w:rPr>
                <w:lang w:eastAsia="en-US"/>
              </w:rPr>
              <w:t>gnss-Utc-DeltaTlsf</w:t>
            </w:r>
            <w:proofErr w:type="spellEnd"/>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w:t>
            </w:r>
            <w:proofErr w:type="spellStart"/>
            <w:r w:rsidRPr="00853D43">
              <w:rPr>
                <w:snapToGrid w:val="0"/>
                <w:lang w:eastAsia="en-US"/>
              </w:rPr>
              <w:t>channelNumber</w:t>
            </w:r>
            <w:proofErr w:type="spellEnd"/>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1" w:name="_Toc27409665"/>
      <w:r w:rsidRPr="00853D43">
        <w:rPr>
          <w:rFonts w:eastAsia="MS Mincho"/>
        </w:rPr>
        <w:t>GNSS-</w:t>
      </w:r>
      <w:proofErr w:type="spellStart"/>
      <w:r w:rsidRPr="00853D43">
        <w:rPr>
          <w:rFonts w:eastAsia="MS Mincho"/>
        </w:rPr>
        <w:t>AuxiliaryInformation</w:t>
      </w:r>
      <w:proofErr w:type="spellEnd"/>
      <w:r w:rsidRPr="00853D43">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2" w:name="_Toc75463340"/>
      <w:bookmarkStart w:id="313" w:name="_Toc83679898"/>
      <w:bookmarkStart w:id="314" w:name="_Toc90626224"/>
      <w:bookmarkStart w:id="315" w:name="_Toc146273878"/>
      <w:r w:rsidRPr="00853D43">
        <w:t>6.2</w:t>
      </w:r>
      <w:r w:rsidRPr="00853D43">
        <w:tab/>
        <w:t>GNSS Scenarios and Assistance Data for Assisted GNSS Minimum Performance tests</w:t>
      </w:r>
      <w:bookmarkEnd w:id="311"/>
      <w:bookmarkEnd w:id="312"/>
      <w:bookmarkEnd w:id="313"/>
      <w:bookmarkEnd w:id="314"/>
      <w:bookmarkEnd w:id="315"/>
    </w:p>
    <w:p w14:paraId="04144BAF" w14:textId="77777777" w:rsidR="001851A7" w:rsidRPr="00853D43" w:rsidRDefault="001851A7" w:rsidP="00DC1842">
      <w:pPr>
        <w:pStyle w:val="Heading3"/>
      </w:pPr>
      <w:bookmarkStart w:id="316" w:name="_Toc27409666"/>
      <w:bookmarkStart w:id="317" w:name="_Toc75463341"/>
      <w:bookmarkStart w:id="318" w:name="_Toc83679899"/>
      <w:bookmarkStart w:id="319" w:name="_Toc90626225"/>
      <w:bookmarkStart w:id="320" w:name="_Toc146273879"/>
      <w:r w:rsidRPr="00853D43">
        <w:t>6.2.1</w:t>
      </w:r>
      <w:r w:rsidRPr="00853D43">
        <w:tab/>
        <w:t>General</w:t>
      </w:r>
      <w:bookmarkEnd w:id="316"/>
      <w:bookmarkEnd w:id="317"/>
      <w:bookmarkEnd w:id="318"/>
      <w:bookmarkEnd w:id="319"/>
      <w:bookmarkEnd w:id="320"/>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lastRenderedPageBreak/>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1" w:name="_Toc27409667"/>
      <w:bookmarkStart w:id="322" w:name="_Toc75463342"/>
      <w:bookmarkStart w:id="323" w:name="_Toc83679900"/>
      <w:bookmarkStart w:id="324" w:name="_Toc90626226"/>
      <w:bookmarkStart w:id="325"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1"/>
      <w:bookmarkEnd w:id="322"/>
      <w:bookmarkEnd w:id="323"/>
      <w:bookmarkEnd w:id="324"/>
      <w:bookmarkEnd w:id="325"/>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6" w:name="_Toc27409668"/>
      <w:bookmarkStart w:id="327" w:name="_Toc75463343"/>
      <w:bookmarkStart w:id="328" w:name="_Toc83679901"/>
      <w:bookmarkStart w:id="329" w:name="_Toc90626227"/>
      <w:bookmarkStart w:id="330"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lastRenderedPageBreak/>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1" w:name="_Toc27409669"/>
      <w:bookmarkStart w:id="332" w:name="_Toc75463344"/>
      <w:bookmarkStart w:id="333" w:name="_Toc83679902"/>
      <w:bookmarkStart w:id="334" w:name="_Toc90626228"/>
      <w:bookmarkStart w:id="335" w:name="_Toc146273882"/>
      <w:r w:rsidRPr="00853D43">
        <w:t>6.2.1.2.1</w:t>
      </w:r>
      <w:r w:rsidRPr="00853D43">
        <w:tab/>
        <w:t>GNSS Scenario #1</w:t>
      </w:r>
      <w:bookmarkEnd w:id="331"/>
      <w:bookmarkEnd w:id="332"/>
      <w:bookmarkEnd w:id="333"/>
      <w:bookmarkEnd w:id="334"/>
      <w:bookmarkEnd w:id="33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lastRenderedPageBreak/>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lastRenderedPageBreak/>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0EA37B5B" w:rsidR="00B13F71" w:rsidRPr="00853D43" w:rsidRDefault="00B13F71" w:rsidP="00B13F71">
            <w:pPr>
              <w:pStyle w:val="TAL"/>
              <w:rPr>
                <w:lang w:eastAsia="en-US"/>
              </w:rPr>
            </w:pPr>
            <w:r w:rsidRPr="00853D43">
              <w:rPr>
                <w:lang w:eastAsia="en-US"/>
              </w:rPr>
              <w:t xml:space="preserve">28, 40, 42, 43, </w:t>
            </w:r>
            <w:r w:rsidR="00DA359A" w:rsidRPr="00DA359A">
              <w:rPr>
                <w:lang w:eastAsia="en-US"/>
              </w:rPr>
              <w:t>33, 34</w:t>
            </w:r>
            <w:r w:rsidRPr="00853D43">
              <w:rPr>
                <w:lang w:eastAsia="en-US"/>
              </w:rPr>
              <w:t xml:space="preserve"> (BDS)</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25E23A"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0C019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49DC80A"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7" w:name="_Toc27409670"/>
      <w:bookmarkStart w:id="338" w:name="_Toc75463345"/>
      <w:bookmarkStart w:id="339" w:name="_Toc83679903"/>
      <w:bookmarkStart w:id="340" w:name="_Toc90626229"/>
      <w:bookmarkStart w:id="341" w:name="_Toc146273883"/>
      <w:r w:rsidRPr="00853D43">
        <w:t>6.2.1.2.2</w:t>
      </w:r>
      <w:r w:rsidRPr="00853D43">
        <w:tab/>
        <w:t>GNSS Scenario #2</w:t>
      </w:r>
      <w:bookmarkEnd w:id="337"/>
      <w:bookmarkEnd w:id="338"/>
      <w:bookmarkEnd w:id="339"/>
      <w:bookmarkEnd w:id="340"/>
      <w:bookmarkEnd w:id="341"/>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lastRenderedPageBreak/>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6FA19DCE"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262FD708"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DA359A" w:rsidRPr="00DA359A">
              <w:rPr>
                <w:lang w:eastAsia="en-US"/>
              </w:rPr>
              <w:t>BDS 2020_9_17 Rinex</w:t>
            </w:r>
            <w:r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F8BA8F3" w:rsidR="0019424F" w:rsidRPr="00853D43" w:rsidRDefault="0019424F" w:rsidP="0019424F">
            <w:pPr>
              <w:pStyle w:val="TAL"/>
              <w:rPr>
                <w:lang w:eastAsia="en-US"/>
              </w:rPr>
            </w:pPr>
            <w:r w:rsidRPr="00853D43">
              <w:rPr>
                <w:lang w:eastAsia="en-US"/>
              </w:rPr>
              <w:t xml:space="preserve">21, 34, 42, 43, </w:t>
            </w:r>
            <w:r w:rsidR="00DA359A" w:rsidRPr="00DA359A">
              <w:rPr>
                <w:lang w:eastAsia="en-US"/>
              </w:rPr>
              <w:t>36</w:t>
            </w:r>
            <w:r w:rsidRPr="00853D43">
              <w:rPr>
                <w:lang w:eastAsia="en-US"/>
              </w:rPr>
              <w:t>,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1BDD4E84" w:rsidR="0019424F" w:rsidRPr="00853D43" w:rsidRDefault="0019424F" w:rsidP="0019424F">
            <w:pPr>
              <w:pStyle w:val="TAL"/>
              <w:rPr>
                <w:lang w:eastAsia="en-US"/>
              </w:rPr>
            </w:pPr>
            <w:r w:rsidRPr="00853D43">
              <w:rPr>
                <w:lang w:eastAsia="en-US"/>
              </w:rPr>
              <w:t xml:space="preserve">GPS: 21, 22, 32. BDS: 21, </w:t>
            </w:r>
            <w:r w:rsidR="00DA359A" w:rsidRPr="00DA359A">
              <w:rPr>
                <w:lang w:eastAsia="en-US"/>
              </w:rPr>
              <w:t>34</w:t>
            </w:r>
            <w:r w:rsidRPr="00853D43">
              <w:rPr>
                <w:lang w:eastAsia="en-US"/>
              </w:rPr>
              <w:t>,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1419E86F" w:rsidR="00B76E8F" w:rsidRPr="00853D43" w:rsidRDefault="00B76E8F" w:rsidP="00B76E8F">
            <w:pPr>
              <w:pStyle w:val="TAL"/>
              <w:rPr>
                <w:lang w:eastAsia="en-US"/>
              </w:rPr>
            </w:pPr>
            <w:r w:rsidRPr="00853D43">
              <w:t xml:space="preserve">GPS: 21, 22, 32. GLONASS: 2, 13, 18. BDS: 21, 44, </w:t>
            </w:r>
            <w:r w:rsidR="00DA359A" w:rsidRPr="00DA359A">
              <w:t>43</w:t>
            </w:r>
            <w:r w:rsidRPr="00853D43">
              <w:t>.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2" w:name="_Toc27409671"/>
      <w:bookmarkStart w:id="343" w:name="_Toc75463346"/>
      <w:bookmarkStart w:id="344" w:name="_Toc83679904"/>
      <w:bookmarkStart w:id="345" w:name="_Toc90626230"/>
      <w:bookmarkStart w:id="346" w:name="_Toc146273884"/>
      <w:r w:rsidRPr="00853D43">
        <w:t>6.2.1.2.3</w:t>
      </w:r>
      <w:r w:rsidRPr="00853D43">
        <w:tab/>
        <w:t>GNSS Scenario #3</w:t>
      </w:r>
      <w:bookmarkEnd w:id="342"/>
      <w:bookmarkEnd w:id="343"/>
      <w:bookmarkEnd w:id="344"/>
      <w:bookmarkEnd w:id="345"/>
      <w:bookmarkEnd w:id="346"/>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7" w:name="_Toc27409672"/>
      <w:bookmarkStart w:id="348" w:name="_Toc75463347"/>
      <w:bookmarkStart w:id="349" w:name="_Toc83679905"/>
      <w:bookmarkStart w:id="350" w:name="_Toc90626231"/>
      <w:bookmarkStart w:id="351" w:name="_Toc146273885"/>
      <w:r w:rsidRPr="00853D43">
        <w:t>6.2.1.2.3.1</w:t>
      </w:r>
      <w:r w:rsidRPr="00853D43">
        <w:tab/>
        <w:t>GNSS Scenario #3A</w:t>
      </w:r>
      <w:bookmarkEnd w:id="347"/>
      <w:bookmarkEnd w:id="348"/>
      <w:bookmarkEnd w:id="349"/>
      <w:bookmarkEnd w:id="350"/>
      <w:bookmarkEnd w:id="351"/>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2" w:name="_Toc27409673"/>
      <w:bookmarkStart w:id="353" w:name="_Toc75463348"/>
      <w:bookmarkStart w:id="354" w:name="_Toc83679906"/>
      <w:bookmarkStart w:id="355" w:name="_Toc90626232"/>
      <w:bookmarkStart w:id="356" w:name="_Toc146273886"/>
      <w:r w:rsidRPr="00853D43">
        <w:lastRenderedPageBreak/>
        <w:t>6.2.1.2.3.2</w:t>
      </w:r>
      <w:r w:rsidRPr="00853D43">
        <w:tab/>
        <w:t>GNSS Scenario #3B</w:t>
      </w:r>
      <w:bookmarkEnd w:id="352"/>
      <w:bookmarkEnd w:id="353"/>
      <w:bookmarkEnd w:id="354"/>
      <w:bookmarkEnd w:id="355"/>
      <w:bookmarkEnd w:id="356"/>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proofErr w:type="spellStart"/>
      <w:r w:rsidRPr="00387E07">
        <w:t>Navic</w:t>
      </w:r>
      <w:proofErr w:type="spellEnd"/>
      <w:r w:rsidRPr="00387E07">
        <w:t>:</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 xml:space="preserve">Galileo: </w:t>
      </w:r>
      <w:proofErr w:type="spellStart"/>
      <w:r w:rsidRPr="00387E07">
        <w:t>tbd</w:t>
      </w:r>
      <w:proofErr w:type="spellEnd"/>
    </w:p>
    <w:p w14:paraId="558C899B" w14:textId="77777777" w:rsidR="00863870" w:rsidRPr="00387E07" w:rsidRDefault="00863870" w:rsidP="00863870">
      <w:proofErr w:type="spellStart"/>
      <w:r w:rsidRPr="00387E07">
        <w:t>Glonass</w:t>
      </w:r>
      <w:proofErr w:type="spellEnd"/>
      <w:r w:rsidRPr="00387E07">
        <w:t xml:space="preserve">: </w:t>
      </w:r>
      <w:proofErr w:type="spellStart"/>
      <w:r w:rsidRPr="00387E07">
        <w:t>tbd</w:t>
      </w:r>
      <w:proofErr w:type="spellEnd"/>
    </w:p>
    <w:p w14:paraId="6A41B978" w14:textId="77777777" w:rsidR="00D27D49" w:rsidRDefault="00863870" w:rsidP="00D27D49">
      <w:proofErr w:type="spellStart"/>
      <w:r w:rsidRPr="00387E07">
        <w:t>Beidou</w:t>
      </w:r>
      <w:proofErr w:type="spellEnd"/>
      <w:r w:rsidRPr="00387E07">
        <w:t xml:space="preserve">: </w:t>
      </w:r>
      <w:proofErr w:type="spellStart"/>
      <w:r w:rsidRPr="00387E07">
        <w:t>tbd</w:t>
      </w:r>
      <w:proofErr w:type="spellEnd"/>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7" w:name="_Toc27409674"/>
      <w:bookmarkStart w:id="358" w:name="_Toc75463349"/>
      <w:bookmarkStart w:id="359" w:name="_Toc83679907"/>
      <w:bookmarkStart w:id="360" w:name="_Toc90626233"/>
      <w:bookmarkStart w:id="361" w:name="_Toc146273887"/>
      <w:r w:rsidRPr="00853D43">
        <w:t>6.2.1.2.3.3</w:t>
      </w:r>
      <w:r w:rsidRPr="00853D43">
        <w:tab/>
        <w:t>QZSS Scenario #1</w:t>
      </w:r>
      <w:bookmarkEnd w:id="357"/>
      <w:bookmarkEnd w:id="358"/>
      <w:bookmarkEnd w:id="359"/>
      <w:bookmarkEnd w:id="360"/>
      <w:bookmarkEnd w:id="361"/>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 xml:space="preserve">Sig GNSS QZSS 2020_9_17 </w:t>
      </w:r>
      <w:proofErr w:type="spellStart"/>
      <w:r w:rsidR="00823A63" w:rsidRPr="00E805BF">
        <w:t>Rinex.rnx</w:t>
      </w:r>
      <w:proofErr w:type="spellEnd"/>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2" w:name="_Toc27409675"/>
      <w:bookmarkStart w:id="363" w:name="_Toc75463350"/>
      <w:bookmarkStart w:id="364" w:name="_Toc83679908"/>
      <w:bookmarkStart w:id="365" w:name="_Toc90626234"/>
      <w:bookmarkStart w:id="366" w:name="_Toc146273888"/>
      <w:r w:rsidRPr="00853D43">
        <w:t>6.2.1.2.3.4</w:t>
      </w:r>
      <w:r w:rsidRPr="00853D43">
        <w:tab/>
        <w:t>WAAS Scenario</w:t>
      </w:r>
      <w:bookmarkEnd w:id="362"/>
      <w:bookmarkEnd w:id="363"/>
      <w:bookmarkEnd w:id="364"/>
      <w:bookmarkEnd w:id="365"/>
      <w:bookmarkEnd w:id="366"/>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7" w:name="_Toc27409676"/>
      <w:bookmarkStart w:id="368" w:name="_Toc75463351"/>
      <w:bookmarkStart w:id="369" w:name="_Toc83679909"/>
      <w:bookmarkStart w:id="370" w:name="_Toc90626235"/>
      <w:bookmarkStart w:id="371" w:name="_Toc146273889"/>
      <w:r w:rsidRPr="00853D43">
        <w:t>6.2.1.2.3.5</w:t>
      </w:r>
      <w:r w:rsidRPr="00853D43">
        <w:tab/>
        <w:t>EGNOS Scenario</w:t>
      </w:r>
      <w:bookmarkEnd w:id="367"/>
      <w:bookmarkEnd w:id="368"/>
      <w:bookmarkEnd w:id="369"/>
      <w:bookmarkEnd w:id="370"/>
      <w:bookmarkEnd w:id="371"/>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2" w:name="_Toc27409677"/>
      <w:bookmarkStart w:id="373" w:name="_Toc75463352"/>
      <w:bookmarkStart w:id="374" w:name="_Toc83679910"/>
      <w:bookmarkStart w:id="375" w:name="_Toc90626236"/>
      <w:bookmarkStart w:id="376" w:name="_Toc146273890"/>
      <w:r w:rsidRPr="00853D43">
        <w:lastRenderedPageBreak/>
        <w:t>6.2.1.2.3.6</w:t>
      </w:r>
      <w:r w:rsidRPr="00853D43">
        <w:tab/>
        <w:t>MSAS Scenario</w:t>
      </w:r>
      <w:bookmarkEnd w:id="372"/>
      <w:bookmarkEnd w:id="373"/>
      <w:bookmarkEnd w:id="374"/>
      <w:bookmarkEnd w:id="375"/>
      <w:bookmarkEnd w:id="376"/>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7" w:name="_Toc27409678"/>
      <w:bookmarkStart w:id="378" w:name="_Toc75463353"/>
      <w:bookmarkStart w:id="379" w:name="_Toc83679911"/>
      <w:bookmarkStart w:id="380" w:name="_Toc90626237"/>
      <w:bookmarkStart w:id="381" w:name="_Toc146273891"/>
      <w:r w:rsidRPr="00853D43">
        <w:t>6.2.1.2.3.7</w:t>
      </w:r>
      <w:r w:rsidRPr="00853D43">
        <w:tab/>
        <w:t>GAGAN Scenario</w:t>
      </w:r>
      <w:bookmarkEnd w:id="377"/>
      <w:bookmarkEnd w:id="378"/>
      <w:bookmarkEnd w:id="379"/>
      <w:bookmarkEnd w:id="380"/>
      <w:bookmarkEnd w:id="381"/>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2" w:name="_Toc27409679"/>
      <w:bookmarkStart w:id="383" w:name="_Toc75463354"/>
      <w:bookmarkStart w:id="384" w:name="_Toc83679912"/>
      <w:bookmarkStart w:id="385" w:name="_Toc90626238"/>
      <w:bookmarkStart w:id="386" w:name="_Toc146273892"/>
      <w:r w:rsidRPr="00853D43">
        <w:t>6.2.1.2.4</w:t>
      </w:r>
      <w:r w:rsidRPr="00853D43">
        <w:tab/>
        <w:t>GNSS Scenario #4</w:t>
      </w:r>
      <w:bookmarkEnd w:id="382"/>
      <w:bookmarkEnd w:id="383"/>
      <w:bookmarkEnd w:id="384"/>
      <w:bookmarkEnd w:id="385"/>
      <w:bookmarkEnd w:id="38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7" w:name="_Toc27409680"/>
      <w:bookmarkStart w:id="388" w:name="_Toc75463355"/>
      <w:bookmarkStart w:id="389" w:name="_Toc83679913"/>
      <w:bookmarkStart w:id="390" w:name="_Toc90626239"/>
      <w:bookmarkStart w:id="391" w:name="_Toc146273893"/>
      <w:r w:rsidRPr="00853D43">
        <w:t>6.2.1.2.4.1</w:t>
      </w:r>
      <w:r w:rsidRPr="00853D43">
        <w:tab/>
        <w:t>GNSS Scenario #4A</w:t>
      </w:r>
      <w:bookmarkEnd w:id="387"/>
      <w:bookmarkEnd w:id="388"/>
      <w:bookmarkEnd w:id="389"/>
      <w:bookmarkEnd w:id="390"/>
      <w:bookmarkEnd w:id="39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2" w:name="_Toc27409681"/>
      <w:bookmarkStart w:id="393" w:name="_Toc75463356"/>
      <w:bookmarkStart w:id="394" w:name="_Toc83679914"/>
      <w:bookmarkStart w:id="395" w:name="_Toc90626240"/>
      <w:bookmarkStart w:id="396" w:name="_Toc146273894"/>
      <w:r w:rsidRPr="00853D43">
        <w:t>6.2.1.2.4.2</w:t>
      </w:r>
      <w:r w:rsidRPr="00853D43">
        <w:tab/>
        <w:t>GNSS Scenario #4B</w:t>
      </w:r>
      <w:bookmarkEnd w:id="392"/>
      <w:bookmarkEnd w:id="393"/>
      <w:bookmarkEnd w:id="394"/>
      <w:bookmarkEnd w:id="395"/>
      <w:bookmarkEnd w:id="396"/>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00863870" w:rsidRPr="00387E07">
        <w:t>di</w:t>
      </w:r>
      <w:r>
        <w:t>ves</w:t>
      </w:r>
      <w:proofErr w:type="spellEnd"/>
      <w:r>
        <w:t>),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proofErr w:type="spellStart"/>
      <w:r w:rsidRPr="00387E07">
        <w:t>Navic</w:t>
      </w:r>
      <w:proofErr w:type="spellEnd"/>
      <w:r w:rsidRPr="00387E07">
        <w:t xml:space="preserve">: </w:t>
      </w:r>
      <w:r w:rsidR="001C5331">
        <w:t xml:space="preserve">PRN: </w:t>
      </w:r>
      <w:r w:rsidR="00D27D49" w:rsidRPr="00D27D49">
        <w:t xml:space="preserve">4,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 xml:space="preserve">Galileo: </w:t>
      </w:r>
      <w:proofErr w:type="spellStart"/>
      <w:r w:rsidRPr="00387E07">
        <w:t>tbd</w:t>
      </w:r>
      <w:proofErr w:type="spellEnd"/>
    </w:p>
    <w:p w14:paraId="4CF545DD" w14:textId="77777777" w:rsidR="00863870" w:rsidRPr="00387E07" w:rsidRDefault="00863870" w:rsidP="00863870">
      <w:proofErr w:type="spellStart"/>
      <w:r w:rsidRPr="00387E07">
        <w:t>Glonass</w:t>
      </w:r>
      <w:proofErr w:type="spellEnd"/>
      <w:r w:rsidRPr="00387E07">
        <w:t xml:space="preserve">: </w:t>
      </w:r>
      <w:proofErr w:type="spellStart"/>
      <w:r w:rsidRPr="00387E07">
        <w:t>tbd</w:t>
      </w:r>
      <w:proofErr w:type="spellEnd"/>
    </w:p>
    <w:p w14:paraId="6F1E3BF4" w14:textId="77777777" w:rsidR="00D27D49" w:rsidRDefault="00863870" w:rsidP="00D27D49">
      <w:proofErr w:type="spellStart"/>
      <w:r w:rsidRPr="00387E07">
        <w:t>Beidou</w:t>
      </w:r>
      <w:proofErr w:type="spellEnd"/>
      <w:r w:rsidRPr="00387E07">
        <w:t xml:space="preserve">: </w:t>
      </w:r>
      <w:proofErr w:type="spellStart"/>
      <w:r w:rsidRPr="00387E07">
        <w:t>tbd</w:t>
      </w:r>
      <w:proofErr w:type="spellEnd"/>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7" w:name="_Toc27409682"/>
      <w:bookmarkStart w:id="398" w:name="_Toc75463357"/>
      <w:bookmarkStart w:id="399" w:name="_Toc83679915"/>
      <w:bookmarkStart w:id="400" w:name="_Toc90626241"/>
      <w:bookmarkStart w:id="401" w:name="_Toc146273895"/>
      <w:r w:rsidRPr="00853D43">
        <w:t>6.2.1.2.4.3</w:t>
      </w:r>
      <w:r w:rsidRPr="00853D43">
        <w:tab/>
        <w:t>GNSS Scenario #4C</w:t>
      </w:r>
      <w:bookmarkEnd w:id="397"/>
      <w:bookmarkEnd w:id="398"/>
      <w:bookmarkEnd w:id="399"/>
      <w:bookmarkEnd w:id="400"/>
      <w:bookmarkEnd w:id="40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2" w:name="_Toc27409683"/>
      <w:bookmarkStart w:id="403" w:name="_Toc75463358"/>
      <w:bookmarkStart w:id="404" w:name="_Toc83679916"/>
      <w:bookmarkStart w:id="405" w:name="_Toc90626242"/>
      <w:bookmarkStart w:id="406" w:name="_Toc146273896"/>
      <w:r w:rsidRPr="00853D43">
        <w:t>6.2.1.2.4.4</w:t>
      </w:r>
      <w:r w:rsidRPr="00853D43">
        <w:tab/>
      </w:r>
      <w:r w:rsidRPr="00853D43">
        <w:tab/>
        <w:t>GNSS Scenario #4D</w:t>
      </w:r>
      <w:bookmarkEnd w:id="402"/>
      <w:bookmarkEnd w:id="403"/>
      <w:bookmarkEnd w:id="404"/>
      <w:bookmarkEnd w:id="405"/>
      <w:bookmarkEnd w:id="406"/>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7" w:name="_Toc27409684"/>
      <w:bookmarkStart w:id="408" w:name="_Toc75463359"/>
      <w:bookmarkStart w:id="409" w:name="_Toc83679917"/>
      <w:bookmarkStart w:id="410" w:name="_Toc90626243"/>
      <w:bookmarkStart w:id="411" w:name="_Toc146273897"/>
      <w:r w:rsidRPr="00853D43">
        <w:t>6.2.1.2.4.5</w:t>
      </w:r>
      <w:r w:rsidRPr="00853D43">
        <w:tab/>
        <w:t>QZSS Scenario #2</w:t>
      </w:r>
      <w:bookmarkEnd w:id="407"/>
      <w:bookmarkEnd w:id="408"/>
      <w:bookmarkEnd w:id="409"/>
      <w:bookmarkEnd w:id="410"/>
      <w:bookmarkEnd w:id="411"/>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 xml:space="preserve">Sig GNSS QZSS 2020_9_17 </w:t>
      </w:r>
      <w:proofErr w:type="spellStart"/>
      <w:r w:rsidRPr="00E805BF">
        <w:t>Rinex.rnx</w:t>
      </w:r>
      <w:proofErr w:type="spellEnd"/>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2" w:name="_Toc27409685"/>
      <w:bookmarkStart w:id="413" w:name="_Toc75463360"/>
      <w:bookmarkStart w:id="414" w:name="_Toc83679918"/>
      <w:bookmarkStart w:id="415" w:name="_Toc90626244"/>
      <w:bookmarkStart w:id="416" w:name="_Toc146273898"/>
      <w:r w:rsidRPr="00853D43">
        <w:t>6.2.1.2.</w:t>
      </w:r>
      <w:r w:rsidR="00CF1125" w:rsidRPr="00853D43">
        <w:t>4</w:t>
      </w:r>
      <w:r w:rsidRPr="00853D43">
        <w:t>.6</w:t>
      </w:r>
      <w:r w:rsidRPr="00853D43">
        <w:tab/>
        <w:t>WAAS Scenario</w:t>
      </w:r>
      <w:bookmarkEnd w:id="412"/>
      <w:bookmarkEnd w:id="413"/>
      <w:bookmarkEnd w:id="414"/>
      <w:bookmarkEnd w:id="415"/>
      <w:bookmarkEnd w:id="416"/>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7" w:name="_Toc27409686"/>
      <w:bookmarkStart w:id="418" w:name="_Toc75463361"/>
      <w:bookmarkStart w:id="419" w:name="_Toc83679919"/>
      <w:bookmarkStart w:id="420" w:name="_Toc90626245"/>
      <w:bookmarkStart w:id="421" w:name="_Toc146273899"/>
      <w:r w:rsidRPr="00853D43">
        <w:t>6.2.1.2.</w:t>
      </w:r>
      <w:r w:rsidR="00CF1125" w:rsidRPr="00853D43">
        <w:t>4</w:t>
      </w:r>
      <w:r w:rsidRPr="00853D43">
        <w:t>.7</w:t>
      </w:r>
      <w:r w:rsidRPr="00853D43">
        <w:tab/>
        <w:t>EGNOS Scenario</w:t>
      </w:r>
      <w:bookmarkEnd w:id="417"/>
      <w:bookmarkEnd w:id="418"/>
      <w:bookmarkEnd w:id="419"/>
      <w:bookmarkEnd w:id="420"/>
      <w:bookmarkEnd w:id="421"/>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2" w:name="_Toc27409687"/>
      <w:bookmarkStart w:id="423" w:name="_Toc75463362"/>
      <w:bookmarkStart w:id="424" w:name="_Toc83679920"/>
      <w:bookmarkStart w:id="425" w:name="_Toc90626246"/>
      <w:bookmarkStart w:id="426" w:name="_Toc146273900"/>
      <w:r w:rsidRPr="00853D43">
        <w:t>6.2.1.2.</w:t>
      </w:r>
      <w:r w:rsidR="00CF1125" w:rsidRPr="00853D43">
        <w:t>4</w:t>
      </w:r>
      <w:r w:rsidRPr="00853D43">
        <w:t>.8</w:t>
      </w:r>
      <w:r w:rsidRPr="00853D43">
        <w:tab/>
        <w:t>MSAS Scenario</w:t>
      </w:r>
      <w:bookmarkEnd w:id="422"/>
      <w:bookmarkEnd w:id="423"/>
      <w:bookmarkEnd w:id="424"/>
      <w:bookmarkEnd w:id="425"/>
      <w:bookmarkEnd w:id="426"/>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7" w:name="_Toc27409688"/>
      <w:bookmarkStart w:id="428" w:name="_Toc75463363"/>
      <w:bookmarkStart w:id="429" w:name="_Toc83679921"/>
      <w:bookmarkStart w:id="430" w:name="_Toc90626247"/>
      <w:bookmarkStart w:id="431" w:name="_Toc146273901"/>
      <w:r w:rsidRPr="00853D43">
        <w:t>6.2.1.2.</w:t>
      </w:r>
      <w:r w:rsidR="00CF1125" w:rsidRPr="00853D43">
        <w:t>4</w:t>
      </w:r>
      <w:r w:rsidRPr="00853D43">
        <w:t>.9</w:t>
      </w:r>
      <w:r w:rsidRPr="00853D43">
        <w:tab/>
        <w:t>GAGAN Scenario</w:t>
      </w:r>
      <w:bookmarkEnd w:id="427"/>
      <w:bookmarkEnd w:id="428"/>
      <w:bookmarkEnd w:id="429"/>
      <w:bookmarkEnd w:id="430"/>
      <w:bookmarkEnd w:id="431"/>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2" w:name="_Toc27409689"/>
      <w:bookmarkStart w:id="433" w:name="_Toc75463364"/>
      <w:bookmarkStart w:id="434" w:name="_Toc83679922"/>
      <w:bookmarkStart w:id="435" w:name="_Toc90626248"/>
      <w:bookmarkStart w:id="436" w:name="_Toc146273902"/>
      <w:r w:rsidRPr="00853D43">
        <w:t>6.2.1.2.5</w:t>
      </w:r>
      <w:r w:rsidRPr="00853D43">
        <w:tab/>
        <w:t>GNSS Scenario #5</w:t>
      </w:r>
      <w:bookmarkEnd w:id="432"/>
      <w:bookmarkEnd w:id="433"/>
      <w:bookmarkEnd w:id="434"/>
      <w:bookmarkEnd w:id="435"/>
      <w:bookmarkEnd w:id="43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7" w:name="_Toc27409690"/>
      <w:bookmarkStart w:id="438" w:name="_Toc75463365"/>
      <w:bookmarkStart w:id="439" w:name="_Toc83679923"/>
      <w:bookmarkStart w:id="440" w:name="_Toc90626249"/>
      <w:bookmarkStart w:id="441" w:name="_Toc146273903"/>
      <w:r w:rsidRPr="00853D43">
        <w:t>6.2.1.2.</w:t>
      </w:r>
      <w:r w:rsidR="00CF1125" w:rsidRPr="00853D43">
        <w:t>6</w:t>
      </w:r>
      <w:r w:rsidRPr="00853D43">
        <w:tab/>
      </w:r>
      <w:r w:rsidR="007B3391" w:rsidRPr="00853D43">
        <w:t>UE</w:t>
      </w:r>
      <w:r w:rsidRPr="00853D43">
        <w:t xml:space="preserve"> Location for TTFF test cases</w:t>
      </w:r>
      <w:bookmarkEnd w:id="437"/>
      <w:bookmarkEnd w:id="438"/>
      <w:bookmarkEnd w:id="439"/>
      <w:bookmarkEnd w:id="440"/>
      <w:bookmarkEnd w:id="441"/>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2" w:name="_Toc27409691"/>
      <w:bookmarkStart w:id="443" w:name="_Toc75463366"/>
      <w:bookmarkStart w:id="444" w:name="_Toc83679924"/>
      <w:bookmarkStart w:id="445" w:name="_Toc90626250"/>
      <w:bookmarkStart w:id="446" w:name="_Toc146273904"/>
      <w:r w:rsidRPr="00853D43">
        <w:t>6.2.1.2.</w:t>
      </w:r>
      <w:r w:rsidR="00CF1125" w:rsidRPr="00853D43">
        <w:t>6</w:t>
      </w:r>
      <w:r w:rsidRPr="00853D43">
        <w:t>.1</w:t>
      </w:r>
      <w:r w:rsidRPr="00853D43">
        <w:tab/>
      </w:r>
      <w:r w:rsidR="007B3391" w:rsidRPr="00853D43">
        <w:t>UE</w:t>
      </w:r>
      <w:r w:rsidRPr="00853D43">
        <w:t xml:space="preserve"> Location Offset</w:t>
      </w:r>
      <w:bookmarkEnd w:id="442"/>
      <w:bookmarkEnd w:id="443"/>
      <w:bookmarkEnd w:id="444"/>
      <w:bookmarkEnd w:id="445"/>
      <w:bookmarkEnd w:id="446"/>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7" w:name="_Toc27409692"/>
      <w:bookmarkStart w:id="448" w:name="_Toc75463367"/>
      <w:bookmarkStart w:id="449" w:name="_Toc83679925"/>
      <w:bookmarkStart w:id="450" w:name="_Toc90626251"/>
      <w:bookmarkStart w:id="451" w:name="_Toc146273905"/>
      <w:r w:rsidRPr="00853D43">
        <w:t>6.2.1.2.</w:t>
      </w:r>
      <w:r w:rsidR="00CF1125" w:rsidRPr="00853D43">
        <w:t>6</w:t>
      </w:r>
      <w:r w:rsidRPr="00853D43">
        <w:t>.2</w:t>
      </w:r>
      <w:r w:rsidRPr="00853D43">
        <w:tab/>
      </w:r>
      <w:r w:rsidR="007B3391" w:rsidRPr="00853D43">
        <w:t>UE</w:t>
      </w:r>
      <w:r w:rsidRPr="00853D43">
        <w:t xml:space="preserve"> Altitude</w:t>
      </w:r>
      <w:bookmarkEnd w:id="447"/>
      <w:bookmarkEnd w:id="448"/>
      <w:bookmarkEnd w:id="449"/>
      <w:bookmarkEnd w:id="450"/>
      <w:bookmarkEnd w:id="451"/>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2" w:name="_Toc27409693"/>
      <w:bookmarkStart w:id="453" w:name="_Toc75463368"/>
      <w:bookmarkStart w:id="454" w:name="_Toc83679926"/>
      <w:bookmarkStart w:id="455" w:name="_Toc90626252"/>
      <w:bookmarkStart w:id="456" w:name="_Toc146273906"/>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2"/>
      <w:bookmarkEnd w:id="453"/>
      <w:bookmarkEnd w:id="454"/>
      <w:bookmarkEnd w:id="455"/>
      <w:bookmarkEnd w:id="456"/>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 xml:space="preserve">This information element is only required for </w:t>
      </w:r>
      <w:proofErr w:type="spellStart"/>
      <w:r w:rsidRPr="00853D43">
        <w:t>multi</w:t>
      </w:r>
      <w:r w:rsidR="00350929" w:rsidRPr="00853D43">
        <w:t>GNSS</w:t>
      </w:r>
      <w:proofErr w:type="spellEnd"/>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proofErr w:type="spellStart"/>
            <w:r w:rsidRPr="00853D43">
              <w:rPr>
                <w:rFonts w:eastAsia="SimSun"/>
                <w:lang w:eastAsia="en-US"/>
              </w:rPr>
              <w:t>Delta_T</w:t>
            </w:r>
            <w:proofErr w:type="spellEnd"/>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proofErr w:type="spellStart"/>
      <w:r w:rsidRPr="00853D43">
        <w:rPr>
          <w:b/>
        </w:rPr>
        <w:t>i</w:t>
      </w:r>
      <w:proofErr w:type="spellEnd"/>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7" w:name="_Toc27409694"/>
      <w:bookmarkStart w:id="458" w:name="_Toc75463369"/>
      <w:bookmarkStart w:id="459" w:name="_Toc83679927"/>
      <w:bookmarkStart w:id="460" w:name="_Toc90626253"/>
      <w:bookmarkStart w:id="461" w:name="_Toc146273907"/>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7"/>
      <w:bookmarkEnd w:id="458"/>
      <w:bookmarkEnd w:id="459"/>
      <w:bookmarkEnd w:id="460"/>
      <w:bookmarkEnd w:id="461"/>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2" w:name="OLE_LINK5"/>
            <w:bookmarkStart w:id="463" w:name="OLE_LINK6"/>
            <w:r w:rsidRPr="00853D43">
              <w:rPr>
                <w:rFonts w:eastAsia="SimSun"/>
                <w:lang w:eastAsia="en-US"/>
              </w:rPr>
              <w:t xml:space="preserve">TDD: cell parameters id </w:t>
            </w:r>
            <w:bookmarkEnd w:id="462"/>
            <w:bookmarkEnd w:id="463"/>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4" w:name="_Toc27409695"/>
      <w:bookmarkStart w:id="465" w:name="_Toc75463370"/>
      <w:bookmarkStart w:id="466" w:name="_Toc83679928"/>
      <w:bookmarkStart w:id="467" w:name="_Toc90626254"/>
      <w:bookmarkStart w:id="468"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4"/>
      <w:bookmarkEnd w:id="465"/>
      <w:bookmarkEnd w:id="466"/>
      <w:bookmarkEnd w:id="467"/>
      <w:bookmarkEnd w:id="46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proofErr w:type="spellStart"/>
            <w:r w:rsidRPr="00853D43">
              <w:rPr>
                <w:rFonts w:eastAsia="SimSun"/>
                <w:lang w:eastAsia="en-US"/>
              </w:rPr>
              <w:lastRenderedPageBreak/>
              <w:t>SatID</w:t>
            </w:r>
            <w:proofErr w:type="spellEnd"/>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 xml:space="preserve">This information element is only required for </w:t>
      </w:r>
      <w:proofErr w:type="spellStart"/>
      <w:r w:rsidRPr="00853D43">
        <w:t>multi</w:t>
      </w:r>
      <w:r w:rsidR="00350929" w:rsidRPr="00853D43">
        <w:t>GNSS</w:t>
      </w:r>
      <w:proofErr w:type="spellEnd"/>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proofErr w:type="spellStart"/>
            <w:r w:rsidRPr="00853D43">
              <w:rPr>
                <w:rFonts w:eastAsia="SimSun"/>
                <w:lang w:eastAsia="en-US"/>
              </w:rPr>
              <w:t>Delta_T</w:t>
            </w:r>
            <w:proofErr w:type="spellEnd"/>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lastRenderedPageBreak/>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proofErr w:type="spellStart"/>
      <w:r w:rsidRPr="00853D43">
        <w:rPr>
          <w:b/>
        </w:rPr>
        <w:t>i</w:t>
      </w:r>
      <w:proofErr w:type="spellEnd"/>
      <w:r w:rsidRPr="00853D43">
        <w:rPr>
          <w:b/>
        </w:rPr>
        <w:t>)</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 xml:space="preserve">UE Positioning GPS </w:t>
            </w:r>
            <w:proofErr w:type="spellStart"/>
            <w:r w:rsidRPr="00853D43">
              <w:rPr>
                <w:lang w:eastAsia="en-US"/>
              </w:rPr>
              <w:t>ReferenceTime</w:t>
            </w:r>
            <w:proofErr w:type="spellEnd"/>
            <w:r w:rsidRPr="00853D43">
              <w:rPr>
                <w:lang w:eastAsia="en-US"/>
              </w:rPr>
              <w:t xml:space="preserv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proofErr w:type="spellStart"/>
            <w:r w:rsidRPr="00853D43">
              <w:rPr>
                <w:lang w:eastAsia="en-US"/>
              </w:rPr>
              <w:t>SatID</w:t>
            </w:r>
            <w:proofErr w:type="spellEnd"/>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proofErr w:type="spellStart"/>
            <w:r w:rsidRPr="00853D43">
              <w:rPr>
                <w:lang w:eastAsia="en-US"/>
              </w:rPr>
              <w:t>SatID</w:t>
            </w:r>
            <w:proofErr w:type="spellEnd"/>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9" w:name="_Toc27409696"/>
      <w:bookmarkStart w:id="470" w:name="_Toc75463371"/>
      <w:bookmarkStart w:id="471" w:name="_Toc83679929"/>
      <w:bookmarkStart w:id="472" w:name="_Toc90626255"/>
      <w:bookmarkStart w:id="473"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9"/>
      <w:bookmarkEnd w:id="470"/>
      <w:bookmarkEnd w:id="471"/>
      <w:bookmarkEnd w:id="472"/>
      <w:bookmarkEnd w:id="473"/>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proofErr w:type="spellStart"/>
            <w:r w:rsidRPr="00853D43">
              <w:rPr>
                <w:rFonts w:eastAsia="SimSun"/>
                <w:lang w:eastAsia="en-US"/>
              </w:rPr>
              <w:t>SatID</w:t>
            </w:r>
            <w:proofErr w:type="spellEnd"/>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lastRenderedPageBreak/>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proofErr w:type="spellStart"/>
            <w:r w:rsidRPr="00853D43">
              <w:rPr>
                <w:lang w:eastAsia="en-US"/>
              </w:rPr>
              <w:t>SatID</w:t>
            </w:r>
            <w:proofErr w:type="spellEnd"/>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proofErr w:type="spellStart"/>
            <w:r w:rsidRPr="00853D43">
              <w:rPr>
                <w:position w:val="6"/>
                <w:sz w:val="14"/>
                <w:szCs w:val="14"/>
                <w:lang w:eastAsia="en-US"/>
              </w:rPr>
              <w:t>th</w:t>
            </w:r>
            <w:proofErr w:type="spellEnd"/>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proofErr w:type="spellStart"/>
            <w:r w:rsidRPr="00853D43">
              <w:rPr>
                <w:position w:val="6"/>
                <w:sz w:val="14"/>
                <w:szCs w:val="14"/>
                <w:lang w:eastAsia="en-US"/>
              </w:rPr>
              <w:t>st</w:t>
            </w:r>
            <w:proofErr w:type="spellEnd"/>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4" w:name="_Toc27409697"/>
      <w:bookmarkStart w:id="475" w:name="_Toc75463372"/>
      <w:bookmarkStart w:id="476" w:name="_Toc83679930"/>
      <w:bookmarkStart w:id="477" w:name="_Toc90626256"/>
      <w:bookmarkStart w:id="478"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4"/>
      <w:bookmarkEnd w:id="475"/>
      <w:bookmarkEnd w:id="476"/>
      <w:bookmarkEnd w:id="477"/>
      <w:bookmarkEnd w:id="478"/>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lastRenderedPageBreak/>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r w:rsidRPr="00853D43">
              <w:rPr>
                <w:rFonts w:eastAsia="Calibri"/>
                <w:lang w:eastAsia="en-US"/>
              </w:rPr>
              <w:t xml:space="preserv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r w:rsidRPr="00853D43">
              <w:rPr>
                <w:rFonts w:eastAsia="Calibri"/>
                <w:lang w:eastAsia="en-US"/>
              </w:rPr>
              <w:t xml:space="preserv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ReferenceLocation</w:t>
            </w:r>
            <w:proofErr w:type="spellEnd"/>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IonosphericModel</w:t>
            </w:r>
            <w:proofErr w:type="spellEnd"/>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TimeModelList</w:t>
            </w:r>
            <w:proofErr w:type="spellEnd"/>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NavigationModel</w:t>
            </w:r>
            <w:proofErr w:type="spellEnd"/>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AcquisitionAssistance</w:t>
            </w:r>
            <w:proofErr w:type="spellEnd"/>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w:t>
            </w:r>
            <w:proofErr w:type="spellStart"/>
            <w:r w:rsidRPr="00853D43">
              <w:rPr>
                <w:rFonts w:eastAsia="Calibri"/>
                <w:lang w:eastAsia="en-US"/>
              </w:rPr>
              <w:t>AuxiliaryInformation</w:t>
            </w:r>
            <w:proofErr w:type="spellEnd"/>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w:t>
            </w:r>
            <w:proofErr w:type="spellStart"/>
            <w:r w:rsidRPr="00853D43">
              <w:rPr>
                <w:lang w:eastAsia="en-US"/>
              </w:rPr>
              <w:t>ReferenceTime</w:t>
            </w:r>
            <w:proofErr w:type="spellEnd"/>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gnss-SystemTime</w:t>
            </w:r>
            <w:proofErr w:type="spellEnd"/>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gnss-TimeID</w:t>
            </w:r>
            <w:proofErr w:type="spellEnd"/>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gnss-DayNumber</w:t>
            </w:r>
            <w:proofErr w:type="spellEnd"/>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gnss-TimeOfDay</w:t>
            </w:r>
            <w:proofErr w:type="spellEnd"/>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notificationOfLeapSecond</w:t>
            </w:r>
            <w:proofErr w:type="spellEnd"/>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glonass</w:t>
            </w:r>
            <w:proofErr w:type="spellEnd"/>
            <w:r w:rsidRPr="00853D43">
              <w:rPr>
                <w:lang w:eastAsia="en-US"/>
              </w:rPr>
              <w:t>’</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glonass</w:t>
            </w:r>
            <w:proofErr w:type="spellEnd"/>
            <w:r w:rsidRPr="00853D43">
              <w:rPr>
                <w:lang w:eastAsia="en-US"/>
              </w:rPr>
              <w:t>’</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gps</w:t>
            </w:r>
            <w:proofErr w:type="spellEnd"/>
            <w:r w:rsidRPr="00853D43">
              <w:rPr>
                <w:lang w:eastAsia="en-US"/>
              </w:rPr>
              <w:t xml:space="preserve">-TOW-Assist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gps</w:t>
            </w:r>
            <w:proofErr w:type="spellEnd"/>
            <w:r w:rsidRPr="00853D43">
              <w:rPr>
                <w:lang w:eastAsia="en-US"/>
              </w:rPr>
              <w:t>’</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proofErr w:type="spellStart"/>
            <w:r w:rsidRPr="00853D43">
              <w:rPr>
                <w:lang w:eastAsia="en-US"/>
              </w:rPr>
              <w:t>gnss-TimeID</w:t>
            </w:r>
            <w:proofErr w:type="spellEnd"/>
            <w:r w:rsidRPr="00853D43">
              <w:rPr>
                <w:lang w:eastAsia="en-US"/>
              </w:rPr>
              <w:t xml:space="preserve"> = ‘</w:t>
            </w:r>
            <w:proofErr w:type="spellStart"/>
            <w:r w:rsidRPr="00853D43">
              <w:rPr>
                <w:lang w:eastAsia="en-US"/>
              </w:rPr>
              <w:t>gps</w:t>
            </w:r>
            <w:proofErr w:type="spellEnd"/>
            <w:r w:rsidRPr="00853D43">
              <w:rPr>
                <w:lang w:eastAsia="en-US"/>
              </w:rPr>
              <w:t>’</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w:t>
            </w:r>
            <w:proofErr w:type="spellStart"/>
            <w:r w:rsidRPr="00853D43">
              <w:rPr>
                <w:lang w:eastAsia="en-US"/>
              </w:rPr>
              <w:t>gnss-ReferenceTimeForOneCell</w:t>
            </w:r>
            <w:proofErr w:type="spellEnd"/>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networkTime</w:t>
            </w:r>
            <w:proofErr w:type="spellEnd"/>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proofErr w:type="spellStart"/>
            <w:r w:rsidRPr="00853D43">
              <w:rPr>
                <w:lang w:eastAsia="en-US"/>
              </w:rPr>
              <w:t>secondsFromFrameStructureStart</w:t>
            </w:r>
            <w:proofErr w:type="spellEnd"/>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fractionalSecondsFromFrameStructureStart</w:t>
            </w:r>
            <w:proofErr w:type="spellEnd"/>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frameDrift</w:t>
            </w:r>
            <w:proofErr w:type="spellEnd"/>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cellID</w:t>
            </w:r>
            <w:proofErr w:type="spellEnd"/>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w:t>
            </w:r>
            <w:proofErr w:type="spellStart"/>
            <w:r w:rsidR="00A37EFD" w:rsidRPr="00853D43">
              <w:rPr>
                <w:lang w:eastAsia="en-US"/>
              </w:rPr>
              <w:t>physCellId</w:t>
            </w:r>
            <w:proofErr w:type="spellEnd"/>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cellGlobalIdEUTRA</w:t>
            </w:r>
            <w:proofErr w:type="spellEnd"/>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proofErr w:type="spellStart"/>
            <w:r w:rsidR="00870F00" w:rsidRPr="00853D43">
              <w:rPr>
                <w:lang w:eastAsia="en-US"/>
              </w:rPr>
              <w:t>earfcn</w:t>
            </w:r>
            <w:proofErr w:type="spellEnd"/>
            <w:r w:rsidR="00870F00" w:rsidRPr="00853D43">
              <w:rPr>
                <w:lang w:eastAsia="en-US"/>
              </w:rPr>
              <w:t>/</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proofErr w:type="spellStart"/>
            <w:r w:rsidRPr="00853D43">
              <w:rPr>
                <w:lang w:eastAsia="en-US"/>
              </w:rPr>
              <w:t>referenceTimeUnc</w:t>
            </w:r>
            <w:proofErr w:type="spellEnd"/>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w:t>
      </w:r>
      <w:r w:rsidR="00821A38" w:rsidRPr="00853D43">
        <w:rPr>
          <w:b/>
        </w:rPr>
        <w:t>IE</w:t>
      </w:r>
    </w:p>
    <w:p w14:paraId="7F91558C" w14:textId="77777777" w:rsidR="00A37EFD" w:rsidRPr="00853D43" w:rsidRDefault="00A37EFD" w:rsidP="00DC1842">
      <w:pPr>
        <w:pStyle w:val="TH"/>
        <w:outlineLvl w:val="0"/>
      </w:pPr>
      <w:r w:rsidRPr="00853D43">
        <w:t>GNSS-</w:t>
      </w:r>
      <w:proofErr w:type="spellStart"/>
      <w:r w:rsidRPr="00853D43">
        <w:t>ReferenceLocation</w:t>
      </w:r>
      <w:proofErr w:type="spellEnd"/>
      <w:r w:rsidRPr="00853D43">
        <w:t xml:space="preserve">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ReferenceLocation</w:t>
            </w:r>
            <w:proofErr w:type="spellEnd"/>
          </w:p>
        </w:tc>
        <w:tc>
          <w:tcPr>
            <w:tcW w:w="2998" w:type="dxa"/>
            <w:noWrap/>
          </w:tcPr>
          <w:p w14:paraId="6968CCB9" w14:textId="77777777" w:rsidR="00A37EFD" w:rsidRPr="00853D43" w:rsidRDefault="00A37EFD" w:rsidP="000D37B9">
            <w:pPr>
              <w:pStyle w:val="TAL"/>
              <w:rPr>
                <w:rFonts w:eastAsia="SimSun"/>
                <w:lang w:eastAsia="en-US"/>
              </w:rPr>
            </w:pPr>
            <w:proofErr w:type="spellStart"/>
            <w:r w:rsidRPr="00853D43">
              <w:rPr>
                <w:rFonts w:eastAsia="SimSun"/>
                <w:lang w:eastAsia="en-US"/>
              </w:rPr>
              <w:t>threeDlocation</w:t>
            </w:r>
            <w:proofErr w:type="spellEnd"/>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w:t>
      </w:r>
      <w:r w:rsidR="00821A38" w:rsidRPr="00853D43">
        <w:rPr>
          <w:b/>
        </w:rPr>
        <w:t>IE</w:t>
      </w:r>
    </w:p>
    <w:p w14:paraId="255C9FB9" w14:textId="77777777" w:rsidR="00A37EFD" w:rsidRPr="00853D43" w:rsidRDefault="00A37EFD" w:rsidP="00DC1842">
      <w:pPr>
        <w:pStyle w:val="TH"/>
        <w:outlineLvl w:val="0"/>
      </w:pPr>
      <w:r w:rsidRPr="00853D43">
        <w:t>GNSS-</w:t>
      </w:r>
      <w:proofErr w:type="spellStart"/>
      <w:r w:rsidRPr="00853D43">
        <w:t>IonosphericModel</w:t>
      </w:r>
      <w:proofErr w:type="spellEnd"/>
      <w:r w:rsidRPr="00853D43">
        <w:t xml:space="preserve">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IonosphericModel</w:t>
            </w:r>
            <w:proofErr w:type="spellEnd"/>
          </w:p>
        </w:tc>
        <w:tc>
          <w:tcPr>
            <w:tcW w:w="2977" w:type="dxa"/>
            <w:gridSpan w:val="2"/>
            <w:noWrap/>
          </w:tcPr>
          <w:p w14:paraId="0A41CA37" w14:textId="77777777" w:rsidR="00A37EFD" w:rsidRPr="00853D43" w:rsidRDefault="00A37EFD" w:rsidP="000D37B9">
            <w:pPr>
              <w:pStyle w:val="TAL"/>
              <w:rPr>
                <w:rFonts w:eastAsia="SimSun"/>
                <w:lang w:eastAsia="en-US"/>
              </w:rPr>
            </w:pPr>
            <w:proofErr w:type="spellStart"/>
            <w:r w:rsidRPr="00853D43">
              <w:rPr>
                <w:rFonts w:eastAsia="SimSun"/>
                <w:lang w:eastAsia="en-US"/>
              </w:rPr>
              <w:t>KlobucharModelParameter</w:t>
            </w:r>
            <w:proofErr w:type="spellEnd"/>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proofErr w:type="spellStart"/>
            <w:r w:rsidRPr="00853D43">
              <w:rPr>
                <w:rFonts w:eastAsia="SimSun"/>
                <w:lang w:eastAsia="en-US"/>
              </w:rPr>
              <w:t>NeQuickModelParameter</w:t>
            </w:r>
            <w:proofErr w:type="spellEnd"/>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w:t>
      </w:r>
      <w:r w:rsidR="00821A38" w:rsidRPr="00853D43">
        <w:rPr>
          <w:b/>
        </w:rPr>
        <w:t>IE</w:t>
      </w:r>
      <w:r w:rsidRPr="00853D43">
        <w:t xml:space="preserve"> This information element </w:t>
      </w:r>
      <w:r w:rsidRPr="00853D43">
        <w:rPr>
          <w:bCs/>
        </w:rPr>
        <w:t xml:space="preserve">is only required for </w:t>
      </w:r>
      <w:proofErr w:type="spellStart"/>
      <w:r w:rsidRPr="00853D43">
        <w:rPr>
          <w:bCs/>
        </w:rPr>
        <w:t>multi</w:t>
      </w:r>
      <w:r w:rsidR="00350929" w:rsidRPr="00853D43">
        <w:rPr>
          <w:bCs/>
        </w:rPr>
        <w:t>GNSS</w:t>
      </w:r>
      <w:proofErr w:type="spellEnd"/>
      <w:r w:rsidRPr="00853D43">
        <w:rPr>
          <w:bCs/>
        </w:rPr>
        <w:t xml:space="preserve"> tests</w:t>
      </w:r>
      <w:r w:rsidRPr="00853D43">
        <w:t>.</w:t>
      </w:r>
    </w:p>
    <w:p w14:paraId="2A797589" w14:textId="77777777" w:rsidR="00A37EFD" w:rsidRPr="00853D43" w:rsidRDefault="00A37EFD" w:rsidP="00DC1842">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TimeModelList</w:t>
            </w:r>
            <w:proofErr w:type="spellEnd"/>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proofErr w:type="spellStart"/>
            <w:r w:rsidRPr="00853D43">
              <w:rPr>
                <w:rFonts w:eastAsia="SimSun"/>
                <w:lang w:eastAsia="en-US"/>
              </w:rPr>
              <w:t>gnss</w:t>
            </w:r>
            <w:proofErr w:type="spellEnd"/>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proofErr w:type="spellStart"/>
            <w:r w:rsidRPr="00853D43">
              <w:rPr>
                <w:rFonts w:eastAsia="SimSun"/>
                <w:lang w:eastAsia="en-US"/>
              </w:rPr>
              <w:t>deltaT</w:t>
            </w:r>
            <w:proofErr w:type="spellEnd"/>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w:t>
      </w:r>
      <w:r w:rsidR="00821A38" w:rsidRPr="00853D43">
        <w:rPr>
          <w:b/>
        </w:rPr>
        <w:t>IE</w:t>
      </w:r>
    </w:p>
    <w:p w14:paraId="3F32CF16" w14:textId="77777777" w:rsidR="00A37EFD" w:rsidRPr="00853D43" w:rsidRDefault="00A37EFD" w:rsidP="00DC1842">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NavigationModel</w:t>
            </w:r>
            <w:proofErr w:type="spellEnd"/>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w:t>
      </w:r>
      <w:r w:rsidR="00821A38" w:rsidRPr="00853D43">
        <w:rPr>
          <w:b/>
        </w:rPr>
        <w:t>IE</w:t>
      </w:r>
    </w:p>
    <w:p w14:paraId="669E616B" w14:textId="77777777" w:rsidR="00A37EFD" w:rsidRPr="00853D43" w:rsidRDefault="00A37EFD" w:rsidP="00DC1842">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AcquisitionAssistance</w:t>
            </w:r>
            <w:proofErr w:type="spellEnd"/>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w:t>
      </w:r>
      <w:r w:rsidR="00821A38" w:rsidRPr="00853D43">
        <w:rPr>
          <w:b/>
        </w:rPr>
        <w:t>IE</w:t>
      </w:r>
    </w:p>
    <w:p w14:paraId="7DD4034A" w14:textId="77777777" w:rsidR="00A37EFD" w:rsidRPr="00853D43" w:rsidRDefault="00A37EFD" w:rsidP="00DC1842">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w:t>
            </w:r>
            <w:proofErr w:type="spellStart"/>
            <w:r w:rsidRPr="00853D43">
              <w:rPr>
                <w:rFonts w:eastAsia="SimSun"/>
                <w:lang w:eastAsia="en-US"/>
              </w:rPr>
              <w:t>AuxiliaryInformation</w:t>
            </w:r>
            <w:proofErr w:type="spellEnd"/>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9" w:name="_Toc27409698"/>
      <w:bookmarkStart w:id="480" w:name="_Toc75463373"/>
      <w:bookmarkStart w:id="481" w:name="_Toc83679931"/>
      <w:bookmarkStart w:id="482" w:name="_Toc90626257"/>
      <w:bookmarkStart w:id="483"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9"/>
      <w:bookmarkEnd w:id="480"/>
      <w:bookmarkEnd w:id="481"/>
      <w:bookmarkEnd w:id="482"/>
      <w:bookmarkEnd w:id="483"/>
    </w:p>
    <w:p w14:paraId="1EAD25B9" w14:textId="77777777" w:rsidR="001851A7" w:rsidRPr="00853D43" w:rsidRDefault="003542DF" w:rsidP="0012046D">
      <w:pPr>
        <w:pStyle w:val="Heading4"/>
      </w:pPr>
      <w:bookmarkStart w:id="484" w:name="_Toc27409699"/>
      <w:bookmarkStart w:id="485" w:name="_Toc75463374"/>
      <w:bookmarkStart w:id="486" w:name="_Toc83679932"/>
      <w:bookmarkStart w:id="487" w:name="_Toc90626258"/>
      <w:bookmarkStart w:id="488" w:name="_Toc146273912"/>
      <w:r w:rsidRPr="00853D43">
        <w:t>6.2.7</w:t>
      </w:r>
      <w:r w:rsidR="001851A7" w:rsidRPr="00853D43">
        <w:t>.1</w:t>
      </w:r>
      <w:r w:rsidR="001851A7" w:rsidRPr="00853D43">
        <w:tab/>
        <w:t>General</w:t>
      </w:r>
      <w:bookmarkEnd w:id="484"/>
      <w:bookmarkEnd w:id="485"/>
      <w:bookmarkEnd w:id="486"/>
      <w:bookmarkEnd w:id="487"/>
      <w:bookmarkEnd w:id="48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9" w:name="_Toc27409700"/>
      <w:bookmarkStart w:id="490" w:name="_Toc75463375"/>
      <w:bookmarkStart w:id="491" w:name="_Toc83679933"/>
      <w:bookmarkStart w:id="492" w:name="_Toc90626259"/>
      <w:bookmarkStart w:id="493" w:name="_Toc146273913"/>
      <w:r w:rsidRPr="00853D43">
        <w:t>6.2.7</w:t>
      </w:r>
      <w:r w:rsidR="001851A7" w:rsidRPr="00853D43">
        <w:t>.2</w:t>
      </w:r>
      <w:r w:rsidR="001851A7" w:rsidRPr="00853D43">
        <w:tab/>
        <w:t>IE Random Offset Values</w:t>
      </w:r>
      <w:bookmarkEnd w:id="489"/>
      <w:bookmarkEnd w:id="490"/>
      <w:bookmarkEnd w:id="491"/>
      <w:bookmarkEnd w:id="492"/>
      <w:bookmarkEnd w:id="493"/>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4" w:name="_Toc27409701"/>
      <w:bookmarkStart w:id="495" w:name="_Toc75463376"/>
      <w:bookmarkStart w:id="496" w:name="_Toc83679934"/>
      <w:bookmarkStart w:id="497" w:name="_Toc90626260"/>
      <w:bookmarkStart w:id="498" w:name="_Toc146273914"/>
      <w:r w:rsidRPr="00853D43">
        <w:t>6.2.7</w:t>
      </w:r>
      <w:r w:rsidR="001851A7" w:rsidRPr="00853D43">
        <w:t>.2.1</w:t>
      </w:r>
      <w:r w:rsidR="001851A7" w:rsidRPr="00853D43">
        <w:tab/>
        <w:t>GNSS TOW</w:t>
      </w:r>
      <w:bookmarkEnd w:id="494"/>
      <w:bookmarkEnd w:id="495"/>
      <w:bookmarkEnd w:id="496"/>
      <w:bookmarkEnd w:id="497"/>
      <w:bookmarkEnd w:id="498"/>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w:t>
      </w:r>
      <w:proofErr w:type="spellStart"/>
      <w:r w:rsidR="00F507A9" w:rsidRPr="00853D43">
        <w:t>gnss-TimeofDay</w:t>
      </w:r>
      <w:proofErr w:type="spellEnd"/>
      <w:r w:rsidR="00F507A9" w:rsidRPr="00853D43">
        <w:t xml:space="preserve"> plus </w:t>
      </w:r>
      <w:proofErr w:type="spellStart"/>
      <w:r w:rsidR="00F507A9" w:rsidRPr="00853D43">
        <w:t>gnss</w:t>
      </w:r>
      <w:proofErr w:type="spellEnd"/>
      <w:r w:rsidR="00F507A9" w:rsidRPr="00853D43">
        <w:t>-</w:t>
      </w:r>
      <w:proofErr w:type="spellStart"/>
      <w:r w:rsidR="00F507A9" w:rsidRPr="00853D43">
        <w:t>TimeofDayFrac</w:t>
      </w:r>
      <w:proofErr w:type="spellEnd"/>
      <w:r w:rsidR="00F507A9" w:rsidRPr="00853D43">
        <w:t xml:space="preserve">-msec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9" w:name="_Toc27409702"/>
      <w:bookmarkStart w:id="500" w:name="_Toc75463377"/>
      <w:bookmarkStart w:id="501" w:name="_Toc83679935"/>
      <w:bookmarkStart w:id="502" w:name="_Toc90626261"/>
      <w:bookmarkStart w:id="503" w:name="_Toc146273915"/>
      <w:r w:rsidRPr="00853D43">
        <w:t>6.2.7</w:t>
      </w:r>
      <w:r w:rsidR="001851A7" w:rsidRPr="00853D43">
        <w:t>.2.</w:t>
      </w:r>
      <w:r w:rsidR="00610D7C" w:rsidRPr="00853D43">
        <w:t>2</w:t>
      </w:r>
      <w:r w:rsidR="001851A7" w:rsidRPr="00853D43">
        <w:tab/>
        <w:t>GNSS</w:t>
      </w:r>
      <w:r w:rsidR="007B2E99" w:rsidRPr="00853D43">
        <w:t>/cellular time offset</w:t>
      </w:r>
      <w:bookmarkEnd w:id="499"/>
      <w:bookmarkEnd w:id="500"/>
      <w:bookmarkEnd w:id="501"/>
      <w:bookmarkEnd w:id="502"/>
      <w:bookmarkEnd w:id="503"/>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w:t>
      </w:r>
      <w:proofErr w:type="spellStart"/>
      <w:r w:rsidR="007B2E99" w:rsidRPr="00853D43">
        <w:t>fractionalSecondsFromFrameStructureStart</w:t>
      </w:r>
      <w:proofErr w:type="spellEnd"/>
      <w:r w:rsidR="007B2E99" w:rsidRPr="00853D43">
        <w:t xml:space="preserve">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xml:space="preserve">. For UTRAN GANSS timing of cell frames or </w:t>
      </w:r>
      <w:proofErr w:type="spellStart"/>
      <w:r w:rsidRPr="00853D43">
        <w:t>fractionalSecondsFromFrameStructureStart</w:t>
      </w:r>
      <w:proofErr w:type="spellEnd"/>
      <w:r w:rsidRPr="00853D43">
        <w:t xml:space="preserve">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 xml:space="preserve">For UTRAN GANSS timing of cell frames or </w:t>
      </w:r>
      <w:proofErr w:type="spellStart"/>
      <w:r w:rsidRPr="00853D43">
        <w:t>fractionalSecondsFromFrameStructureStart</w:t>
      </w:r>
      <w:proofErr w:type="spellEnd"/>
      <w:r w:rsidRPr="00853D43">
        <w:t xml:space="preserve"> the resolution used for the random number shall be 1us.</w:t>
      </w:r>
    </w:p>
    <w:p w14:paraId="1FD76794" w14:textId="77777777" w:rsidR="00DD7999" w:rsidRPr="00853D43" w:rsidRDefault="003542DF" w:rsidP="000B1422">
      <w:pPr>
        <w:pStyle w:val="Heading4"/>
      </w:pPr>
      <w:bookmarkStart w:id="504" w:name="_Toc27409703"/>
      <w:bookmarkStart w:id="505" w:name="_Toc75463378"/>
      <w:bookmarkStart w:id="506" w:name="_Toc83679936"/>
      <w:bookmarkStart w:id="507" w:name="_Toc90626262"/>
      <w:bookmarkStart w:id="508" w:name="_Toc146273916"/>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4"/>
      <w:bookmarkEnd w:id="505"/>
      <w:bookmarkEnd w:id="506"/>
      <w:bookmarkEnd w:id="507"/>
      <w:bookmarkEnd w:id="508"/>
    </w:p>
    <w:p w14:paraId="25AD6605" w14:textId="77777777" w:rsidR="001851A7" w:rsidRPr="00853D43" w:rsidRDefault="00731BAC" w:rsidP="005414B5">
      <w:pPr>
        <w:pStyle w:val="H6"/>
      </w:pPr>
      <w:bookmarkStart w:id="509" w:name="_Hlk83041674"/>
      <w:r w:rsidRPr="00853D43">
        <w:t>6.2.7.3.1</w:t>
      </w:r>
      <w:r w:rsidRPr="00853D43">
        <w:tab/>
      </w:r>
      <w:bookmarkEnd w:id="509"/>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of </w:t>
            </w:r>
            <w:proofErr w:type="spellStart"/>
            <w:r w:rsidRPr="00853D43">
              <w:rPr>
                <w:lang w:eastAsia="en-US"/>
              </w:rPr>
              <w:t>ms</w:t>
            </w:r>
            <w:proofErr w:type="spellEnd"/>
            <w:r w:rsidRPr="00853D43">
              <w:rPr>
                <w:lang w:eastAsia="en-US"/>
              </w:rPr>
              <w:t xml:space="preserve">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 xml:space="preserve">of </w:t>
            </w:r>
            <w:proofErr w:type="spellStart"/>
            <w:r w:rsidR="00115159" w:rsidRPr="00853D43">
              <w:rPr>
                <w:lang w:eastAsia="en-US"/>
              </w:rPr>
              <w:t>ms</w:t>
            </w:r>
            <w:proofErr w:type="spellEnd"/>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 xml:space="preserve">of </w:t>
            </w:r>
            <w:proofErr w:type="spellStart"/>
            <w:r w:rsidR="00115159" w:rsidRPr="00853D43">
              <w:rPr>
                <w:lang w:eastAsia="en-US"/>
              </w:rPr>
              <w:t>ms</w:t>
            </w:r>
            <w:proofErr w:type="spellEnd"/>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0"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0"/>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 xml:space="preserve">This is the value in </w:t>
            </w:r>
            <w:proofErr w:type="spellStart"/>
            <w:r w:rsidRPr="00853D43">
              <w:rPr>
                <w:lang w:eastAsia="en-US"/>
              </w:rPr>
              <w:t>ms</w:t>
            </w:r>
            <w:proofErr w:type="spellEnd"/>
            <w:r w:rsidRPr="00853D43">
              <w:rPr>
                <w:lang w:eastAsia="en-US"/>
              </w:rPr>
              <w:t xml:space="preserve">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proofErr w:type="spellStart"/>
            <w:r w:rsidRPr="00853D43">
              <w:rPr>
                <w:rFonts w:eastAsia="SimSun"/>
                <w:lang w:eastAsia="en-US"/>
              </w:rPr>
              <w:t>SatID</w:t>
            </w:r>
            <w:proofErr w:type="spellEnd"/>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proofErr w:type="spellStart"/>
            <w:r w:rsidRPr="00853D43">
              <w:rPr>
                <w:rFonts w:eastAsia="SimSun"/>
                <w:lang w:eastAsia="en-US"/>
              </w:rPr>
              <w:t>Delta_T</w:t>
            </w:r>
            <w:proofErr w:type="spellEnd"/>
            <w:r w:rsidRPr="00853D43">
              <w:rPr>
                <w:rFonts w:eastAsia="SimSun"/>
                <w:lang w:eastAsia="en-US"/>
              </w:rPr>
              <w:t xml:space="preserve">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1" w:name="OLE_LINK3"/>
      <w:bookmarkStart w:id="512"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proofErr w:type="spellStart"/>
            <w:r w:rsidRPr="00853D43">
              <w:rPr>
                <w:lang w:eastAsia="en-US"/>
              </w:rPr>
              <w:t>SatID</w:t>
            </w:r>
            <w:proofErr w:type="spellEnd"/>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1"/>
      <w:bookmarkEnd w:id="512"/>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proofErr w:type="spellStart"/>
            <w:r w:rsidRPr="00853D43">
              <w:rPr>
                <w:lang w:eastAsia="en-US"/>
              </w:rPr>
              <w:t>SatID</w:t>
            </w:r>
            <w:proofErr w:type="spellEnd"/>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proofErr w:type="spellStart"/>
            <w:r w:rsidRPr="00853D43">
              <w:rPr>
                <w:lang w:eastAsia="en-US"/>
              </w:rPr>
              <w:t>SatID</w:t>
            </w:r>
            <w:proofErr w:type="spellEnd"/>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w:t>
      </w:r>
      <w:proofErr w:type="spellStart"/>
      <w:r w:rsidRPr="00853D43">
        <w:t>Centered</w:t>
      </w:r>
      <w:proofErr w:type="spellEnd"/>
      <w:r w:rsidRPr="00853D43">
        <w:t>,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proofErr w:type="spellStart"/>
            <w:r w:rsidRPr="00853D43">
              <w:rPr>
                <w:lang w:eastAsia="en-US"/>
              </w:rPr>
              <w:t>SatID</w:t>
            </w:r>
            <w:proofErr w:type="spellEnd"/>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proofErr w:type="spellStart"/>
      <w:r w:rsidRPr="00853D43">
        <w:t>DataId</w:t>
      </w:r>
      <w:proofErr w:type="spellEnd"/>
      <w:r w:rsidRPr="00853D43">
        <w:t>: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proofErr w:type="spellStart"/>
      <w:r w:rsidRPr="00853D43">
        <w:t>DataId</w:t>
      </w:r>
      <w:proofErr w:type="spellEnd"/>
      <w:r w:rsidRPr="00853D43">
        <w:t>: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proofErr w:type="spellStart"/>
            <w:r w:rsidRPr="00853D43">
              <w:rPr>
                <w:lang w:eastAsia="en-US"/>
              </w:rPr>
              <w:t>WN</w:t>
            </w:r>
            <w:r w:rsidRPr="00853D43">
              <w:rPr>
                <w:vertAlign w:val="subscript"/>
                <w:lang w:eastAsia="en-US"/>
              </w:rPr>
              <w:t>a</w:t>
            </w:r>
            <w:proofErr w:type="spellEnd"/>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proofErr w:type="spellStart"/>
            <w:r w:rsidRPr="00853D43">
              <w:rPr>
                <w:lang w:eastAsia="en-US"/>
              </w:rPr>
              <w:t>IOD</w:t>
            </w:r>
            <w:r w:rsidRPr="00853D43">
              <w:rPr>
                <w:vertAlign w:val="subscript"/>
                <w:lang w:eastAsia="en-US"/>
              </w:rPr>
              <w:t>a</w:t>
            </w:r>
            <w:proofErr w:type="spellEnd"/>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3" w:name="_Toc83679937"/>
      <w:bookmarkStart w:id="514" w:name="_Toc90626263"/>
      <w:bookmarkStart w:id="515" w:name="_Toc114859689"/>
      <w:r w:rsidRPr="00853D43">
        <w:t>FFS</w:t>
      </w:r>
      <w:bookmarkEnd w:id="513"/>
      <w:bookmarkEnd w:id="514"/>
      <w:bookmarkEnd w:id="51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proofErr w:type="spellStart"/>
            <w:r w:rsidRPr="00853D43">
              <w:rPr>
                <w:lang w:eastAsia="en-US"/>
              </w:rPr>
              <w:t>ms</w:t>
            </w:r>
            <w:proofErr w:type="spellEnd"/>
            <w:r w:rsidRPr="00853D43">
              <w:rPr>
                <w:lang w:eastAsia="en-US"/>
              </w:rPr>
              <w:t xml:space="preserve">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 xml:space="preserve">UE Positioning GPS </w:t>
            </w:r>
            <w:proofErr w:type="spellStart"/>
            <w:r w:rsidRPr="00853D43">
              <w:rPr>
                <w:rFonts w:eastAsia="SimSun"/>
                <w:lang w:eastAsia="en-US"/>
              </w:rPr>
              <w:t>ReferenceTime</w:t>
            </w:r>
            <w:proofErr w:type="spellEnd"/>
            <w:r w:rsidRPr="00853D43">
              <w:rPr>
                <w:rFonts w:eastAsia="SimSun"/>
                <w:lang w:eastAsia="en-US"/>
              </w:rPr>
              <w:t xml:space="preserv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 xml:space="preserve">This is the value in </w:t>
            </w:r>
            <w:proofErr w:type="spellStart"/>
            <w:r w:rsidRPr="00853D43">
              <w:rPr>
                <w:rFonts w:eastAsia="SimSun"/>
                <w:lang w:eastAsia="en-US"/>
              </w:rPr>
              <w:t>ms</w:t>
            </w:r>
            <w:proofErr w:type="spellEnd"/>
            <w:r w:rsidRPr="00853D43">
              <w:rPr>
                <w:rFonts w:eastAsia="SimSun"/>
                <w:lang w:eastAsia="en-US"/>
              </w:rPr>
              <w:t xml:space="preserve">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proofErr w:type="spellStart"/>
            <w:r w:rsidRPr="00853D43">
              <w:rPr>
                <w:lang w:eastAsia="en-US"/>
              </w:rPr>
              <w:t>SatID</w:t>
            </w:r>
            <w:proofErr w:type="spellEnd"/>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proofErr w:type="spellStart"/>
            <w:r w:rsidRPr="00853D43">
              <w:rPr>
                <w:lang w:eastAsia="en-US"/>
              </w:rPr>
              <w:t>SatID</w:t>
            </w:r>
            <w:proofErr w:type="spellEnd"/>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6" w:name="_Toc27409704"/>
      <w:bookmarkStart w:id="517" w:name="_Toc75463379"/>
      <w:bookmarkStart w:id="518" w:name="_Toc83679938"/>
      <w:bookmarkStart w:id="519" w:name="_Toc90626264"/>
      <w:bookmarkStart w:id="520" w:name="_Toc146273917"/>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6"/>
      <w:bookmarkEnd w:id="517"/>
      <w:bookmarkEnd w:id="518"/>
      <w:bookmarkEnd w:id="519"/>
      <w:bookmarkEnd w:id="52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satelliteID</w:t>
            </w:r>
            <w:proofErr w:type="spellEnd"/>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tlmWord</w:t>
            </w:r>
            <w:proofErr w:type="spellEnd"/>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proofErr w:type="spellStart"/>
            <w:r w:rsidRPr="00853D43">
              <w:rPr>
                <w:rFonts w:eastAsia="SimSun"/>
                <w:lang w:eastAsia="en-US"/>
              </w:rPr>
              <w:t>antiSpoof</w:t>
            </w:r>
            <w:proofErr w:type="spellEnd"/>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proofErr w:type="spellStart"/>
            <w:r w:rsidRPr="00853D43">
              <w:rPr>
                <w:rFonts w:eastAsia="SimSun"/>
                <w:lang w:eastAsia="en-US"/>
              </w:rPr>
              <w:t>tlmRsvdBits</w:t>
            </w:r>
            <w:proofErr w:type="spellEnd"/>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w:t>
            </w:r>
            <w:proofErr w:type="spellStart"/>
            <w:r w:rsidRPr="00853D43">
              <w:rPr>
                <w:lang w:eastAsia="en-US"/>
              </w:rPr>
              <w:t>earfcn</w:t>
            </w:r>
            <w:proofErr w:type="spellEnd"/>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proofErr w:type="spellStart"/>
            <w:r w:rsidR="001B15FA" w:rsidRPr="00853D43">
              <w:rPr>
                <w:rFonts w:eastAsia="MS Mincho"/>
                <w:lang w:eastAsia="en-US"/>
              </w:rPr>
              <w:t>gnss-TimeOfDay</w:t>
            </w:r>
            <w:proofErr w:type="spellEnd"/>
            <w:r w:rsidR="001B15FA" w:rsidRPr="00853D43">
              <w:rPr>
                <w:rFonts w:eastAsia="MS Mincho"/>
                <w:lang w:eastAsia="en-US"/>
              </w:rPr>
              <w:t xml:space="preserve"> 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proofErr w:type="spellStart"/>
            <w:r w:rsidR="001B15FA" w:rsidRPr="00853D43">
              <w:rPr>
                <w:lang w:eastAsia="en-US"/>
              </w:rPr>
              <w:t>gnss-TimeOfDay</w:t>
            </w:r>
            <w:proofErr w:type="spellEnd"/>
            <w:r w:rsidR="001B15FA" w:rsidRPr="00853D43">
              <w:rPr>
                <w:lang w:eastAsia="en-US"/>
              </w:rPr>
              <w:t xml:space="preserve"> </w:t>
            </w:r>
            <w:r w:rsidR="001B15FA" w:rsidRPr="00853D43">
              <w:rPr>
                <w:rFonts w:eastAsia="MS Mincho"/>
                <w:lang w:eastAsia="en-US"/>
              </w:rPr>
              <w:t xml:space="preserve">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proofErr w:type="spellStart"/>
            <w:r w:rsidR="001B15FA" w:rsidRPr="00853D43">
              <w:rPr>
                <w:lang w:eastAsia="en-US"/>
              </w:rPr>
              <w:t>gnss-TimeOfDay</w:t>
            </w:r>
            <w:proofErr w:type="spellEnd"/>
            <w:r w:rsidR="001B15FA" w:rsidRPr="00853D43">
              <w:rPr>
                <w:lang w:eastAsia="en-US"/>
              </w:rPr>
              <w:t xml:space="preserve"> </w:t>
            </w:r>
            <w:r w:rsidR="001B15FA" w:rsidRPr="00853D43">
              <w:rPr>
                <w:rFonts w:eastAsia="MS Mincho"/>
                <w:lang w:eastAsia="en-US"/>
              </w:rPr>
              <w:t xml:space="preserve">and </w:t>
            </w:r>
            <w:proofErr w:type="spellStart"/>
            <w:r w:rsidR="001B15FA" w:rsidRPr="00853D43">
              <w:rPr>
                <w:rFonts w:eastAsia="MS Mincho"/>
                <w:lang w:eastAsia="en-US"/>
              </w:rPr>
              <w:t>gnss</w:t>
            </w:r>
            <w:proofErr w:type="spellEnd"/>
            <w:r w:rsidR="001B15FA" w:rsidRPr="00853D43">
              <w:rPr>
                <w:rFonts w:eastAsia="MS Mincho"/>
                <w:lang w:eastAsia="en-US"/>
              </w:rPr>
              <w:t>-</w:t>
            </w:r>
            <w:proofErr w:type="spellStart"/>
            <w:r w:rsidR="001B15FA" w:rsidRPr="00853D43">
              <w:rPr>
                <w:rFonts w:eastAsia="MS Mincho"/>
                <w:lang w:eastAsia="en-US"/>
              </w:rPr>
              <w:t>TimeOfDayFrac</w:t>
            </w:r>
            <w:proofErr w:type="spellEnd"/>
            <w:r w:rsidR="001B15FA" w:rsidRPr="00853D43">
              <w:rPr>
                <w:rFonts w:eastAsia="MS Mincho"/>
                <w:lang w:eastAsia="en-US"/>
              </w:rPr>
              <w:t>-msec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proofErr w:type="spellStart"/>
            <w:r w:rsidR="007749AC" w:rsidRPr="00853D43">
              <w:rPr>
                <w:lang w:eastAsia="en-US"/>
              </w:rPr>
              <w:t>gnss-TimeOfDay</w:t>
            </w:r>
            <w:proofErr w:type="spellEnd"/>
            <w:r w:rsidR="007749AC" w:rsidRPr="00853D43">
              <w:rPr>
                <w:lang w:eastAsia="en-US"/>
              </w:rPr>
              <w:t xml:space="preserve"> </w:t>
            </w:r>
            <w:r w:rsidR="007749AC" w:rsidRPr="00853D43">
              <w:rPr>
                <w:rFonts w:eastAsia="MS Mincho"/>
                <w:lang w:eastAsia="en-US"/>
              </w:rPr>
              <w:t xml:space="preserve">and </w:t>
            </w:r>
            <w:proofErr w:type="spellStart"/>
            <w:r w:rsidR="007749AC" w:rsidRPr="00853D43">
              <w:rPr>
                <w:rFonts w:eastAsia="MS Mincho"/>
                <w:lang w:eastAsia="en-US"/>
              </w:rPr>
              <w:t>gnss</w:t>
            </w:r>
            <w:proofErr w:type="spellEnd"/>
            <w:r w:rsidR="007749AC" w:rsidRPr="00853D43">
              <w:rPr>
                <w:rFonts w:eastAsia="MS Mincho"/>
                <w:lang w:eastAsia="en-US"/>
              </w:rPr>
              <w:t>-</w:t>
            </w:r>
            <w:proofErr w:type="spellStart"/>
            <w:r w:rsidR="007749AC" w:rsidRPr="00853D43">
              <w:rPr>
                <w:rFonts w:eastAsia="MS Mincho"/>
                <w:lang w:eastAsia="en-US"/>
              </w:rPr>
              <w:t>TimeOfDayFrac</w:t>
            </w:r>
            <w:proofErr w:type="spellEnd"/>
            <w:r w:rsidR="007749AC" w:rsidRPr="00853D43">
              <w:rPr>
                <w:rFonts w:eastAsia="MS Mincho"/>
                <w:lang w:eastAsia="en-US"/>
              </w:rPr>
              <w:t>-msec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proofErr w:type="spellStart"/>
            <w:r w:rsidR="009D1156" w:rsidRPr="00853D43">
              <w:rPr>
                <w:rFonts w:eastAsia="MS Mincho"/>
                <w:lang w:eastAsia="en-US"/>
              </w:rPr>
              <w:t>secondsFromFrameStructureStart</w:t>
            </w:r>
            <w:proofErr w:type="spellEnd"/>
            <w:r w:rsidR="009D1156" w:rsidRPr="00853D43">
              <w:rPr>
                <w:rFonts w:eastAsia="MS Mincho"/>
                <w:lang w:eastAsia="en-US"/>
              </w:rPr>
              <w:t xml:space="preserve"> </w:t>
            </w:r>
            <w:r w:rsidRPr="00853D43">
              <w:rPr>
                <w:rFonts w:eastAsia="MS Mincho"/>
                <w:lang w:eastAsia="en-US"/>
              </w:rPr>
              <w:t xml:space="preserve">and </w:t>
            </w:r>
            <w:proofErr w:type="spellStart"/>
            <w:r w:rsidR="009D1156"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009D1156" w:rsidRPr="00853D43">
              <w:rPr>
                <w:rFonts w:eastAsia="MS Mincho"/>
                <w:lang w:eastAsia="en-US"/>
              </w:rPr>
              <w:t>secondsFromFrameStructureStart</w:t>
            </w:r>
            <w:proofErr w:type="spellEnd"/>
            <w:r w:rsidR="009D1156" w:rsidRPr="00853D43">
              <w:rPr>
                <w:rFonts w:eastAsia="MS Mincho"/>
                <w:lang w:eastAsia="en-US"/>
              </w:rPr>
              <w:t xml:space="preserve"> and </w:t>
            </w:r>
            <w:proofErr w:type="spellStart"/>
            <w:r w:rsidR="009D1156" w:rsidRPr="00853D43">
              <w:rPr>
                <w:rFonts w:eastAsia="MS Mincho"/>
                <w:lang w:eastAsia="en-US"/>
              </w:rPr>
              <w:t>fractionalSecondsFromFrameStructureStart</w:t>
            </w:r>
            <w:proofErr w:type="spellEnd"/>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proofErr w:type="spellStart"/>
            <w:r w:rsidR="009D1156" w:rsidRPr="00853D43">
              <w:rPr>
                <w:lang w:eastAsia="en-US"/>
              </w:rPr>
              <w:t>secondsFromFrameStructureStart</w:t>
            </w:r>
            <w:proofErr w:type="spellEnd"/>
            <w:r w:rsidR="009D1156" w:rsidRPr="00853D43">
              <w:rPr>
                <w:lang w:eastAsia="en-US"/>
              </w:rPr>
              <w:t xml:space="preserve"> and </w:t>
            </w:r>
            <w:proofErr w:type="spellStart"/>
            <w:r w:rsidR="009D1156" w:rsidRPr="00853D43">
              <w:rPr>
                <w:lang w:eastAsia="en-US"/>
              </w:rPr>
              <w:t>fractionalSecondsFromFrameStructureStart</w:t>
            </w:r>
            <w:proofErr w:type="spellEnd"/>
            <w:r w:rsidR="009D1156" w:rsidRPr="00853D43">
              <w:rPr>
                <w:lang w:eastAsia="en-US"/>
              </w:rPr>
              <w:t xml:space="preserve">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w:t>
            </w:r>
            <w:proofErr w:type="spellStart"/>
            <w:r w:rsidRPr="00853D43">
              <w:rPr>
                <w:lang w:eastAsia="en-US"/>
              </w:rPr>
              <w:t>earfcn</w:t>
            </w:r>
            <w:proofErr w:type="spellEnd"/>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00BC4707"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earfcn</w:t>
            </w:r>
            <w:proofErr w:type="spellEnd"/>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00BC4707"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w:t>
      </w:r>
      <w:proofErr w:type="spellStart"/>
      <w:r w:rsidRPr="00853D43">
        <w:rPr>
          <w:rFonts w:eastAsia="MS Mincho"/>
        </w:rPr>
        <w:t>ReferenceTime</w:t>
      </w:r>
      <w:proofErr w:type="spellEnd"/>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gnss-SystemTime</w:t>
            </w:r>
            <w:proofErr w:type="spellEnd"/>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gnss-TimeID</w:t>
            </w:r>
            <w:proofErr w:type="spellEnd"/>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gnss-DayNumber</w:t>
            </w:r>
            <w:proofErr w:type="spellEnd"/>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gnss-TimeOfDay</w:t>
            </w:r>
            <w:proofErr w:type="spellEnd"/>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w:t>
            </w:r>
            <w:proofErr w:type="spellStart"/>
            <w:r w:rsidRPr="00853D43">
              <w:rPr>
                <w:lang w:eastAsia="en-US"/>
              </w:rPr>
              <w:t>TimeOfDayFrac</w:t>
            </w:r>
            <w:proofErr w:type="spellEnd"/>
            <w:r w:rsidRPr="00853D43">
              <w:rPr>
                <w:lang w:eastAsia="en-US"/>
              </w:rPr>
              <w:t>-msec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proofErr w:type="spellStart"/>
            <w:r w:rsidRPr="00853D43">
              <w:rPr>
                <w:rFonts w:ascii="Arial" w:eastAsia="MS Mincho" w:hAnsi="Arial"/>
                <w:sz w:val="18"/>
              </w:rPr>
              <w:t>ms</w:t>
            </w:r>
            <w:proofErr w:type="spellEnd"/>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notificationOfLeapSecond</w:t>
            </w:r>
            <w:proofErr w:type="spellEnd"/>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gps</w:t>
            </w:r>
            <w:proofErr w:type="spellEnd"/>
            <w:r w:rsidRPr="00853D43">
              <w:rPr>
                <w:lang w:eastAsia="en-US"/>
              </w:rPr>
              <w:t>-TOW-Assist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gnss-ReferenceTimeForCells</w:t>
            </w:r>
            <w:proofErr w:type="spellEnd"/>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w:t>
            </w:r>
            <w:proofErr w:type="spellStart"/>
            <w:r w:rsidRPr="00853D43">
              <w:rPr>
                <w:lang w:eastAsia="en-US"/>
              </w:rPr>
              <w:t>ReferenceTimeForOneCell</w:t>
            </w:r>
            <w:proofErr w:type="spellEnd"/>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networkTime</w:t>
            </w:r>
            <w:proofErr w:type="spellEnd"/>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secondsFromFrameStructureStart</w:t>
            </w:r>
            <w:proofErr w:type="spellEnd"/>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fractionalSecondsFromFrameStructureStart</w:t>
            </w:r>
            <w:proofErr w:type="spellEnd"/>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frameDrift</w:t>
            </w:r>
            <w:proofErr w:type="spellEnd"/>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w:t>
            </w:r>
            <w:proofErr w:type="spellStart"/>
            <w:r w:rsidRPr="00853D43">
              <w:rPr>
                <w:lang w:eastAsia="en-US"/>
              </w:rPr>
              <w:t>cellID</w:t>
            </w:r>
            <w:proofErr w:type="spellEnd"/>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w:t>
            </w:r>
            <w:proofErr w:type="spellStart"/>
            <w:r w:rsidRPr="00853D43">
              <w:rPr>
                <w:lang w:eastAsia="en-US"/>
              </w:rPr>
              <w:t>eUTRA</w:t>
            </w:r>
            <w:proofErr w:type="spellEnd"/>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physCellId</w:t>
            </w:r>
            <w:proofErr w:type="spellEnd"/>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cellGlobalIdEUTRA</w:t>
            </w:r>
            <w:proofErr w:type="spellEnd"/>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earfcn</w:t>
            </w:r>
            <w:proofErr w:type="spellEnd"/>
            <w:r w:rsidRPr="00853D43">
              <w:rPr>
                <w:lang w:eastAsia="en-US"/>
              </w:rPr>
              <w:t>/</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w:t>
            </w:r>
            <w:proofErr w:type="spellStart"/>
            <w:r w:rsidRPr="00853D43">
              <w:rPr>
                <w:lang w:eastAsia="en-US"/>
              </w:rPr>
              <w:t>referenceTimeUnc</w:t>
            </w:r>
            <w:proofErr w:type="spellEnd"/>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 xml:space="preserve">Note 1: </w:t>
            </w:r>
            <w:proofErr w:type="spellStart"/>
            <w:r w:rsidRPr="00853D43">
              <w:rPr>
                <w:rFonts w:eastAsia="MS Mincho"/>
                <w:lang w:eastAsia="en-US"/>
              </w:rPr>
              <w:t>gnss-TimeOfDay</w:t>
            </w:r>
            <w:proofErr w:type="spellEnd"/>
            <w:r w:rsidRPr="00853D43">
              <w:rPr>
                <w:rFonts w:eastAsia="MS Mincho"/>
                <w:lang w:eastAsia="en-US"/>
              </w:rPr>
              <w:t xml:space="preserve"> 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rFonts w:eastAsia="MS Mincho"/>
                <w:lang w:eastAsia="en-US"/>
              </w:rPr>
              <w:br/>
            </w:r>
            <w:r w:rsidRPr="00853D43">
              <w:rPr>
                <w:lang w:eastAsia="en-US"/>
              </w:rPr>
              <w:t xml:space="preserve">This is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w:t>
            </w:r>
            <w:proofErr w:type="spellStart"/>
            <w:r w:rsidRPr="00853D43">
              <w:rPr>
                <w:lang w:eastAsia="en-US"/>
              </w:rPr>
              <w:t>gnss-TimeOfDay</w:t>
            </w:r>
            <w:proofErr w:type="spellEnd"/>
            <w:r w:rsidRPr="00853D43">
              <w:rPr>
                <w:lang w:eastAsia="en-US"/>
              </w:rPr>
              <w:t xml:space="preserve"> </w:t>
            </w:r>
            <w:r w:rsidRPr="00853D43">
              <w:rPr>
                <w:rFonts w:eastAsia="MS Mincho"/>
                <w:lang w:eastAsia="en-US"/>
              </w:rPr>
              <w:t xml:space="preserve">and </w:t>
            </w:r>
            <w:proofErr w:type="spellStart"/>
            <w:r w:rsidRPr="00853D43">
              <w:rPr>
                <w:rFonts w:eastAsia="MS Mincho"/>
                <w:lang w:eastAsia="en-US"/>
              </w:rPr>
              <w:t>gnss</w:t>
            </w:r>
            <w:proofErr w:type="spellEnd"/>
            <w:r w:rsidRPr="00853D43">
              <w:rPr>
                <w:rFonts w:eastAsia="MS Mincho"/>
                <w:lang w:eastAsia="en-US"/>
              </w:rPr>
              <w:t>-</w:t>
            </w:r>
            <w:proofErr w:type="spellStart"/>
            <w:r w:rsidRPr="00853D43">
              <w:rPr>
                <w:rFonts w:eastAsia="MS Mincho"/>
                <w:lang w:eastAsia="en-US"/>
              </w:rPr>
              <w:t>TimeOfDayFrac</w:t>
            </w:r>
            <w:proofErr w:type="spellEnd"/>
            <w:r w:rsidRPr="00853D43">
              <w:rPr>
                <w:rFonts w:eastAsia="MS Mincho"/>
                <w:lang w:eastAsia="en-US"/>
              </w:rPr>
              <w:t>-msec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 xml:space="preserve">Note 2: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rFonts w:eastAsia="MS Mincho"/>
                <w:lang w:eastAsia="en-US"/>
              </w:rPr>
              <w:t>.</w:t>
            </w:r>
            <w:r w:rsidRPr="00853D43">
              <w:rPr>
                <w:rFonts w:eastAsia="MS Mincho"/>
                <w:lang w:eastAsia="en-US"/>
              </w:rPr>
              <w:br/>
            </w:r>
            <w:r w:rsidRPr="00853D43">
              <w:rPr>
                <w:lang w:eastAsia="en-US"/>
              </w:rPr>
              <w:t xml:space="preserve">The values of </w:t>
            </w:r>
            <w:proofErr w:type="spellStart"/>
            <w:r w:rsidRPr="00853D43">
              <w:rPr>
                <w:rFonts w:eastAsia="MS Mincho"/>
                <w:lang w:eastAsia="en-US"/>
              </w:rPr>
              <w:t>secondsFromFrameStructureStart</w:t>
            </w:r>
            <w:proofErr w:type="spellEnd"/>
            <w:r w:rsidRPr="00853D43">
              <w:rPr>
                <w:rFonts w:eastAsia="MS Mincho"/>
                <w:lang w:eastAsia="en-US"/>
              </w:rPr>
              <w:t xml:space="preserve"> and </w:t>
            </w:r>
            <w:proofErr w:type="spellStart"/>
            <w:r w:rsidRPr="00853D43">
              <w:rPr>
                <w:rFonts w:eastAsia="MS Mincho"/>
                <w:lang w:eastAsia="en-US"/>
              </w:rPr>
              <w:t>fractionalSecondsFromFrameStructureStart</w:t>
            </w:r>
            <w:proofErr w:type="spellEnd"/>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 xml:space="preserve">A random offset is then added to the value of </w:t>
            </w:r>
            <w:proofErr w:type="spellStart"/>
            <w:r w:rsidRPr="00853D43">
              <w:rPr>
                <w:lang w:eastAsia="en-US"/>
              </w:rPr>
              <w:t>secondsFromFrameStructureStart</w:t>
            </w:r>
            <w:proofErr w:type="spellEnd"/>
            <w:r w:rsidRPr="00853D43">
              <w:rPr>
                <w:lang w:eastAsia="en-US"/>
              </w:rPr>
              <w:t xml:space="preserve"> and </w:t>
            </w:r>
            <w:proofErr w:type="spellStart"/>
            <w:r w:rsidRPr="00853D43">
              <w:rPr>
                <w:lang w:eastAsia="en-US"/>
              </w:rPr>
              <w:t>fractionalSecondsFromFrameStructureStart</w:t>
            </w:r>
            <w:proofErr w:type="spellEnd"/>
            <w:r w:rsidRPr="00853D43">
              <w:rPr>
                <w:lang w:eastAsia="en-US"/>
              </w:rPr>
              <w:t xml:space="preserve">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proofErr w:type="spellStart"/>
            <w:r w:rsidRPr="00853D43">
              <w:rPr>
                <w:lang w:eastAsia="en-US"/>
              </w:rPr>
              <w:t>earfcn</w:t>
            </w:r>
            <w:proofErr w:type="spellEnd"/>
            <w:r w:rsidRPr="00853D43">
              <w:rPr>
                <w:lang w:eastAsia="en-US"/>
              </w:rPr>
              <w:t>/</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proofErr w:type="spellStart"/>
            <w:r w:rsidRPr="00853D43">
              <w:t>nrARFCN</w:t>
            </w:r>
            <w:proofErr w:type="spellEnd"/>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proofErr w:type="spellStart"/>
      <w:r w:rsidRPr="00853D43">
        <w:rPr>
          <w:rFonts w:eastAsia="MS Mincho"/>
        </w:rPr>
        <w:t>dataID</w:t>
      </w:r>
      <w:proofErr w:type="spellEnd"/>
      <w:r w:rsidRPr="00853D43">
        <w:rPr>
          <w:rFonts w:eastAsia="MS Mincho"/>
        </w:rPr>
        <w:t>: 00</w:t>
      </w:r>
    </w:p>
    <w:p w14:paraId="4230C141" w14:textId="77777777" w:rsidR="007D0B41" w:rsidRPr="00853D43" w:rsidRDefault="007D0B41" w:rsidP="007D0B41">
      <w:pPr>
        <w:rPr>
          <w:rFonts w:eastAsia="MS Mincho"/>
        </w:rPr>
      </w:pPr>
      <w:proofErr w:type="spellStart"/>
      <w:r w:rsidRPr="00853D43">
        <w:rPr>
          <w:rFonts w:eastAsia="MS Mincho"/>
        </w:rPr>
        <w:t>neQuickModel</w:t>
      </w:r>
      <w:proofErr w:type="spellEnd"/>
      <w:r w:rsidRPr="00853D43">
        <w:rPr>
          <w:rFonts w:eastAsia="MS Mincho"/>
        </w:rPr>
        <w:t>: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00350929" w:rsidRPr="00853D43">
        <w:t xml:space="preserve"> (</w:t>
      </w:r>
      <w:proofErr w:type="spellStart"/>
      <w:r w:rsidR="00350929" w:rsidRPr="00853D43">
        <w:t>NeQuick</w:t>
      </w:r>
      <w:proofErr w:type="spellEnd"/>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proofErr w:type="spellStart"/>
      <w:r w:rsidRPr="00853D43">
        <w:t>klobucharModel</w:t>
      </w:r>
      <w:proofErr w:type="spellEnd"/>
      <w:r w:rsidRPr="00853D43">
        <w:t>: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proofErr w:type="spellStart"/>
      <w:r w:rsidRPr="00853D43">
        <w:t>klobucharModel</w:t>
      </w:r>
      <w:proofErr w:type="spellEnd"/>
      <w:r w:rsidRPr="00853D43">
        <w:t>: not present</w:t>
      </w:r>
    </w:p>
    <w:p w14:paraId="1E3869A4" w14:textId="77777777" w:rsidR="007D0B41" w:rsidRPr="00853D43" w:rsidRDefault="007D0B41" w:rsidP="007D0B41">
      <w:proofErr w:type="spellStart"/>
      <w:r w:rsidRPr="00853D43">
        <w:t>neQuickModel</w:t>
      </w:r>
      <w:proofErr w:type="spellEnd"/>
      <w:r w:rsidRPr="00853D43">
        <w:t>: not present</w:t>
      </w:r>
    </w:p>
    <w:p w14:paraId="75397844"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00350929" w:rsidRPr="00853D43">
              <w:rPr>
                <w:rFonts w:ascii="Arial" w:eastAsia="MS Mincho" w:hAnsi="Arial"/>
                <w:sz w:val="18"/>
              </w:rPr>
              <w:t xml:space="preserve"> (</w:t>
            </w:r>
            <w:proofErr w:type="spellStart"/>
            <w:r w:rsidR="00350929" w:rsidRPr="00853D43">
              <w:rPr>
                <w:rFonts w:ascii="Arial" w:eastAsia="MS Mincho" w:hAnsi="Arial"/>
                <w:sz w:val="18"/>
              </w:rPr>
              <w:t>NeQuick</w:t>
            </w:r>
            <w:proofErr w:type="spellEnd"/>
            <w:r w:rsidR="00350929" w:rsidRPr="00853D43">
              <w:rPr>
                <w:rFonts w:ascii="Arial" w:eastAsia="MS Mincho" w:hAnsi="Arial"/>
                <w:sz w:val="18"/>
              </w:rPr>
              <w:t>)</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w:t>
            </w:r>
            <w:proofErr w:type="spellStart"/>
            <w:r w:rsidRPr="00853D43">
              <w:rPr>
                <w:lang w:eastAsia="en-US"/>
              </w:rPr>
              <w:t>IonosphericModel</w:t>
            </w:r>
            <w:proofErr w:type="spellEnd"/>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klobucharModel</w:t>
            </w:r>
            <w:proofErr w:type="spellEnd"/>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neQuickModel</w:t>
            </w:r>
            <w:proofErr w:type="spellEnd"/>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gnss-TimeModelRefTime</w:t>
            </w:r>
            <w:proofErr w:type="spellEnd"/>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proofErr w:type="spellStart"/>
            <w:r w:rsidRPr="00853D43">
              <w:rPr>
                <w:snapToGrid w:val="0"/>
                <w:lang w:eastAsia="en-US"/>
              </w:rPr>
              <w:t>gnss</w:t>
            </w:r>
            <w:proofErr w:type="spellEnd"/>
            <w:r w:rsidRPr="00853D43">
              <w:rPr>
                <w:snapToGrid w:val="0"/>
                <w:lang w:eastAsia="en-US"/>
              </w:rPr>
              <w:t>-TO-ID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proofErr w:type="spellStart"/>
            <w:r w:rsidRPr="00853D43">
              <w:rPr>
                <w:snapToGrid w:val="0"/>
                <w:lang w:eastAsia="en-US"/>
              </w:rPr>
              <w:t>deltaT</w:t>
            </w:r>
            <w:proofErr w:type="spellEnd"/>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proofErr w:type="spellStart"/>
            <w:r w:rsidRPr="00853D43">
              <w:rPr>
                <w:rFonts w:eastAsia="MS Mincho"/>
                <w:lang w:eastAsia="en-US"/>
              </w:rPr>
              <w:t>TimeModelList</w:t>
            </w:r>
            <w:proofErr w:type="spellEnd"/>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00DF4E6F" w:rsidRPr="00853D43">
              <w:rPr>
                <w:rFonts w:ascii="Arial" w:eastAsia="MS Mincho" w:hAnsi="Arial"/>
                <w:sz w:val="18"/>
              </w:rPr>
              <w:t>TimeModelList</w:t>
            </w:r>
            <w:proofErr w:type="spellEnd"/>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proofErr w:type="spellStart"/>
            <w:r w:rsidRPr="00853D43">
              <w:rPr>
                <w:rFonts w:eastAsia="MS Mincho"/>
                <w:lang w:eastAsia="en-US"/>
              </w:rPr>
              <w:t>TimeModelList</w:t>
            </w:r>
            <w:proofErr w:type="spellEnd"/>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00DF4E6F" w:rsidRPr="00853D43">
              <w:rPr>
                <w:rFonts w:ascii="Arial" w:eastAsia="MS Mincho" w:hAnsi="Arial"/>
                <w:sz w:val="18"/>
              </w:rPr>
              <w:t>TimeModelList</w:t>
            </w:r>
            <w:proofErr w:type="spellEnd"/>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TimeModelList</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w:t>
            </w:r>
            <w:proofErr w:type="spellStart"/>
            <w:r w:rsidRPr="00853D43">
              <w:rPr>
                <w:rFonts w:eastAsia="MS Mincho"/>
                <w:lang w:eastAsia="en-US"/>
              </w:rPr>
              <w:t>TimeModelList</w:t>
            </w:r>
            <w:proofErr w:type="spellEnd"/>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TimeModelList</w:t>
            </w:r>
            <w:proofErr w:type="spellEnd"/>
            <w:r w:rsidRPr="00853D43">
              <w:rPr>
                <w:rFonts w:ascii="Arial" w:eastAsia="MS Mincho" w:hAnsi="Arial"/>
                <w:sz w:val="18"/>
              </w:rPr>
              <w:t xml:space="preserve">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52D69DE4"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0E741E4E" w14:textId="77777777" w:rsidR="00C754BE" w:rsidRPr="00853D43" w:rsidRDefault="00C754B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12B8808B"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4B281203"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70B67128" w14:textId="77777777" w:rsidR="007D0B41" w:rsidRPr="00853D43" w:rsidRDefault="007D0B41" w:rsidP="007D0B41">
      <w:proofErr w:type="spellStart"/>
      <w:r w:rsidRPr="00853D43">
        <w:t>standardClockModelList</w:t>
      </w:r>
      <w:proofErr w:type="spellEnd"/>
      <w:r w:rsidRPr="00853D43">
        <w:t xml:space="preserve">: (SIZE) 1 if the UE supports only Galileo E1, (SIZE) 2 if the UE supports multiple Galileo signals. </w:t>
      </w:r>
    </w:p>
    <w:p w14:paraId="221FFDA6" w14:textId="77777777" w:rsidR="007D0B41" w:rsidRPr="00853D43" w:rsidRDefault="007D0B41" w:rsidP="007D0B41">
      <w:proofErr w:type="spellStart"/>
      <w:r w:rsidRPr="00853D43">
        <w:t>StandardClockModelElement</w:t>
      </w:r>
      <w:proofErr w:type="spellEnd"/>
      <w:r w:rsidRPr="00853D43">
        <w:t xml:space="preserve"> (I/NAV):</w:t>
      </w:r>
    </w:p>
    <w:p w14:paraId="4052955B" w14:textId="77777777" w:rsidR="007D0B41" w:rsidRPr="00853D43" w:rsidRDefault="007D0B41" w:rsidP="007D0B41">
      <w:pPr>
        <w:numPr>
          <w:ilvl w:val="0"/>
          <w:numId w:val="26"/>
        </w:numPr>
      </w:pPr>
      <w:proofErr w:type="spellStart"/>
      <w:r w:rsidRPr="00853D43">
        <w:t>stanClockTgd</w:t>
      </w:r>
      <w:proofErr w:type="spellEnd"/>
      <w:r w:rsidRPr="00853D43">
        <w:t>: Not present if the UE supports multiple Galileo signals.</w:t>
      </w:r>
    </w:p>
    <w:p w14:paraId="3B38ABE9" w14:textId="77777777" w:rsidR="007D0B41" w:rsidRPr="00853D43" w:rsidRDefault="007D0B41" w:rsidP="007D0B41">
      <w:pPr>
        <w:numPr>
          <w:ilvl w:val="0"/>
          <w:numId w:val="26"/>
        </w:numPr>
      </w:pPr>
      <w:proofErr w:type="spellStart"/>
      <w:r w:rsidRPr="00853D43">
        <w:t>stanModelID</w:t>
      </w:r>
      <w:proofErr w:type="spellEnd"/>
      <w:r w:rsidRPr="00853D43">
        <w:t>: 0 (I/NAV). Present only if the UE supports multiple Galileo signals</w:t>
      </w:r>
    </w:p>
    <w:p w14:paraId="0827DA0C" w14:textId="77777777" w:rsidR="007D0B41" w:rsidRPr="00853D43" w:rsidRDefault="007D0B41" w:rsidP="007D0B41">
      <w:proofErr w:type="spellStart"/>
      <w:r w:rsidRPr="00853D43">
        <w:t>StandardClockModelElement</w:t>
      </w:r>
      <w:proofErr w:type="spellEnd"/>
      <w:r w:rsidRPr="00853D43">
        <w:t xml:space="preserve"> (F/NAV): Present only if the UE supports multiple Galileo signals</w:t>
      </w:r>
    </w:p>
    <w:p w14:paraId="7BE4AE03" w14:textId="77777777" w:rsidR="007D0B41" w:rsidRPr="00853D43" w:rsidRDefault="007D0B41" w:rsidP="007D0B41">
      <w:pPr>
        <w:numPr>
          <w:ilvl w:val="0"/>
          <w:numId w:val="26"/>
        </w:numPr>
      </w:pPr>
      <w:proofErr w:type="spellStart"/>
      <w:r w:rsidRPr="00853D43">
        <w:t>stanClockTgd</w:t>
      </w:r>
      <w:proofErr w:type="spellEnd"/>
      <w:r w:rsidRPr="00853D43">
        <w:t>: Not present</w:t>
      </w:r>
    </w:p>
    <w:p w14:paraId="0EF49703" w14:textId="77777777" w:rsidR="007D0B41" w:rsidRPr="00853D43" w:rsidRDefault="007D0B41" w:rsidP="007D0B41">
      <w:pPr>
        <w:numPr>
          <w:ilvl w:val="0"/>
          <w:numId w:val="26"/>
        </w:numPr>
      </w:pPr>
      <w:proofErr w:type="spellStart"/>
      <w:r w:rsidRPr="00853D43">
        <w:t>stanModelID</w:t>
      </w:r>
      <w:proofErr w:type="spellEnd"/>
      <w:r w:rsidRPr="00853D43">
        <w:t>: 1 (F/NAV)</w:t>
      </w:r>
    </w:p>
    <w:p w14:paraId="5852138C"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5FC4CA4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1B921A7C" w14:textId="77777777" w:rsidR="003E751A" w:rsidRPr="00853D43" w:rsidRDefault="003E751A" w:rsidP="003E751A">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4F0EBC18" w14:textId="77777777" w:rsidR="003E751A" w:rsidRPr="00853D43" w:rsidRDefault="003E751A" w:rsidP="003E751A">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0352D5A4" w14:textId="77777777" w:rsidR="003E751A" w:rsidRPr="00853D43" w:rsidRDefault="003E751A" w:rsidP="003E751A">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1BDA9DCB" w14:textId="77777777" w:rsidR="003E751A" w:rsidRPr="00853D43" w:rsidRDefault="003E751A" w:rsidP="003E751A">
      <w:pPr>
        <w:pStyle w:val="TH"/>
        <w:outlineLvl w:val="0"/>
        <w:rPr>
          <w:rFonts w:eastAsia="MS Mincho"/>
        </w:rPr>
      </w:pPr>
      <w:bookmarkStart w:id="521"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12E47400"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lang w:eastAsia="en-US"/>
        </w:rPr>
        <w:t>KeplerianSet</w:t>
      </w:r>
      <w:proofErr w:type="spellEnd"/>
      <w:r w:rsidRPr="00853D43">
        <w:rPr>
          <w:snapToGrid w:val="0"/>
          <w:lang w:eastAsia="en-US"/>
        </w:rPr>
        <w:t xml:space="preserve">, </w:t>
      </w:r>
      <w:r w:rsidRPr="00853D43">
        <w:t>Model-3</w:t>
      </w:r>
    </w:p>
    <w:bookmarkEnd w:id="521"/>
    <w:p w14:paraId="6142ED81"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w:t>
            </w:r>
            <w:proofErr w:type="spellStart"/>
            <w:r w:rsidRPr="00853D43">
              <w:rPr>
                <w:lang w:eastAsia="en-US"/>
              </w:rPr>
              <w:t>GenericAssistData</w:t>
            </w:r>
            <w:proofErr w:type="spellEnd"/>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w:t>
      </w:r>
      <w:proofErr w:type="spellStart"/>
      <w:r w:rsidRPr="00853D43">
        <w:rPr>
          <w:rFonts w:eastAsia="MS Mincho"/>
        </w:rPr>
        <w:t>NavModelSatelliteElement</w:t>
      </w:r>
      <w:proofErr w:type="spellEnd"/>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w:t>
      </w:r>
      <w:proofErr w:type="spellStart"/>
      <w:r w:rsidRPr="00853D43">
        <w:t>ClockModel</w:t>
      </w:r>
      <w:proofErr w:type="spellEnd"/>
      <w:r w:rsidRPr="00853D43">
        <w:t>: nav-</w:t>
      </w:r>
      <w:proofErr w:type="spellStart"/>
      <w:r w:rsidRPr="00853D43">
        <w:t>ClockModel</w:t>
      </w:r>
      <w:proofErr w:type="spellEnd"/>
      <w:r w:rsidRPr="00853D43">
        <w:t>, Model-2</w:t>
      </w:r>
    </w:p>
    <w:p w14:paraId="6340A2EA"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nav-</w:t>
      </w:r>
      <w:proofErr w:type="spellStart"/>
      <w:r w:rsidRPr="00853D43">
        <w:t>KeplerianSet</w:t>
      </w:r>
      <w:proofErr w:type="spellEnd"/>
      <w:r w:rsidRPr="00853D43">
        <w:t>, Model-2</w:t>
      </w:r>
    </w:p>
    <w:p w14:paraId="41B6CE70"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00350929" w:rsidRPr="00853D43">
              <w:rPr>
                <w:rFonts w:ascii="Arial"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70E4B1F0" w14:textId="77777777" w:rsidR="007266CE" w:rsidRPr="00853D43" w:rsidRDefault="007266CE" w:rsidP="007266CE">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08B309D" w14:textId="77777777" w:rsidR="007266CE" w:rsidRPr="00853D43" w:rsidRDefault="007266CE" w:rsidP="007266CE">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 </w:t>
      </w:r>
    </w:p>
    <w:p w14:paraId="46D4A438" w14:textId="77777777" w:rsidR="007266CE" w:rsidRPr="00853D43" w:rsidRDefault="007266CE" w:rsidP="007266CE">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p>
    <w:p w14:paraId="66ACC01F" w14:textId="77777777"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w:t>
      </w:r>
      <w:proofErr w:type="spellStart"/>
      <w:r w:rsidRPr="00853D43">
        <w:rPr>
          <w:rFonts w:eastAsia="MS Mincho"/>
        </w:rPr>
        <w:t>NavModelSatelliteElement</w:t>
      </w:r>
      <w:proofErr w:type="spellEnd"/>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w:t>
      </w:r>
      <w:proofErr w:type="spellStart"/>
      <w:r w:rsidRPr="00853D43">
        <w:t>ClockModel</w:t>
      </w:r>
      <w:proofErr w:type="spellEnd"/>
      <w:r w:rsidRPr="00853D43">
        <w:t>: BDS-ClockModel-r12, Model-6</w:t>
      </w:r>
    </w:p>
    <w:p w14:paraId="4D470A4E"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nonBroadcastFlag</w:t>
            </w:r>
            <w:proofErr w:type="spellEnd"/>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gnss-SatelliteList</w:t>
            </w:r>
            <w:proofErr w:type="spellEnd"/>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svHealth</w:t>
            </w:r>
            <w:proofErr w:type="spellEnd"/>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iod</w:t>
            </w:r>
            <w:proofErr w:type="spellEnd"/>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w:t>
      </w:r>
      <w:proofErr w:type="spellStart"/>
      <w:r w:rsidRPr="00853D43">
        <w:t>ClockModel</w:t>
      </w:r>
      <w:proofErr w:type="spellEnd"/>
      <w:r w:rsidRPr="00853D43">
        <w:t>: bds-ClockModel2-r16, Model-7</w:t>
      </w:r>
    </w:p>
    <w:p w14:paraId="56D9E77D" w14:textId="77777777" w:rsidR="007D0B41" w:rsidRPr="00853D43" w:rsidRDefault="007D0B41" w:rsidP="007D0B41">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(GPS)</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(Modernized GPS) depending on GNSS-</w:t>
            </w:r>
            <w:proofErr w:type="spellStart"/>
            <w:r w:rsidR="00467C0A" w:rsidRPr="00853D43">
              <w:rPr>
                <w:rFonts w:ascii="Arial" w:eastAsia="MS Mincho" w:hAnsi="Arial"/>
                <w:sz w:val="18"/>
              </w:rPr>
              <w:t>NavigationModel</w:t>
            </w:r>
            <w:proofErr w:type="spellEnd"/>
            <w:r w:rsidR="00467C0A" w:rsidRPr="00853D43">
              <w:rPr>
                <w:rFonts w:ascii="Arial" w:eastAsia="MS Mincho" w:hAnsi="Arial"/>
                <w:sz w:val="18"/>
              </w:rPr>
              <w:t xml:space="preserve">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(Modernized GPS) depending on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(Modernized GPS) depending on GNSS-</w:t>
            </w:r>
            <w:proofErr w:type="spellStart"/>
            <w:r w:rsidR="00216B5A" w:rsidRPr="00853D43">
              <w:rPr>
                <w:rFonts w:ascii="Arial" w:eastAsia="MS Mincho" w:hAnsi="Arial"/>
                <w:sz w:val="18"/>
              </w:rPr>
              <w:t>NavigationModel</w:t>
            </w:r>
            <w:proofErr w:type="spellEnd"/>
            <w:r w:rsidR="00216B5A" w:rsidRPr="00853D43">
              <w:rPr>
                <w:rFonts w:ascii="Arial" w:eastAsia="MS Mincho" w:hAnsi="Arial"/>
                <w:sz w:val="18"/>
              </w:rPr>
              <w:t xml:space="preserve">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NavigationModel</w:t>
            </w:r>
            <w:proofErr w:type="spellEnd"/>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NavigationModel</w:t>
            </w:r>
            <w:proofErr w:type="spellEnd"/>
            <w:r w:rsidR="007266CE" w:rsidRPr="00853D43">
              <w:rPr>
                <w:rFonts w:ascii="Arial" w:eastAsia="MS Mincho" w:hAnsi="Arial"/>
                <w:sz w:val="18"/>
              </w:rPr>
              <w:t xml:space="preserve">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2BB1B474" w14:textId="77777777" w:rsidR="00350929" w:rsidRPr="00853D43" w:rsidRDefault="00350929" w:rsidP="00467C0A">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5B6482C2" w14:textId="77777777" w:rsidR="00350929" w:rsidRPr="00853D43" w:rsidRDefault="00350929" w:rsidP="00467C0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39F9244B" w14:textId="77777777" w:rsidR="00350929" w:rsidRPr="00853D43" w:rsidRDefault="00350929" w:rsidP="00467C0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3B705E31" w14:textId="77777777" w:rsidR="003E751A" w:rsidRPr="00853D43" w:rsidRDefault="003E751A" w:rsidP="003E751A">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60DA607B" w14:textId="77777777" w:rsidR="003E751A" w:rsidRPr="00853D43" w:rsidRDefault="003E751A" w:rsidP="003E751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34B430FE" w14:textId="77777777" w:rsidR="003E751A" w:rsidRPr="00853D43" w:rsidRDefault="003E751A" w:rsidP="003E751A">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w:t>
            </w:r>
            <w:proofErr w:type="spellStart"/>
            <w:r w:rsidRPr="00853D43">
              <w:rPr>
                <w:lang w:eastAsia="en-US"/>
              </w:rPr>
              <w:t>GenericAssistData</w:t>
            </w:r>
            <w:proofErr w:type="spellEnd"/>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w:t>
            </w:r>
            <w:proofErr w:type="spellStart"/>
            <w:r w:rsidRPr="00853D43">
              <w:rPr>
                <w:lang w:eastAsia="en-US"/>
              </w:rPr>
              <w:t>AcquisitionAssistance</w:t>
            </w:r>
            <w:proofErr w:type="spellEnd"/>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proofErr w:type="spellStart"/>
            <w:r w:rsidRPr="00853D43">
              <w:rPr>
                <w:snapToGrid w:val="0"/>
                <w:lang w:eastAsia="en-US"/>
              </w:rPr>
              <w:t>gnss-SignalID</w:t>
            </w:r>
            <w:proofErr w:type="spellEnd"/>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proofErr w:type="spellStart"/>
            <w:r w:rsidRPr="00853D43">
              <w:rPr>
                <w:snapToGrid w:val="0"/>
                <w:lang w:eastAsia="en-US"/>
              </w:rPr>
              <w:t>gnss-AcquisitionAssistList</w:t>
            </w:r>
            <w:proofErr w:type="spellEnd"/>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(Galileo E1) and/or GNSS-</w:t>
            </w:r>
            <w:proofErr w:type="spellStart"/>
            <w:r w:rsidR="00350929" w:rsidRPr="00853D43">
              <w:rPr>
                <w:rFonts w:ascii="Arial" w:eastAsia="MS Mincho" w:hAnsi="Arial"/>
                <w:sz w:val="18"/>
              </w:rPr>
              <w:t>AcquisitionAssistance</w:t>
            </w:r>
            <w:proofErr w:type="spellEnd"/>
            <w:r w:rsidR="00350929" w:rsidRPr="00853D43">
              <w:rPr>
                <w:rFonts w:ascii="Arial" w:eastAsia="MS Mincho" w:hAnsi="Arial"/>
                <w:sz w:val="18"/>
              </w:rPr>
              <w:t xml:space="preserve"> (Galileo E5A) depending on GNSS-</w:t>
            </w:r>
            <w:proofErr w:type="spellStart"/>
            <w:r w:rsidR="00350929" w:rsidRPr="00853D43">
              <w:rPr>
                <w:rFonts w:ascii="Arial" w:eastAsia="MS Mincho" w:hAnsi="Arial"/>
                <w:sz w:val="18"/>
              </w:rPr>
              <w:t>AcquisitionAssistance</w:t>
            </w:r>
            <w:proofErr w:type="spellEnd"/>
            <w:r w:rsidR="00350929" w:rsidRPr="00853D43">
              <w:rPr>
                <w:rFonts w:ascii="Arial" w:eastAsia="MS Mincho" w:hAnsi="Arial"/>
                <w:sz w:val="18"/>
              </w:rPr>
              <w:t xml:space="preserv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45B2CE12" w14:textId="77777777" w:rsidR="007266CE" w:rsidRPr="00853D43" w:rsidRDefault="007266CE" w:rsidP="007266C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779856FC" w14:textId="77777777" w:rsidR="007266CE" w:rsidRPr="00853D43" w:rsidRDefault="007266CE" w:rsidP="007266C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 </w:t>
      </w:r>
    </w:p>
    <w:p w14:paraId="2A4E0892" w14:textId="77777777" w:rsidR="007266CE" w:rsidRPr="00853D43" w:rsidRDefault="007266CE" w:rsidP="007266C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0EAB88CE" w14:textId="77777777" w:rsidR="00E663A3" w:rsidRPr="00853D43" w:rsidRDefault="00E663A3" w:rsidP="00E663A3">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w:t>
      </w:r>
      <w:proofErr w:type="spellStart"/>
      <w:r w:rsidRPr="00853D43">
        <w:rPr>
          <w:rFonts w:eastAsia="MS Mincho"/>
        </w:rPr>
        <w:t>AcquisitionAssistElement</w:t>
      </w:r>
      <w:proofErr w:type="spellEnd"/>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(Modernized GPS L5) depending on GNSS-</w:t>
            </w:r>
            <w:proofErr w:type="spellStart"/>
            <w:r w:rsidR="00467C0A" w:rsidRPr="00853D43">
              <w:rPr>
                <w:rFonts w:ascii="Arial" w:eastAsia="MS Mincho" w:hAnsi="Arial"/>
                <w:sz w:val="18"/>
              </w:rPr>
              <w:t>AcquisitionAssistance</w:t>
            </w:r>
            <w:proofErr w:type="spellEnd"/>
            <w:r w:rsidR="00467C0A" w:rsidRPr="00853D43">
              <w:rPr>
                <w:rFonts w:ascii="Arial" w:eastAsia="MS Mincho" w:hAnsi="Arial"/>
                <w:sz w:val="18"/>
              </w:rPr>
              <w:t xml:space="preserv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(Modernized GPS L5)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(Galileo E5A)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(Modernized GPS L5)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(Galileo E5A) depending on GNSS-</w:t>
            </w:r>
            <w:proofErr w:type="spellStart"/>
            <w:r w:rsidR="00216B5A" w:rsidRPr="00853D43">
              <w:rPr>
                <w:rFonts w:ascii="Arial" w:eastAsia="MS Mincho" w:hAnsi="Arial"/>
                <w:sz w:val="18"/>
              </w:rPr>
              <w:t>AcquisitionAssistance</w:t>
            </w:r>
            <w:proofErr w:type="spellEnd"/>
            <w:r w:rsidR="00216B5A" w:rsidRPr="00853D43">
              <w:rPr>
                <w:rFonts w:ascii="Arial" w:eastAsia="MS Mincho" w:hAnsi="Arial"/>
                <w:sz w:val="18"/>
              </w:rPr>
              <w:t xml:space="preserv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w:t>
            </w:r>
            <w:proofErr w:type="spellStart"/>
            <w:r w:rsidRPr="00853D43">
              <w:rPr>
                <w:lang w:eastAsia="en-US"/>
              </w:rPr>
              <w:t>AcquisitionAssistance</w:t>
            </w:r>
            <w:proofErr w:type="spellEnd"/>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(BDS B1C) depending on GNSS-</w:t>
            </w:r>
            <w:proofErr w:type="spellStart"/>
            <w:r w:rsidR="007266CE" w:rsidRPr="00853D43">
              <w:rPr>
                <w:rFonts w:ascii="Arial" w:eastAsia="MS Mincho" w:hAnsi="Arial"/>
                <w:sz w:val="18"/>
              </w:rPr>
              <w:t>AcquisitionAssistance</w:t>
            </w:r>
            <w:proofErr w:type="spellEnd"/>
            <w:r w:rsidR="007266CE" w:rsidRPr="00853D43">
              <w:rPr>
                <w:rFonts w:ascii="Arial" w:eastAsia="MS Mincho" w:hAnsi="Arial"/>
                <w:sz w:val="18"/>
              </w:rPr>
              <w:t xml:space="preserv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w:t>
            </w:r>
            <w:proofErr w:type="spellStart"/>
            <w:r w:rsidRPr="00853D43">
              <w:rPr>
                <w:lang w:eastAsia="en-US"/>
              </w:rPr>
              <w:t>keplerianNAV</w:t>
            </w:r>
            <w:proofErr w:type="spellEnd"/>
            <w:r w:rsidRPr="00853D43">
              <w:rPr>
                <w:lang w:eastAsia="en-US"/>
              </w:rPr>
              <w:t>-Almanac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GNSS-</w:t>
      </w:r>
      <w:proofErr w:type="spellStart"/>
      <w:r w:rsidRPr="00853D43">
        <w:t>AlmanacElement</w:t>
      </w:r>
      <w:proofErr w:type="spellEnd"/>
      <w:r w:rsidRPr="00853D43">
        <w:t xml:space="preserve">: </w:t>
      </w:r>
      <w:proofErr w:type="spellStart"/>
      <w:r w:rsidRPr="00853D43">
        <w:rPr>
          <w:lang w:eastAsia="en-US"/>
        </w:rPr>
        <w:t>keplerianGLONASS</w:t>
      </w:r>
      <w:proofErr w:type="spellEnd"/>
      <w:r w:rsidRPr="00853D43">
        <w:rPr>
          <w:lang w:eastAsia="en-US"/>
        </w:rPr>
        <w:t xml:space="preserve">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w:t>
            </w:r>
            <w:proofErr w:type="spellStart"/>
            <w:r w:rsidRPr="00853D43">
              <w:rPr>
                <w:lang w:eastAsia="en-US"/>
              </w:rPr>
              <w:t>keplerianAlmanacSet</w:t>
            </w:r>
            <w:proofErr w:type="spellEnd"/>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proofErr w:type="spellStart"/>
      <w:r w:rsidRPr="00853D43">
        <w:t>kepSV-StatusFNAV</w:t>
      </w:r>
      <w:proofErr w:type="spellEnd"/>
      <w:r w:rsidRPr="00853D43">
        <w:t>: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proofErr w:type="spellStart"/>
            <w:r w:rsidRPr="00853D43">
              <w:rPr>
                <w:rFonts w:eastAsia="MS Mincho"/>
                <w:lang w:eastAsia="en-US"/>
              </w:rPr>
              <w:t>completeAlmanacProvided</w:t>
            </w:r>
            <w:proofErr w:type="spellEnd"/>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w:t>
            </w:r>
            <w:proofErr w:type="spellStart"/>
            <w:r w:rsidRPr="00853D43">
              <w:rPr>
                <w:lang w:eastAsia="en-US"/>
              </w:rPr>
              <w:t>keplerianReducedAlmanac</w:t>
            </w:r>
            <w:proofErr w:type="spellEnd"/>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w:t>
            </w:r>
            <w:proofErr w:type="spellStart"/>
            <w:r w:rsidRPr="00853D43">
              <w:rPr>
                <w:lang w:eastAsia="en-US"/>
              </w:rPr>
              <w:t>svID</w:t>
            </w:r>
            <w:proofErr w:type="spellEnd"/>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proofErr w:type="spellStart"/>
            <w:r w:rsidRPr="00853D43">
              <w:rPr>
                <w:rFonts w:eastAsia="MS Mincho"/>
                <w:lang w:eastAsia="en-US"/>
              </w:rPr>
              <w:t>completeAlmanacProvided</w:t>
            </w:r>
            <w:proofErr w:type="spellEnd"/>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w:t>
            </w:r>
            <w:proofErr w:type="spellStart"/>
            <w:r w:rsidRPr="00853D43">
              <w:rPr>
                <w:lang w:eastAsia="en-US"/>
              </w:rPr>
              <w:t>keplerianMidiAlmanac</w:t>
            </w:r>
            <w:proofErr w:type="spellEnd"/>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proofErr w:type="spellStart"/>
            <w:r w:rsidRPr="00853D43">
              <w:rPr>
                <w:rFonts w:eastAsia="MS Mincho"/>
                <w:lang w:eastAsia="en-US"/>
              </w:rPr>
              <w:t>completeAlmanacProvided</w:t>
            </w:r>
            <w:proofErr w:type="spellEnd"/>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w:t>
            </w:r>
            <w:proofErr w:type="spellStart"/>
            <w:r w:rsidRPr="00853D43">
              <w:rPr>
                <w:lang w:eastAsia="en-US"/>
              </w:rPr>
              <w:t>keplerianNAV</w:t>
            </w:r>
            <w:proofErr w:type="spellEnd"/>
            <w:r w:rsidRPr="00853D43">
              <w:rPr>
                <w:lang w:eastAsia="en-US"/>
              </w:rPr>
              <w:t>-Almanac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w:t>
      </w:r>
      <w:proofErr w:type="spellStart"/>
      <w:r w:rsidRPr="00853D43">
        <w:rPr>
          <w:rFonts w:eastAsia="MS Mincho"/>
        </w:rPr>
        <w:t>AlmanacElement</w:t>
      </w:r>
      <w:proofErr w:type="spellEnd"/>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proofErr w:type="spellStart"/>
            <w:r w:rsidRPr="00853D43">
              <w:rPr>
                <w:rFonts w:eastAsia="MS Mincho"/>
                <w:lang w:eastAsia="en-US"/>
              </w:rPr>
              <w:t>completeAlmanacProvided</w:t>
            </w:r>
            <w:proofErr w:type="spellEnd"/>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w:t>
      </w:r>
      <w:proofErr w:type="spellStart"/>
      <w:r w:rsidRPr="00853D43">
        <w:rPr>
          <w:rFonts w:eastAsia="MS Mincho"/>
        </w:rPr>
        <w:t>AlmanacElement</w:t>
      </w:r>
      <w:proofErr w:type="spellEnd"/>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GNSS-</w:t>
      </w:r>
      <w:proofErr w:type="spellStart"/>
      <w:r w:rsidRPr="00853D43">
        <w:t>AlmanacElement</w:t>
      </w:r>
      <w:proofErr w:type="spellEnd"/>
      <w:r w:rsidRPr="00853D43">
        <w:t xml:space="preserve">: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weekNumber</w:t>
            </w:r>
            <w:proofErr w:type="spellEnd"/>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ioda</w:t>
            </w:r>
            <w:proofErr w:type="spellEnd"/>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proofErr w:type="spellStart"/>
            <w:r w:rsidRPr="00853D43">
              <w:rPr>
                <w:rFonts w:eastAsia="MS Mincho"/>
                <w:lang w:eastAsia="en-US"/>
              </w:rPr>
              <w:t>completeAlmanacProvided</w:t>
            </w:r>
            <w:proofErr w:type="spellEnd"/>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gnss-AlmanacList</w:t>
            </w:r>
            <w:proofErr w:type="spellEnd"/>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keplerianReducedAlmanac</w:t>
            </w:r>
            <w:proofErr w:type="spellEnd"/>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weekNumber</w:t>
            </w:r>
            <w:proofErr w:type="spellEnd"/>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proofErr w:type="spellStart"/>
            <w:r w:rsidRPr="00853D43">
              <w:rPr>
                <w:snapToGrid w:val="0"/>
                <w:lang w:eastAsia="en-US"/>
              </w:rPr>
              <w:t>ioda</w:t>
            </w:r>
            <w:proofErr w:type="spellEnd"/>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proofErr w:type="spellStart"/>
            <w:r w:rsidRPr="00853D43">
              <w:rPr>
                <w:rFonts w:eastAsia="MS Mincho"/>
                <w:lang w:eastAsia="en-US"/>
              </w:rPr>
              <w:t>completeAlmanacProvided</w:t>
            </w:r>
            <w:proofErr w:type="spellEnd"/>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proofErr w:type="spellStart"/>
            <w:r w:rsidRPr="00853D43">
              <w:rPr>
                <w:snapToGrid w:val="0"/>
                <w:lang w:eastAsia="en-US"/>
              </w:rPr>
              <w:t>gnss-AlmanacList</w:t>
            </w:r>
            <w:proofErr w:type="spellEnd"/>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w:t>
            </w:r>
            <w:proofErr w:type="spellStart"/>
            <w:r w:rsidRPr="00853D43">
              <w:rPr>
                <w:lang w:eastAsia="en-US"/>
              </w:rPr>
              <w:t>keplerianMidiAlmanac</w:t>
            </w:r>
            <w:proofErr w:type="spellEnd"/>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w:t>
            </w:r>
            <w:proofErr w:type="spellStart"/>
            <w:r w:rsidRPr="00853D43">
              <w:rPr>
                <w:lang w:eastAsia="en-US"/>
              </w:rPr>
              <w:t>svID</w:t>
            </w:r>
            <w:proofErr w:type="spellEnd"/>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w:t>
            </w:r>
            <w:proofErr w:type="spellStart"/>
            <w:r w:rsidRPr="00853D43">
              <w:rPr>
                <w:lang w:eastAsia="en-US"/>
              </w:rPr>
              <w:t>GenericAssistData</w:t>
            </w:r>
            <w:proofErr w:type="spellEnd"/>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w:t>
            </w:r>
            <w:proofErr w:type="spellStart"/>
            <w:r w:rsidRPr="00853D43">
              <w:rPr>
                <w:lang w:eastAsia="en-US"/>
              </w:rPr>
              <w:t>gnss</w:t>
            </w:r>
            <w:proofErr w:type="spellEnd"/>
            <w:r w:rsidRPr="00853D43">
              <w:rPr>
                <w:lang w:eastAsia="en-US"/>
              </w:rPr>
              <w:t>-ID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w:t>
            </w:r>
            <w:proofErr w:type="spellStart"/>
            <w:r w:rsidRPr="00853D43">
              <w:rPr>
                <w:snapToGrid w:val="0"/>
                <w:lang w:eastAsia="en-US"/>
              </w:rPr>
              <w:t>channelNumber</w:t>
            </w:r>
            <w:proofErr w:type="spellEnd"/>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svID</w:t>
            </w:r>
            <w:proofErr w:type="spellEnd"/>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signalsAvailable</w:t>
            </w:r>
            <w:proofErr w:type="spellEnd"/>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0B69A49D" w14:textId="77777777" w:rsidR="00390677" w:rsidRPr="00853D43" w:rsidRDefault="00390677" w:rsidP="0039067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692BABB5" w14:textId="77777777" w:rsidR="007266CE" w:rsidRPr="00853D43" w:rsidRDefault="007266CE" w:rsidP="007266CE">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w:t>
            </w:r>
            <w:proofErr w:type="spellStart"/>
            <w:r w:rsidRPr="00853D43">
              <w:rPr>
                <w:snapToGrid w:val="0"/>
                <w:lang w:eastAsia="en-US"/>
              </w:rPr>
              <w:t>AuxiliaryInformation</w:t>
            </w:r>
            <w:proofErr w:type="spellEnd"/>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w:t>
            </w:r>
            <w:proofErr w:type="spellStart"/>
            <w:r w:rsidRPr="00853D43">
              <w:rPr>
                <w:snapToGrid w:val="0"/>
                <w:lang w:eastAsia="en-US"/>
              </w:rPr>
              <w:t>GenericAssistData</w:t>
            </w:r>
            <w:proofErr w:type="spellEnd"/>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w:t>
            </w:r>
            <w:proofErr w:type="spellStart"/>
            <w:r w:rsidRPr="00853D43">
              <w:rPr>
                <w:snapToGrid w:val="0"/>
                <w:lang w:eastAsia="en-US"/>
              </w:rPr>
              <w:t>gnss</w:t>
            </w:r>
            <w:proofErr w:type="spellEnd"/>
            <w:r w:rsidRPr="00853D43">
              <w:rPr>
                <w:snapToGrid w:val="0"/>
                <w:lang w:eastAsia="en-US"/>
              </w:rPr>
              <w:t>-ID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w:t>
            </w:r>
            <w:proofErr w:type="spellStart"/>
            <w:r w:rsidRPr="00853D43">
              <w:rPr>
                <w:snapToGrid w:val="0"/>
                <w:lang w:eastAsia="en-US"/>
              </w:rPr>
              <w:t>AuxiliaryInformation</w:t>
            </w:r>
            <w:proofErr w:type="spellEnd"/>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2" w:name="_Toc27409705"/>
      <w:bookmarkStart w:id="523" w:name="_Toc75463380"/>
      <w:bookmarkStart w:id="524" w:name="_Toc83679939"/>
      <w:bookmarkStart w:id="525" w:name="_Toc90626265"/>
      <w:bookmarkStart w:id="526" w:name="_Toc146273918"/>
      <w:r w:rsidRPr="00853D43">
        <w:t>7</w:t>
      </w:r>
      <w:r w:rsidR="00F1152C" w:rsidRPr="00853D43">
        <w:tab/>
        <w:t>OTDOA</w:t>
      </w:r>
      <w:bookmarkEnd w:id="522"/>
      <w:bookmarkEnd w:id="523"/>
      <w:bookmarkEnd w:id="524"/>
      <w:bookmarkEnd w:id="525"/>
      <w:bookmarkEnd w:id="526"/>
    </w:p>
    <w:p w14:paraId="26A41156" w14:textId="77777777" w:rsidR="002A5E63" w:rsidRPr="00853D43" w:rsidRDefault="00F6590E" w:rsidP="00DC1842">
      <w:pPr>
        <w:pStyle w:val="Heading2"/>
      </w:pPr>
      <w:bookmarkStart w:id="527" w:name="_Toc27409706"/>
      <w:bookmarkStart w:id="528" w:name="_Toc75463381"/>
      <w:bookmarkStart w:id="529" w:name="_Toc83679940"/>
      <w:bookmarkStart w:id="530" w:name="_Toc90626266"/>
      <w:bookmarkStart w:id="531" w:name="_Toc146273919"/>
      <w:r w:rsidRPr="00853D43">
        <w:t>7.1</w:t>
      </w:r>
      <w:r w:rsidRPr="00853D43">
        <w:tab/>
      </w:r>
      <w:r w:rsidR="002A5E63" w:rsidRPr="00853D43">
        <w:t>OTDOA Assistance data for OTDOA signalling tests</w:t>
      </w:r>
      <w:bookmarkEnd w:id="527"/>
      <w:bookmarkEnd w:id="528"/>
      <w:bookmarkEnd w:id="529"/>
      <w:bookmarkEnd w:id="530"/>
      <w:bookmarkEnd w:id="531"/>
    </w:p>
    <w:p w14:paraId="7F39E462" w14:textId="77777777" w:rsidR="0083339F" w:rsidRPr="00853D43" w:rsidRDefault="0083339F" w:rsidP="00DC1842">
      <w:pPr>
        <w:pStyle w:val="Heading3"/>
      </w:pPr>
      <w:bookmarkStart w:id="532" w:name="_Toc27409707"/>
      <w:bookmarkStart w:id="533" w:name="_Toc75463382"/>
      <w:bookmarkStart w:id="534" w:name="_Toc83679941"/>
      <w:bookmarkStart w:id="535" w:name="_Toc90626267"/>
      <w:bookmarkStart w:id="536" w:name="_Toc146273920"/>
      <w:r w:rsidRPr="00853D43">
        <w:t>7.1.1</w:t>
      </w:r>
      <w:r w:rsidR="003F5CD9" w:rsidRPr="00853D43">
        <w:tab/>
      </w:r>
      <w:r w:rsidRPr="00853D43">
        <w:t>General</w:t>
      </w:r>
      <w:bookmarkEnd w:id="532"/>
      <w:bookmarkEnd w:id="533"/>
      <w:bookmarkEnd w:id="534"/>
      <w:bookmarkEnd w:id="535"/>
      <w:bookmarkEnd w:id="536"/>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7" w:name="_Toc27409708"/>
      <w:bookmarkStart w:id="538" w:name="_Toc75463383"/>
      <w:bookmarkStart w:id="539" w:name="_Toc83679942"/>
      <w:bookmarkStart w:id="540" w:name="_Toc90626268"/>
      <w:bookmarkStart w:id="541"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7"/>
      <w:bookmarkEnd w:id="538"/>
      <w:bookmarkEnd w:id="539"/>
      <w:bookmarkEnd w:id="540"/>
      <w:bookmarkEnd w:id="541"/>
    </w:p>
    <w:p w14:paraId="01DC266C" w14:textId="77777777" w:rsidR="003F5CD9" w:rsidRPr="00853D43" w:rsidRDefault="003F5CD9" w:rsidP="00DC1842">
      <w:pPr>
        <w:pStyle w:val="Heading3"/>
      </w:pPr>
      <w:bookmarkStart w:id="542" w:name="_Toc27409709"/>
      <w:bookmarkStart w:id="543" w:name="_Toc75463384"/>
      <w:bookmarkStart w:id="544" w:name="_Toc83679943"/>
      <w:bookmarkStart w:id="545" w:name="_Toc90626269"/>
      <w:bookmarkStart w:id="546" w:name="_Toc146273922"/>
      <w:r w:rsidRPr="00853D43">
        <w:t>7.2.1</w:t>
      </w:r>
      <w:r w:rsidRPr="00853D43">
        <w:tab/>
        <w:t>General</w:t>
      </w:r>
      <w:bookmarkEnd w:id="542"/>
      <w:bookmarkEnd w:id="543"/>
      <w:bookmarkEnd w:id="544"/>
      <w:bookmarkEnd w:id="545"/>
      <w:bookmarkEnd w:id="546"/>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7" w:name="_Toc27409710"/>
      <w:bookmarkStart w:id="548" w:name="_Toc75463385"/>
      <w:bookmarkStart w:id="549" w:name="_Toc83679944"/>
      <w:bookmarkStart w:id="550" w:name="_Toc90626270"/>
      <w:bookmarkStart w:id="551" w:name="_Toc146273923"/>
      <w:r w:rsidRPr="00853D43">
        <w:t>7.2.</w:t>
      </w:r>
      <w:r w:rsidR="002121DC" w:rsidRPr="00853D43">
        <w:t>2</w:t>
      </w:r>
      <w:r w:rsidRPr="00853D43">
        <w:tab/>
        <w:t>OTDOA Assistance Data</w:t>
      </w:r>
      <w:bookmarkEnd w:id="547"/>
      <w:bookmarkEnd w:id="548"/>
      <w:bookmarkEnd w:id="549"/>
      <w:bookmarkEnd w:id="550"/>
      <w:bookmarkEnd w:id="551"/>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w:t>
      </w:r>
      <w:proofErr w:type="spellStart"/>
      <w:r w:rsidR="003F5CD9" w:rsidRPr="00853D43">
        <w:rPr>
          <w:rFonts w:eastAsia="MS Mincho"/>
        </w:rPr>
        <w:t>ReferenceCellInfo</w:t>
      </w:r>
      <w:proofErr w:type="spellEnd"/>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0D4E890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18ECB621"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w:t>
      </w:r>
      <w:proofErr w:type="spellStart"/>
      <w:r w:rsidRPr="00853D43">
        <w:rPr>
          <w:rFonts w:eastAsia="MS Mincho"/>
        </w:rPr>
        <w:t>ReferenceCellInfo</w:t>
      </w:r>
      <w:proofErr w:type="spellEnd"/>
      <w:r w:rsidRPr="00853D43">
        <w:rPr>
          <w:rFonts w:eastAsia="MS Mincho"/>
        </w:rPr>
        <w:t xml:space="preserve">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267" w:type="dxa"/>
            <w:shd w:val="clear" w:color="auto" w:fill="auto"/>
          </w:tcPr>
          <w:p w14:paraId="5344353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7ABBA19A"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w:t>
      </w:r>
      <w:proofErr w:type="spellStart"/>
      <w:r w:rsidRPr="00853D43">
        <w:rPr>
          <w:rFonts w:eastAsia="MS Mincho"/>
        </w:rPr>
        <w:t>ReferenceCellInfo</w:t>
      </w:r>
      <w:proofErr w:type="spellEnd"/>
      <w:r w:rsidRPr="00853D43">
        <w:rPr>
          <w:rFonts w:eastAsia="MS Mincho"/>
        </w:rPr>
        <w:t xml:space="preserve">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267" w:type="dxa"/>
            <w:shd w:val="clear" w:color="auto" w:fill="auto"/>
          </w:tcPr>
          <w:p w14:paraId="6E5605AF" w14:textId="77777777" w:rsidR="007D5886" w:rsidRPr="00853D43" w:rsidRDefault="007D5886"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7524F844" w14:textId="77777777" w:rsidR="007D5886" w:rsidRPr="00853D43" w:rsidRDefault="007D5886"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w:t>
      </w:r>
      <w:proofErr w:type="spellStart"/>
      <w:r w:rsidRPr="00853D43">
        <w:rPr>
          <w:rFonts w:eastAsia="MS Mincho"/>
        </w:rPr>
        <w:t>NeighbourCellInfoList</w:t>
      </w:r>
      <w:proofErr w:type="spellEnd"/>
      <w:r w:rsidRPr="00853D43">
        <w:rPr>
          <w:rFonts w:eastAsia="MS Mincho"/>
        </w:rPr>
        <w:t xml:space="preserve">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proofErr w:type="spellStart"/>
            <w:r w:rsidR="00E16201" w:rsidRPr="00853D43">
              <w:rPr>
                <w:snapToGrid w:val="0"/>
                <w:lang w:eastAsia="en-US"/>
              </w:rPr>
              <w:t>cellGlobalId</w:t>
            </w:r>
            <w:proofErr w:type="spellEnd"/>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w:t>
      </w:r>
      <w:proofErr w:type="spellStart"/>
      <w:r w:rsidRPr="00853D43">
        <w:rPr>
          <w:rFonts w:eastAsia="MS Mincho"/>
        </w:rPr>
        <w:t>NeighbourCellInfoList</w:t>
      </w:r>
      <w:proofErr w:type="spellEnd"/>
      <w:r w:rsidRPr="00853D43">
        <w:rPr>
          <w:rFonts w:eastAsia="MS Mincho"/>
        </w:rPr>
        <w:t xml:space="preserve">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proofErr w:type="spellStart"/>
            <w:r w:rsidR="00D45DB6" w:rsidRPr="00853D43">
              <w:rPr>
                <w:snapToGrid w:val="0"/>
                <w:lang w:eastAsia="en-US"/>
              </w:rPr>
              <w:t>cellGlobalId</w:t>
            </w:r>
            <w:proofErr w:type="spellEnd"/>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w:t>
      </w:r>
      <w:proofErr w:type="spellStart"/>
      <w:r w:rsidRPr="00853D43">
        <w:rPr>
          <w:rFonts w:eastAsia="MS Mincho"/>
        </w:rPr>
        <w:t>NeighbourCellInfoList</w:t>
      </w:r>
      <w:proofErr w:type="spellEnd"/>
      <w:r w:rsidRPr="00853D43">
        <w:rPr>
          <w:rFonts w:eastAsia="MS Mincho"/>
        </w:rPr>
        <w:t xml:space="preserve">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2" w:name="_Toc27409711"/>
      <w:bookmarkStart w:id="553" w:name="_Toc75463386"/>
      <w:bookmarkStart w:id="554" w:name="_Toc83679945"/>
      <w:bookmarkStart w:id="555" w:name="_Toc90626271"/>
      <w:bookmarkStart w:id="556" w:name="_Toc146273924"/>
      <w:r w:rsidRPr="00853D43">
        <w:t>7.3</w:t>
      </w:r>
      <w:r w:rsidRPr="00853D43">
        <w:tab/>
        <w:t>OTDOA Assistance data for OTDOA measurement tests for Carrier Aggregation</w:t>
      </w:r>
      <w:bookmarkEnd w:id="552"/>
      <w:bookmarkEnd w:id="553"/>
      <w:bookmarkEnd w:id="554"/>
      <w:bookmarkEnd w:id="555"/>
      <w:bookmarkEnd w:id="556"/>
    </w:p>
    <w:p w14:paraId="5456751F" w14:textId="77777777" w:rsidR="00AB464E" w:rsidRPr="00853D43" w:rsidRDefault="00AB464E" w:rsidP="00AB464E">
      <w:pPr>
        <w:pStyle w:val="Heading3"/>
      </w:pPr>
      <w:bookmarkStart w:id="557" w:name="_Toc27409712"/>
      <w:bookmarkStart w:id="558" w:name="_Toc75463387"/>
      <w:bookmarkStart w:id="559" w:name="_Toc83679946"/>
      <w:bookmarkStart w:id="560" w:name="_Toc90626272"/>
      <w:bookmarkStart w:id="561" w:name="_Toc146273925"/>
      <w:r w:rsidRPr="00853D43">
        <w:t>7.3.1</w:t>
      </w:r>
      <w:r w:rsidRPr="00853D43">
        <w:tab/>
        <w:t>General</w:t>
      </w:r>
      <w:bookmarkEnd w:id="557"/>
      <w:bookmarkEnd w:id="558"/>
      <w:bookmarkEnd w:id="559"/>
      <w:bookmarkEnd w:id="560"/>
      <w:bookmarkEnd w:id="561"/>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2" w:name="_Toc27409713"/>
      <w:bookmarkStart w:id="563" w:name="_Toc75463388"/>
      <w:bookmarkStart w:id="564" w:name="_Toc83679947"/>
      <w:bookmarkStart w:id="565" w:name="_Toc90626273"/>
      <w:bookmarkStart w:id="566" w:name="_Toc146273926"/>
      <w:r w:rsidRPr="00853D43">
        <w:t>7.3.2</w:t>
      </w:r>
      <w:r w:rsidRPr="00853D43">
        <w:tab/>
        <w:t>OTDOA Assistance Data</w:t>
      </w:r>
      <w:bookmarkEnd w:id="562"/>
      <w:bookmarkEnd w:id="563"/>
      <w:bookmarkEnd w:id="564"/>
      <w:bookmarkEnd w:id="565"/>
      <w:bookmarkEnd w:id="566"/>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w:t>
      </w:r>
      <w:proofErr w:type="spellStart"/>
      <w:r w:rsidR="00AB464E" w:rsidRPr="00853D43">
        <w:rPr>
          <w:rFonts w:eastAsia="MS Mincho"/>
        </w:rPr>
        <w:t>ReferenceCellInfo</w:t>
      </w:r>
      <w:proofErr w:type="spellEnd"/>
      <w:r w:rsidR="00AB464E" w:rsidRPr="00853D43">
        <w:rPr>
          <w:rFonts w:eastAsia="MS Mincho"/>
        </w:rPr>
        <w:t xml:space="preserv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6030B391" w14:textId="77777777" w:rsidR="003F404B" w:rsidRPr="00853D43" w:rsidRDefault="003F404B"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4765A0FC" w14:textId="77777777" w:rsidR="003F404B" w:rsidRPr="00853D43" w:rsidRDefault="003F404B"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w:t>
      </w:r>
      <w:proofErr w:type="spellStart"/>
      <w:r w:rsidR="00AB464E" w:rsidRPr="00853D43">
        <w:rPr>
          <w:rFonts w:eastAsia="MS Mincho"/>
        </w:rPr>
        <w:t>ReferenceCellInfo</w:t>
      </w:r>
      <w:proofErr w:type="spellEnd"/>
      <w:r w:rsidR="00AB464E" w:rsidRPr="00853D43">
        <w:rPr>
          <w:rFonts w:eastAsia="MS Mincho"/>
        </w:rPr>
        <w:t xml:space="preserve">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2E4E07E9" w14:textId="77777777" w:rsidR="003F404B" w:rsidRPr="00853D43" w:rsidRDefault="003F404B" w:rsidP="0023120D">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2922FA5" w14:textId="77777777" w:rsidR="003F404B" w:rsidRPr="00853D43" w:rsidRDefault="003F404B" w:rsidP="0023120D">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w:t>
      </w:r>
      <w:proofErr w:type="spellStart"/>
      <w:r w:rsidRPr="00853D43">
        <w:rPr>
          <w:rFonts w:eastAsia="MS Mincho"/>
        </w:rPr>
        <w:t>ReferenceCellInfo</w:t>
      </w:r>
      <w:proofErr w:type="spellEnd"/>
      <w:r w:rsidRPr="00853D43">
        <w:rPr>
          <w:rFonts w:eastAsia="MS Mincho"/>
        </w:rPr>
        <w:t xml:space="preserve">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ReferenceCellInfo</w:t>
            </w:r>
            <w:proofErr w:type="spellEnd"/>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694" w:type="dxa"/>
            <w:shd w:val="clear" w:color="auto" w:fill="auto"/>
          </w:tcPr>
          <w:p w14:paraId="12C4C02A" w14:textId="77777777" w:rsidR="004D7B8B" w:rsidRPr="00853D43" w:rsidRDefault="004D7B8B" w:rsidP="002D787B">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10CCF85" w14:textId="77777777" w:rsidR="004D7B8B" w:rsidRPr="00853D43" w:rsidRDefault="004D7B8B" w:rsidP="002D787B">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w:t>
      </w:r>
      <w:proofErr w:type="spellStart"/>
      <w:r w:rsidRPr="00853D43">
        <w:rPr>
          <w:rFonts w:eastAsia="MS Mincho"/>
        </w:rPr>
        <w:t>ReferenceCellInfo</w:t>
      </w:r>
      <w:proofErr w:type="spellEnd"/>
      <w:r w:rsidRPr="00853D43">
        <w:rPr>
          <w:rFonts w:eastAsia="MS Mincho"/>
        </w:rPr>
        <w:t xml:space="preserve">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w:t>
            </w:r>
            <w:proofErr w:type="spellStart"/>
            <w:r w:rsidRPr="00853D43">
              <w:rPr>
                <w:lang w:eastAsia="en-US"/>
              </w:rPr>
              <w:t>ReferenceCellInfo</w:t>
            </w:r>
            <w:proofErr w:type="spellEnd"/>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725" w:type="dxa"/>
            <w:shd w:val="clear" w:color="auto" w:fill="auto"/>
          </w:tcPr>
          <w:p w14:paraId="30C85006" w14:textId="77777777" w:rsidR="00724D2F" w:rsidRPr="00853D43" w:rsidRDefault="00724D2F" w:rsidP="002D787B">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FB2BE90" w14:textId="77777777" w:rsidR="00724D2F" w:rsidRPr="00853D43" w:rsidRDefault="00724D2F" w:rsidP="002D787B">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proofErr w:type="spellStart"/>
            <w:r w:rsidRPr="00853D43">
              <w:rPr>
                <w:rFonts w:eastAsia="MS Mincho"/>
                <w:lang w:eastAsia="en-US"/>
              </w:rPr>
              <w:t>earfcn</w:t>
            </w:r>
            <w:proofErr w:type="spellEnd"/>
            <w:r w:rsidRPr="00853D43">
              <w:rPr>
                <w:rFonts w:eastAsia="MS Mincho"/>
                <w:lang w:eastAsia="en-US"/>
              </w:rPr>
              <w:t xml:space="preserve">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SubframeOffset</w:t>
            </w:r>
            <w:proofErr w:type="spellEnd"/>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SubframeOffset</w:t>
            </w:r>
            <w:proofErr w:type="spellEnd"/>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w:t>
      </w:r>
      <w:proofErr w:type="spellStart"/>
      <w:r w:rsidR="00AB464E" w:rsidRPr="00853D43">
        <w:rPr>
          <w:rFonts w:eastAsia="MS Mincho"/>
        </w:rPr>
        <w:t>NeighbourCellInfoList</w:t>
      </w:r>
      <w:proofErr w:type="spellEnd"/>
      <w:r w:rsidR="00AB464E" w:rsidRPr="00853D43">
        <w:rPr>
          <w:rFonts w:eastAsia="MS Mincho"/>
        </w:rPr>
        <w:t xml:space="preserv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w:t>
      </w:r>
      <w:proofErr w:type="spellStart"/>
      <w:r w:rsidRPr="00853D43">
        <w:rPr>
          <w:rFonts w:eastAsia="MS Mincho"/>
        </w:rPr>
        <w:t>NeighbourCellInfoList</w:t>
      </w:r>
      <w:proofErr w:type="spellEnd"/>
      <w:r w:rsidRPr="00853D43">
        <w:rPr>
          <w:rFonts w:eastAsia="MS Mincho"/>
        </w:rPr>
        <w:t xml:space="preserv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w:t>
      </w:r>
      <w:proofErr w:type="spellStart"/>
      <w:r w:rsidRPr="00853D43">
        <w:rPr>
          <w:rFonts w:eastAsia="MS Mincho"/>
        </w:rPr>
        <w:t>NeighbourCellInfoList</w:t>
      </w:r>
      <w:proofErr w:type="spellEnd"/>
      <w:r w:rsidRPr="00853D43">
        <w:rPr>
          <w:rFonts w:eastAsia="MS Mincho"/>
        </w:rPr>
        <w:t xml:space="preserve">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w:t>
            </w:r>
            <w:proofErr w:type="spellStart"/>
            <w:r w:rsidRPr="00853D43">
              <w:rPr>
                <w:rFonts w:eastAsia="MS Mincho"/>
                <w:lang w:eastAsia="en-US"/>
              </w:rPr>
              <w:t>ConfigurationIndex</w:t>
            </w:r>
            <w:proofErr w:type="spellEnd"/>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w:t>
      </w:r>
      <w:proofErr w:type="spellStart"/>
      <w:r w:rsidRPr="00853D43">
        <w:rPr>
          <w:rFonts w:eastAsia="MS Mincho"/>
        </w:rPr>
        <w:t>NeighbourCellInfoList</w:t>
      </w:r>
      <w:proofErr w:type="spellEnd"/>
      <w:r w:rsidRPr="00853D43">
        <w:rPr>
          <w:rFonts w:eastAsia="MS Mincho"/>
        </w:rPr>
        <w:t xml:space="preserve">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 xml:space="preserve">For values of </w:t>
            </w:r>
            <w:proofErr w:type="spellStart"/>
            <w:r w:rsidRPr="00853D43">
              <w:rPr>
                <w:rFonts w:ascii="Arial" w:eastAsia="MS Mincho" w:hAnsi="Arial"/>
                <w:sz w:val="18"/>
              </w:rPr>
              <w:t>cellidentity</w:t>
            </w:r>
            <w:proofErr w:type="spellEnd"/>
            <w:r w:rsidRPr="00853D43">
              <w:rPr>
                <w:rFonts w:ascii="Arial" w:eastAsia="MS Mincho" w:hAnsi="Arial"/>
                <w:sz w:val="18"/>
              </w:rPr>
              <w:t xml:space="preserve">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 xml:space="preserve">-Frames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For values of </w:t>
            </w:r>
            <w:proofErr w:type="spellStart"/>
            <w:r w:rsidRPr="00853D43">
              <w:rPr>
                <w:rFonts w:ascii="Arial" w:hAnsi="Arial"/>
                <w:sz w:val="18"/>
              </w:rPr>
              <w:t>cellidentity</w:t>
            </w:r>
            <w:proofErr w:type="spellEnd"/>
            <w:r w:rsidRPr="00853D43">
              <w:rPr>
                <w:rFonts w:ascii="Arial" w:hAnsi="Arial"/>
                <w:sz w:val="18"/>
              </w:rPr>
              <w:t xml:space="preserve">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 xml:space="preserve">-Uncertainty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For values of </w:t>
            </w:r>
            <w:proofErr w:type="spellStart"/>
            <w:r w:rsidRPr="00853D43">
              <w:rPr>
                <w:rFonts w:ascii="Arial" w:hAnsi="Arial"/>
                <w:sz w:val="18"/>
              </w:rPr>
              <w:t>cellidentity</w:t>
            </w:r>
            <w:proofErr w:type="spellEnd"/>
            <w:r w:rsidRPr="00853D43">
              <w:rPr>
                <w:rFonts w:ascii="Arial" w:hAnsi="Arial"/>
                <w:sz w:val="18"/>
              </w:rPr>
              <w:t xml:space="preserve">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earfcn</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 (</w:t>
            </w:r>
            <w:proofErr w:type="spellStart"/>
            <w:r w:rsidRPr="00853D43">
              <w:rPr>
                <w:lang w:eastAsia="en-US"/>
              </w:rPr>
              <w:t>numDL</w:t>
            </w:r>
            <w:proofErr w:type="spellEnd"/>
            <w:r w:rsidRPr="00853D43">
              <w:rPr>
                <w:lang w:eastAsia="en-US"/>
              </w:rPr>
              <w:t>-Frames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w:t>
            </w:r>
            <w:proofErr w:type="spellStart"/>
            <w:r w:rsidRPr="00853D43">
              <w:rPr>
                <w:lang w:eastAsia="en-US"/>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w:t>
            </w:r>
            <w:proofErr w:type="spellStart"/>
            <w:r w:rsidRPr="00853D43">
              <w:rPr>
                <w:lang w:eastAsia="en-US"/>
              </w:rPr>
              <w:t>expectedRSTD</w:t>
            </w:r>
            <w:proofErr w:type="spellEnd"/>
            <w:r w:rsidRPr="00853D43">
              <w:rPr>
                <w:lang w:eastAsia="en-US"/>
              </w:rPr>
              <w:t>-Uncertainty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7" w:name="_Toc27409714"/>
      <w:bookmarkStart w:id="568" w:name="_Toc75463389"/>
      <w:bookmarkStart w:id="569" w:name="_Toc83679948"/>
      <w:bookmarkStart w:id="570" w:name="_Toc90626274"/>
      <w:bookmarkStart w:id="571" w:name="_Toc146273927"/>
      <w:r w:rsidR="004858A1" w:rsidRPr="00853D43">
        <w:t>7.4</w:t>
      </w:r>
      <w:r w:rsidR="004858A1" w:rsidRPr="00853D43">
        <w:tab/>
        <w:t>OTDOA Assistance data for NB-IOT OTDOA measurement tests</w:t>
      </w:r>
      <w:bookmarkEnd w:id="567"/>
      <w:bookmarkEnd w:id="568"/>
      <w:bookmarkEnd w:id="569"/>
      <w:bookmarkEnd w:id="570"/>
      <w:bookmarkEnd w:id="571"/>
    </w:p>
    <w:p w14:paraId="6585A333" w14:textId="77777777" w:rsidR="004858A1" w:rsidRPr="00853D43" w:rsidRDefault="004858A1" w:rsidP="004858A1">
      <w:pPr>
        <w:pStyle w:val="Heading3"/>
      </w:pPr>
      <w:bookmarkStart w:id="572" w:name="_Toc27409715"/>
      <w:bookmarkStart w:id="573" w:name="_Toc75463390"/>
      <w:bookmarkStart w:id="574" w:name="_Toc83679949"/>
      <w:bookmarkStart w:id="575" w:name="_Toc90626275"/>
      <w:bookmarkStart w:id="576" w:name="_Toc146273928"/>
      <w:r w:rsidRPr="00853D43">
        <w:t>7.4.1</w:t>
      </w:r>
      <w:r w:rsidRPr="00853D43">
        <w:tab/>
        <w:t>General</w:t>
      </w:r>
      <w:bookmarkEnd w:id="572"/>
      <w:bookmarkEnd w:id="573"/>
      <w:bookmarkEnd w:id="574"/>
      <w:bookmarkEnd w:id="575"/>
      <w:bookmarkEnd w:id="576"/>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7" w:name="_Toc27409716"/>
      <w:bookmarkStart w:id="578" w:name="_Toc75463391"/>
      <w:bookmarkStart w:id="579" w:name="_Toc83679950"/>
      <w:bookmarkStart w:id="580" w:name="_Toc90626276"/>
      <w:bookmarkStart w:id="581" w:name="_Toc146273929"/>
      <w:r w:rsidRPr="00853D43">
        <w:t>7.4.2</w:t>
      </w:r>
      <w:r w:rsidRPr="00853D43">
        <w:tab/>
        <w:t>OTDOA Assistance Data</w:t>
      </w:r>
      <w:bookmarkEnd w:id="577"/>
      <w:bookmarkEnd w:id="578"/>
      <w:bookmarkEnd w:id="579"/>
      <w:bookmarkEnd w:id="580"/>
      <w:bookmarkEnd w:id="581"/>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3F034DF4" w14:textId="77777777" w:rsidR="004858A1" w:rsidRPr="00853D43" w:rsidRDefault="004858A1" w:rsidP="005B381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proofErr w:type="spellStart"/>
            <w:r w:rsidRPr="00853D43">
              <w:rPr>
                <w:rFonts w:ascii="Arial" w:eastAsia="MS Mincho" w:hAnsi="Arial"/>
                <w:sz w:val="18"/>
              </w:rPr>
              <w:t>Inband</w:t>
            </w:r>
            <w:proofErr w:type="spellEnd"/>
            <w:r w:rsidRPr="00853D43">
              <w:rPr>
                <w:rFonts w:ascii="Arial" w:eastAsia="MS Mincho" w:hAnsi="Arial"/>
                <w:sz w:val="18"/>
              </w:rPr>
              <w:t xml:space="preserve">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ARFCN-</w:t>
            </w:r>
            <w:proofErr w:type="spellStart"/>
            <w:r w:rsidRPr="00853D43">
              <w:rPr>
                <w:i/>
                <w:lang w:eastAsia="ja-JP"/>
              </w:rPr>
              <w:t>ValueEUTRA</w:t>
            </w:r>
            <w:proofErr w:type="spellEnd"/>
            <w:r w:rsidRPr="00853D43">
              <w:rPr>
                <w:i/>
                <w:lang w:eastAsia="ja-JP"/>
              </w:rPr>
              <w:t xml:space="preserve">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ARFCN-</w:t>
            </w:r>
            <w:proofErr w:type="spellStart"/>
            <w:r w:rsidRPr="00853D43">
              <w:rPr>
                <w:i/>
                <w:lang w:eastAsia="ja-JP"/>
              </w:rPr>
              <w:t>ValueEUTRA</w:t>
            </w:r>
            <w:proofErr w:type="spellEnd"/>
            <w:r w:rsidRPr="00853D43">
              <w:rPr>
                <w:i/>
                <w:lang w:eastAsia="ja-JP"/>
              </w:rPr>
              <w:t xml:space="preserve">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3: Not present</w:t>
            </w:r>
          </w:p>
          <w:p w14:paraId="21906136"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proofErr w:type="spellStart"/>
            <w:r w:rsidRPr="00853D43">
              <w:rPr>
                <w:rFonts w:eastAsia="MS Mincho"/>
                <w:lang w:eastAsia="en-US"/>
              </w:rPr>
              <w:t>NCell</w:t>
            </w:r>
            <w:proofErr w:type="spellEnd"/>
            <w:r w:rsidRPr="00853D43">
              <w:rPr>
                <w:rFonts w:eastAsia="MS Mincho"/>
                <w:lang w:eastAsia="en-US"/>
              </w:rPr>
              <w:t xml:space="preserve"> 2: different </w:t>
            </w:r>
            <w:proofErr w:type="spellStart"/>
            <w:r w:rsidRPr="00853D43">
              <w:rPr>
                <w:rFonts w:eastAsia="MS Mincho"/>
                <w:lang w:eastAsia="en-US"/>
              </w:rPr>
              <w:t>mutting</w:t>
            </w:r>
            <w:proofErr w:type="spellEnd"/>
            <w:r w:rsidRPr="00853D43">
              <w:rPr>
                <w:rFonts w:eastAsia="MS Mincho"/>
                <w:lang w:eastAsia="en-US"/>
              </w:rPr>
              <w:t xml:space="preserve">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proofErr w:type="spellStart"/>
            <w:r w:rsidRPr="00853D43">
              <w:rPr>
                <w:rFonts w:ascii="Arial" w:eastAsia="MS Mincho" w:hAnsi="Arial"/>
                <w:sz w:val="18"/>
              </w:rPr>
              <w:t>Inband</w:t>
            </w:r>
            <w:proofErr w:type="spellEnd"/>
            <w:r w:rsidRPr="00853D43">
              <w:rPr>
                <w:rFonts w:ascii="Arial" w:eastAsia="MS Mincho" w:hAnsi="Arial"/>
                <w:sz w:val="18"/>
              </w:rPr>
              <w:t xml:space="preserve">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proofErr w:type="spellStart"/>
            <w:r w:rsidRPr="00853D43">
              <w:rPr>
                <w:rFonts w:eastAsia="MS Mincho"/>
                <w:lang w:eastAsia="en-US"/>
              </w:rPr>
              <w:t>Inband</w:t>
            </w:r>
            <w:proofErr w:type="spellEnd"/>
            <w:r w:rsidRPr="00853D43">
              <w:rPr>
                <w:rFonts w:eastAsia="MS Mincho"/>
                <w:lang w:eastAsia="en-US"/>
              </w:rPr>
              <w:t xml:space="preserve">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proofErr w:type="spellStart"/>
            <w:r w:rsidRPr="00853D43">
              <w:rPr>
                <w:lang w:eastAsia="en-US"/>
              </w:rPr>
              <w:t>Ncell</w:t>
            </w:r>
            <w:proofErr w:type="spellEnd"/>
            <w:r w:rsidRPr="00853D43">
              <w:rPr>
                <w:lang w:eastAsia="en-US"/>
              </w:rPr>
              <w:t xml:space="preserve">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2" w:name="_Toc27409717"/>
      <w:bookmarkStart w:id="583" w:name="_Toc75463392"/>
      <w:bookmarkStart w:id="584" w:name="_Toc83679951"/>
      <w:bookmarkStart w:id="585" w:name="_Toc90626277"/>
      <w:bookmarkStart w:id="586" w:name="_Toc146273930"/>
      <w:r w:rsidRPr="00853D43">
        <w:t>7.5</w:t>
      </w:r>
      <w:r w:rsidRPr="00853D43">
        <w:tab/>
        <w:t xml:space="preserve">OTDOA Assistance data for </w:t>
      </w:r>
      <w:proofErr w:type="spellStart"/>
      <w:r w:rsidRPr="00853D43">
        <w:t>eMTC</w:t>
      </w:r>
      <w:proofErr w:type="spellEnd"/>
      <w:r w:rsidRPr="00853D43">
        <w:t xml:space="preserve"> OTDOA measurement tests</w:t>
      </w:r>
      <w:bookmarkEnd w:id="582"/>
      <w:bookmarkEnd w:id="583"/>
      <w:bookmarkEnd w:id="584"/>
      <w:bookmarkEnd w:id="585"/>
      <w:bookmarkEnd w:id="586"/>
    </w:p>
    <w:p w14:paraId="45807980" w14:textId="77777777" w:rsidR="00350929" w:rsidRPr="00853D43" w:rsidRDefault="00350929" w:rsidP="00350929">
      <w:pPr>
        <w:pStyle w:val="Heading3"/>
      </w:pPr>
      <w:bookmarkStart w:id="587" w:name="_Toc27409718"/>
      <w:bookmarkStart w:id="588" w:name="_Toc75463393"/>
      <w:bookmarkStart w:id="589" w:name="_Toc83679952"/>
      <w:bookmarkStart w:id="590" w:name="_Toc90626278"/>
      <w:bookmarkStart w:id="591" w:name="_Toc146273931"/>
      <w:r w:rsidRPr="00853D43">
        <w:t>7.5.1</w:t>
      </w:r>
      <w:r w:rsidRPr="00853D43">
        <w:tab/>
        <w:t>General</w:t>
      </w:r>
      <w:bookmarkEnd w:id="587"/>
      <w:bookmarkEnd w:id="588"/>
      <w:bookmarkEnd w:id="589"/>
      <w:bookmarkEnd w:id="590"/>
      <w:bookmarkEnd w:id="591"/>
    </w:p>
    <w:p w14:paraId="6CC1EBBA" w14:textId="77777777" w:rsidR="00350929" w:rsidRPr="00853D43" w:rsidRDefault="00350929" w:rsidP="00350929">
      <w:r w:rsidRPr="00853D43">
        <w:t xml:space="preserve">This subclause defines the OTDOA assistance data that shall be used for the </w:t>
      </w:r>
      <w:proofErr w:type="spellStart"/>
      <w:r w:rsidRPr="00853D43">
        <w:t>eMTC</w:t>
      </w:r>
      <w:proofErr w:type="spellEnd"/>
      <w:r w:rsidRPr="00853D43">
        <w:t xml:space="preserve"> OTDOA measurement tests defined in TS 37.571-1 [6].</w:t>
      </w:r>
    </w:p>
    <w:p w14:paraId="667D42AB" w14:textId="77777777" w:rsidR="00350929" w:rsidRPr="00853D43" w:rsidRDefault="00350929" w:rsidP="00350929">
      <w:pPr>
        <w:pStyle w:val="Heading3"/>
      </w:pPr>
      <w:bookmarkStart w:id="592" w:name="_Toc27409719"/>
      <w:bookmarkStart w:id="593" w:name="_Toc75463394"/>
      <w:bookmarkStart w:id="594" w:name="_Toc83679953"/>
      <w:bookmarkStart w:id="595" w:name="_Toc90626279"/>
      <w:bookmarkStart w:id="596" w:name="_Toc146273932"/>
      <w:r w:rsidRPr="00853D43">
        <w:t>7.5.2</w:t>
      </w:r>
      <w:r w:rsidRPr="00853D43">
        <w:tab/>
        <w:t>OTDOA Assistance Data</w:t>
      </w:r>
      <w:bookmarkEnd w:id="592"/>
      <w:bookmarkEnd w:id="593"/>
      <w:bookmarkEnd w:id="594"/>
      <w:bookmarkEnd w:id="595"/>
      <w:bookmarkEnd w:id="596"/>
    </w:p>
    <w:p w14:paraId="6E737CF3" w14:textId="77777777" w:rsidR="00350929" w:rsidRPr="00853D43" w:rsidRDefault="00350929" w:rsidP="00350929">
      <w:r w:rsidRPr="00853D43">
        <w:t xml:space="preserve">This subclause defines the OTDOA assistance data elements which shall be provided to the UE in the </w:t>
      </w:r>
      <w:proofErr w:type="spellStart"/>
      <w:r w:rsidRPr="00853D43">
        <w:t>eMTC</w:t>
      </w:r>
      <w:proofErr w:type="spellEnd"/>
      <w:r w:rsidRPr="00853D43">
        <w:t xml:space="preserve">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2B9FBDB4"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A3D7616"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6BFEC16C"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74F2DB8"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78D7C060"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07FC14FF"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ReferenceCellInfo</w:t>
            </w:r>
            <w:proofErr w:type="spellEnd"/>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3292" w:type="dxa"/>
            <w:shd w:val="clear" w:color="auto" w:fill="auto"/>
          </w:tcPr>
          <w:p w14:paraId="62BDC399" w14:textId="77777777" w:rsidR="00350929" w:rsidRPr="00853D43" w:rsidRDefault="00350929" w:rsidP="00AE31C0">
            <w:pPr>
              <w:pStyle w:val="TAL"/>
              <w:rPr>
                <w:rFonts w:eastAsia="MS Mincho"/>
                <w:lang w:eastAsia="en-US"/>
              </w:rPr>
            </w:pPr>
            <w:proofErr w:type="spellStart"/>
            <w:r w:rsidRPr="00853D43">
              <w:rPr>
                <w:rFonts w:eastAsia="MS Mincho"/>
                <w:lang w:eastAsia="en-US"/>
              </w:rPr>
              <w:t>cellidentity</w:t>
            </w:r>
            <w:proofErr w:type="spellEnd"/>
            <w:r w:rsidRPr="00853D43">
              <w:rPr>
                <w:rFonts w:eastAsia="MS Mincho"/>
                <w:lang w:eastAsia="en-US"/>
              </w:rPr>
              <w:t xml:space="preserve"> (E-UTRAN Cell Identity):</w:t>
            </w:r>
          </w:p>
          <w:p w14:paraId="2505AC36" w14:textId="77777777" w:rsidR="00350929" w:rsidRPr="00853D43" w:rsidRDefault="00350929" w:rsidP="00AE31C0">
            <w:pPr>
              <w:pStyle w:val="TAL"/>
              <w:rPr>
                <w:rFonts w:eastAsia="MS Mincho"/>
                <w:lang w:eastAsia="en-US"/>
              </w:rPr>
            </w:pPr>
            <w:proofErr w:type="spellStart"/>
            <w:r w:rsidRPr="00853D43">
              <w:rPr>
                <w:rFonts w:eastAsia="MS Mincho"/>
                <w:lang w:eastAsia="en-US"/>
              </w:rPr>
              <w:t>eNB</w:t>
            </w:r>
            <w:proofErr w:type="spellEnd"/>
            <w:r w:rsidRPr="00853D43">
              <w:rPr>
                <w:rFonts w:eastAsia="MS Mincho"/>
                <w:lang w:eastAsia="en-US"/>
              </w:rPr>
              <w:t xml:space="preserve">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earfcnRef</w:t>
            </w:r>
            <w:proofErr w:type="spellEnd"/>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antennaPortConfig</w:t>
            </w:r>
            <w:proofErr w:type="spellEnd"/>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proofErr w:type="spellStart"/>
            <w:r w:rsidRPr="00853D43">
              <w:rPr>
                <w:snapToGrid w:val="0"/>
                <w:lang w:eastAsia="en-US"/>
              </w:rPr>
              <w:t>cpLength</w:t>
            </w:r>
            <w:proofErr w:type="spellEnd"/>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r w:rsidRPr="00853D43">
              <w:rPr>
                <w:snapToGrid w:val="0"/>
                <w:lang w:eastAsia="en-US"/>
              </w:rPr>
              <w:t xml:space="preserve">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 xml:space="preserve">Table 7.5.2-6: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 xml:space="preserve">Table 7.5.2-8: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 xml:space="preserve">Table 7.5.2-10: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w:t>
            </w:r>
            <w:proofErr w:type="spellStart"/>
            <w:r w:rsidRPr="00853D43">
              <w:rPr>
                <w:lang w:eastAsia="en-US"/>
              </w:rPr>
              <w:t>NeighbourCellInfoList</w:t>
            </w:r>
            <w:proofErr w:type="spellEnd"/>
            <w:r w:rsidRPr="00853D43">
              <w:rPr>
                <w:lang w:eastAsia="en-US"/>
              </w:rPr>
              <w:t xml:space="preserve">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physCellId</w:t>
            </w:r>
            <w:proofErr w:type="spellEnd"/>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cellGlobalId</w:t>
            </w:r>
            <w:proofErr w:type="spellEnd"/>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 xml:space="preserve">For values of </w:t>
            </w:r>
            <w:proofErr w:type="spellStart"/>
            <w:r w:rsidRPr="00853D43">
              <w:rPr>
                <w:rFonts w:eastAsia="MS Mincho"/>
                <w:lang w:eastAsia="en-US"/>
              </w:rPr>
              <w:t>cellidentity</w:t>
            </w:r>
            <w:proofErr w:type="spellEnd"/>
            <w:r w:rsidRPr="00853D43">
              <w:rPr>
                <w:rFonts w:eastAsia="MS Mincho"/>
                <w:lang w:eastAsia="en-US"/>
              </w:rPr>
              <w:t xml:space="preserve">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earfcn</w:t>
            </w:r>
            <w:proofErr w:type="spellEnd"/>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cpLength</w:t>
            </w:r>
            <w:proofErr w:type="spellEnd"/>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prsInfo</w:t>
            </w:r>
            <w:proofErr w:type="spellEnd"/>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w:t>
            </w:r>
            <w:proofErr w:type="spellStart"/>
            <w:r w:rsidRPr="00853D43">
              <w:rPr>
                <w:lang w:eastAsia="en-US"/>
              </w:rPr>
              <w:t>ConfigurationIndex</w:t>
            </w:r>
            <w:proofErr w:type="spellEnd"/>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w:t>
            </w:r>
            <w:proofErr w:type="spellStart"/>
            <w:r w:rsidRPr="00853D43">
              <w:rPr>
                <w:lang w:eastAsia="en-US"/>
              </w:rPr>
              <w:t>numDL</w:t>
            </w:r>
            <w:proofErr w:type="spellEnd"/>
            <w:r w:rsidRPr="00853D43">
              <w:rPr>
                <w:lang w:eastAsia="en-US"/>
              </w:rPr>
              <w:t>-Frames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w:t>
            </w:r>
            <w:proofErr w:type="spellStart"/>
            <w:r w:rsidRPr="00853D43">
              <w:rPr>
                <w:snapToGrid w:val="0"/>
                <w:lang w:eastAsia="en-US"/>
              </w:rPr>
              <w:t>antennaPortConfig</w:t>
            </w:r>
            <w:proofErr w:type="spellEnd"/>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slotNumberOffset</w:t>
            </w:r>
            <w:proofErr w:type="spellEnd"/>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w:t>
            </w:r>
            <w:proofErr w:type="spellStart"/>
            <w:r w:rsidRPr="00853D43">
              <w:rPr>
                <w:snapToGrid w:val="0"/>
                <w:lang w:eastAsia="en-US"/>
              </w:rPr>
              <w:t>SubframeOffset</w:t>
            </w:r>
            <w:proofErr w:type="spellEnd"/>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proofErr w:type="spellStart"/>
            <w:r w:rsidRPr="00853D43">
              <w:rPr>
                <w:snapToGrid w:val="0"/>
                <w:lang w:eastAsia="en-US"/>
              </w:rPr>
              <w:t>expectedRSTD</w:t>
            </w:r>
            <w:proofErr w:type="spellEnd"/>
            <w:r w:rsidRPr="00853D43">
              <w:rPr>
                <w:snapToGrid w:val="0"/>
                <w:lang w:eastAsia="en-US"/>
              </w:rPr>
              <w:t xml:space="preserve">-Uncertainty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 xml:space="preserve">Table 7.5.2-12: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physCellId</w:t>
            </w:r>
            <w:proofErr w:type="spellEnd"/>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cellidentity</w:t>
            </w:r>
            <w:proofErr w:type="spellEnd"/>
            <w:r w:rsidRPr="00853D43">
              <w:rPr>
                <w:rFonts w:eastAsia="MS Mincho"/>
                <w:lang w:eastAsia="en-US"/>
              </w:rPr>
              <w:t xml:space="preserve">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expectedRSTD</w:t>
            </w:r>
            <w:proofErr w:type="spellEnd"/>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 xml:space="preserve">Value </w:t>
            </w:r>
            <w:proofErr w:type="spellStart"/>
            <w:r w:rsidRPr="00853D43">
              <w:rPr>
                <w:rFonts w:eastAsia="MS Mincho"/>
                <w:lang w:eastAsia="en-US"/>
              </w:rPr>
              <w:t>eNB</w:t>
            </w:r>
            <w:proofErr w:type="spellEnd"/>
            <w:r w:rsidRPr="00853D43">
              <w:rPr>
                <w:rFonts w:eastAsia="MS Mincho"/>
                <w:lang w:eastAsia="en-US"/>
              </w:rPr>
              <w:t xml:space="preserve">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w:t>
            </w:r>
            <w:proofErr w:type="spellStart"/>
            <w:r w:rsidRPr="00853D43">
              <w:t>ReferenceCellInfo</w:t>
            </w:r>
            <w:proofErr w:type="spellEnd"/>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3292" w:type="dxa"/>
            <w:shd w:val="clear" w:color="auto" w:fill="auto"/>
          </w:tcPr>
          <w:p w14:paraId="48FD5772" w14:textId="77777777" w:rsidR="003C0F49" w:rsidRPr="00853D43" w:rsidRDefault="003C0F49" w:rsidP="006E3210">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3A10884E" w14:textId="77777777" w:rsidR="003C0F49" w:rsidRPr="00853D43" w:rsidRDefault="003C0F49" w:rsidP="006E3210">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proofErr w:type="spellStart"/>
            <w:r w:rsidRPr="00853D43">
              <w:rPr>
                <w:snapToGrid w:val="0"/>
              </w:rPr>
              <w:t>earfcnRef</w:t>
            </w:r>
            <w:proofErr w:type="spellEnd"/>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proofErr w:type="spellStart"/>
            <w:r w:rsidRPr="00853D43">
              <w:rPr>
                <w:snapToGrid w:val="0"/>
              </w:rPr>
              <w:t>antennaPortConfig</w:t>
            </w:r>
            <w:proofErr w:type="spellEnd"/>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proofErr w:type="spellStart"/>
            <w:r w:rsidRPr="00853D43">
              <w:rPr>
                <w:snapToGrid w:val="0"/>
              </w:rPr>
              <w:t>cpLength</w:t>
            </w:r>
            <w:proofErr w:type="spellEnd"/>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w:t>
            </w:r>
            <w:proofErr w:type="spellStart"/>
            <w:r w:rsidRPr="00853D43">
              <w:t>ReferenceCellInfo</w:t>
            </w:r>
            <w:proofErr w:type="spellEnd"/>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3292" w:type="dxa"/>
            <w:shd w:val="clear" w:color="auto" w:fill="auto"/>
          </w:tcPr>
          <w:p w14:paraId="7050A2F8" w14:textId="77777777" w:rsidR="003C0F49" w:rsidRPr="00853D43" w:rsidRDefault="003C0F49" w:rsidP="006E3210">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6088F1A3" w14:textId="77777777" w:rsidR="003C0F49" w:rsidRPr="00853D43" w:rsidRDefault="003C0F49" w:rsidP="006E3210">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proofErr w:type="spellStart"/>
            <w:r w:rsidRPr="00853D43">
              <w:rPr>
                <w:snapToGrid w:val="0"/>
              </w:rPr>
              <w:t>earfcnRef</w:t>
            </w:r>
            <w:proofErr w:type="spellEnd"/>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proofErr w:type="spellStart"/>
            <w:r w:rsidRPr="00853D43">
              <w:rPr>
                <w:snapToGrid w:val="0"/>
              </w:rPr>
              <w:t>antennaPortConfig</w:t>
            </w:r>
            <w:proofErr w:type="spellEnd"/>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proofErr w:type="spellStart"/>
            <w:r w:rsidRPr="00853D43">
              <w:rPr>
                <w:snapToGrid w:val="0"/>
              </w:rPr>
              <w:t>cpLength</w:t>
            </w:r>
            <w:proofErr w:type="spellEnd"/>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w:t>
            </w:r>
            <w:proofErr w:type="spellStart"/>
            <w:r w:rsidRPr="00853D43">
              <w:t>NeighbourCellInfoList</w:t>
            </w:r>
            <w:proofErr w:type="spellEnd"/>
            <w:r w:rsidRPr="00853D43">
              <w:t xml:space="preserve">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proofErr w:type="spellStart"/>
            <w:r w:rsidRPr="00853D43">
              <w:rPr>
                <w:snapToGrid w:val="0"/>
              </w:rPr>
              <w:t>earfcn</w:t>
            </w:r>
            <w:proofErr w:type="spellEnd"/>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proofErr w:type="spellStart"/>
            <w:r w:rsidRPr="00853D43">
              <w:rPr>
                <w:snapToGrid w:val="0"/>
              </w:rPr>
              <w:t>cpLength</w:t>
            </w:r>
            <w:proofErr w:type="spellEnd"/>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proofErr w:type="spellStart"/>
            <w:r w:rsidRPr="00853D43">
              <w:rPr>
                <w:snapToGrid w:val="0"/>
              </w:rPr>
              <w:t>prsInfo</w:t>
            </w:r>
            <w:proofErr w:type="spellEnd"/>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w:t>
            </w:r>
            <w:proofErr w:type="spellStart"/>
            <w:r w:rsidRPr="00853D43">
              <w:rPr>
                <w:snapToGrid w:val="0"/>
              </w:rPr>
              <w:t>antennaPortConfig</w:t>
            </w:r>
            <w:proofErr w:type="spellEnd"/>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proofErr w:type="spellStart"/>
            <w:r w:rsidRPr="00853D43">
              <w:rPr>
                <w:snapToGrid w:val="0"/>
              </w:rPr>
              <w:t>slotNumberOffset</w:t>
            </w:r>
            <w:proofErr w:type="spellEnd"/>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proofErr w:type="spellStart"/>
            <w:r w:rsidRPr="00853D43">
              <w:rPr>
                <w:snapToGrid w:val="0"/>
              </w:rPr>
              <w:t>expectedRSTD</w:t>
            </w:r>
            <w:proofErr w:type="spellEnd"/>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proofErr w:type="spellStart"/>
            <w:r w:rsidRPr="00853D43">
              <w:rPr>
                <w:snapToGrid w:val="0"/>
              </w:rPr>
              <w:t>expectedRSTD</w:t>
            </w:r>
            <w:proofErr w:type="spellEnd"/>
            <w:r w:rsidRPr="00853D43">
              <w:rPr>
                <w:snapToGrid w:val="0"/>
              </w:rPr>
              <w:t>-Uncertainty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w:t>
            </w:r>
            <w:proofErr w:type="spellStart"/>
            <w:r w:rsidRPr="00853D43">
              <w:t>NeighbourCellInfoList</w:t>
            </w:r>
            <w:proofErr w:type="spellEnd"/>
            <w:r w:rsidRPr="00853D43">
              <w:t xml:space="preserve">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proofErr w:type="spellStart"/>
            <w:r w:rsidRPr="00853D43">
              <w:rPr>
                <w:snapToGrid w:val="0"/>
              </w:rPr>
              <w:t>physCellId</w:t>
            </w:r>
            <w:proofErr w:type="spellEnd"/>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proofErr w:type="spellStart"/>
            <w:r w:rsidRPr="00853D43">
              <w:rPr>
                <w:snapToGrid w:val="0"/>
              </w:rPr>
              <w:t>cellGlobalId</w:t>
            </w:r>
            <w:proofErr w:type="spellEnd"/>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proofErr w:type="spellStart"/>
            <w:r w:rsidRPr="00853D43">
              <w:rPr>
                <w:snapToGrid w:val="0"/>
              </w:rPr>
              <w:t>earfcn</w:t>
            </w:r>
            <w:proofErr w:type="spellEnd"/>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proofErr w:type="spellStart"/>
            <w:r w:rsidRPr="00853D43">
              <w:rPr>
                <w:snapToGrid w:val="0"/>
              </w:rPr>
              <w:t>cpLength</w:t>
            </w:r>
            <w:proofErr w:type="spellEnd"/>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proofErr w:type="spellStart"/>
            <w:r w:rsidRPr="00853D43">
              <w:rPr>
                <w:snapToGrid w:val="0"/>
              </w:rPr>
              <w:t>prsInfo</w:t>
            </w:r>
            <w:proofErr w:type="spellEnd"/>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w:t>
            </w:r>
            <w:proofErr w:type="spellStart"/>
            <w:r w:rsidRPr="00853D43">
              <w:t>ConfigurationIndex</w:t>
            </w:r>
            <w:proofErr w:type="spellEnd"/>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w:t>
            </w:r>
            <w:proofErr w:type="spellStart"/>
            <w:r w:rsidRPr="00853D43">
              <w:t>numDL</w:t>
            </w:r>
            <w:proofErr w:type="spellEnd"/>
            <w:r w:rsidRPr="00853D43">
              <w:t>-Frames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w:t>
            </w:r>
            <w:proofErr w:type="spellStart"/>
            <w:r w:rsidRPr="00853D43">
              <w:rPr>
                <w:snapToGrid w:val="0"/>
              </w:rPr>
              <w:t>antennaPortConfig</w:t>
            </w:r>
            <w:proofErr w:type="spellEnd"/>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proofErr w:type="spellStart"/>
            <w:r w:rsidRPr="00853D43">
              <w:rPr>
                <w:snapToGrid w:val="0"/>
              </w:rPr>
              <w:t>slotNumberOffset</w:t>
            </w:r>
            <w:proofErr w:type="spellEnd"/>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proofErr w:type="spellStart"/>
            <w:r w:rsidRPr="00853D43">
              <w:rPr>
                <w:snapToGrid w:val="0"/>
              </w:rPr>
              <w:t>expectedRSTD</w:t>
            </w:r>
            <w:proofErr w:type="spellEnd"/>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proofErr w:type="spellStart"/>
            <w:r w:rsidRPr="00853D43">
              <w:rPr>
                <w:snapToGrid w:val="0"/>
              </w:rPr>
              <w:t>expectedRSTD</w:t>
            </w:r>
            <w:proofErr w:type="spellEnd"/>
            <w:r w:rsidRPr="00853D43">
              <w:rPr>
                <w:snapToGrid w:val="0"/>
              </w:rPr>
              <w:t>-Uncertainty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 xml:space="preserve">Table 7.5.2-17: Sequence data values for 15 instances of sequence for </w:t>
      </w:r>
      <w:proofErr w:type="spellStart"/>
      <w:r w:rsidRPr="00853D43">
        <w:rPr>
          <w:rFonts w:eastAsia="MS Mincho"/>
        </w:rPr>
        <w:t>eMTC</w:t>
      </w:r>
      <w:proofErr w:type="spellEnd"/>
      <w:r w:rsidRPr="00853D43">
        <w:rPr>
          <w:rFonts w:eastAsia="MS Mincho"/>
        </w:rPr>
        <w:t xml:space="preserve">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physCellId</w:t>
            </w:r>
            <w:proofErr w:type="spellEnd"/>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cellidentity</w:t>
            </w:r>
            <w:proofErr w:type="spellEnd"/>
            <w:r w:rsidRPr="00853D43">
              <w:rPr>
                <w:rFonts w:eastAsia="MS Mincho"/>
              </w:rPr>
              <w:t xml:space="preserve">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expectedRSTD</w:t>
            </w:r>
            <w:proofErr w:type="spellEnd"/>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 xml:space="preserve">Value </w:t>
            </w:r>
            <w:proofErr w:type="spellStart"/>
            <w:r w:rsidRPr="00853D43">
              <w:rPr>
                <w:rFonts w:eastAsia="MS Mincho"/>
              </w:rPr>
              <w:t>eNB</w:t>
            </w:r>
            <w:proofErr w:type="spellEnd"/>
            <w:r w:rsidRPr="00853D43">
              <w:rPr>
                <w:rFonts w:eastAsia="MS Mincho"/>
              </w:rPr>
              <w:t xml:space="preserve">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w:t>
            </w:r>
            <w:proofErr w:type="spellStart"/>
            <w:r w:rsidRPr="00853D43">
              <w:t>ReferenceCellInfo</w:t>
            </w:r>
            <w:proofErr w:type="spellEnd"/>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1F66D4AC" w14:textId="77777777" w:rsidR="00F94C4A" w:rsidRPr="00853D43" w:rsidRDefault="00F94C4A">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proofErr w:type="spellStart"/>
            <w:r w:rsidRPr="00853D43">
              <w:rPr>
                <w:snapToGrid w:val="0"/>
              </w:rPr>
              <w:t>earfcnRef</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proofErr w:type="spellStart"/>
            <w:r w:rsidRPr="00853D43">
              <w:rPr>
                <w:snapToGrid w:val="0"/>
              </w:rPr>
              <w:t>antennaPortConfig</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proofErr w:type="spellStart"/>
            <w:r w:rsidRPr="00853D43">
              <w:rPr>
                <w:snapToGrid w:val="0"/>
              </w:rPr>
              <w:t>cpLength</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w:t>
            </w:r>
            <w:proofErr w:type="spellStart"/>
            <w:r w:rsidRPr="00853D43">
              <w:t>ConfigurationIndex</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w:t>
      </w:r>
      <w:proofErr w:type="spellStart"/>
      <w:r w:rsidRPr="00853D43">
        <w:rPr>
          <w:rFonts w:eastAsia="MS Mincho"/>
        </w:rPr>
        <w:t>ReferenceCellInfo</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w:t>
            </w:r>
            <w:proofErr w:type="spellStart"/>
            <w:r w:rsidRPr="00853D43">
              <w:t>ReferenceCellInfo</w:t>
            </w:r>
            <w:proofErr w:type="spellEnd"/>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proofErr w:type="spellStart"/>
            <w:r w:rsidRPr="00853D43">
              <w:rPr>
                <w:rFonts w:eastAsia="MS Mincho"/>
              </w:rPr>
              <w:t>cellidentity</w:t>
            </w:r>
            <w:proofErr w:type="spellEnd"/>
            <w:r w:rsidRPr="00853D43">
              <w:rPr>
                <w:rFonts w:eastAsia="MS Mincho"/>
              </w:rPr>
              <w:t xml:space="preserve"> (E-UTRAN Cell Identity):</w:t>
            </w:r>
          </w:p>
          <w:p w14:paraId="473082DC" w14:textId="77777777" w:rsidR="00F94C4A" w:rsidRPr="00853D43" w:rsidRDefault="00F94C4A">
            <w:pPr>
              <w:pStyle w:val="TAL"/>
              <w:rPr>
                <w:rFonts w:eastAsia="MS Mincho"/>
              </w:rPr>
            </w:pPr>
            <w:proofErr w:type="spellStart"/>
            <w:r w:rsidRPr="00853D43">
              <w:rPr>
                <w:rFonts w:eastAsia="MS Mincho"/>
              </w:rPr>
              <w:t>eNB</w:t>
            </w:r>
            <w:proofErr w:type="spellEnd"/>
            <w:r w:rsidRPr="00853D43">
              <w:rPr>
                <w:rFonts w:eastAsia="MS Mincho"/>
              </w:rPr>
              <w:t xml:space="preserve">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proofErr w:type="spellStart"/>
            <w:r w:rsidRPr="00853D43">
              <w:rPr>
                <w:snapToGrid w:val="0"/>
              </w:rPr>
              <w:t>earfcnRef</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proofErr w:type="spellStart"/>
            <w:r w:rsidRPr="00853D43">
              <w:rPr>
                <w:snapToGrid w:val="0"/>
              </w:rPr>
              <w:t>antennaPortConfig</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proofErr w:type="spellStart"/>
            <w:r w:rsidRPr="00853D43">
              <w:rPr>
                <w:snapToGrid w:val="0"/>
              </w:rPr>
              <w:t>cpLength</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proofErr w:type="spellStart"/>
            <w:r w:rsidRPr="00853D43">
              <w:rPr>
                <w:snapToGrid w:val="0"/>
              </w:rPr>
              <w:t>prsInfo</w:t>
            </w:r>
            <w:proofErr w:type="spellEnd"/>
            <w:r w:rsidRPr="00853D43">
              <w:rPr>
                <w:snapToGrid w:val="0"/>
              </w:rPr>
              <w:t xml:space="preserve">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w:t>
            </w:r>
            <w:proofErr w:type="spellStart"/>
            <w:r w:rsidRPr="00853D43">
              <w:t>ConfigurationIndex</w:t>
            </w:r>
            <w:proofErr w:type="spellEnd"/>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w:t>
            </w:r>
            <w:proofErr w:type="spellStart"/>
            <w:r w:rsidRPr="00853D43">
              <w:t>NeighbourCellInfoList</w:t>
            </w:r>
            <w:proofErr w:type="spellEnd"/>
            <w:r w:rsidRPr="00853D43">
              <w:t xml:space="preserve">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proofErr w:type="spellStart"/>
            <w:r w:rsidRPr="00853D43">
              <w:rPr>
                <w:snapToGrid w:val="0"/>
              </w:rPr>
              <w:t>earfcn</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proofErr w:type="spellStart"/>
            <w:r w:rsidRPr="00853D43">
              <w:rPr>
                <w:snapToGrid w:val="0"/>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proofErr w:type="spellStart"/>
            <w:r w:rsidRPr="00853D43">
              <w:rPr>
                <w:snapToGrid w:val="0"/>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w:t>
            </w:r>
            <w:proofErr w:type="spellStart"/>
            <w:r w:rsidRPr="00853D43">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w:t>
            </w:r>
            <w:proofErr w:type="spellStart"/>
            <w:r w:rsidRPr="00853D43">
              <w:rPr>
                <w:snapToGrid w:val="0"/>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proofErr w:type="spellStart"/>
            <w:r w:rsidRPr="00853D43">
              <w:rPr>
                <w:snapToGrid w:val="0"/>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proofErr w:type="spellStart"/>
            <w:r w:rsidRPr="00853D43">
              <w:rPr>
                <w:snapToGrid w:val="0"/>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proofErr w:type="spellStart"/>
            <w:r w:rsidRPr="00853D43">
              <w:rPr>
                <w:snapToGrid w:val="0"/>
              </w:rPr>
              <w:t>expectedRSTD</w:t>
            </w:r>
            <w:proofErr w:type="spellEnd"/>
            <w:r w:rsidRPr="00853D43">
              <w:rPr>
                <w:snapToGrid w:val="0"/>
              </w:rPr>
              <w:t xml:space="preserve">-Uncertainty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w:t>
      </w:r>
      <w:proofErr w:type="spellStart"/>
      <w:r w:rsidRPr="00853D43">
        <w:rPr>
          <w:rFonts w:eastAsia="MS Mincho"/>
        </w:rPr>
        <w:t>NeighbourCellInfoList</w:t>
      </w:r>
      <w:proofErr w:type="spellEnd"/>
      <w:r w:rsidRPr="00853D43">
        <w:rPr>
          <w:rFonts w:eastAsia="MS Mincho"/>
        </w:rPr>
        <w:t xml:space="preserve"> for </w:t>
      </w:r>
      <w:proofErr w:type="spellStart"/>
      <w:r w:rsidRPr="00853D43">
        <w:rPr>
          <w:rFonts w:eastAsia="MS Mincho"/>
        </w:rPr>
        <w:t>eMTC</w:t>
      </w:r>
      <w:proofErr w:type="spellEnd"/>
      <w:r w:rsidRPr="00853D43">
        <w:rPr>
          <w:rFonts w:eastAsia="MS Mincho"/>
        </w:rPr>
        <w:t xml:space="preserve">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w:t>
            </w:r>
            <w:proofErr w:type="spellStart"/>
            <w:r w:rsidRPr="00853D43">
              <w:t>NeighbourCellInfoList</w:t>
            </w:r>
            <w:proofErr w:type="spellEnd"/>
            <w:r w:rsidRPr="00853D43">
              <w:t xml:space="preserve">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proofErr w:type="spellStart"/>
            <w:r w:rsidRPr="00853D43">
              <w:rPr>
                <w:snapToGrid w:val="0"/>
              </w:rPr>
              <w:t>physCellId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proofErr w:type="spellStart"/>
            <w:r w:rsidRPr="00853D43">
              <w:rPr>
                <w:snapToGrid w:val="0"/>
              </w:rPr>
              <w:t>cellGlobalId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 xml:space="preserve">For values of </w:t>
            </w:r>
            <w:proofErr w:type="spellStart"/>
            <w:r w:rsidRPr="00853D43">
              <w:rPr>
                <w:rFonts w:eastAsia="MS Mincho"/>
              </w:rPr>
              <w:t>cellidentity</w:t>
            </w:r>
            <w:proofErr w:type="spellEnd"/>
            <w:r w:rsidRPr="00853D43">
              <w:rPr>
                <w:rFonts w:eastAsia="MS Mincho"/>
              </w:rPr>
              <w:t xml:space="preserve">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proofErr w:type="spellStart"/>
            <w:r w:rsidRPr="00853D43">
              <w:rPr>
                <w:snapToGrid w:val="0"/>
              </w:rPr>
              <w:t>earfcn</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proofErr w:type="spellStart"/>
            <w:r w:rsidRPr="00853D43">
              <w:rPr>
                <w:snapToGrid w:val="0"/>
              </w:rPr>
              <w:t>cpLength</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proofErr w:type="spellStart"/>
            <w:r w:rsidRPr="00853D43">
              <w:rPr>
                <w:snapToGrid w:val="0"/>
              </w:rPr>
              <w:t>prsInfo</w:t>
            </w:r>
            <w:proofErr w:type="spellEnd"/>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w:t>
            </w:r>
            <w:proofErr w:type="spellStart"/>
            <w:r w:rsidRPr="00853D43">
              <w:t>ConfigurationIndex</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w:t>
            </w:r>
            <w:proofErr w:type="spellStart"/>
            <w:r w:rsidRPr="00853D43">
              <w:t>numDL</w:t>
            </w:r>
            <w:proofErr w:type="spellEnd"/>
            <w:r w:rsidRPr="00853D43">
              <w:t>-Frames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proofErr w:type="spellStart"/>
            <w:r w:rsidRPr="00853D43">
              <w:rPr>
                <w:rFonts w:cs="Arial"/>
                <w:i/>
              </w:rPr>
              <w:t>densePrsConfig</w:t>
            </w:r>
            <w:proofErr w:type="spellEnd"/>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w:t>
            </w:r>
            <w:proofErr w:type="spellStart"/>
            <w:r w:rsidRPr="00853D43">
              <w:rPr>
                <w:snapToGrid w:val="0"/>
              </w:rPr>
              <w:t>antennaPortConfig</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proofErr w:type="spellStart"/>
            <w:r w:rsidRPr="00853D43">
              <w:rPr>
                <w:snapToGrid w:val="0"/>
              </w:rPr>
              <w:t>slotNumberOffset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w:t>
            </w:r>
            <w:proofErr w:type="spellStart"/>
            <w:r w:rsidRPr="00853D43">
              <w:rPr>
                <w:snapToGrid w:val="0"/>
              </w:rPr>
              <w:t>SubframeOffset</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proofErr w:type="spellStart"/>
            <w:r w:rsidRPr="00853D43">
              <w:rPr>
                <w:snapToGrid w:val="0"/>
              </w:rPr>
              <w:t>expectedRSTD</w:t>
            </w:r>
            <w:proofErr w:type="spellEnd"/>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proofErr w:type="spellStart"/>
            <w:r w:rsidRPr="00853D43">
              <w:rPr>
                <w:snapToGrid w:val="0"/>
              </w:rPr>
              <w:t>expectedRSTD</w:t>
            </w:r>
            <w:proofErr w:type="spellEnd"/>
            <w:r w:rsidRPr="00853D43">
              <w:rPr>
                <w:snapToGrid w:val="0"/>
              </w:rPr>
              <w:t xml:space="preserve">-Uncertainty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 xml:space="preserve">Table 7.5.2-22: Sequence data values for 15 instances of sequence for </w:t>
      </w:r>
      <w:proofErr w:type="spellStart"/>
      <w:r w:rsidRPr="00853D43">
        <w:rPr>
          <w:rFonts w:eastAsia="MS Mincho"/>
        </w:rPr>
        <w:t>eMTC</w:t>
      </w:r>
      <w:proofErr w:type="spellEnd"/>
      <w:r w:rsidRPr="00853D43">
        <w:rPr>
          <w:rFonts w:eastAsia="MS Mincho"/>
        </w:rPr>
        <w:t xml:space="preserve">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physCellId</w:t>
            </w:r>
            <w:proofErr w:type="spellEnd"/>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cellidentity</w:t>
            </w:r>
            <w:proofErr w:type="spellEnd"/>
            <w:r w:rsidRPr="00853D43">
              <w:rPr>
                <w:rFonts w:eastAsia="MS Mincho"/>
              </w:rPr>
              <w:t xml:space="preserve">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expectedRSTD</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 xml:space="preserve">Value </w:t>
            </w:r>
            <w:proofErr w:type="spellStart"/>
            <w:r w:rsidRPr="00853D43">
              <w:rPr>
                <w:rFonts w:eastAsia="MS Mincho"/>
              </w:rPr>
              <w:t>eNB</w:t>
            </w:r>
            <w:proofErr w:type="spellEnd"/>
            <w:r w:rsidRPr="00853D43">
              <w:rPr>
                <w:rFonts w:eastAsia="MS Mincho"/>
              </w:rPr>
              <w:t xml:space="preserve">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7" w:name="_Toc27409720"/>
      <w:bookmarkStart w:id="598" w:name="_Toc75463395"/>
      <w:bookmarkStart w:id="599" w:name="_Toc83679954"/>
      <w:bookmarkStart w:id="600" w:name="_Toc90626280"/>
      <w:bookmarkStart w:id="601" w:name="_Toc146273933"/>
      <w:r w:rsidRPr="00853D43">
        <w:t>8</w:t>
      </w:r>
      <w:r w:rsidRPr="00853D43">
        <w:tab/>
        <w:t>MBS information</w:t>
      </w:r>
      <w:bookmarkEnd w:id="597"/>
      <w:bookmarkEnd w:id="598"/>
      <w:bookmarkEnd w:id="599"/>
      <w:bookmarkEnd w:id="600"/>
      <w:bookmarkEnd w:id="601"/>
    </w:p>
    <w:p w14:paraId="090243BD" w14:textId="77777777" w:rsidR="0027435F" w:rsidRPr="00853D43" w:rsidRDefault="00991D55" w:rsidP="0027435F">
      <w:pPr>
        <w:pStyle w:val="Heading2"/>
      </w:pPr>
      <w:bookmarkStart w:id="602" w:name="_Toc27409721"/>
      <w:bookmarkStart w:id="603" w:name="_Toc75463396"/>
      <w:bookmarkStart w:id="604" w:name="_Toc83679955"/>
      <w:bookmarkStart w:id="605" w:name="_Toc90626281"/>
      <w:bookmarkStart w:id="606" w:name="_Toc146273934"/>
      <w:r w:rsidRPr="00853D43">
        <w:t>8.1</w:t>
      </w:r>
      <w:r w:rsidRPr="00853D43">
        <w:tab/>
        <w:t>Scenario for MBS signalling tests</w:t>
      </w:r>
      <w:bookmarkEnd w:id="602"/>
      <w:bookmarkEnd w:id="603"/>
      <w:bookmarkEnd w:id="604"/>
      <w:bookmarkEnd w:id="605"/>
      <w:bookmarkEnd w:id="606"/>
    </w:p>
    <w:p w14:paraId="36ED56C5" w14:textId="77777777" w:rsidR="00991D55" w:rsidRPr="00853D43" w:rsidRDefault="0027435F" w:rsidP="009B0876">
      <w:pPr>
        <w:pStyle w:val="Heading3"/>
        <w:rPr>
          <w:sz w:val="32"/>
        </w:rPr>
      </w:pPr>
      <w:bookmarkStart w:id="607" w:name="_Toc27409722"/>
      <w:bookmarkStart w:id="608" w:name="_Toc75463397"/>
      <w:bookmarkStart w:id="609" w:name="_Toc83679956"/>
      <w:bookmarkStart w:id="610" w:name="_Toc90626282"/>
      <w:bookmarkStart w:id="611" w:name="_Toc146273935"/>
      <w:r w:rsidRPr="00853D43">
        <w:t>8.1.1</w:t>
      </w:r>
      <w:r w:rsidRPr="00853D43">
        <w:tab/>
        <w:t>Introduction</w:t>
      </w:r>
      <w:bookmarkEnd w:id="607"/>
      <w:bookmarkEnd w:id="608"/>
      <w:bookmarkEnd w:id="609"/>
      <w:bookmarkEnd w:id="610"/>
      <w:bookmarkEnd w:id="61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2" w:name="_Toc27409723"/>
      <w:bookmarkStart w:id="613" w:name="_Toc75463398"/>
      <w:bookmarkStart w:id="614" w:name="_Toc83679957"/>
      <w:bookmarkStart w:id="615" w:name="_Toc90626283"/>
      <w:bookmarkStart w:id="616" w:name="_Toc146273936"/>
      <w:r w:rsidRPr="00853D43">
        <w:t>8.1.2</w:t>
      </w:r>
      <w:r w:rsidRPr="00853D43">
        <w:tab/>
        <w:t>MBS Signalling Scenario</w:t>
      </w:r>
      <w:bookmarkEnd w:id="612"/>
      <w:bookmarkEnd w:id="613"/>
      <w:bookmarkEnd w:id="614"/>
      <w:bookmarkEnd w:id="615"/>
      <w:bookmarkEnd w:id="616"/>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w:t>
            </w:r>
            <w:proofErr w:type="spellStart"/>
            <w:r w:rsidRPr="00853D43">
              <w:rPr>
                <w:lang w:eastAsia="en-US"/>
              </w:rPr>
              <w:t>ms</w:t>
            </w:r>
            <w:proofErr w:type="spellEnd"/>
            <w:r w:rsidRPr="00853D43">
              <w:rPr>
                <w:lang w:eastAsia="en-US"/>
              </w:rPr>
              <w:t>)</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w:t>
            </w:r>
            <w:proofErr w:type="spellStart"/>
            <w:r w:rsidRPr="00853D43">
              <w:rPr>
                <w:lang w:eastAsia="en-US"/>
              </w:rPr>
              <w:t>bit_value</w:t>
            </w:r>
            <w:proofErr w:type="spellEnd"/>
            <w:r w:rsidRPr="00853D43">
              <w:rPr>
                <w:lang w:eastAsia="en-US"/>
              </w:rPr>
              <w:t xml:space="preserv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 xml:space="preserve">Note: </w:t>
            </w:r>
            <w:proofErr w:type="spellStart"/>
            <w:r w:rsidRPr="00853D43">
              <w:rPr>
                <w:lang w:eastAsia="en-US"/>
              </w:rPr>
              <w:t>bit_value</w:t>
            </w:r>
            <w:proofErr w:type="spellEnd"/>
            <w:r w:rsidRPr="00853D43">
              <w:rPr>
                <w:lang w:eastAsia="en-US"/>
              </w:rPr>
              <w:t xml:space="preserv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7" w:name="_Toc27409724"/>
      <w:bookmarkStart w:id="618" w:name="_Toc75463399"/>
      <w:bookmarkStart w:id="619" w:name="_Toc83679958"/>
      <w:bookmarkStart w:id="620" w:name="_Toc90626284"/>
      <w:bookmarkStart w:id="621" w:name="_Toc146273937"/>
      <w:r w:rsidRPr="00853D43">
        <w:t>8.2</w:t>
      </w:r>
      <w:r w:rsidRPr="00853D43">
        <w:tab/>
        <w:t>Scenario for MBS performance tests</w:t>
      </w:r>
      <w:bookmarkEnd w:id="617"/>
      <w:bookmarkEnd w:id="618"/>
      <w:bookmarkEnd w:id="619"/>
      <w:bookmarkEnd w:id="620"/>
      <w:bookmarkEnd w:id="62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2" w:name="_Toc27409725"/>
      <w:bookmarkStart w:id="623" w:name="_Toc75463400"/>
      <w:bookmarkStart w:id="624" w:name="_Toc83679959"/>
      <w:bookmarkStart w:id="625" w:name="_Toc90626285"/>
      <w:bookmarkStart w:id="626" w:name="_Toc146273938"/>
      <w:r w:rsidRPr="00853D43">
        <w:t>8.3</w:t>
      </w:r>
      <w:r w:rsidRPr="00853D43">
        <w:tab/>
        <w:t>MBS Assistance Data (Release 14 onwards)</w:t>
      </w:r>
      <w:bookmarkEnd w:id="622"/>
      <w:bookmarkEnd w:id="623"/>
      <w:bookmarkEnd w:id="624"/>
      <w:bookmarkEnd w:id="625"/>
      <w:bookmarkEnd w:id="626"/>
    </w:p>
    <w:p w14:paraId="76CC30BB" w14:textId="77777777" w:rsidR="0027435F" w:rsidRPr="00853D43" w:rsidRDefault="0027435F" w:rsidP="0027435F">
      <w:pPr>
        <w:pStyle w:val="Heading3"/>
      </w:pPr>
      <w:bookmarkStart w:id="627" w:name="_Toc27409726"/>
      <w:bookmarkStart w:id="628" w:name="_Toc75463401"/>
      <w:bookmarkStart w:id="629" w:name="_Toc83679960"/>
      <w:bookmarkStart w:id="630" w:name="_Toc90626286"/>
      <w:bookmarkStart w:id="631" w:name="_Toc146273939"/>
      <w:r w:rsidRPr="00853D43">
        <w:t>8.3.1</w:t>
      </w:r>
      <w:r w:rsidRPr="00853D43">
        <w:tab/>
        <w:t>Introduction</w:t>
      </w:r>
      <w:bookmarkEnd w:id="627"/>
      <w:bookmarkEnd w:id="628"/>
      <w:bookmarkEnd w:id="629"/>
      <w:bookmarkEnd w:id="630"/>
      <w:bookmarkEnd w:id="631"/>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2" w:name="_Toc27409727"/>
      <w:bookmarkStart w:id="633" w:name="_Toc75463402"/>
      <w:bookmarkStart w:id="634" w:name="_Toc83679961"/>
      <w:bookmarkStart w:id="635" w:name="_Toc90626287"/>
      <w:bookmarkStart w:id="636" w:name="_Toc146273940"/>
      <w:r w:rsidRPr="00853D43">
        <w:t>8.3.2</w:t>
      </w:r>
      <w:r w:rsidRPr="00853D43">
        <w:tab/>
        <w:t>MBS Almanac Assistance Data for signalling tests</w:t>
      </w:r>
      <w:bookmarkEnd w:id="632"/>
      <w:bookmarkEnd w:id="633"/>
      <w:bookmarkEnd w:id="634"/>
      <w:bookmarkEnd w:id="635"/>
      <w:bookmarkEnd w:id="636"/>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7" w:name="_Toc27409728"/>
      <w:bookmarkStart w:id="638" w:name="_Toc75463403"/>
      <w:bookmarkStart w:id="639" w:name="_Toc83679962"/>
      <w:bookmarkStart w:id="640" w:name="_Toc90626288"/>
      <w:bookmarkStart w:id="641" w:name="_Toc146273941"/>
      <w:r w:rsidRPr="00853D43">
        <w:t>8.3.3</w:t>
      </w:r>
      <w:r w:rsidRPr="00853D43">
        <w:tab/>
        <w:t>MBS Acquisition Assistance Data for signalling and measurement tests</w:t>
      </w:r>
      <w:bookmarkEnd w:id="637"/>
      <w:bookmarkEnd w:id="638"/>
      <w:bookmarkEnd w:id="639"/>
      <w:bookmarkEnd w:id="640"/>
      <w:bookmarkEnd w:id="641"/>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2" w:name="_Toc27409729"/>
      <w:bookmarkStart w:id="643" w:name="_Toc75463404"/>
      <w:bookmarkStart w:id="644" w:name="_Toc83679963"/>
      <w:bookmarkStart w:id="645" w:name="_Toc90626289"/>
      <w:bookmarkStart w:id="646" w:name="_Toc146273942"/>
      <w:r w:rsidR="003D76E9" w:rsidRPr="00853D43">
        <w:t>9</w:t>
      </w:r>
      <w:r w:rsidR="003D76E9" w:rsidRPr="00853D43">
        <w:tab/>
        <w:t>WLAN information</w:t>
      </w:r>
      <w:bookmarkEnd w:id="642"/>
      <w:bookmarkEnd w:id="643"/>
      <w:bookmarkEnd w:id="644"/>
      <w:bookmarkEnd w:id="645"/>
      <w:bookmarkEnd w:id="646"/>
    </w:p>
    <w:p w14:paraId="01EC7A70" w14:textId="77777777" w:rsidR="003D76E9" w:rsidRPr="00853D43" w:rsidRDefault="003D76E9" w:rsidP="003D76E9">
      <w:pPr>
        <w:pStyle w:val="Heading2"/>
      </w:pPr>
      <w:bookmarkStart w:id="647" w:name="_Toc27409730"/>
      <w:bookmarkStart w:id="648" w:name="_Toc75463405"/>
      <w:bookmarkStart w:id="649" w:name="_Toc83679964"/>
      <w:bookmarkStart w:id="650" w:name="_Toc90626290"/>
      <w:bookmarkStart w:id="651" w:name="_Toc146273943"/>
      <w:r w:rsidRPr="00853D43">
        <w:t>9.1</w:t>
      </w:r>
      <w:r w:rsidRPr="00853D43">
        <w:tab/>
        <w:t>WLAN Scenario for WLAN signalling tests</w:t>
      </w:r>
      <w:bookmarkEnd w:id="647"/>
      <w:bookmarkEnd w:id="648"/>
      <w:bookmarkEnd w:id="649"/>
      <w:bookmarkEnd w:id="650"/>
      <w:bookmarkEnd w:id="651"/>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2" w:name="_Toc27409731"/>
      <w:bookmarkStart w:id="653" w:name="_Toc75463406"/>
      <w:bookmarkStart w:id="654" w:name="_Toc83679965"/>
      <w:bookmarkStart w:id="655" w:name="_Toc90626291"/>
      <w:bookmarkStart w:id="656" w:name="_Toc146273944"/>
      <w:r w:rsidRPr="00853D43">
        <w:t>9.1.1</w:t>
      </w:r>
      <w:r w:rsidRPr="00853D43">
        <w:tab/>
        <w:t>WLAN Signalling Scenario</w:t>
      </w:r>
      <w:bookmarkEnd w:id="652"/>
      <w:bookmarkEnd w:id="653"/>
      <w:bookmarkEnd w:id="654"/>
      <w:bookmarkEnd w:id="655"/>
      <w:bookmarkEnd w:id="656"/>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7" w:name="_Toc27409732"/>
      <w:bookmarkStart w:id="658" w:name="_Toc75463407"/>
      <w:bookmarkStart w:id="659" w:name="_Toc83679966"/>
      <w:bookmarkStart w:id="660" w:name="_Toc90626292"/>
      <w:bookmarkStart w:id="661" w:name="_Toc146273945"/>
      <w:r w:rsidRPr="00853D43">
        <w:t>9.2</w:t>
      </w:r>
      <w:r w:rsidRPr="00853D43">
        <w:tab/>
        <w:t>Scenario for WLAN performance tests</w:t>
      </w:r>
      <w:bookmarkEnd w:id="657"/>
      <w:bookmarkEnd w:id="658"/>
      <w:bookmarkEnd w:id="659"/>
      <w:bookmarkEnd w:id="660"/>
      <w:bookmarkEnd w:id="6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2" w:name="_Toc27409733"/>
      <w:bookmarkStart w:id="663" w:name="_Toc75463408"/>
      <w:bookmarkStart w:id="664" w:name="_Toc83679967"/>
      <w:bookmarkStart w:id="665" w:name="_Toc90626293"/>
      <w:bookmarkStart w:id="666" w:name="_Toc146273946"/>
      <w:r w:rsidRPr="00853D43">
        <w:t>9.3</w:t>
      </w:r>
      <w:r w:rsidRPr="00853D43">
        <w:tab/>
        <w:t>WLAN Assistance Data (Release 14 onwards)</w:t>
      </w:r>
      <w:bookmarkEnd w:id="662"/>
      <w:bookmarkEnd w:id="663"/>
      <w:bookmarkEnd w:id="664"/>
      <w:bookmarkEnd w:id="665"/>
      <w:bookmarkEnd w:id="666"/>
    </w:p>
    <w:p w14:paraId="70C9C949" w14:textId="77777777" w:rsidR="002306C3" w:rsidRPr="00853D43" w:rsidRDefault="002306C3" w:rsidP="002306C3">
      <w:pPr>
        <w:pStyle w:val="Heading3"/>
      </w:pPr>
      <w:bookmarkStart w:id="667" w:name="_Toc27409734"/>
      <w:bookmarkStart w:id="668" w:name="_Toc75463409"/>
      <w:bookmarkStart w:id="669" w:name="_Toc83679968"/>
      <w:bookmarkStart w:id="670" w:name="_Toc90626294"/>
      <w:bookmarkStart w:id="671" w:name="_Toc146273947"/>
      <w:r w:rsidRPr="00853D43">
        <w:t>9.3.1</w:t>
      </w:r>
      <w:r w:rsidRPr="00853D43">
        <w:tab/>
        <w:t>Introduction</w:t>
      </w:r>
      <w:bookmarkEnd w:id="667"/>
      <w:bookmarkEnd w:id="668"/>
      <w:bookmarkEnd w:id="669"/>
      <w:bookmarkEnd w:id="670"/>
      <w:bookmarkEnd w:id="67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2" w:name="_Toc27409735"/>
      <w:bookmarkStart w:id="673" w:name="_Toc75463410"/>
      <w:bookmarkStart w:id="674" w:name="_Toc83679969"/>
      <w:bookmarkStart w:id="675" w:name="_Toc90626295"/>
      <w:bookmarkStart w:id="676" w:name="_Toc146273948"/>
      <w:r w:rsidRPr="00853D43">
        <w:t>9.3.2</w:t>
      </w:r>
      <w:r w:rsidRPr="00853D43">
        <w:tab/>
        <w:t>WLAN data set</w:t>
      </w:r>
      <w:bookmarkEnd w:id="672"/>
      <w:bookmarkEnd w:id="673"/>
      <w:bookmarkEnd w:id="674"/>
      <w:bookmarkEnd w:id="675"/>
      <w:bookmarkEnd w:id="676"/>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7" w:name="_Toc27409736"/>
      <w:bookmarkStart w:id="678" w:name="_Toc75463411"/>
      <w:bookmarkStart w:id="679" w:name="_Toc83679970"/>
      <w:bookmarkStart w:id="680" w:name="_Toc90626296"/>
      <w:bookmarkStart w:id="681" w:name="_Toc146273949"/>
      <w:r w:rsidRPr="00853D43">
        <w:t>10</w:t>
      </w:r>
      <w:r w:rsidRPr="00853D43">
        <w:tab/>
        <w:t>Bluetooth information</w:t>
      </w:r>
      <w:bookmarkEnd w:id="677"/>
      <w:bookmarkEnd w:id="678"/>
      <w:bookmarkEnd w:id="679"/>
      <w:bookmarkEnd w:id="680"/>
      <w:bookmarkEnd w:id="681"/>
    </w:p>
    <w:p w14:paraId="0F553BFC" w14:textId="77777777" w:rsidR="00555BD1" w:rsidRPr="00853D43" w:rsidRDefault="00555BD1" w:rsidP="00555BD1">
      <w:pPr>
        <w:pStyle w:val="Heading2"/>
      </w:pPr>
      <w:bookmarkStart w:id="682" w:name="_Toc27409737"/>
      <w:bookmarkStart w:id="683" w:name="_Toc75463412"/>
      <w:bookmarkStart w:id="684" w:name="_Toc83679971"/>
      <w:bookmarkStart w:id="685" w:name="_Toc90626297"/>
      <w:bookmarkStart w:id="686" w:name="_Toc146273950"/>
      <w:r w:rsidRPr="00853D43">
        <w:t>10.1</w:t>
      </w:r>
      <w:r w:rsidRPr="00853D43">
        <w:tab/>
        <w:t>Bluetooth Scenario for Bluetooth signalling tests</w:t>
      </w:r>
      <w:bookmarkEnd w:id="682"/>
      <w:bookmarkEnd w:id="683"/>
      <w:bookmarkEnd w:id="684"/>
      <w:bookmarkEnd w:id="685"/>
      <w:bookmarkEnd w:id="686"/>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7" w:name="_Toc27409738"/>
      <w:bookmarkStart w:id="688" w:name="_Toc75463413"/>
      <w:bookmarkStart w:id="689" w:name="_Toc83679972"/>
      <w:bookmarkStart w:id="690" w:name="_Toc90626298"/>
      <w:bookmarkStart w:id="691" w:name="_Toc146273951"/>
      <w:r w:rsidRPr="00853D43">
        <w:t>10.1.1</w:t>
      </w:r>
      <w:r w:rsidRPr="00853D43">
        <w:tab/>
        <w:t>Bluetooth Signalling Scenario</w:t>
      </w:r>
      <w:bookmarkEnd w:id="687"/>
      <w:bookmarkEnd w:id="688"/>
      <w:bookmarkEnd w:id="689"/>
      <w:bookmarkEnd w:id="690"/>
      <w:bookmarkEnd w:id="691"/>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2" w:name="_Toc146273952"/>
      <w:r w:rsidRPr="00157A13">
        <w:t>11</w:t>
      </w:r>
      <w:r w:rsidRPr="00157A13">
        <w:tab/>
        <w:t>DL-TDOA information</w:t>
      </w:r>
      <w:bookmarkEnd w:id="692"/>
    </w:p>
    <w:p w14:paraId="70CFB6E3" w14:textId="77777777" w:rsidR="00863870" w:rsidRPr="00157A13" w:rsidRDefault="00863870" w:rsidP="00863870">
      <w:pPr>
        <w:pStyle w:val="Heading2"/>
      </w:pPr>
      <w:bookmarkStart w:id="693" w:name="_Toc146273953"/>
      <w:r w:rsidRPr="00157A13">
        <w:t>11.1</w:t>
      </w:r>
      <w:r w:rsidRPr="00157A13">
        <w:tab/>
        <w:t>DL-TDOA Assistance data for DL-TDOA measurement tests</w:t>
      </w:r>
      <w:bookmarkEnd w:id="693"/>
    </w:p>
    <w:p w14:paraId="6BA8152D" w14:textId="77777777" w:rsidR="00863870" w:rsidRPr="00157A13" w:rsidRDefault="00863870" w:rsidP="00863870">
      <w:pPr>
        <w:pStyle w:val="Heading3"/>
      </w:pPr>
      <w:bookmarkStart w:id="694" w:name="_Toc146273954"/>
      <w:r w:rsidRPr="00157A13">
        <w:t>11.1.1</w:t>
      </w:r>
      <w:r w:rsidRPr="00157A13">
        <w:tab/>
        <w:t>General</w:t>
      </w:r>
      <w:bookmarkEnd w:id="694"/>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5" w:name="_Toc146273955"/>
      <w:r w:rsidRPr="00157A13">
        <w:t>11.1.2</w:t>
      </w:r>
      <w:r w:rsidRPr="00157A13">
        <w:tab/>
        <w:t>DL-TDOA Assistance Data</w:t>
      </w:r>
      <w:bookmarkEnd w:id="695"/>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7777777" w:rsidR="00863870" w:rsidRPr="00157A13" w:rsidRDefault="00863870" w:rsidP="00BE4D04">
            <w:pPr>
              <w:pStyle w:val="TAH"/>
              <w:rPr>
                <w:rFonts w:eastAsia="MS Mincho"/>
              </w:rPr>
            </w:pPr>
            <w:r w:rsidRPr="00157A13">
              <w:rPr>
                <w:rFonts w:eastAsia="MS Mincho"/>
              </w:rPr>
              <w:t xml:space="preserve">Value </w:t>
            </w:r>
            <w:proofErr w:type="spellStart"/>
            <w:r w:rsidRPr="00157A13">
              <w:rPr>
                <w:rFonts w:eastAsia="MS Mincho"/>
              </w:rPr>
              <w:t>eNB</w:t>
            </w:r>
            <w:proofErr w:type="spellEnd"/>
            <w:r w:rsidRPr="00157A13">
              <w:rPr>
                <w:rFonts w:eastAsia="MS Mincho"/>
              </w:rPr>
              <w:t xml:space="preserve">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71984E1A" w14:textId="77777777" w:rsidR="00863870" w:rsidRPr="00157A13" w:rsidRDefault="00863870" w:rsidP="00BE4D04">
            <w:pPr>
              <w:pStyle w:val="TAL"/>
              <w:rPr>
                <w:rFonts w:eastAsia="MS Mincho"/>
              </w:rPr>
            </w:pP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13FC055A" w14:textId="77777777" w:rsidR="00863870" w:rsidRPr="00157A13" w:rsidRDefault="00863870" w:rsidP="00BE4D04">
            <w:pPr>
              <w:pStyle w:val="TAL"/>
              <w:rPr>
                <w:rFonts w:eastAsia="MS Mincho"/>
              </w:rPr>
            </w:pP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5BFC68C9" w14:textId="77777777" w:rsidR="00863870" w:rsidRPr="00157A13" w:rsidRDefault="00863870" w:rsidP="00BE4D04">
            <w:pPr>
              <w:pStyle w:val="TAL"/>
              <w:rPr>
                <w:rFonts w:eastAsia="MS Mincho"/>
              </w:rPr>
            </w:pPr>
            <w:r w:rsidRPr="00157A13">
              <w:rPr>
                <w:rFonts w:eastAsia="MS Mincho"/>
              </w:rPr>
              <w:t>'0000 0011'B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6E28841C" w14:textId="77777777" w:rsidR="00863870" w:rsidRPr="00157A13" w:rsidRDefault="00863870" w:rsidP="00BE4D04">
            <w:pPr>
              <w:pStyle w:val="TAL"/>
              <w:rPr>
                <w:rFonts w:eastAsia="MS Mincho"/>
              </w:rPr>
            </w:pP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77777777" w:rsidR="00863870" w:rsidRPr="00157A13" w:rsidRDefault="00863870" w:rsidP="00BE4D04">
            <w:pPr>
              <w:pStyle w:val="TAL"/>
              <w:rPr>
                <w:rFonts w:eastAsia="MS Mincho"/>
              </w:rPr>
            </w:pPr>
            <w:r w:rsidRPr="00157A13">
              <w:rPr>
                <w:rFonts w:eastAsia="MS Mincho"/>
              </w:rPr>
              <w:t>'0000 0000 0000 0000 0101'B</w:t>
            </w:r>
          </w:p>
        </w:tc>
        <w:tc>
          <w:tcPr>
            <w:tcW w:w="1559" w:type="dxa"/>
            <w:shd w:val="clear" w:color="auto" w:fill="auto"/>
          </w:tcPr>
          <w:p w14:paraId="584BC9EB" w14:textId="77777777" w:rsidR="00863870" w:rsidRPr="00157A13" w:rsidRDefault="00863870" w:rsidP="00BE4D04">
            <w:pPr>
              <w:pStyle w:val="TAL"/>
              <w:rPr>
                <w:rFonts w:eastAsia="MS Mincho"/>
              </w:rPr>
            </w:pP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77777777" w:rsidR="00863870" w:rsidRPr="00157A13" w:rsidRDefault="00863870" w:rsidP="00BE4D04">
            <w:pPr>
              <w:pStyle w:val="TAL"/>
              <w:rPr>
                <w:rFonts w:eastAsia="MS Mincho"/>
              </w:rPr>
            </w:pPr>
            <w:r w:rsidRPr="00157A13">
              <w:rPr>
                <w:rFonts w:eastAsia="MS Mincho"/>
              </w:rPr>
              <w:t>'0000 0000 0000 0000 0110'B</w:t>
            </w:r>
          </w:p>
        </w:tc>
        <w:tc>
          <w:tcPr>
            <w:tcW w:w="1559" w:type="dxa"/>
            <w:shd w:val="clear" w:color="auto" w:fill="auto"/>
          </w:tcPr>
          <w:p w14:paraId="011D8C19" w14:textId="77777777" w:rsidR="00863870" w:rsidRPr="00157A13" w:rsidRDefault="00863870" w:rsidP="00BE4D04">
            <w:pPr>
              <w:pStyle w:val="TAL"/>
              <w:rPr>
                <w:rFonts w:eastAsia="MS Mincho"/>
              </w:rPr>
            </w:pP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13927B2C" w14:textId="77777777" w:rsidR="00863870" w:rsidRPr="00157A13" w:rsidRDefault="00863870" w:rsidP="00BE4D04">
            <w:pPr>
              <w:pStyle w:val="TAL"/>
              <w:rPr>
                <w:rFonts w:eastAsia="MS Mincho"/>
              </w:rPr>
            </w:pP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77777777" w:rsidR="00863870" w:rsidRPr="00157A13" w:rsidRDefault="00863870" w:rsidP="00BE4D04">
            <w:pPr>
              <w:pStyle w:val="TAL"/>
              <w:rPr>
                <w:rFonts w:eastAsia="MS Mincho"/>
              </w:rPr>
            </w:pPr>
            <w:r w:rsidRPr="00157A13">
              <w:rPr>
                <w:rFonts w:eastAsia="MS Mincho"/>
              </w:rPr>
              <w:t>'0000 0000 0000 0000 1100'B</w:t>
            </w:r>
          </w:p>
        </w:tc>
        <w:tc>
          <w:tcPr>
            <w:tcW w:w="1559" w:type="dxa"/>
            <w:shd w:val="clear" w:color="auto" w:fill="auto"/>
          </w:tcPr>
          <w:p w14:paraId="72BB8E15" w14:textId="77777777" w:rsidR="00863870" w:rsidRPr="00157A13" w:rsidRDefault="00863870" w:rsidP="00BE4D04">
            <w:pPr>
              <w:pStyle w:val="TAL"/>
              <w:rPr>
                <w:rFonts w:eastAsia="MS Mincho"/>
              </w:rPr>
            </w:pP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3EA5AC34" w14:textId="77777777" w:rsidR="00863870" w:rsidRPr="00157A13" w:rsidRDefault="00863870" w:rsidP="00BE4D04">
            <w:pPr>
              <w:pStyle w:val="TAL"/>
              <w:rPr>
                <w:rFonts w:eastAsia="MS Mincho"/>
              </w:rPr>
            </w:pP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77777777" w:rsidR="00863870" w:rsidRPr="00157A13" w:rsidRDefault="00863870" w:rsidP="00BE4D04">
            <w:pPr>
              <w:pStyle w:val="TAL"/>
              <w:rPr>
                <w:rFonts w:eastAsia="MS Mincho"/>
              </w:rPr>
            </w:pPr>
            <w:r w:rsidRPr="00157A13">
              <w:rPr>
                <w:rFonts w:eastAsia="MS Mincho"/>
              </w:rPr>
              <w:t>'0000 0000 0000 0000 1110'B</w:t>
            </w:r>
          </w:p>
        </w:tc>
        <w:tc>
          <w:tcPr>
            <w:tcW w:w="1559" w:type="dxa"/>
            <w:shd w:val="clear" w:color="auto" w:fill="auto"/>
          </w:tcPr>
          <w:p w14:paraId="61AA9BAB" w14:textId="77777777" w:rsidR="00863870" w:rsidRPr="00157A13" w:rsidRDefault="00863870" w:rsidP="00BE4D04">
            <w:pPr>
              <w:pStyle w:val="TAL"/>
              <w:rPr>
                <w:rFonts w:eastAsia="MS Mincho"/>
              </w:rPr>
            </w:pP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4E6395CE" w14:textId="77777777" w:rsidR="00863870" w:rsidRPr="00157A13" w:rsidRDefault="00863870" w:rsidP="00BE4D04">
            <w:pPr>
              <w:pStyle w:val="TAL"/>
              <w:rPr>
                <w:rFonts w:eastAsia="MS Mincho"/>
              </w:rPr>
            </w:pP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77777777" w:rsidR="00863870" w:rsidRPr="00157A13" w:rsidRDefault="00863870" w:rsidP="00BE4D04">
            <w:pPr>
              <w:pStyle w:val="TAL"/>
              <w:rPr>
                <w:rFonts w:eastAsia="MS Mincho"/>
              </w:rPr>
            </w:pPr>
            <w:r w:rsidRPr="00157A13">
              <w:rPr>
                <w:rFonts w:eastAsia="MS Mincho"/>
              </w:rPr>
              <w:t>'0000 0000 0000 0000 1010'B</w:t>
            </w:r>
          </w:p>
        </w:tc>
        <w:tc>
          <w:tcPr>
            <w:tcW w:w="1559" w:type="dxa"/>
            <w:shd w:val="clear" w:color="auto" w:fill="auto"/>
          </w:tcPr>
          <w:p w14:paraId="79BC21FA" w14:textId="77777777" w:rsidR="00863870" w:rsidRPr="00157A13" w:rsidRDefault="00863870" w:rsidP="00BE4D04">
            <w:pPr>
              <w:pStyle w:val="TAL"/>
              <w:rPr>
                <w:rFonts w:eastAsia="MS Mincho"/>
              </w:rPr>
            </w:pP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77777777" w:rsidR="00863870" w:rsidRPr="00157A13" w:rsidRDefault="00863870" w:rsidP="00BE4D04">
            <w:pPr>
              <w:pStyle w:val="TAL"/>
              <w:rPr>
                <w:rFonts w:eastAsia="MS Mincho"/>
              </w:rPr>
            </w:pPr>
            <w:r w:rsidRPr="00157A13">
              <w:rPr>
                <w:rFonts w:eastAsia="MS Mincho"/>
              </w:rPr>
              <w:t>'0000 0000 0000 0000 1011'B</w:t>
            </w:r>
          </w:p>
        </w:tc>
        <w:tc>
          <w:tcPr>
            <w:tcW w:w="1559" w:type="dxa"/>
            <w:shd w:val="clear" w:color="auto" w:fill="auto"/>
          </w:tcPr>
          <w:p w14:paraId="4DFB53CC" w14:textId="77777777" w:rsidR="00863870" w:rsidRPr="00157A13" w:rsidRDefault="00863870" w:rsidP="00BE4D04">
            <w:pPr>
              <w:pStyle w:val="TAL"/>
              <w:rPr>
                <w:rFonts w:eastAsia="MS Mincho"/>
              </w:rPr>
            </w:pP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eNB</w:t>
            </w:r>
            <w:proofErr w:type="spellEnd"/>
            <w:r w:rsidRPr="005F4463">
              <w:rPr>
                <w:rFonts w:eastAsia="MS Mincho"/>
              </w:rPr>
              <w:t xml:space="preserve">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2D80BC4A" w14:textId="77777777" w:rsidR="00A42C3C" w:rsidRPr="005F4463" w:rsidRDefault="00A42C3C" w:rsidP="00430079">
            <w:pPr>
              <w:pStyle w:val="TAL"/>
              <w:rPr>
                <w:rFonts w:eastAsia="MS Mincho"/>
              </w:rPr>
            </w:pP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77777777" w:rsidR="00A42C3C" w:rsidRPr="005F4463" w:rsidRDefault="00A42C3C" w:rsidP="00430079">
            <w:pPr>
              <w:pStyle w:val="TAL"/>
              <w:rPr>
                <w:rFonts w:eastAsia="MS Mincho"/>
              </w:rPr>
            </w:pPr>
            <w:r w:rsidRPr="005F4463">
              <w:rPr>
                <w:rFonts w:eastAsia="MS Mincho"/>
              </w:rPr>
              <w:t>'0000 0000 0000 0000 0001'B</w:t>
            </w:r>
          </w:p>
        </w:tc>
        <w:tc>
          <w:tcPr>
            <w:tcW w:w="1559" w:type="dxa"/>
            <w:shd w:val="clear" w:color="auto" w:fill="auto"/>
          </w:tcPr>
          <w:p w14:paraId="6BC7B904" w14:textId="77777777" w:rsidR="00A42C3C" w:rsidRPr="005F4463" w:rsidRDefault="00A42C3C" w:rsidP="00430079">
            <w:pPr>
              <w:pStyle w:val="TAL"/>
              <w:rPr>
                <w:rFonts w:eastAsia="MS Mincho"/>
              </w:rPr>
            </w:pP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32290207" w14:textId="77777777" w:rsidR="00A42C3C" w:rsidRPr="005F4463" w:rsidRDefault="00A42C3C" w:rsidP="00430079">
            <w:pPr>
              <w:pStyle w:val="TAL"/>
              <w:rPr>
                <w:rFonts w:eastAsia="MS Mincho"/>
              </w:rPr>
            </w:pPr>
            <w:r w:rsidRPr="005F4463">
              <w:rPr>
                <w:rFonts w:eastAsia="MS Mincho"/>
              </w:rPr>
              <w:t>'0000 0011'B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02961240" w14:textId="77777777" w:rsidR="00A42C3C" w:rsidRPr="005F4463" w:rsidRDefault="00A42C3C" w:rsidP="00430079">
            <w:pPr>
              <w:pStyle w:val="TAL"/>
              <w:rPr>
                <w:rFonts w:eastAsia="MS Mincho"/>
              </w:rPr>
            </w:pP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77777777" w:rsidR="00A42C3C" w:rsidRPr="005F4463" w:rsidRDefault="00A42C3C" w:rsidP="00430079">
            <w:pPr>
              <w:pStyle w:val="TAL"/>
              <w:rPr>
                <w:rFonts w:eastAsia="MS Mincho"/>
              </w:rPr>
            </w:pPr>
            <w:r w:rsidRPr="005F4463">
              <w:rPr>
                <w:rFonts w:eastAsia="MS Mincho"/>
              </w:rPr>
              <w:t>'0000 0000 0000 0000 0101'B</w:t>
            </w:r>
          </w:p>
        </w:tc>
        <w:tc>
          <w:tcPr>
            <w:tcW w:w="1559" w:type="dxa"/>
            <w:shd w:val="clear" w:color="auto" w:fill="auto"/>
          </w:tcPr>
          <w:p w14:paraId="5CDACF09" w14:textId="77777777" w:rsidR="00A42C3C" w:rsidRPr="005F4463" w:rsidRDefault="00A42C3C" w:rsidP="00430079">
            <w:pPr>
              <w:pStyle w:val="TAL"/>
              <w:rPr>
                <w:rFonts w:eastAsia="MS Mincho"/>
              </w:rPr>
            </w:pP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77777777" w:rsidR="00A42C3C" w:rsidRPr="005F4463" w:rsidRDefault="00A42C3C" w:rsidP="00430079">
            <w:pPr>
              <w:pStyle w:val="TAL"/>
              <w:rPr>
                <w:rFonts w:eastAsia="MS Mincho"/>
              </w:rPr>
            </w:pPr>
            <w:r w:rsidRPr="005F4463">
              <w:rPr>
                <w:rFonts w:eastAsia="MS Mincho"/>
              </w:rPr>
              <w:t>'0000 0000 0000 0000 0110'B</w:t>
            </w:r>
          </w:p>
        </w:tc>
        <w:tc>
          <w:tcPr>
            <w:tcW w:w="1559" w:type="dxa"/>
            <w:shd w:val="clear" w:color="auto" w:fill="auto"/>
          </w:tcPr>
          <w:p w14:paraId="1C568591" w14:textId="77777777" w:rsidR="00A42C3C" w:rsidRPr="005F4463" w:rsidRDefault="00A42C3C" w:rsidP="00430079">
            <w:pPr>
              <w:pStyle w:val="TAL"/>
              <w:rPr>
                <w:rFonts w:eastAsia="MS Mincho"/>
              </w:rPr>
            </w:pP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77777777" w:rsidR="00A42C3C" w:rsidRPr="005F4463" w:rsidRDefault="00A42C3C" w:rsidP="00430079">
            <w:pPr>
              <w:pStyle w:val="TAH"/>
              <w:rPr>
                <w:rFonts w:eastAsia="MS Mincho"/>
              </w:rPr>
            </w:pPr>
            <w:r w:rsidRPr="005F4463">
              <w:rPr>
                <w:rFonts w:eastAsia="MS Mincho"/>
              </w:rPr>
              <w:t xml:space="preserve">Value </w:t>
            </w:r>
            <w:proofErr w:type="spellStart"/>
            <w:r w:rsidRPr="005F4463">
              <w:rPr>
                <w:rFonts w:eastAsia="MS Mincho"/>
              </w:rPr>
              <w:t>eNB</w:t>
            </w:r>
            <w:proofErr w:type="spellEnd"/>
            <w:r w:rsidRPr="005F4463">
              <w:rPr>
                <w:rFonts w:eastAsia="MS Mincho"/>
              </w:rPr>
              <w:t xml:space="preserve">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77777777" w:rsidR="00A42C3C" w:rsidRPr="005F4463" w:rsidRDefault="00A42C3C" w:rsidP="00430079">
            <w:pPr>
              <w:pStyle w:val="TAL"/>
              <w:rPr>
                <w:rFonts w:eastAsia="MS Mincho"/>
              </w:rPr>
            </w:pPr>
            <w:r w:rsidRPr="005F4463">
              <w:rPr>
                <w:rFonts w:eastAsia="MS Mincho"/>
              </w:rPr>
              <w:t>'0000 0000 0000 0000 0010'B</w:t>
            </w:r>
          </w:p>
        </w:tc>
        <w:tc>
          <w:tcPr>
            <w:tcW w:w="1559" w:type="dxa"/>
            <w:shd w:val="clear" w:color="auto" w:fill="auto"/>
          </w:tcPr>
          <w:p w14:paraId="588D8197" w14:textId="77777777" w:rsidR="00A42C3C" w:rsidRPr="005F4463" w:rsidRDefault="00A42C3C" w:rsidP="00430079">
            <w:pPr>
              <w:pStyle w:val="TAL"/>
              <w:rPr>
                <w:rFonts w:eastAsia="MS Mincho"/>
              </w:rPr>
            </w:pP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7777777" w:rsidR="00A42C3C" w:rsidRPr="005F4463" w:rsidRDefault="00A42C3C" w:rsidP="00430079">
            <w:pPr>
              <w:pStyle w:val="TAL"/>
              <w:rPr>
                <w:rFonts w:eastAsia="MS Mincho"/>
              </w:rPr>
            </w:pPr>
            <w:r w:rsidRPr="005F4463">
              <w:rPr>
                <w:rFonts w:eastAsia="MS Mincho"/>
              </w:rPr>
              <w:t>'0000 0000 0000 0000 1100'B</w:t>
            </w:r>
          </w:p>
        </w:tc>
        <w:tc>
          <w:tcPr>
            <w:tcW w:w="1559" w:type="dxa"/>
            <w:shd w:val="clear" w:color="auto" w:fill="auto"/>
          </w:tcPr>
          <w:p w14:paraId="1E3423ED" w14:textId="77777777" w:rsidR="00A42C3C" w:rsidRPr="005F4463" w:rsidRDefault="00A42C3C" w:rsidP="00430079">
            <w:pPr>
              <w:pStyle w:val="TAL"/>
              <w:rPr>
                <w:rFonts w:eastAsia="MS Mincho"/>
              </w:rPr>
            </w:pP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2376BA80" w14:textId="77777777" w:rsidR="00A42C3C" w:rsidRPr="005F4463" w:rsidRDefault="00A42C3C" w:rsidP="00430079">
            <w:pPr>
              <w:pStyle w:val="TAL"/>
              <w:rPr>
                <w:rFonts w:eastAsia="MS Mincho"/>
              </w:rPr>
            </w:pP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77777777" w:rsidR="00A42C3C" w:rsidRPr="005F4463" w:rsidRDefault="00A42C3C" w:rsidP="00430079">
            <w:pPr>
              <w:pStyle w:val="TAL"/>
              <w:rPr>
                <w:rFonts w:eastAsia="MS Mincho"/>
              </w:rPr>
            </w:pPr>
            <w:r w:rsidRPr="005F4463">
              <w:rPr>
                <w:rFonts w:eastAsia="MS Mincho"/>
              </w:rPr>
              <w:t>'0000 0000 0000 0000 1110'B</w:t>
            </w:r>
          </w:p>
        </w:tc>
        <w:tc>
          <w:tcPr>
            <w:tcW w:w="1559" w:type="dxa"/>
            <w:shd w:val="clear" w:color="auto" w:fill="auto"/>
          </w:tcPr>
          <w:p w14:paraId="6721C1F0" w14:textId="77777777" w:rsidR="00A42C3C" w:rsidRPr="005F4463" w:rsidRDefault="00A42C3C" w:rsidP="00430079">
            <w:pPr>
              <w:pStyle w:val="TAL"/>
              <w:rPr>
                <w:rFonts w:eastAsia="MS Mincho"/>
              </w:rPr>
            </w:pP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77777777" w:rsidR="00A42C3C" w:rsidRPr="005F4463" w:rsidRDefault="00A42C3C" w:rsidP="00430079">
            <w:pPr>
              <w:pStyle w:val="TAL"/>
              <w:rPr>
                <w:rFonts w:eastAsia="MS Mincho"/>
              </w:rPr>
            </w:pPr>
            <w:r w:rsidRPr="005F4463">
              <w:rPr>
                <w:rFonts w:eastAsia="MS Mincho"/>
              </w:rPr>
              <w:t>'0000 0000 0000 0000 1111'B</w:t>
            </w:r>
          </w:p>
        </w:tc>
        <w:tc>
          <w:tcPr>
            <w:tcW w:w="1559" w:type="dxa"/>
            <w:shd w:val="clear" w:color="auto" w:fill="auto"/>
          </w:tcPr>
          <w:p w14:paraId="37727836" w14:textId="77777777" w:rsidR="00A42C3C" w:rsidRPr="005F4463" w:rsidRDefault="00A42C3C" w:rsidP="00430079">
            <w:pPr>
              <w:pStyle w:val="TAL"/>
              <w:rPr>
                <w:rFonts w:eastAsia="MS Mincho"/>
              </w:rPr>
            </w:pP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77777777" w:rsidR="00A42C3C" w:rsidRPr="005F4463" w:rsidRDefault="00A42C3C" w:rsidP="00430079">
            <w:pPr>
              <w:pStyle w:val="TAL"/>
              <w:rPr>
                <w:rFonts w:eastAsia="MS Mincho"/>
              </w:rPr>
            </w:pPr>
            <w:r w:rsidRPr="005F4463">
              <w:rPr>
                <w:rFonts w:eastAsia="MS Mincho"/>
              </w:rPr>
              <w:t>'0000 0000 0000 0000 1010'B</w:t>
            </w:r>
          </w:p>
        </w:tc>
        <w:tc>
          <w:tcPr>
            <w:tcW w:w="1559" w:type="dxa"/>
            <w:shd w:val="clear" w:color="auto" w:fill="auto"/>
          </w:tcPr>
          <w:p w14:paraId="59897BF2" w14:textId="77777777" w:rsidR="00A42C3C" w:rsidRPr="005F4463" w:rsidRDefault="00A42C3C" w:rsidP="00430079">
            <w:pPr>
              <w:pStyle w:val="TAL"/>
              <w:rPr>
                <w:rFonts w:eastAsia="MS Mincho"/>
              </w:rPr>
            </w:pP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77777777" w:rsidR="00A42C3C" w:rsidRPr="005F4463" w:rsidRDefault="00A42C3C" w:rsidP="00430079">
            <w:pPr>
              <w:pStyle w:val="TAL"/>
              <w:rPr>
                <w:rFonts w:eastAsia="MS Mincho"/>
              </w:rPr>
            </w:pPr>
            <w:r w:rsidRPr="005F4463">
              <w:rPr>
                <w:rFonts w:eastAsia="MS Mincho"/>
              </w:rPr>
              <w:t>'0000 0000 0000 0000 1011'B</w:t>
            </w:r>
          </w:p>
        </w:tc>
        <w:tc>
          <w:tcPr>
            <w:tcW w:w="1559" w:type="dxa"/>
            <w:shd w:val="clear" w:color="auto" w:fill="auto"/>
          </w:tcPr>
          <w:p w14:paraId="187AE4D1" w14:textId="77777777" w:rsidR="00A42C3C" w:rsidRPr="005F4463" w:rsidRDefault="00A42C3C" w:rsidP="00430079">
            <w:pPr>
              <w:pStyle w:val="TAL"/>
              <w:rPr>
                <w:rFonts w:eastAsia="MS Mincho"/>
              </w:rPr>
            </w:pP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6" w:name="_Toc146273956"/>
      <w:r w:rsidRPr="00157A13">
        <w:t>11.</w:t>
      </w:r>
      <w:r>
        <w:rPr>
          <w:rFonts w:hint="eastAsia"/>
        </w:rPr>
        <w:t>2</w:t>
      </w:r>
      <w:r w:rsidRPr="00157A13">
        <w:tab/>
      </w:r>
      <w:proofErr w:type="spellStart"/>
      <w:r w:rsidRPr="00DF27AE">
        <w:t>ReferencePoint</w:t>
      </w:r>
      <w:proofErr w:type="spellEnd"/>
      <w:r w:rsidRPr="00DF27AE">
        <w:t xml:space="preserve"> </w:t>
      </w:r>
      <w:r w:rsidRPr="00DF27AE">
        <w:rPr>
          <w:rFonts w:hint="eastAsia"/>
        </w:rPr>
        <w:t xml:space="preserve">and </w:t>
      </w:r>
      <w:proofErr w:type="spellStart"/>
      <w:r w:rsidRPr="00DF27AE">
        <w:t>RelativeLocation</w:t>
      </w:r>
      <w:bookmarkEnd w:id="696"/>
      <w:proofErr w:type="spellEnd"/>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proofErr w:type="spellStart"/>
      <w:r w:rsidRPr="00CB70EA">
        <w:rPr>
          <w:iCs/>
        </w:rPr>
        <w:t>ReferencePoint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7" w:name="OLE_LINK37"/>
            <w:bookmarkStart w:id="698" w:name="OLE_LINK38"/>
            <w:r>
              <w:rPr>
                <w:lang w:eastAsia="zh-CN"/>
              </w:rPr>
              <w:t xml:space="preserve">  </w:t>
            </w:r>
            <w:bookmarkEnd w:id="697"/>
            <w:bookmarkEnd w:id="698"/>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699" w:name="_Toc146273957"/>
      <w:r w:rsidRPr="00157A13">
        <w:t>1</w:t>
      </w:r>
      <w:r>
        <w:rPr>
          <w:rFonts w:hint="eastAsia"/>
          <w:lang w:eastAsia="zh-CN"/>
        </w:rPr>
        <w:t>2</w:t>
      </w:r>
      <w:r w:rsidRPr="00157A13">
        <w:tab/>
        <w:t>DL-</w:t>
      </w:r>
      <w:proofErr w:type="spellStart"/>
      <w:r>
        <w:rPr>
          <w:rFonts w:hint="eastAsia"/>
          <w:lang w:eastAsia="zh-CN"/>
        </w:rPr>
        <w:t>AoD</w:t>
      </w:r>
      <w:proofErr w:type="spellEnd"/>
      <w:r w:rsidRPr="00157A13">
        <w:t xml:space="preserve"> information</w:t>
      </w:r>
      <w:bookmarkEnd w:id="699"/>
    </w:p>
    <w:p w14:paraId="24B4E18B" w14:textId="77777777" w:rsidR="00DA359A" w:rsidRPr="00157A13" w:rsidRDefault="00DA359A" w:rsidP="00DA359A">
      <w:pPr>
        <w:pStyle w:val="Heading2"/>
      </w:pPr>
      <w:bookmarkStart w:id="700" w:name="_Toc146273958"/>
      <w:r w:rsidRPr="00157A13">
        <w:t>1</w:t>
      </w:r>
      <w:r>
        <w:rPr>
          <w:rFonts w:hint="eastAsia"/>
          <w:lang w:eastAsia="zh-CN"/>
        </w:rPr>
        <w:t>2</w:t>
      </w:r>
      <w:r w:rsidRPr="00157A13">
        <w:t>.1</w:t>
      </w:r>
      <w:r w:rsidRPr="00157A13">
        <w:tab/>
      </w:r>
      <w:proofErr w:type="spellStart"/>
      <w:r w:rsidRPr="00287D1C">
        <w:t>ReferencePoint</w:t>
      </w:r>
      <w:proofErr w:type="spellEnd"/>
      <w:r w:rsidRPr="00287D1C">
        <w:t xml:space="preserve"> and </w:t>
      </w:r>
      <w:proofErr w:type="spellStart"/>
      <w:r w:rsidRPr="00287D1C">
        <w:t>RelativeLocation</w:t>
      </w:r>
      <w:bookmarkEnd w:id="700"/>
      <w:proofErr w:type="spellEnd"/>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proofErr w:type="spellStart"/>
      <w:r w:rsidRPr="00174E8F">
        <w:rPr>
          <w:rFonts w:hint="eastAsia"/>
          <w:lang w:eastAsia="zh-CN"/>
        </w:rPr>
        <w:t>AoD</w:t>
      </w:r>
      <w:proofErr w:type="spellEnd"/>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1" w:name="_Toc27409739"/>
      <w:bookmarkStart w:id="702" w:name="_Toc75463414"/>
      <w:bookmarkStart w:id="703" w:name="_Toc83679973"/>
      <w:bookmarkStart w:id="704" w:name="_Toc90626299"/>
      <w:bookmarkStart w:id="705" w:name="_Toc146273959"/>
      <w:r w:rsidRPr="00853D43">
        <w:t>Annex A (normative):</w:t>
      </w:r>
      <w:r w:rsidR="00B11995" w:rsidRPr="00853D43">
        <w:t xml:space="preserve"> </w:t>
      </w:r>
      <w:r w:rsidRPr="00853D43">
        <w:t>GPS data files</w:t>
      </w:r>
      <w:bookmarkEnd w:id="701"/>
      <w:bookmarkEnd w:id="702"/>
      <w:bookmarkEnd w:id="703"/>
      <w:bookmarkEnd w:id="704"/>
      <w:bookmarkEnd w:id="705"/>
    </w:p>
    <w:p w14:paraId="466796AA" w14:textId="77777777" w:rsidR="001851A7" w:rsidRPr="00853D43" w:rsidRDefault="001851A7" w:rsidP="001851A7">
      <w:pPr>
        <w:pStyle w:val="Heading2"/>
      </w:pPr>
      <w:bookmarkStart w:id="706" w:name="_Toc27409740"/>
      <w:bookmarkStart w:id="707" w:name="_Toc75463415"/>
      <w:bookmarkStart w:id="708" w:name="_Toc83679974"/>
      <w:bookmarkStart w:id="709" w:name="_Toc90626300"/>
      <w:bookmarkStart w:id="710" w:name="_Toc146273960"/>
      <w:r w:rsidRPr="00853D43">
        <w:t>A.1</w:t>
      </w:r>
      <w:r w:rsidRPr="00853D43">
        <w:tab/>
        <w:t>GPS data files for signalling tests</w:t>
      </w:r>
      <w:bookmarkEnd w:id="706"/>
      <w:bookmarkEnd w:id="707"/>
      <w:bookmarkEnd w:id="708"/>
      <w:bookmarkEnd w:id="709"/>
      <w:bookmarkEnd w:id="71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1" w:name="_Toc27409741"/>
      <w:bookmarkStart w:id="712" w:name="_Toc75463416"/>
      <w:bookmarkStart w:id="713" w:name="_Toc83679975"/>
      <w:bookmarkStart w:id="714" w:name="_Toc90626301"/>
      <w:bookmarkStart w:id="715" w:name="_Toc146273961"/>
      <w:r w:rsidRPr="00853D43">
        <w:t>A.2</w:t>
      </w:r>
      <w:r w:rsidRPr="00853D43">
        <w:tab/>
        <w:t>GPS data files for Minimum Performance tests</w:t>
      </w:r>
      <w:bookmarkEnd w:id="711"/>
      <w:bookmarkEnd w:id="712"/>
      <w:bookmarkEnd w:id="713"/>
      <w:bookmarkEnd w:id="714"/>
      <w:bookmarkEnd w:id="71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6" w:name="_Toc27409742"/>
      <w:bookmarkStart w:id="717" w:name="_Toc75463417"/>
      <w:bookmarkStart w:id="718" w:name="_Toc83679976"/>
      <w:bookmarkStart w:id="719" w:name="_Toc90626302"/>
      <w:bookmarkStart w:id="720" w:name="_Toc146273962"/>
      <w:r w:rsidR="001851A7" w:rsidRPr="00853D43">
        <w:t>Annex B (normative):</w:t>
      </w:r>
      <w:r w:rsidR="00B11995" w:rsidRPr="00853D43">
        <w:t xml:space="preserve"> </w:t>
      </w:r>
      <w:r w:rsidR="001851A7" w:rsidRPr="00853D43">
        <w:t>GNSS data files</w:t>
      </w:r>
      <w:bookmarkEnd w:id="716"/>
      <w:bookmarkEnd w:id="717"/>
      <w:bookmarkEnd w:id="718"/>
      <w:bookmarkEnd w:id="719"/>
      <w:bookmarkEnd w:id="720"/>
    </w:p>
    <w:p w14:paraId="168A26A0" w14:textId="77777777" w:rsidR="001851A7" w:rsidRPr="00853D43" w:rsidRDefault="001851A7" w:rsidP="001851A7">
      <w:pPr>
        <w:pStyle w:val="Heading2"/>
      </w:pPr>
      <w:bookmarkStart w:id="721" w:name="_Toc27409743"/>
      <w:bookmarkStart w:id="722" w:name="_Toc75463418"/>
      <w:bookmarkStart w:id="723" w:name="_Toc83679977"/>
      <w:bookmarkStart w:id="724" w:name="_Toc90626303"/>
      <w:bookmarkStart w:id="725" w:name="_Toc146273963"/>
      <w:r w:rsidRPr="00853D43">
        <w:t>B.1</w:t>
      </w:r>
      <w:r w:rsidRPr="00853D43">
        <w:tab/>
        <w:t>GNSS data files for signalling tests</w:t>
      </w:r>
      <w:bookmarkEnd w:id="721"/>
      <w:bookmarkEnd w:id="722"/>
      <w:bookmarkEnd w:id="723"/>
      <w:bookmarkEnd w:id="724"/>
      <w:bookmarkEnd w:id="725"/>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726" w:name="_Hlk85711817"/>
      <w:r w:rsidR="00B76E8F" w:rsidRPr="00853D43">
        <w:t xml:space="preserve">GNSS_Data_Sig_V17.zip </w:t>
      </w:r>
      <w:bookmarkEnd w:id="726"/>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727" w:name="_Toc27409744"/>
      <w:bookmarkStart w:id="728" w:name="_Toc75463419"/>
      <w:bookmarkStart w:id="729" w:name="_Toc83679978"/>
      <w:bookmarkStart w:id="730" w:name="_Toc90626304"/>
      <w:bookmarkStart w:id="731" w:name="_Toc146273964"/>
      <w:r w:rsidRPr="00853D43">
        <w:t>B.2</w:t>
      </w:r>
      <w:r w:rsidRPr="00853D43">
        <w:tab/>
        <w:t>GNSS data files for Minimum Performance tests</w:t>
      </w:r>
      <w:bookmarkEnd w:id="727"/>
      <w:bookmarkEnd w:id="728"/>
      <w:bookmarkEnd w:id="729"/>
      <w:bookmarkEnd w:id="730"/>
      <w:bookmarkEnd w:id="731"/>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2" w:name="_Toc27409745"/>
      <w:bookmarkStart w:id="733" w:name="_Toc75463420"/>
      <w:bookmarkStart w:id="734" w:name="_Toc83679979"/>
      <w:bookmarkStart w:id="735" w:name="_Toc90626305"/>
      <w:bookmarkStart w:id="736" w:name="_Toc146273965"/>
      <w:r w:rsidRPr="00853D43">
        <w:t>B.3</w:t>
      </w:r>
      <w:r w:rsidRPr="00853D43">
        <w:tab/>
        <w:t>GNSS data files for aerial tests</w:t>
      </w:r>
      <w:bookmarkEnd w:id="732"/>
      <w:bookmarkEnd w:id="733"/>
      <w:bookmarkEnd w:id="734"/>
      <w:bookmarkEnd w:id="735"/>
      <w:bookmarkEnd w:id="73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7" w:name="_Toc27409746"/>
      <w:bookmarkStart w:id="738" w:name="_Toc75463421"/>
      <w:bookmarkStart w:id="739" w:name="_Toc83679980"/>
      <w:bookmarkStart w:id="740" w:name="_Toc90626306"/>
      <w:bookmarkStart w:id="741" w:name="_Toc146273966"/>
      <w:bookmarkStart w:id="742"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7"/>
      <w:bookmarkEnd w:id="738"/>
      <w:bookmarkEnd w:id="739"/>
      <w:bookmarkEnd w:id="740"/>
      <w:bookmarkEnd w:id="7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2"/>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 xml:space="preserve">LBS: Corrections to </w:t>
            </w:r>
            <w:proofErr w:type="spellStart"/>
            <w:r w:rsidRPr="00853D43">
              <w:rPr>
                <w:snapToGrid w:val="0"/>
                <w:sz w:val="16"/>
                <w:szCs w:val="16"/>
                <w:lang w:eastAsia="en-US"/>
              </w:rPr>
              <w:t>gnss-SystemTime</w:t>
            </w:r>
            <w:proofErr w:type="spellEnd"/>
            <w:r w:rsidRPr="00853D43">
              <w:rPr>
                <w:snapToGrid w:val="0"/>
                <w:sz w:val="16"/>
                <w:szCs w:val="16"/>
                <w:lang w:eastAsia="en-US"/>
              </w:rPr>
              <w:t xml:space="preserv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 xml:space="preserve">Correction to GLONASS </w:t>
            </w:r>
            <w:proofErr w:type="spellStart"/>
            <w:r w:rsidRPr="00853D43">
              <w:rPr>
                <w:snapToGrid w:val="0"/>
                <w:sz w:val="16"/>
                <w:szCs w:val="16"/>
                <w:lang w:eastAsia="en-US"/>
              </w:rPr>
              <w:t>ToD</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 xml:space="preserve">Correction to GPS Almanac </w:t>
            </w:r>
            <w:proofErr w:type="spellStart"/>
            <w:r w:rsidRPr="00853D43">
              <w:rPr>
                <w:snapToGrid w:val="0"/>
                <w:sz w:val="16"/>
                <w:szCs w:val="16"/>
                <w:lang w:eastAsia="en-US"/>
              </w:rPr>
              <w:t>WNa</w:t>
            </w:r>
            <w:proofErr w:type="spellEnd"/>
            <w:r w:rsidRPr="00853D43">
              <w:rPr>
                <w:snapToGrid w:val="0"/>
                <w:sz w:val="16"/>
                <w:szCs w:val="16"/>
                <w:lang w:eastAsia="en-US"/>
              </w:rPr>
              <w:t xml:space="preserve">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 xml:space="preserve">Corrections to GLONASS GANSS Day and </w:t>
            </w:r>
            <w:proofErr w:type="spellStart"/>
            <w:r w:rsidRPr="00853D43">
              <w:rPr>
                <w:snapToGrid w:val="0"/>
                <w:sz w:val="16"/>
                <w:szCs w:val="16"/>
                <w:lang w:eastAsia="en-US"/>
              </w:rPr>
              <w:t>gnss-DayNumber</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w:t>
            </w:r>
            <w:proofErr w:type="spellStart"/>
            <w:r w:rsidRPr="00853D43">
              <w:rPr>
                <w:snapToGrid w:val="0"/>
                <w:sz w:val="16"/>
                <w:szCs w:val="16"/>
                <w:lang w:eastAsia="en-US"/>
              </w:rPr>
              <w:t>MutingInfo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 xml:space="preserve">Correction to </w:t>
            </w:r>
            <w:proofErr w:type="spellStart"/>
            <w:r w:rsidRPr="00853D43">
              <w:rPr>
                <w:snapToGrid w:val="0"/>
                <w:sz w:val="16"/>
                <w:szCs w:val="16"/>
                <w:lang w:eastAsia="en-US"/>
              </w:rPr>
              <w:t>T_lamda_n_A</w:t>
            </w:r>
            <w:proofErr w:type="spellEnd"/>
            <w:r w:rsidRPr="00853D43">
              <w:rPr>
                <w:snapToGrid w:val="0"/>
                <w:sz w:val="16"/>
                <w:szCs w:val="16"/>
                <w:lang w:eastAsia="en-US"/>
              </w:rPr>
              <w:t xml:space="preserv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w:t>
            </w:r>
            <w:proofErr w:type="spellStart"/>
            <w:r w:rsidRPr="00853D43">
              <w:rPr>
                <w:snapToGrid w:val="0"/>
                <w:sz w:val="16"/>
                <w:szCs w:val="16"/>
                <w:lang w:eastAsia="en-US"/>
              </w:rPr>
              <w:t>rnx</w:t>
            </w:r>
            <w:proofErr w:type="spellEnd"/>
            <w:r w:rsidRPr="00853D43">
              <w:rPr>
                <w:snapToGrid w:val="0"/>
                <w:sz w:val="16"/>
                <w:szCs w:val="16"/>
                <w:lang w:eastAsia="en-US"/>
              </w:rPr>
              <w:t xml:space="preserve">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 xml:space="preserve">LBS Perf: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test scenarios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Perf: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 xml:space="preserve">LBS Sig: Adding data files for </w:t>
            </w:r>
            <w:proofErr w:type="spellStart"/>
            <w:r w:rsidRPr="00853D43">
              <w:rPr>
                <w:snapToGrid w:val="0"/>
                <w:sz w:val="16"/>
                <w:szCs w:val="16"/>
                <w:lang w:eastAsia="en-US"/>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Updates to </w:t>
            </w:r>
            <w:proofErr w:type="spellStart"/>
            <w:r w:rsidRPr="00853D43">
              <w:rPr>
                <w:snapToGrid w:val="0"/>
                <w:sz w:val="16"/>
                <w:szCs w:val="16"/>
                <w:lang w:eastAsia="en-US"/>
              </w:rPr>
              <w:t>expectedRSTD</w:t>
            </w:r>
            <w:proofErr w:type="spellEnd"/>
            <w:r w:rsidRPr="00853D43">
              <w:rPr>
                <w:snapToGrid w:val="0"/>
                <w:sz w:val="16"/>
                <w:szCs w:val="16"/>
                <w:lang w:eastAsia="en-US"/>
              </w:rPr>
              <w:t xml:space="preserve">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 xml:space="preserve">Change </w:t>
            </w:r>
            <w:proofErr w:type="spellStart"/>
            <w:r w:rsidRPr="00853D43">
              <w:rPr>
                <w:snapToGrid w:val="0"/>
                <w:sz w:val="16"/>
                <w:szCs w:val="16"/>
                <w:lang w:eastAsia="en-US"/>
              </w:rPr>
              <w:t>Nprs</w:t>
            </w:r>
            <w:proofErr w:type="spellEnd"/>
            <w:r w:rsidRPr="00853D43">
              <w:rPr>
                <w:snapToGrid w:val="0"/>
                <w:sz w:val="16"/>
                <w:szCs w:val="16"/>
                <w:lang w:eastAsia="en-US"/>
              </w:rPr>
              <w:t xml:space="preserve">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LBS-Sig: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URA value and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LBS-Perf: correction of the </w:t>
            </w:r>
            <w:proofErr w:type="spellStart"/>
            <w:r w:rsidRPr="00853D43">
              <w:rPr>
                <w:rFonts w:ascii="Arial" w:hAnsi="Arial" w:cs="Arial"/>
                <w:color w:val="000000"/>
                <w:sz w:val="16"/>
                <w:szCs w:val="16"/>
              </w:rPr>
              <w:t>rinex</w:t>
            </w:r>
            <w:proofErr w:type="spellEnd"/>
            <w:r w:rsidRPr="00853D43">
              <w:rPr>
                <w:rFonts w:ascii="Arial" w:hAnsi="Arial" w:cs="Arial"/>
                <w:color w:val="000000"/>
                <w:sz w:val="16"/>
                <w:szCs w:val="16"/>
              </w:rPr>
              <w:t xml:space="preserve">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 xml:space="preserve">Addition of Assistance Data for OTDOA </w:t>
            </w:r>
            <w:proofErr w:type="spellStart"/>
            <w:r w:rsidRPr="00853D43">
              <w:rPr>
                <w:sz w:val="16"/>
                <w:szCs w:val="16"/>
                <w:lang w:eastAsia="en-US"/>
              </w:rPr>
              <w:t>eMTC</w:t>
            </w:r>
            <w:proofErr w:type="spellEnd"/>
            <w:r w:rsidRPr="00853D43">
              <w:rPr>
                <w:sz w:val="16"/>
                <w:szCs w:val="16"/>
                <w:lang w:eastAsia="en-US"/>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w:t>
            </w:r>
            <w:proofErr w:type="spellStart"/>
            <w:r w:rsidRPr="00853D43">
              <w:rPr>
                <w:sz w:val="16"/>
                <w:szCs w:val="16"/>
                <w:lang w:eastAsia="en-US"/>
              </w:rPr>
              <w:t>IonosphericModel</w:t>
            </w:r>
            <w:proofErr w:type="spellEnd"/>
            <w:r w:rsidRPr="00853D43">
              <w:rPr>
                <w:sz w:val="16"/>
                <w:szCs w:val="16"/>
                <w:lang w:eastAsia="en-US"/>
              </w:rPr>
              <w:t xml:space="preserve">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 xml:space="preserve">Add assistance data for OTDOA </w:t>
            </w:r>
            <w:proofErr w:type="spellStart"/>
            <w:r w:rsidRPr="00853D43">
              <w:rPr>
                <w:sz w:val="16"/>
                <w:szCs w:val="16"/>
                <w:lang w:eastAsia="en-US"/>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 xml:space="preserve">Addition A-GNSS </w:t>
            </w:r>
            <w:proofErr w:type="spellStart"/>
            <w:r w:rsidRPr="005C51F9">
              <w:rPr>
                <w:sz w:val="16"/>
                <w:szCs w:val="16"/>
                <w:lang w:eastAsia="en-US"/>
              </w:rPr>
              <w:t>mininimum</w:t>
            </w:r>
            <w:proofErr w:type="spellEnd"/>
            <w:r w:rsidRPr="005C51F9">
              <w:rPr>
                <w:sz w:val="16"/>
                <w:szCs w:val="16"/>
                <w:lang w:eastAsia="en-US"/>
              </w:rPr>
              <w:t xml:space="preserve">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 xml:space="preserve">Correction to </w:t>
            </w:r>
            <w:proofErr w:type="spellStart"/>
            <w:r w:rsidRPr="00D150FA">
              <w:rPr>
                <w:sz w:val="16"/>
                <w:szCs w:val="16"/>
                <w:lang w:eastAsia="en-US"/>
              </w:rPr>
              <w:t>Beidou</w:t>
            </w:r>
            <w:proofErr w:type="spellEnd"/>
            <w:r w:rsidRPr="00D150FA">
              <w:rPr>
                <w:sz w:val="16"/>
                <w:szCs w:val="16"/>
                <w:lang w:eastAsia="en-US"/>
              </w:rPr>
              <w:t xml:space="preserve">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B480" w14:textId="77777777" w:rsidR="00363473" w:rsidRDefault="00363473">
      <w:r>
        <w:separator/>
      </w:r>
    </w:p>
  </w:endnote>
  <w:endnote w:type="continuationSeparator" w:id="0">
    <w:p w14:paraId="07B63151" w14:textId="77777777" w:rsidR="00363473" w:rsidRDefault="0036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52B7F" w14:textId="77777777" w:rsidR="00363473" w:rsidRDefault="00363473">
      <w:r>
        <w:separator/>
      </w:r>
    </w:p>
  </w:footnote>
  <w:footnote w:type="continuationSeparator" w:id="0">
    <w:p w14:paraId="6383D414" w14:textId="77777777" w:rsidR="00363473" w:rsidRDefault="00363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59B543EA"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9E2">
      <w:rPr>
        <w:rFonts w:ascii="Arial" w:hAnsi="Arial" w:cs="Arial"/>
        <w:b/>
        <w:noProof/>
        <w:sz w:val="18"/>
        <w:szCs w:val="18"/>
      </w:rPr>
      <w:t>3GPP TS 37.571-5 V17.3.0 (2023-12)</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5927FBD6"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9E2">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F9F"/>
    <w:rsid w:val="00D20CD9"/>
    <w:rsid w:val="00D2139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9E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C09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DC09E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DC09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C09E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DC09E2"/>
    <w:pPr>
      <w:ind w:left="1701" w:hanging="1701"/>
      <w:outlineLvl w:val="4"/>
    </w:pPr>
    <w:rPr>
      <w:sz w:val="22"/>
    </w:rPr>
  </w:style>
  <w:style w:type="paragraph" w:styleId="Heading6">
    <w:name w:val="heading 6"/>
    <w:aliases w:val="T1,Header 6"/>
    <w:basedOn w:val="H6"/>
    <w:next w:val="Normal"/>
    <w:link w:val="Heading6Char"/>
    <w:qFormat/>
    <w:rsid w:val="00DC09E2"/>
    <w:pPr>
      <w:outlineLvl w:val="5"/>
    </w:pPr>
  </w:style>
  <w:style w:type="paragraph" w:styleId="Heading7">
    <w:name w:val="heading 7"/>
    <w:aliases w:val="L7,Header 7"/>
    <w:basedOn w:val="H6"/>
    <w:next w:val="Normal"/>
    <w:link w:val="Heading7Char"/>
    <w:qFormat/>
    <w:rsid w:val="00DC09E2"/>
    <w:pPr>
      <w:outlineLvl w:val="6"/>
    </w:pPr>
  </w:style>
  <w:style w:type="paragraph" w:styleId="Heading8">
    <w:name w:val="heading 8"/>
    <w:basedOn w:val="Heading1"/>
    <w:next w:val="Normal"/>
    <w:link w:val="Heading8Char"/>
    <w:qFormat/>
    <w:rsid w:val="00DC09E2"/>
    <w:pPr>
      <w:ind w:left="0" w:firstLine="0"/>
      <w:outlineLvl w:val="7"/>
    </w:pPr>
  </w:style>
  <w:style w:type="paragraph" w:styleId="Heading9">
    <w:name w:val="heading 9"/>
    <w:aliases w:val="Figure Heading,FH"/>
    <w:basedOn w:val="Heading8"/>
    <w:next w:val="Normal"/>
    <w:link w:val="Heading9Char"/>
    <w:qFormat/>
    <w:rsid w:val="00DC09E2"/>
    <w:pPr>
      <w:outlineLvl w:val="8"/>
    </w:pPr>
  </w:style>
  <w:style w:type="character" w:default="1" w:styleId="DefaultParagraphFont">
    <w:name w:val="Default Paragraph Font"/>
    <w:semiHidden/>
    <w:rsid w:val="00DC09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09E2"/>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DC09E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DC09E2"/>
    <w:pPr>
      <w:ind w:left="1418" w:hanging="1418"/>
    </w:pPr>
  </w:style>
  <w:style w:type="paragraph" w:styleId="TOC8">
    <w:name w:val="toc 8"/>
    <w:basedOn w:val="TOC1"/>
    <w:rsid w:val="00DC09E2"/>
    <w:pPr>
      <w:spacing w:before="180"/>
      <w:ind w:left="2693" w:hanging="2693"/>
    </w:pPr>
    <w:rPr>
      <w:b/>
    </w:rPr>
  </w:style>
  <w:style w:type="paragraph" w:styleId="TOC1">
    <w:name w:val="toc 1"/>
    <w:rsid w:val="00DC09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C09E2"/>
    <w:pPr>
      <w:keepLines/>
      <w:tabs>
        <w:tab w:val="center" w:pos="4536"/>
        <w:tab w:val="right" w:pos="9072"/>
      </w:tabs>
    </w:pPr>
    <w:rPr>
      <w:noProof/>
    </w:rPr>
  </w:style>
  <w:style w:type="character" w:customStyle="1" w:styleId="ZGSM">
    <w:name w:val="ZGSM"/>
    <w:rsid w:val="00DC09E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C09E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0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C09E2"/>
    <w:pPr>
      <w:ind w:left="1701" w:hanging="1701"/>
    </w:pPr>
  </w:style>
  <w:style w:type="paragraph" w:styleId="TOC4">
    <w:name w:val="toc 4"/>
    <w:basedOn w:val="TOC3"/>
    <w:rsid w:val="00DC09E2"/>
    <w:pPr>
      <w:ind w:left="1418" w:hanging="1418"/>
    </w:pPr>
  </w:style>
  <w:style w:type="paragraph" w:styleId="TOC3">
    <w:name w:val="toc 3"/>
    <w:basedOn w:val="TOC2"/>
    <w:rsid w:val="00DC09E2"/>
    <w:pPr>
      <w:ind w:left="1134" w:hanging="1134"/>
    </w:pPr>
  </w:style>
  <w:style w:type="paragraph" w:styleId="TOC2">
    <w:name w:val="toc 2"/>
    <w:basedOn w:val="TOC1"/>
    <w:rsid w:val="00DC09E2"/>
    <w:pPr>
      <w:keepNext w:val="0"/>
      <w:spacing w:before="0"/>
      <w:ind w:left="851" w:hanging="851"/>
    </w:pPr>
    <w:rPr>
      <w:sz w:val="20"/>
    </w:rPr>
  </w:style>
  <w:style w:type="paragraph" w:styleId="Footer">
    <w:name w:val="footer"/>
    <w:basedOn w:val="Header"/>
    <w:link w:val="FooterChar"/>
    <w:rsid w:val="00DC09E2"/>
    <w:pPr>
      <w:jc w:val="center"/>
    </w:pPr>
    <w:rPr>
      <w:i/>
    </w:rPr>
  </w:style>
  <w:style w:type="paragraph" w:customStyle="1" w:styleId="TT">
    <w:name w:val="TT"/>
    <w:basedOn w:val="Heading1"/>
    <w:next w:val="Normal"/>
    <w:rsid w:val="00DC09E2"/>
    <w:pPr>
      <w:outlineLvl w:val="9"/>
    </w:pPr>
  </w:style>
  <w:style w:type="paragraph" w:customStyle="1" w:styleId="NF">
    <w:name w:val="NF"/>
    <w:basedOn w:val="NO"/>
    <w:rsid w:val="00DC09E2"/>
    <w:pPr>
      <w:keepNext/>
      <w:spacing w:after="0"/>
    </w:pPr>
    <w:rPr>
      <w:rFonts w:ascii="Arial" w:hAnsi="Arial"/>
      <w:sz w:val="18"/>
    </w:rPr>
  </w:style>
  <w:style w:type="paragraph" w:customStyle="1" w:styleId="NO">
    <w:name w:val="NO"/>
    <w:basedOn w:val="Normal"/>
    <w:link w:val="NOChar"/>
    <w:rsid w:val="00DC09E2"/>
    <w:pPr>
      <w:keepLines/>
      <w:ind w:left="1135" w:hanging="851"/>
    </w:pPr>
  </w:style>
  <w:style w:type="character" w:customStyle="1" w:styleId="NOChar">
    <w:name w:val="NO Char"/>
    <w:link w:val="NO"/>
    <w:rsid w:val="0073085C"/>
  </w:style>
  <w:style w:type="paragraph" w:customStyle="1" w:styleId="PL">
    <w:name w:val="PL"/>
    <w:link w:val="PLChar"/>
    <w:rsid w:val="00DC0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C09E2"/>
    <w:pPr>
      <w:jc w:val="right"/>
    </w:pPr>
  </w:style>
  <w:style w:type="paragraph" w:customStyle="1" w:styleId="TAL">
    <w:name w:val="TAL"/>
    <w:basedOn w:val="Normal"/>
    <w:link w:val="TALChar"/>
    <w:rsid w:val="00DC09E2"/>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C09E2"/>
    <w:rPr>
      <w:b/>
    </w:rPr>
  </w:style>
  <w:style w:type="paragraph" w:customStyle="1" w:styleId="TAC">
    <w:name w:val="TAC"/>
    <w:basedOn w:val="TAL"/>
    <w:link w:val="TACChar"/>
    <w:rsid w:val="00DC09E2"/>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C09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C09E2"/>
    <w:pPr>
      <w:keepLines/>
      <w:ind w:left="1702" w:hanging="1418"/>
    </w:pPr>
  </w:style>
  <w:style w:type="paragraph" w:customStyle="1" w:styleId="FP">
    <w:name w:val="FP"/>
    <w:basedOn w:val="Normal"/>
    <w:rsid w:val="00DC09E2"/>
    <w:pPr>
      <w:spacing w:after="0"/>
    </w:pPr>
  </w:style>
  <w:style w:type="paragraph" w:customStyle="1" w:styleId="NW">
    <w:name w:val="NW"/>
    <w:basedOn w:val="NO"/>
    <w:rsid w:val="00DC09E2"/>
    <w:pPr>
      <w:spacing w:after="0"/>
    </w:pPr>
  </w:style>
  <w:style w:type="paragraph" w:customStyle="1" w:styleId="EW">
    <w:name w:val="EW"/>
    <w:basedOn w:val="EX"/>
    <w:rsid w:val="00DC09E2"/>
    <w:pPr>
      <w:spacing w:after="0"/>
    </w:pPr>
  </w:style>
  <w:style w:type="paragraph" w:customStyle="1" w:styleId="B1">
    <w:name w:val="B1"/>
    <w:basedOn w:val="List"/>
    <w:link w:val="B1Char"/>
    <w:rsid w:val="00DC09E2"/>
  </w:style>
  <w:style w:type="character" w:customStyle="1" w:styleId="B1Char">
    <w:name w:val="B1 Char"/>
    <w:link w:val="B1"/>
    <w:rsid w:val="00433BBA"/>
  </w:style>
  <w:style w:type="paragraph" w:styleId="TOC6">
    <w:name w:val="toc 6"/>
    <w:basedOn w:val="TOC5"/>
    <w:next w:val="Normal"/>
    <w:rsid w:val="00DC09E2"/>
    <w:pPr>
      <w:ind w:left="1985" w:hanging="1985"/>
    </w:pPr>
  </w:style>
  <w:style w:type="paragraph" w:styleId="TOC7">
    <w:name w:val="toc 7"/>
    <w:basedOn w:val="TOC6"/>
    <w:next w:val="Normal"/>
    <w:rsid w:val="00DC09E2"/>
    <w:pPr>
      <w:ind w:left="2268" w:hanging="2268"/>
    </w:pPr>
  </w:style>
  <w:style w:type="paragraph" w:customStyle="1" w:styleId="EditorsNote">
    <w:name w:val="Editor's Note"/>
    <w:aliases w:val="EN"/>
    <w:basedOn w:val="NO"/>
    <w:link w:val="EditorsNoteCarCar"/>
    <w:rsid w:val="00DC09E2"/>
    <w:rPr>
      <w:color w:val="FF0000"/>
    </w:rPr>
  </w:style>
  <w:style w:type="paragraph" w:customStyle="1" w:styleId="TH">
    <w:name w:val="TH"/>
    <w:basedOn w:val="Normal"/>
    <w:link w:val="THChar"/>
    <w:rsid w:val="00DC09E2"/>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C0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0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0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0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C09E2"/>
    <w:pPr>
      <w:ind w:left="851" w:hanging="851"/>
    </w:pPr>
  </w:style>
  <w:style w:type="paragraph" w:customStyle="1" w:styleId="ZH">
    <w:name w:val="ZH"/>
    <w:rsid w:val="00DC0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C09E2"/>
    <w:pPr>
      <w:keepNext w:val="0"/>
      <w:spacing w:before="0" w:after="240"/>
    </w:pPr>
  </w:style>
  <w:style w:type="paragraph" w:customStyle="1" w:styleId="ZG">
    <w:name w:val="ZG"/>
    <w:rsid w:val="00DC0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C09E2"/>
  </w:style>
  <w:style w:type="paragraph" w:customStyle="1" w:styleId="B3">
    <w:name w:val="B3"/>
    <w:basedOn w:val="List3"/>
    <w:link w:val="B3Char2"/>
    <w:rsid w:val="00DC09E2"/>
  </w:style>
  <w:style w:type="paragraph" w:customStyle="1" w:styleId="B4">
    <w:name w:val="B4"/>
    <w:basedOn w:val="List4"/>
    <w:link w:val="B4Char"/>
    <w:rsid w:val="00DC09E2"/>
  </w:style>
  <w:style w:type="paragraph" w:customStyle="1" w:styleId="B5">
    <w:name w:val="B5"/>
    <w:basedOn w:val="List5"/>
    <w:link w:val="B5Char"/>
    <w:rsid w:val="00DC09E2"/>
  </w:style>
  <w:style w:type="paragraph" w:customStyle="1" w:styleId="ZTD">
    <w:name w:val="ZTD"/>
    <w:basedOn w:val="ZB"/>
    <w:rsid w:val="00DC09E2"/>
    <w:pPr>
      <w:framePr w:hRule="auto" w:wrap="notBeside" w:y="852"/>
    </w:pPr>
    <w:rPr>
      <w:i w:val="0"/>
      <w:sz w:val="40"/>
    </w:rPr>
  </w:style>
  <w:style w:type="paragraph" w:customStyle="1" w:styleId="ZV">
    <w:name w:val="ZV"/>
    <w:basedOn w:val="ZU"/>
    <w:rsid w:val="00DC09E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DC09E2"/>
    <w:pPr>
      <w:ind w:left="851"/>
    </w:pPr>
  </w:style>
  <w:style w:type="paragraph" w:styleId="ListNumber">
    <w:name w:val="List Number"/>
    <w:basedOn w:val="List"/>
    <w:rsid w:val="00DC09E2"/>
  </w:style>
  <w:style w:type="paragraph" w:styleId="List">
    <w:name w:val="List"/>
    <w:basedOn w:val="Normal"/>
    <w:link w:val="ListChar3"/>
    <w:rsid w:val="00DC09E2"/>
    <w:pPr>
      <w:ind w:left="568" w:hanging="284"/>
    </w:pPr>
  </w:style>
  <w:style w:type="paragraph" w:styleId="ListBullet2">
    <w:name w:val="List Bullet 2"/>
    <w:aliases w:val="lb2"/>
    <w:basedOn w:val="ListBullet"/>
    <w:rsid w:val="00DC09E2"/>
    <w:pPr>
      <w:ind w:left="851"/>
    </w:pPr>
  </w:style>
  <w:style w:type="paragraph" w:styleId="ListBullet">
    <w:name w:val="List Bullet"/>
    <w:basedOn w:val="List"/>
    <w:rsid w:val="00DC09E2"/>
  </w:style>
  <w:style w:type="paragraph" w:styleId="ListBullet3">
    <w:name w:val="List Bullet 3"/>
    <w:basedOn w:val="ListBullet2"/>
    <w:rsid w:val="00DC09E2"/>
    <w:pPr>
      <w:ind w:left="1135"/>
    </w:pPr>
  </w:style>
  <w:style w:type="paragraph" w:styleId="List2">
    <w:name w:val="List 2"/>
    <w:basedOn w:val="List"/>
    <w:link w:val="List2Char"/>
    <w:rsid w:val="00DC09E2"/>
    <w:pPr>
      <w:ind w:left="851"/>
    </w:pPr>
  </w:style>
  <w:style w:type="paragraph" w:styleId="List3">
    <w:name w:val="List 3"/>
    <w:basedOn w:val="List2"/>
    <w:link w:val="List3Char"/>
    <w:rsid w:val="00DC09E2"/>
    <w:pPr>
      <w:ind w:left="1135"/>
    </w:pPr>
  </w:style>
  <w:style w:type="paragraph" w:styleId="List4">
    <w:name w:val="List 4"/>
    <w:basedOn w:val="List3"/>
    <w:rsid w:val="00DC09E2"/>
    <w:pPr>
      <w:ind w:left="1418"/>
    </w:pPr>
  </w:style>
  <w:style w:type="paragraph" w:styleId="List5">
    <w:name w:val="List 5"/>
    <w:basedOn w:val="List4"/>
    <w:rsid w:val="00DC09E2"/>
    <w:pPr>
      <w:ind w:left="1702"/>
    </w:pPr>
  </w:style>
  <w:style w:type="paragraph" w:styleId="ListBullet4">
    <w:name w:val="List Bullet 4"/>
    <w:basedOn w:val="ListBullet3"/>
    <w:rsid w:val="00DC09E2"/>
    <w:pPr>
      <w:ind w:left="1418"/>
    </w:pPr>
  </w:style>
  <w:style w:type="paragraph" w:styleId="ListBullet5">
    <w:name w:val="List Bullet 5"/>
    <w:basedOn w:val="ListBullet4"/>
    <w:rsid w:val="00DC09E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DC09E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DC09E2"/>
    <w:pPr>
      <w:ind w:left="284"/>
    </w:pPr>
  </w:style>
  <w:style w:type="character" w:styleId="FootnoteReference">
    <w:name w:val="footnote reference"/>
    <w:rsid w:val="00DC09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C09E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56417</Words>
  <Characters>321577</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377240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7478</cp:lastModifiedBy>
  <cp:revision>43</cp:revision>
  <cp:lastPrinted>2011-08-10T09:33:00Z</cp:lastPrinted>
  <dcterms:created xsi:type="dcterms:W3CDTF">2021-12-20T18:08:00Z</dcterms:created>
  <dcterms:modified xsi:type="dcterms:W3CDTF">2024-01-01T21:01:00Z</dcterms:modified>
</cp:coreProperties>
</file>