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10D6880"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6E30B4">
              <w:t>3</w:t>
            </w:r>
            <w:r w:rsidRPr="00090C64">
              <w:t>.</w:t>
            </w:r>
            <w:bookmarkEnd w:id="3"/>
            <w:r w:rsidR="00D57C09" w:rsidRPr="00090C64">
              <w:t>0</w:t>
            </w:r>
            <w:r w:rsidRPr="00090C64">
              <w:t xml:space="preserve"> </w:t>
            </w:r>
            <w:r w:rsidRPr="00090C64">
              <w:rPr>
                <w:sz w:val="32"/>
              </w:rPr>
              <w:t>(</w:t>
            </w:r>
            <w:bookmarkStart w:id="4" w:name="issueDate"/>
            <w:r w:rsidR="00553A28" w:rsidRPr="00090C64">
              <w:rPr>
                <w:sz w:val="32"/>
              </w:rPr>
              <w:t>202</w:t>
            </w:r>
            <w:r w:rsidR="00553A28">
              <w:rPr>
                <w:sz w:val="32"/>
              </w:rPr>
              <w:t>1</w:t>
            </w:r>
            <w:r w:rsidRPr="00090C64">
              <w:rPr>
                <w:sz w:val="32"/>
              </w:rPr>
              <w:t>-</w:t>
            </w:r>
            <w:bookmarkEnd w:id="4"/>
            <w:r w:rsidR="006E30B4">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45234E39" w14:textId="2771A8A4" w:rsidR="002F15DC" w:rsidRDefault="002F15D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_Toc83108911 \h </w:instrText>
      </w:r>
      <w:r>
        <w:fldChar w:fldCharType="separate"/>
      </w:r>
      <w:r>
        <w:t>13</w:t>
      </w:r>
      <w:r>
        <w:fldChar w:fldCharType="end"/>
      </w:r>
    </w:p>
    <w:p w14:paraId="767CBCCA" w14:textId="0A4CBCE4" w:rsidR="002F15DC" w:rsidRDefault="002F15D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_Toc83108912 \h </w:instrText>
      </w:r>
      <w:r>
        <w:fldChar w:fldCharType="separate"/>
      </w:r>
      <w:r>
        <w:t>15</w:t>
      </w:r>
      <w:r>
        <w:fldChar w:fldCharType="end"/>
      </w:r>
    </w:p>
    <w:p w14:paraId="2A639AA7" w14:textId="7FB03D0F" w:rsidR="002F15DC" w:rsidRDefault="002F15D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_Toc83108913 \h </w:instrText>
      </w:r>
      <w:r>
        <w:fldChar w:fldCharType="separate"/>
      </w:r>
      <w:r>
        <w:t>15</w:t>
      </w:r>
      <w:r>
        <w:fldChar w:fldCharType="end"/>
      </w:r>
    </w:p>
    <w:p w14:paraId="4A30C984" w14:textId="66E8985E" w:rsidR="002F15DC" w:rsidRDefault="002F15D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_Toc83108914 \h </w:instrText>
      </w:r>
      <w:r>
        <w:fldChar w:fldCharType="separate"/>
      </w:r>
      <w:r>
        <w:t>17</w:t>
      </w:r>
      <w:r>
        <w:fldChar w:fldCharType="end"/>
      </w:r>
    </w:p>
    <w:p w14:paraId="4CAFA66B" w14:textId="4F7A69FF" w:rsidR="002F15DC" w:rsidRDefault="002F15D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_Toc83108915 \h </w:instrText>
      </w:r>
      <w:r>
        <w:fldChar w:fldCharType="separate"/>
      </w:r>
      <w:r>
        <w:t>17</w:t>
      </w:r>
      <w:r>
        <w:fldChar w:fldCharType="end"/>
      </w:r>
    </w:p>
    <w:p w14:paraId="09902C11" w14:textId="749156F7" w:rsidR="002F15DC" w:rsidRDefault="002F15D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_Toc83108916 \h </w:instrText>
      </w:r>
      <w:r>
        <w:fldChar w:fldCharType="separate"/>
      </w:r>
      <w:r>
        <w:t>21</w:t>
      </w:r>
      <w:r>
        <w:fldChar w:fldCharType="end"/>
      </w:r>
    </w:p>
    <w:p w14:paraId="7AF74FCE" w14:textId="5A3D9FD2" w:rsidR="002F15DC" w:rsidRDefault="002F15D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_Toc83108917 \h </w:instrText>
      </w:r>
      <w:r>
        <w:fldChar w:fldCharType="separate"/>
      </w:r>
      <w:r>
        <w:t>23</w:t>
      </w:r>
      <w:r>
        <w:fldChar w:fldCharType="end"/>
      </w:r>
    </w:p>
    <w:p w14:paraId="7CBD848C" w14:textId="2C44ACF3" w:rsidR="002F15DC" w:rsidRDefault="002F15D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_Toc83108918 \h </w:instrText>
      </w:r>
      <w:r>
        <w:fldChar w:fldCharType="separate"/>
      </w:r>
      <w:r>
        <w:t>24</w:t>
      </w:r>
      <w:r>
        <w:fldChar w:fldCharType="end"/>
      </w:r>
    </w:p>
    <w:p w14:paraId="0D92F2A9" w14:textId="686BBA28" w:rsidR="002F15DC" w:rsidRDefault="002F15DC">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_Toc83108919 \h </w:instrText>
      </w:r>
      <w:r>
        <w:fldChar w:fldCharType="separate"/>
      </w:r>
      <w:r>
        <w:t>24</w:t>
      </w:r>
      <w:r>
        <w:fldChar w:fldCharType="end"/>
      </w:r>
    </w:p>
    <w:p w14:paraId="5974045A" w14:textId="7149961A" w:rsidR="002F15DC" w:rsidRDefault="002F15D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_Toc83108920 \h </w:instrText>
      </w:r>
      <w:r>
        <w:fldChar w:fldCharType="separate"/>
      </w:r>
      <w:r>
        <w:t>24</w:t>
      </w:r>
      <w:r>
        <w:fldChar w:fldCharType="end"/>
      </w:r>
    </w:p>
    <w:p w14:paraId="52D7CB0F" w14:textId="394A0349" w:rsidR="002F15DC" w:rsidRDefault="002F15D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_Toc83108921 \h </w:instrText>
      </w:r>
      <w:r>
        <w:fldChar w:fldCharType="separate"/>
      </w:r>
      <w:r>
        <w:t>26</w:t>
      </w:r>
      <w:r>
        <w:fldChar w:fldCharType="end"/>
      </w:r>
    </w:p>
    <w:p w14:paraId="3B95DA89" w14:textId="60626C73" w:rsidR="002F15DC" w:rsidRDefault="002F15D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_Toc83108922 \h </w:instrText>
      </w:r>
      <w:r>
        <w:fldChar w:fldCharType="separate"/>
      </w:r>
      <w:r>
        <w:t>26</w:t>
      </w:r>
      <w:r>
        <w:fldChar w:fldCharType="end"/>
      </w:r>
    </w:p>
    <w:p w14:paraId="7EED9CAC" w14:textId="3404FE9B" w:rsidR="002F15DC" w:rsidRDefault="002F15DC">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_Toc83108923 \h </w:instrText>
      </w:r>
      <w:r>
        <w:fldChar w:fldCharType="separate"/>
      </w:r>
      <w:r>
        <w:t>27</w:t>
      </w:r>
      <w:r>
        <w:fldChar w:fldCharType="end"/>
      </w:r>
    </w:p>
    <w:p w14:paraId="7CA069B1" w14:textId="4F9A0F02" w:rsidR="002F15DC" w:rsidRDefault="002F15D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_Toc83108924 \h </w:instrText>
      </w:r>
      <w:r>
        <w:fldChar w:fldCharType="separate"/>
      </w:r>
      <w:r>
        <w:t>30</w:t>
      </w:r>
      <w:r>
        <w:fldChar w:fldCharType="end"/>
      </w:r>
    </w:p>
    <w:p w14:paraId="3103AB34" w14:textId="08A08D40" w:rsidR="002F15DC" w:rsidRDefault="002F15D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_Toc83108925 \h </w:instrText>
      </w:r>
      <w:r>
        <w:fldChar w:fldCharType="separate"/>
      </w:r>
      <w:r>
        <w:t>31</w:t>
      </w:r>
      <w:r>
        <w:fldChar w:fldCharType="end"/>
      </w:r>
    </w:p>
    <w:p w14:paraId="74CBC620" w14:textId="3AB78172" w:rsidR="002F15DC" w:rsidRDefault="002F15D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_Toc83108926 \h </w:instrText>
      </w:r>
      <w:r>
        <w:fldChar w:fldCharType="separate"/>
      </w:r>
      <w:r>
        <w:t>31</w:t>
      </w:r>
      <w:r>
        <w:fldChar w:fldCharType="end"/>
      </w:r>
    </w:p>
    <w:p w14:paraId="487CAA78" w14:textId="69F1D782" w:rsidR="002F15DC" w:rsidRDefault="002F15DC">
      <w:pPr>
        <w:pStyle w:val="TOC2"/>
        <w:rPr>
          <w:rFonts w:asciiTheme="minorHAnsi" w:eastAsiaTheme="minorEastAsia" w:hAnsiTheme="minorHAnsi" w:cstheme="minorBidi"/>
          <w:sz w:val="22"/>
          <w:szCs w:val="22"/>
          <w:lang w:eastAsia="en-GB"/>
        </w:rPr>
      </w:pPr>
      <w:r w:rsidRPr="0035676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_Toc83108927 \h </w:instrText>
      </w:r>
      <w:r>
        <w:fldChar w:fldCharType="separate"/>
      </w:r>
      <w:r>
        <w:t>31</w:t>
      </w:r>
      <w:r>
        <w:fldChar w:fldCharType="end"/>
      </w:r>
    </w:p>
    <w:p w14:paraId="71A48659" w14:textId="4ACEFB61" w:rsidR="002F15DC" w:rsidRDefault="002F15DC">
      <w:pPr>
        <w:pStyle w:val="TOC2"/>
        <w:rPr>
          <w:rFonts w:asciiTheme="minorHAnsi" w:eastAsiaTheme="minorEastAsia" w:hAnsiTheme="minorHAnsi" w:cstheme="minorBidi"/>
          <w:sz w:val="22"/>
          <w:szCs w:val="22"/>
          <w:lang w:eastAsia="en-GB"/>
        </w:rPr>
      </w:pPr>
      <w:r w:rsidRPr="0035676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_Toc83108928 \h </w:instrText>
      </w:r>
      <w:r>
        <w:fldChar w:fldCharType="separate"/>
      </w:r>
      <w:r>
        <w:t>32</w:t>
      </w:r>
      <w:r>
        <w:fldChar w:fldCharType="end"/>
      </w:r>
    </w:p>
    <w:p w14:paraId="4FC2EC7B" w14:textId="527AB933" w:rsidR="002F15DC" w:rsidRDefault="002F15D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_Toc83108929 \h </w:instrText>
      </w:r>
      <w:r>
        <w:fldChar w:fldCharType="separate"/>
      </w:r>
      <w:r>
        <w:t>32</w:t>
      </w:r>
      <w:r>
        <w:fldChar w:fldCharType="end"/>
      </w:r>
    </w:p>
    <w:p w14:paraId="03F7171C" w14:textId="71F22CF0" w:rsidR="002F15DC" w:rsidRDefault="002F15DC">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_Toc83108930 \h </w:instrText>
      </w:r>
      <w:r>
        <w:fldChar w:fldCharType="separate"/>
      </w:r>
      <w:r>
        <w:t>33</w:t>
      </w:r>
      <w:r>
        <w:fldChar w:fldCharType="end"/>
      </w:r>
    </w:p>
    <w:p w14:paraId="393E3A48" w14:textId="7E2FFF9B" w:rsidR="002F15DC" w:rsidRDefault="002F15DC">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_Toc83108931 \h </w:instrText>
      </w:r>
      <w:r>
        <w:fldChar w:fldCharType="separate"/>
      </w:r>
      <w:r>
        <w:t>34</w:t>
      </w:r>
      <w:r>
        <w:fldChar w:fldCharType="end"/>
      </w:r>
    </w:p>
    <w:p w14:paraId="234E9CF9" w14:textId="248C94F0" w:rsidR="002F15DC" w:rsidRDefault="002F15DC">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_Toc83108932 \h </w:instrText>
      </w:r>
      <w:r>
        <w:fldChar w:fldCharType="separate"/>
      </w:r>
      <w:r>
        <w:t>34</w:t>
      </w:r>
      <w:r>
        <w:fldChar w:fldCharType="end"/>
      </w:r>
    </w:p>
    <w:p w14:paraId="19E8B482" w14:textId="0484CF57" w:rsidR="002F15DC" w:rsidRDefault="002F15D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_Toc83108933 \h </w:instrText>
      </w:r>
      <w:r>
        <w:fldChar w:fldCharType="separate"/>
      </w:r>
      <w:r>
        <w:t>35</w:t>
      </w:r>
      <w:r>
        <w:fldChar w:fldCharType="end"/>
      </w:r>
    </w:p>
    <w:p w14:paraId="0F618D9C" w14:textId="3A09A23C" w:rsidR="002F15DC" w:rsidRDefault="002F15D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_Toc83108934 \h </w:instrText>
      </w:r>
      <w:r>
        <w:fldChar w:fldCharType="separate"/>
      </w:r>
      <w:r>
        <w:t>35</w:t>
      </w:r>
      <w:r>
        <w:fldChar w:fldCharType="end"/>
      </w:r>
    </w:p>
    <w:p w14:paraId="2C825DDC" w14:textId="1E9A1A9C" w:rsidR="002F15DC" w:rsidRDefault="002F15D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_Toc83108935 \h </w:instrText>
      </w:r>
      <w:r>
        <w:fldChar w:fldCharType="separate"/>
      </w:r>
      <w:r>
        <w:t>36</w:t>
      </w:r>
      <w:r>
        <w:fldChar w:fldCharType="end"/>
      </w:r>
    </w:p>
    <w:p w14:paraId="20577FA4" w14:textId="1CABA681" w:rsidR="002F15DC" w:rsidRDefault="002F15D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_Toc83108936 \h </w:instrText>
      </w:r>
      <w:r>
        <w:fldChar w:fldCharType="separate"/>
      </w:r>
      <w:r>
        <w:t>37</w:t>
      </w:r>
      <w:r>
        <w:fldChar w:fldCharType="end"/>
      </w:r>
    </w:p>
    <w:p w14:paraId="57C86B54" w14:textId="7F9E7C0B" w:rsidR="002F15DC" w:rsidRDefault="002F15D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_Toc83108937 \h </w:instrText>
      </w:r>
      <w:r>
        <w:fldChar w:fldCharType="separate"/>
      </w:r>
      <w:r>
        <w:t>37</w:t>
      </w:r>
      <w:r>
        <w:fldChar w:fldCharType="end"/>
      </w:r>
    </w:p>
    <w:p w14:paraId="3ECA4A8F" w14:textId="5D12151D" w:rsidR="002F15DC" w:rsidRDefault="002F15D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_Toc83108938 \h </w:instrText>
      </w:r>
      <w:r>
        <w:fldChar w:fldCharType="separate"/>
      </w:r>
      <w:r>
        <w:t>37</w:t>
      </w:r>
      <w:r>
        <w:fldChar w:fldCharType="end"/>
      </w:r>
    </w:p>
    <w:p w14:paraId="719B3001" w14:textId="66BF724E" w:rsidR="002F15DC" w:rsidRDefault="002F15D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_Toc83108939 \h </w:instrText>
      </w:r>
      <w:r>
        <w:fldChar w:fldCharType="separate"/>
      </w:r>
      <w:r>
        <w:t>38</w:t>
      </w:r>
      <w:r>
        <w:fldChar w:fldCharType="end"/>
      </w:r>
    </w:p>
    <w:p w14:paraId="698D9152" w14:textId="64661B67" w:rsidR="002F15DC" w:rsidRDefault="002F15DC">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_Toc83108940 \h </w:instrText>
      </w:r>
      <w:r>
        <w:fldChar w:fldCharType="separate"/>
      </w:r>
      <w:r>
        <w:t>45</w:t>
      </w:r>
      <w:r>
        <w:fldChar w:fldCharType="end"/>
      </w:r>
    </w:p>
    <w:p w14:paraId="770CD379" w14:textId="5DBABC95" w:rsidR="002F15DC" w:rsidRDefault="002F15DC">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_Toc83108941 \h </w:instrText>
      </w:r>
      <w:r>
        <w:fldChar w:fldCharType="separate"/>
      </w:r>
      <w:r>
        <w:t>45</w:t>
      </w:r>
      <w:r>
        <w:fldChar w:fldCharType="end"/>
      </w:r>
    </w:p>
    <w:p w14:paraId="4219BD3F" w14:textId="5FF59D4F" w:rsidR="002F15DC" w:rsidRDefault="002F15DC">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_Toc83108942 \h </w:instrText>
      </w:r>
      <w:r>
        <w:fldChar w:fldCharType="separate"/>
      </w:r>
      <w:r>
        <w:t>46</w:t>
      </w:r>
      <w:r>
        <w:fldChar w:fldCharType="end"/>
      </w:r>
    </w:p>
    <w:p w14:paraId="707DF020" w14:textId="4545B5F1" w:rsidR="002F15DC" w:rsidRDefault="002F15DC">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_Toc83108943 \h </w:instrText>
      </w:r>
      <w:r>
        <w:fldChar w:fldCharType="separate"/>
      </w:r>
      <w:r>
        <w:t>46</w:t>
      </w:r>
      <w:r>
        <w:fldChar w:fldCharType="end"/>
      </w:r>
    </w:p>
    <w:p w14:paraId="2A71FE74" w14:textId="65CE9BB5" w:rsidR="002F15DC" w:rsidRDefault="002F15D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_Toc83108944 \h </w:instrText>
      </w:r>
      <w:r>
        <w:fldChar w:fldCharType="separate"/>
      </w:r>
      <w:r>
        <w:t>46</w:t>
      </w:r>
      <w:r>
        <w:fldChar w:fldCharType="end"/>
      </w:r>
    </w:p>
    <w:p w14:paraId="723B614F" w14:textId="611C24BE" w:rsidR="002F15DC" w:rsidRDefault="002F15D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_Toc83108945 \h </w:instrText>
      </w:r>
      <w:r>
        <w:fldChar w:fldCharType="separate"/>
      </w:r>
      <w:r>
        <w:t>46</w:t>
      </w:r>
      <w:r>
        <w:fldChar w:fldCharType="end"/>
      </w:r>
    </w:p>
    <w:p w14:paraId="6B11043D" w14:textId="5529AEEC" w:rsidR="002F15DC" w:rsidRDefault="002F15D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_Toc83108946 \h </w:instrText>
      </w:r>
      <w:r>
        <w:fldChar w:fldCharType="separate"/>
      </w:r>
      <w:r>
        <w:t>46</w:t>
      </w:r>
      <w:r>
        <w:fldChar w:fldCharType="end"/>
      </w:r>
    </w:p>
    <w:p w14:paraId="06DC91C6" w14:textId="505C3CCD" w:rsidR="002F15DC" w:rsidRDefault="002F15D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_Toc83108947 \h </w:instrText>
      </w:r>
      <w:r>
        <w:fldChar w:fldCharType="separate"/>
      </w:r>
      <w:r>
        <w:t>46</w:t>
      </w:r>
      <w:r>
        <w:fldChar w:fldCharType="end"/>
      </w:r>
    </w:p>
    <w:p w14:paraId="56D104E9" w14:textId="12369F3A" w:rsidR="002F15DC" w:rsidRDefault="002F15D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_Toc83108948 \h </w:instrText>
      </w:r>
      <w:r>
        <w:fldChar w:fldCharType="separate"/>
      </w:r>
      <w:r>
        <w:t>46</w:t>
      </w:r>
      <w:r>
        <w:fldChar w:fldCharType="end"/>
      </w:r>
    </w:p>
    <w:p w14:paraId="2BB65063" w14:textId="0FD58BDB" w:rsidR="002F15DC" w:rsidRDefault="002F15D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_Toc83108949 \h </w:instrText>
      </w:r>
      <w:r>
        <w:fldChar w:fldCharType="separate"/>
      </w:r>
      <w:r>
        <w:t>47</w:t>
      </w:r>
      <w:r>
        <w:fldChar w:fldCharType="end"/>
      </w:r>
    </w:p>
    <w:p w14:paraId="0C36B578" w14:textId="3C299E20" w:rsidR="002F15DC" w:rsidRDefault="002F15D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_Toc83108950 \h </w:instrText>
      </w:r>
      <w:r>
        <w:fldChar w:fldCharType="separate"/>
      </w:r>
      <w:r>
        <w:t>47</w:t>
      </w:r>
      <w:r>
        <w:fldChar w:fldCharType="end"/>
      </w:r>
    </w:p>
    <w:p w14:paraId="29DC655B" w14:textId="2B8D5932" w:rsidR="002F15DC" w:rsidRDefault="002F15D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_Toc83108951 \h </w:instrText>
      </w:r>
      <w:r>
        <w:fldChar w:fldCharType="separate"/>
      </w:r>
      <w:r>
        <w:t>47</w:t>
      </w:r>
      <w:r>
        <w:fldChar w:fldCharType="end"/>
      </w:r>
    </w:p>
    <w:p w14:paraId="072926B5" w14:textId="055D7F12" w:rsidR="002F15DC" w:rsidRDefault="002F15D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_Toc83108952 \h </w:instrText>
      </w:r>
      <w:r>
        <w:fldChar w:fldCharType="separate"/>
      </w:r>
      <w:r>
        <w:t>47</w:t>
      </w:r>
      <w:r>
        <w:fldChar w:fldCharType="end"/>
      </w:r>
    </w:p>
    <w:p w14:paraId="50BEAEA4" w14:textId="2864D514" w:rsidR="002F15DC" w:rsidRDefault="002F15D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_Toc83108953 \h </w:instrText>
      </w:r>
      <w:r>
        <w:fldChar w:fldCharType="separate"/>
      </w:r>
      <w:r>
        <w:t>47</w:t>
      </w:r>
      <w:r>
        <w:fldChar w:fldCharType="end"/>
      </w:r>
    </w:p>
    <w:p w14:paraId="3E3EAEF5" w14:textId="1DD66DC4" w:rsidR="002F15DC" w:rsidRDefault="002F15D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_Toc83108954 \h </w:instrText>
      </w:r>
      <w:r>
        <w:fldChar w:fldCharType="separate"/>
      </w:r>
      <w:r>
        <w:t>47</w:t>
      </w:r>
      <w:r>
        <w:fldChar w:fldCharType="end"/>
      </w:r>
    </w:p>
    <w:p w14:paraId="05CABDA1" w14:textId="724A6EF9" w:rsidR="002F15DC" w:rsidRDefault="002F15D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_Toc83108955 \h </w:instrText>
      </w:r>
      <w:r>
        <w:fldChar w:fldCharType="separate"/>
      </w:r>
      <w:r>
        <w:t>47</w:t>
      </w:r>
      <w:r>
        <w:fldChar w:fldCharType="end"/>
      </w:r>
    </w:p>
    <w:p w14:paraId="4DD98E0C" w14:textId="1BCD7199" w:rsidR="002F15DC" w:rsidRDefault="002F15D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_Toc83108956 \h </w:instrText>
      </w:r>
      <w:r>
        <w:fldChar w:fldCharType="separate"/>
      </w:r>
      <w:r>
        <w:t>48</w:t>
      </w:r>
      <w:r>
        <w:fldChar w:fldCharType="end"/>
      </w:r>
    </w:p>
    <w:p w14:paraId="2E2B43EB" w14:textId="52DB7F21" w:rsidR="002F15DC" w:rsidRDefault="002F15D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_Toc83108957 \h </w:instrText>
      </w:r>
      <w:r>
        <w:fldChar w:fldCharType="separate"/>
      </w:r>
      <w:r>
        <w:t>48</w:t>
      </w:r>
      <w:r>
        <w:fldChar w:fldCharType="end"/>
      </w:r>
    </w:p>
    <w:p w14:paraId="4CD954E1" w14:textId="08FAF39F" w:rsidR="002F15DC" w:rsidRDefault="002F15D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_Toc83108958 \h </w:instrText>
      </w:r>
      <w:r>
        <w:fldChar w:fldCharType="separate"/>
      </w:r>
      <w:r>
        <w:t>49</w:t>
      </w:r>
      <w:r>
        <w:fldChar w:fldCharType="end"/>
      </w:r>
    </w:p>
    <w:p w14:paraId="489A12A8" w14:textId="22B7CE36" w:rsidR="002F15DC" w:rsidRDefault="002F15D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_Toc83108959 \h </w:instrText>
      </w:r>
      <w:r>
        <w:fldChar w:fldCharType="separate"/>
      </w:r>
      <w:r>
        <w:t>49</w:t>
      </w:r>
      <w:r>
        <w:fldChar w:fldCharType="end"/>
      </w:r>
    </w:p>
    <w:p w14:paraId="59CA857B" w14:textId="506E17E0" w:rsidR="002F15DC" w:rsidRDefault="002F15D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_Toc83108960 \h </w:instrText>
      </w:r>
      <w:r>
        <w:fldChar w:fldCharType="separate"/>
      </w:r>
      <w:r>
        <w:t>49</w:t>
      </w:r>
      <w:r>
        <w:fldChar w:fldCharType="end"/>
      </w:r>
    </w:p>
    <w:p w14:paraId="496FA057" w14:textId="395E2DDF" w:rsidR="002F15DC" w:rsidRDefault="002F15D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_Toc83108961 \h </w:instrText>
      </w:r>
      <w:r>
        <w:fldChar w:fldCharType="separate"/>
      </w:r>
      <w:r>
        <w:t>49</w:t>
      </w:r>
      <w:r>
        <w:fldChar w:fldCharType="end"/>
      </w:r>
    </w:p>
    <w:p w14:paraId="5A670F95" w14:textId="1087B060" w:rsidR="002F15DC" w:rsidRDefault="002F15D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_Toc83108962 \h </w:instrText>
      </w:r>
      <w:r>
        <w:fldChar w:fldCharType="separate"/>
      </w:r>
      <w:r>
        <w:t>49</w:t>
      </w:r>
      <w:r>
        <w:fldChar w:fldCharType="end"/>
      </w:r>
    </w:p>
    <w:p w14:paraId="3ECDA923" w14:textId="5B0145FB" w:rsidR="002F15DC" w:rsidRDefault="002F15D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_Toc83108963 \h </w:instrText>
      </w:r>
      <w:r>
        <w:fldChar w:fldCharType="separate"/>
      </w:r>
      <w:r>
        <w:t>49</w:t>
      </w:r>
      <w:r>
        <w:fldChar w:fldCharType="end"/>
      </w:r>
    </w:p>
    <w:p w14:paraId="72DE6DAB" w14:textId="3114C09E" w:rsidR="002F15DC" w:rsidRDefault="002F15D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_Toc83108964 \h </w:instrText>
      </w:r>
      <w:r>
        <w:fldChar w:fldCharType="separate"/>
      </w:r>
      <w:r>
        <w:t>50</w:t>
      </w:r>
      <w:r>
        <w:fldChar w:fldCharType="end"/>
      </w:r>
    </w:p>
    <w:p w14:paraId="5A221DAC" w14:textId="486044DD" w:rsidR="002F15DC" w:rsidRDefault="002F15D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_Toc83108965 \h </w:instrText>
      </w:r>
      <w:r>
        <w:fldChar w:fldCharType="separate"/>
      </w:r>
      <w:r>
        <w:t>50</w:t>
      </w:r>
      <w:r>
        <w:fldChar w:fldCharType="end"/>
      </w:r>
    </w:p>
    <w:p w14:paraId="69D946B1" w14:textId="3F30157F" w:rsidR="002F15DC" w:rsidRDefault="002F15D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_Toc83108966 \h </w:instrText>
      </w:r>
      <w:r>
        <w:fldChar w:fldCharType="separate"/>
      </w:r>
      <w:r>
        <w:t>50</w:t>
      </w:r>
      <w:r>
        <w:fldChar w:fldCharType="end"/>
      </w:r>
    </w:p>
    <w:p w14:paraId="4F79F421" w14:textId="0D06DB85" w:rsidR="002F15DC" w:rsidRDefault="002F15D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_Toc83108967 \h </w:instrText>
      </w:r>
      <w:r>
        <w:fldChar w:fldCharType="separate"/>
      </w:r>
      <w:r>
        <w:t>50</w:t>
      </w:r>
      <w:r>
        <w:fldChar w:fldCharType="end"/>
      </w:r>
    </w:p>
    <w:p w14:paraId="14976B2F" w14:textId="08DFF7D2" w:rsidR="002F15DC" w:rsidRDefault="002F15D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_Toc83108968 \h </w:instrText>
      </w:r>
      <w:r>
        <w:fldChar w:fldCharType="separate"/>
      </w:r>
      <w:r>
        <w:t>50</w:t>
      </w:r>
      <w:r>
        <w:fldChar w:fldCharType="end"/>
      </w:r>
    </w:p>
    <w:p w14:paraId="0FF7B1B5" w14:textId="56257C6B" w:rsidR="002F15DC" w:rsidRDefault="002F15D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_Toc83108969 \h </w:instrText>
      </w:r>
      <w:r>
        <w:fldChar w:fldCharType="separate"/>
      </w:r>
      <w:r>
        <w:t>51</w:t>
      </w:r>
      <w:r>
        <w:fldChar w:fldCharType="end"/>
      </w:r>
    </w:p>
    <w:p w14:paraId="2C69391B" w14:textId="56353D15" w:rsidR="002F15DC" w:rsidRDefault="002F15D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_Toc83108970 \h </w:instrText>
      </w:r>
      <w:r>
        <w:fldChar w:fldCharType="separate"/>
      </w:r>
      <w:r>
        <w:t>51</w:t>
      </w:r>
      <w:r>
        <w:fldChar w:fldCharType="end"/>
      </w:r>
    </w:p>
    <w:p w14:paraId="5BC09E2B" w14:textId="43CCC00B" w:rsidR="002F15DC" w:rsidRDefault="002F15D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_Toc83108971 \h </w:instrText>
      </w:r>
      <w:r>
        <w:fldChar w:fldCharType="separate"/>
      </w:r>
      <w:r>
        <w:t>51</w:t>
      </w:r>
      <w:r>
        <w:fldChar w:fldCharType="end"/>
      </w:r>
    </w:p>
    <w:p w14:paraId="0780BDE7" w14:textId="01517DA1" w:rsidR="002F15DC" w:rsidRDefault="002F15D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_Toc83108972 \h </w:instrText>
      </w:r>
      <w:r>
        <w:fldChar w:fldCharType="separate"/>
      </w:r>
      <w:r>
        <w:t>51</w:t>
      </w:r>
      <w:r>
        <w:fldChar w:fldCharType="end"/>
      </w:r>
    </w:p>
    <w:p w14:paraId="7101F811" w14:textId="4CCA46DA" w:rsidR="002F15DC" w:rsidRDefault="002F15D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_Toc83108973 \h </w:instrText>
      </w:r>
      <w:r>
        <w:fldChar w:fldCharType="separate"/>
      </w:r>
      <w:r>
        <w:t>51</w:t>
      </w:r>
      <w:r>
        <w:fldChar w:fldCharType="end"/>
      </w:r>
    </w:p>
    <w:p w14:paraId="7396AA5F" w14:textId="1A13A34F" w:rsidR="002F15DC" w:rsidRDefault="002F15D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_Toc83108974 \h </w:instrText>
      </w:r>
      <w:r>
        <w:fldChar w:fldCharType="separate"/>
      </w:r>
      <w:r>
        <w:t>52</w:t>
      </w:r>
      <w:r>
        <w:fldChar w:fldCharType="end"/>
      </w:r>
    </w:p>
    <w:p w14:paraId="7612E4A3" w14:textId="6AA1AA1E" w:rsidR="002F15DC" w:rsidRDefault="002F15DC">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_Toc83108975 \h </w:instrText>
      </w:r>
      <w:r>
        <w:fldChar w:fldCharType="separate"/>
      </w:r>
      <w:r>
        <w:t>52</w:t>
      </w:r>
      <w:r>
        <w:fldChar w:fldCharType="end"/>
      </w:r>
    </w:p>
    <w:p w14:paraId="4DDA313B" w14:textId="1916A5A5" w:rsidR="002F15DC" w:rsidRDefault="002F15DC">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_Toc83108976 \h </w:instrText>
      </w:r>
      <w:r>
        <w:fldChar w:fldCharType="separate"/>
      </w:r>
      <w:r>
        <w:t>52</w:t>
      </w:r>
      <w:r>
        <w:fldChar w:fldCharType="end"/>
      </w:r>
    </w:p>
    <w:p w14:paraId="469F938D" w14:textId="4AC70FA2" w:rsidR="002F15DC" w:rsidRDefault="002F15DC">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_Toc83108977 \h </w:instrText>
      </w:r>
      <w:r>
        <w:fldChar w:fldCharType="separate"/>
      </w:r>
      <w:r>
        <w:t>52</w:t>
      </w:r>
      <w:r>
        <w:fldChar w:fldCharType="end"/>
      </w:r>
    </w:p>
    <w:p w14:paraId="72EC705F" w14:textId="10F8C390" w:rsidR="002F15DC" w:rsidRDefault="002F15D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_Toc83108978 \h </w:instrText>
      </w:r>
      <w:r>
        <w:fldChar w:fldCharType="separate"/>
      </w:r>
      <w:r>
        <w:t>52</w:t>
      </w:r>
      <w:r>
        <w:fldChar w:fldCharType="end"/>
      </w:r>
    </w:p>
    <w:p w14:paraId="739FD8C8" w14:textId="175210F4" w:rsidR="002F15DC" w:rsidRDefault="002F15D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_Toc83108979 \h </w:instrText>
      </w:r>
      <w:r>
        <w:fldChar w:fldCharType="separate"/>
      </w:r>
      <w:r>
        <w:t>53</w:t>
      </w:r>
      <w:r>
        <w:fldChar w:fldCharType="end"/>
      </w:r>
    </w:p>
    <w:p w14:paraId="564C5CA0" w14:textId="1621A4BE" w:rsidR="002F15DC" w:rsidRDefault="002F15D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_Toc83108980 \h </w:instrText>
      </w:r>
      <w:r>
        <w:fldChar w:fldCharType="separate"/>
      </w:r>
      <w:r>
        <w:t>54</w:t>
      </w:r>
      <w:r>
        <w:fldChar w:fldCharType="end"/>
      </w:r>
    </w:p>
    <w:p w14:paraId="4A8A5C96" w14:textId="0F667BD2" w:rsidR="002F15DC" w:rsidRDefault="002F15DC">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_Toc83108981 \h </w:instrText>
      </w:r>
      <w:r>
        <w:fldChar w:fldCharType="separate"/>
      </w:r>
      <w:r>
        <w:t>54</w:t>
      </w:r>
      <w:r>
        <w:fldChar w:fldCharType="end"/>
      </w:r>
    </w:p>
    <w:p w14:paraId="390EC700" w14:textId="423993E7" w:rsidR="002F15DC" w:rsidRDefault="002F15D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_Toc83108982 \h </w:instrText>
      </w:r>
      <w:r>
        <w:fldChar w:fldCharType="separate"/>
      </w:r>
      <w:r>
        <w:t>54</w:t>
      </w:r>
      <w:r>
        <w:fldChar w:fldCharType="end"/>
      </w:r>
    </w:p>
    <w:p w14:paraId="06F5230B" w14:textId="59C823DB" w:rsidR="002F15DC" w:rsidRDefault="002F15D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_Toc83108983 \h </w:instrText>
      </w:r>
      <w:r>
        <w:fldChar w:fldCharType="separate"/>
      </w:r>
      <w:r>
        <w:t>54</w:t>
      </w:r>
      <w:r>
        <w:fldChar w:fldCharType="end"/>
      </w:r>
    </w:p>
    <w:p w14:paraId="054E20E3" w14:textId="2AE78945" w:rsidR="002F15DC" w:rsidRDefault="002F15DC">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_Toc83108984 \h </w:instrText>
      </w:r>
      <w:r>
        <w:fldChar w:fldCharType="separate"/>
      </w:r>
      <w:r>
        <w:t>54</w:t>
      </w:r>
      <w:r>
        <w:fldChar w:fldCharType="end"/>
      </w:r>
    </w:p>
    <w:p w14:paraId="2150474F" w14:textId="6A595FF8" w:rsidR="002F15DC" w:rsidRDefault="002F15DC">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_Toc83108985 \h </w:instrText>
      </w:r>
      <w:r>
        <w:fldChar w:fldCharType="separate"/>
      </w:r>
      <w:r>
        <w:t>54</w:t>
      </w:r>
      <w:r>
        <w:fldChar w:fldCharType="end"/>
      </w:r>
    </w:p>
    <w:p w14:paraId="1FCC66EF" w14:textId="79BE4C40" w:rsidR="002F15DC" w:rsidRDefault="002F15D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_Toc83108986 \h </w:instrText>
      </w:r>
      <w:r>
        <w:fldChar w:fldCharType="separate"/>
      </w:r>
      <w:r>
        <w:t>55</w:t>
      </w:r>
      <w:r>
        <w:fldChar w:fldCharType="end"/>
      </w:r>
    </w:p>
    <w:p w14:paraId="7F95B25E" w14:textId="697A8BC9" w:rsidR="002F15DC" w:rsidRDefault="002F15D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_Toc83108987 \h </w:instrText>
      </w:r>
      <w:r>
        <w:fldChar w:fldCharType="separate"/>
      </w:r>
      <w:r>
        <w:t>55</w:t>
      </w:r>
      <w:r>
        <w:fldChar w:fldCharType="end"/>
      </w:r>
    </w:p>
    <w:p w14:paraId="2CE8AE4B" w14:textId="408C3070" w:rsidR="002F15DC" w:rsidRDefault="002F15D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_Toc83108988 \h </w:instrText>
      </w:r>
      <w:r>
        <w:fldChar w:fldCharType="separate"/>
      </w:r>
      <w:r>
        <w:t>55</w:t>
      </w:r>
      <w:r>
        <w:fldChar w:fldCharType="end"/>
      </w:r>
    </w:p>
    <w:p w14:paraId="75734DAE" w14:textId="6AB711E0" w:rsidR="002F15DC" w:rsidRDefault="002F15D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_Toc83108989 \h </w:instrText>
      </w:r>
      <w:r>
        <w:fldChar w:fldCharType="separate"/>
      </w:r>
      <w:r>
        <w:t>55</w:t>
      </w:r>
      <w:r>
        <w:fldChar w:fldCharType="end"/>
      </w:r>
    </w:p>
    <w:p w14:paraId="637815A1" w14:textId="5D7F6C1B" w:rsidR="002F15DC" w:rsidRDefault="002F15D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_Toc83108990 \h </w:instrText>
      </w:r>
      <w:r>
        <w:fldChar w:fldCharType="separate"/>
      </w:r>
      <w:r>
        <w:t>56</w:t>
      </w:r>
      <w:r>
        <w:fldChar w:fldCharType="end"/>
      </w:r>
    </w:p>
    <w:p w14:paraId="10E2A06D" w14:textId="3D4A0E66" w:rsidR="002F15DC" w:rsidRDefault="002F15D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_Toc83108991 \h </w:instrText>
      </w:r>
      <w:r>
        <w:fldChar w:fldCharType="separate"/>
      </w:r>
      <w:r>
        <w:t>56</w:t>
      </w:r>
      <w:r>
        <w:fldChar w:fldCharType="end"/>
      </w:r>
    </w:p>
    <w:p w14:paraId="61312E64" w14:textId="44B38501" w:rsidR="002F15DC" w:rsidRDefault="002F15D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_Toc83108992 \h </w:instrText>
      </w:r>
      <w:r>
        <w:fldChar w:fldCharType="separate"/>
      </w:r>
      <w:r>
        <w:t>56</w:t>
      </w:r>
      <w:r>
        <w:fldChar w:fldCharType="end"/>
      </w:r>
    </w:p>
    <w:p w14:paraId="36CDA665" w14:textId="2AA7BE4E" w:rsidR="002F15DC" w:rsidRDefault="002F15D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_Toc83108993 \h </w:instrText>
      </w:r>
      <w:r>
        <w:fldChar w:fldCharType="separate"/>
      </w:r>
      <w:r>
        <w:t>56</w:t>
      </w:r>
      <w:r>
        <w:fldChar w:fldCharType="end"/>
      </w:r>
    </w:p>
    <w:p w14:paraId="0A753208" w14:textId="6266861C" w:rsidR="002F15DC" w:rsidRDefault="002F15D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_Toc83108994 \h </w:instrText>
      </w:r>
      <w:r>
        <w:fldChar w:fldCharType="separate"/>
      </w:r>
      <w:r>
        <w:t>57</w:t>
      </w:r>
      <w:r>
        <w:fldChar w:fldCharType="end"/>
      </w:r>
    </w:p>
    <w:p w14:paraId="4D0D1F5E" w14:textId="5C55C6CF" w:rsidR="002F15DC" w:rsidRDefault="002F15D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_Toc83108995 \h </w:instrText>
      </w:r>
      <w:r>
        <w:fldChar w:fldCharType="separate"/>
      </w:r>
      <w:r>
        <w:t>57</w:t>
      </w:r>
      <w:r>
        <w:fldChar w:fldCharType="end"/>
      </w:r>
    </w:p>
    <w:p w14:paraId="0B793769" w14:textId="39717F7E" w:rsidR="002F15DC" w:rsidRDefault="002F15D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_Toc83108996 \h </w:instrText>
      </w:r>
      <w:r>
        <w:fldChar w:fldCharType="separate"/>
      </w:r>
      <w:r>
        <w:t>57</w:t>
      </w:r>
      <w:r>
        <w:fldChar w:fldCharType="end"/>
      </w:r>
    </w:p>
    <w:p w14:paraId="444F7DF4" w14:textId="119604EF" w:rsidR="002F15DC" w:rsidRDefault="002F15D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_Toc83108997 \h </w:instrText>
      </w:r>
      <w:r>
        <w:fldChar w:fldCharType="separate"/>
      </w:r>
      <w:r>
        <w:t>57</w:t>
      </w:r>
      <w:r>
        <w:fldChar w:fldCharType="end"/>
      </w:r>
    </w:p>
    <w:p w14:paraId="389FC611" w14:textId="3B6D5231" w:rsidR="002F15DC" w:rsidRDefault="002F15DC">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_Toc83108998 \h </w:instrText>
      </w:r>
      <w:r>
        <w:fldChar w:fldCharType="separate"/>
      </w:r>
      <w:r>
        <w:t>57</w:t>
      </w:r>
      <w:r>
        <w:fldChar w:fldCharType="end"/>
      </w:r>
    </w:p>
    <w:p w14:paraId="647E5E81" w14:textId="03E0EF09" w:rsidR="002F15DC" w:rsidRDefault="002F15D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_Toc83108999 \h </w:instrText>
      </w:r>
      <w:r>
        <w:fldChar w:fldCharType="separate"/>
      </w:r>
      <w:r>
        <w:t>58</w:t>
      </w:r>
      <w:r>
        <w:fldChar w:fldCharType="end"/>
      </w:r>
    </w:p>
    <w:p w14:paraId="5EFC5D05" w14:textId="7447AC95" w:rsidR="002F15DC" w:rsidRDefault="002F15D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_Toc83109000 \h </w:instrText>
      </w:r>
      <w:r>
        <w:fldChar w:fldCharType="separate"/>
      </w:r>
      <w:r>
        <w:t>58</w:t>
      </w:r>
      <w:r>
        <w:fldChar w:fldCharType="end"/>
      </w:r>
    </w:p>
    <w:p w14:paraId="128960B6" w14:textId="66770423" w:rsidR="002F15DC" w:rsidRDefault="002F15DC">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_Toc83109001 \h </w:instrText>
      </w:r>
      <w:r>
        <w:fldChar w:fldCharType="separate"/>
      </w:r>
      <w:r>
        <w:t>58</w:t>
      </w:r>
      <w:r>
        <w:fldChar w:fldCharType="end"/>
      </w:r>
    </w:p>
    <w:p w14:paraId="3B4FDC11" w14:textId="71D7CB35" w:rsidR="002F15DC" w:rsidRDefault="002F15D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_Toc83109002 \h </w:instrText>
      </w:r>
      <w:r>
        <w:fldChar w:fldCharType="separate"/>
      </w:r>
      <w:r>
        <w:t>58</w:t>
      </w:r>
      <w:r>
        <w:fldChar w:fldCharType="end"/>
      </w:r>
    </w:p>
    <w:p w14:paraId="01BA49A1" w14:textId="6873962F" w:rsidR="002F15DC" w:rsidRDefault="002F15DC">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_Toc83109003 \h </w:instrText>
      </w:r>
      <w:r>
        <w:fldChar w:fldCharType="separate"/>
      </w:r>
      <w:r>
        <w:t>58</w:t>
      </w:r>
      <w:r>
        <w:fldChar w:fldCharType="end"/>
      </w:r>
    </w:p>
    <w:p w14:paraId="62A7439C" w14:textId="244FC1E7" w:rsidR="002F15DC" w:rsidRDefault="002F15DC">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_Toc83109004 \h </w:instrText>
      </w:r>
      <w:r>
        <w:fldChar w:fldCharType="separate"/>
      </w:r>
      <w:r>
        <w:t>58</w:t>
      </w:r>
      <w:r>
        <w:fldChar w:fldCharType="end"/>
      </w:r>
    </w:p>
    <w:p w14:paraId="45D99243" w14:textId="40459C9D" w:rsidR="002F15DC" w:rsidRDefault="002F15DC">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_Toc83109005 \h </w:instrText>
      </w:r>
      <w:r>
        <w:fldChar w:fldCharType="separate"/>
      </w:r>
      <w:r>
        <w:t>58</w:t>
      </w:r>
      <w:r>
        <w:fldChar w:fldCharType="end"/>
      </w:r>
    </w:p>
    <w:p w14:paraId="46CCF5F9" w14:textId="552802E5" w:rsidR="002F15DC" w:rsidRDefault="002F15DC">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_Toc83109006 \h </w:instrText>
      </w:r>
      <w:r>
        <w:fldChar w:fldCharType="separate"/>
      </w:r>
      <w:r>
        <w:t>59</w:t>
      </w:r>
      <w:r>
        <w:fldChar w:fldCharType="end"/>
      </w:r>
    </w:p>
    <w:p w14:paraId="40051EEF" w14:textId="50E645D0" w:rsidR="002F15DC" w:rsidRDefault="002F15DC">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_Toc83109007 \h </w:instrText>
      </w:r>
      <w:r>
        <w:fldChar w:fldCharType="separate"/>
      </w:r>
      <w:r>
        <w:t>59</w:t>
      </w:r>
      <w:r>
        <w:fldChar w:fldCharType="end"/>
      </w:r>
    </w:p>
    <w:p w14:paraId="1F80899F" w14:textId="36C405FC" w:rsidR="002F15DC" w:rsidRDefault="002F15DC">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_Toc83109008 \h </w:instrText>
      </w:r>
      <w:r>
        <w:fldChar w:fldCharType="separate"/>
      </w:r>
      <w:r>
        <w:t>59</w:t>
      </w:r>
      <w:r>
        <w:fldChar w:fldCharType="end"/>
      </w:r>
    </w:p>
    <w:p w14:paraId="212C6797" w14:textId="31909EBB" w:rsidR="002F15DC" w:rsidRDefault="002F15DC">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_Toc83109009 \h </w:instrText>
      </w:r>
      <w:r>
        <w:fldChar w:fldCharType="separate"/>
      </w:r>
      <w:r>
        <w:t>60</w:t>
      </w:r>
      <w:r>
        <w:fldChar w:fldCharType="end"/>
      </w:r>
    </w:p>
    <w:p w14:paraId="3F8EC2A1" w14:textId="3AC35BCD" w:rsidR="002F15DC" w:rsidRDefault="002F15DC">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_Toc83109010 \h </w:instrText>
      </w:r>
      <w:r>
        <w:fldChar w:fldCharType="separate"/>
      </w:r>
      <w:r>
        <w:t>60</w:t>
      </w:r>
      <w:r>
        <w:fldChar w:fldCharType="end"/>
      </w:r>
    </w:p>
    <w:p w14:paraId="62CD6BDC" w14:textId="15122A0E" w:rsidR="002F15DC" w:rsidRDefault="002F15D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_Toc83109011 \h </w:instrText>
      </w:r>
      <w:r>
        <w:fldChar w:fldCharType="separate"/>
      </w:r>
      <w:r>
        <w:t>60</w:t>
      </w:r>
      <w:r>
        <w:fldChar w:fldCharType="end"/>
      </w:r>
    </w:p>
    <w:p w14:paraId="7DAFBACC" w14:textId="4ABFB146" w:rsidR="002F15DC" w:rsidRDefault="002F15D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_Toc83109012 \h </w:instrText>
      </w:r>
      <w:r>
        <w:fldChar w:fldCharType="separate"/>
      </w:r>
      <w:r>
        <w:t>61</w:t>
      </w:r>
      <w:r>
        <w:fldChar w:fldCharType="end"/>
      </w:r>
    </w:p>
    <w:p w14:paraId="599E292E" w14:textId="557CFF0C" w:rsidR="002F15DC" w:rsidRDefault="002F15DC">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_Toc83109013 \h </w:instrText>
      </w:r>
      <w:r>
        <w:fldChar w:fldCharType="separate"/>
      </w:r>
      <w:r>
        <w:t>62</w:t>
      </w:r>
      <w:r>
        <w:fldChar w:fldCharType="end"/>
      </w:r>
    </w:p>
    <w:p w14:paraId="239EBA55" w14:textId="53EBFADF" w:rsidR="002F15DC" w:rsidRDefault="002F15D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_Toc83109014 \h </w:instrText>
      </w:r>
      <w:r>
        <w:fldChar w:fldCharType="separate"/>
      </w:r>
      <w:r>
        <w:t>63</w:t>
      </w:r>
      <w:r>
        <w:fldChar w:fldCharType="end"/>
      </w:r>
    </w:p>
    <w:p w14:paraId="1B5F0295" w14:textId="6FCFD8C1" w:rsidR="002F15DC" w:rsidRDefault="002F15DC">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_Toc83109015 \h </w:instrText>
      </w:r>
      <w:r>
        <w:fldChar w:fldCharType="separate"/>
      </w:r>
      <w:r>
        <w:t>64</w:t>
      </w:r>
      <w:r>
        <w:fldChar w:fldCharType="end"/>
      </w:r>
    </w:p>
    <w:p w14:paraId="26F2CE58" w14:textId="615E55C7" w:rsidR="002F15DC" w:rsidRDefault="002F15DC">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_Toc83109016 \h </w:instrText>
      </w:r>
      <w:r>
        <w:fldChar w:fldCharType="separate"/>
      </w:r>
      <w:r>
        <w:t>64</w:t>
      </w:r>
      <w:r>
        <w:fldChar w:fldCharType="end"/>
      </w:r>
    </w:p>
    <w:p w14:paraId="4BE2D2FF" w14:textId="64991BBC" w:rsidR="002F15DC" w:rsidRDefault="002F15DC">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_Toc83109017 \h </w:instrText>
      </w:r>
      <w:r>
        <w:fldChar w:fldCharType="separate"/>
      </w:r>
      <w:r>
        <w:t>65</w:t>
      </w:r>
      <w:r>
        <w:fldChar w:fldCharType="end"/>
      </w:r>
    </w:p>
    <w:p w14:paraId="57C54FFC" w14:textId="0C4E491A" w:rsidR="002F15DC" w:rsidRDefault="002F15DC">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_Toc83109018 \h </w:instrText>
      </w:r>
      <w:r>
        <w:fldChar w:fldCharType="separate"/>
      </w:r>
      <w:r>
        <w:t>65</w:t>
      </w:r>
      <w:r>
        <w:fldChar w:fldCharType="end"/>
      </w:r>
    </w:p>
    <w:p w14:paraId="479A5E19" w14:textId="45CC59CB" w:rsidR="002F15DC" w:rsidRDefault="002F15DC">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_Toc83109019 \h </w:instrText>
      </w:r>
      <w:r>
        <w:fldChar w:fldCharType="separate"/>
      </w:r>
      <w:r>
        <w:t>65</w:t>
      </w:r>
      <w:r>
        <w:fldChar w:fldCharType="end"/>
      </w:r>
    </w:p>
    <w:p w14:paraId="0818BFF9" w14:textId="6ACDB2BB" w:rsidR="002F15DC" w:rsidRDefault="002F15DC">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_Toc83109020 \h </w:instrText>
      </w:r>
      <w:r>
        <w:fldChar w:fldCharType="separate"/>
      </w:r>
      <w:r>
        <w:t>65</w:t>
      </w:r>
      <w:r>
        <w:fldChar w:fldCharType="end"/>
      </w:r>
    </w:p>
    <w:p w14:paraId="38897399" w14:textId="26F9DE6D" w:rsidR="002F15DC" w:rsidRDefault="002F15D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_Toc83109021 \h </w:instrText>
      </w:r>
      <w:r>
        <w:fldChar w:fldCharType="separate"/>
      </w:r>
      <w:r>
        <w:t>66</w:t>
      </w:r>
      <w:r>
        <w:fldChar w:fldCharType="end"/>
      </w:r>
    </w:p>
    <w:p w14:paraId="0C247AA5" w14:textId="0777F83C" w:rsidR="002F15DC" w:rsidRDefault="002F15D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_Toc83109022 \h </w:instrText>
      </w:r>
      <w:r>
        <w:fldChar w:fldCharType="separate"/>
      </w:r>
      <w:r>
        <w:t>66</w:t>
      </w:r>
      <w:r>
        <w:fldChar w:fldCharType="end"/>
      </w:r>
    </w:p>
    <w:p w14:paraId="6E81B90C" w14:textId="765BADE5" w:rsidR="002F15DC" w:rsidRDefault="002F15D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_Toc83109023 \h </w:instrText>
      </w:r>
      <w:r>
        <w:fldChar w:fldCharType="separate"/>
      </w:r>
      <w:r>
        <w:t>69</w:t>
      </w:r>
      <w:r>
        <w:fldChar w:fldCharType="end"/>
      </w:r>
    </w:p>
    <w:p w14:paraId="01A4E88A" w14:textId="433C616E" w:rsidR="002F15DC" w:rsidRDefault="002F15D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_Toc83109024 \h </w:instrText>
      </w:r>
      <w:r>
        <w:fldChar w:fldCharType="separate"/>
      </w:r>
      <w:r>
        <w:t>76</w:t>
      </w:r>
      <w:r>
        <w:fldChar w:fldCharType="end"/>
      </w:r>
    </w:p>
    <w:p w14:paraId="2E79AE41" w14:textId="3E43471C" w:rsidR="002F15DC" w:rsidRDefault="002F15D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_Toc83109025 \h </w:instrText>
      </w:r>
      <w:r>
        <w:fldChar w:fldCharType="separate"/>
      </w:r>
      <w:r>
        <w:t>76</w:t>
      </w:r>
      <w:r>
        <w:fldChar w:fldCharType="end"/>
      </w:r>
    </w:p>
    <w:p w14:paraId="0D1ECF55" w14:textId="5005D795" w:rsidR="002F15DC" w:rsidRDefault="002F15D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_Toc83109026 \h </w:instrText>
      </w:r>
      <w:r>
        <w:fldChar w:fldCharType="separate"/>
      </w:r>
      <w:r>
        <w:t>76</w:t>
      </w:r>
      <w:r>
        <w:fldChar w:fldCharType="end"/>
      </w:r>
    </w:p>
    <w:p w14:paraId="72049514" w14:textId="0A1EAE5C" w:rsidR="002F15DC" w:rsidRDefault="002F15D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_Toc83109027 \h </w:instrText>
      </w:r>
      <w:r>
        <w:fldChar w:fldCharType="separate"/>
      </w:r>
      <w:r>
        <w:t>82</w:t>
      </w:r>
      <w:r>
        <w:fldChar w:fldCharType="end"/>
      </w:r>
    </w:p>
    <w:p w14:paraId="34D8145E" w14:textId="44F11628" w:rsidR="002F15DC" w:rsidRDefault="002F15D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_Toc83109028 \h </w:instrText>
      </w:r>
      <w:r>
        <w:fldChar w:fldCharType="separate"/>
      </w:r>
      <w:r>
        <w:t>84</w:t>
      </w:r>
      <w:r>
        <w:fldChar w:fldCharType="end"/>
      </w:r>
    </w:p>
    <w:p w14:paraId="60923230" w14:textId="26FECAEF" w:rsidR="002F15DC" w:rsidRDefault="002F15D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_Toc83109029 \h </w:instrText>
      </w:r>
      <w:r>
        <w:fldChar w:fldCharType="separate"/>
      </w:r>
      <w:r>
        <w:t>87</w:t>
      </w:r>
      <w:r>
        <w:fldChar w:fldCharType="end"/>
      </w:r>
    </w:p>
    <w:p w14:paraId="639C45AF" w14:textId="7548D7A4" w:rsidR="002F15DC" w:rsidRDefault="002F15D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_Toc83109030 \h </w:instrText>
      </w:r>
      <w:r>
        <w:fldChar w:fldCharType="separate"/>
      </w:r>
      <w:r>
        <w:t>87</w:t>
      </w:r>
      <w:r>
        <w:fldChar w:fldCharType="end"/>
      </w:r>
    </w:p>
    <w:p w14:paraId="7D2A3A24" w14:textId="2B5B2F36" w:rsidR="002F15DC" w:rsidRDefault="002F15D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_Toc83109031 \h </w:instrText>
      </w:r>
      <w:r>
        <w:fldChar w:fldCharType="separate"/>
      </w:r>
      <w:r>
        <w:t>89</w:t>
      </w:r>
      <w:r>
        <w:fldChar w:fldCharType="end"/>
      </w:r>
    </w:p>
    <w:p w14:paraId="580562AD" w14:textId="72E0B5E4" w:rsidR="002F15DC" w:rsidRDefault="002F15D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_Toc83109032 \h </w:instrText>
      </w:r>
      <w:r>
        <w:fldChar w:fldCharType="separate"/>
      </w:r>
      <w:r>
        <w:t>92</w:t>
      </w:r>
      <w:r>
        <w:fldChar w:fldCharType="end"/>
      </w:r>
    </w:p>
    <w:p w14:paraId="61A75A64" w14:textId="0FCA5CA4" w:rsidR="002F15DC" w:rsidRDefault="002F15D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_Toc83109033 \h </w:instrText>
      </w:r>
      <w:r>
        <w:fldChar w:fldCharType="separate"/>
      </w:r>
      <w:r>
        <w:t>92</w:t>
      </w:r>
      <w:r>
        <w:fldChar w:fldCharType="end"/>
      </w:r>
    </w:p>
    <w:p w14:paraId="6C439C78" w14:textId="044947F8" w:rsidR="002F15DC" w:rsidRDefault="002F15D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_Toc83109034 \h </w:instrText>
      </w:r>
      <w:r>
        <w:fldChar w:fldCharType="separate"/>
      </w:r>
      <w:r>
        <w:t>92</w:t>
      </w:r>
      <w:r>
        <w:fldChar w:fldCharType="end"/>
      </w:r>
    </w:p>
    <w:p w14:paraId="78D6A83E" w14:textId="477D41D1" w:rsidR="002F15DC" w:rsidRDefault="002F15D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_Toc83109035 \h </w:instrText>
      </w:r>
      <w:r>
        <w:fldChar w:fldCharType="separate"/>
      </w:r>
      <w:r>
        <w:t>92</w:t>
      </w:r>
      <w:r>
        <w:fldChar w:fldCharType="end"/>
      </w:r>
    </w:p>
    <w:p w14:paraId="5E014E14" w14:textId="2DF55F48" w:rsidR="002F15DC" w:rsidRDefault="002F15D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_Toc83109036 \h </w:instrText>
      </w:r>
      <w:r>
        <w:fldChar w:fldCharType="separate"/>
      </w:r>
      <w:r>
        <w:t>93</w:t>
      </w:r>
      <w:r>
        <w:fldChar w:fldCharType="end"/>
      </w:r>
    </w:p>
    <w:p w14:paraId="731D4355" w14:textId="7C77BF9B" w:rsidR="002F15DC" w:rsidRDefault="002F15D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_Toc83109037 \h </w:instrText>
      </w:r>
      <w:r>
        <w:fldChar w:fldCharType="separate"/>
      </w:r>
      <w:r>
        <w:t>93</w:t>
      </w:r>
      <w:r>
        <w:fldChar w:fldCharType="end"/>
      </w:r>
    </w:p>
    <w:p w14:paraId="44AD0D90" w14:textId="5E518214" w:rsidR="002F15DC" w:rsidRDefault="002F15D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_Toc83109038 \h </w:instrText>
      </w:r>
      <w:r>
        <w:fldChar w:fldCharType="separate"/>
      </w:r>
      <w:r>
        <w:t>93</w:t>
      </w:r>
      <w:r>
        <w:fldChar w:fldCharType="end"/>
      </w:r>
    </w:p>
    <w:p w14:paraId="3DEE268D" w14:textId="7CFA980C" w:rsidR="002F15DC" w:rsidRDefault="002F15D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_Toc83109039 \h </w:instrText>
      </w:r>
      <w:r>
        <w:fldChar w:fldCharType="separate"/>
      </w:r>
      <w:r>
        <w:t>93</w:t>
      </w:r>
      <w:r>
        <w:fldChar w:fldCharType="end"/>
      </w:r>
    </w:p>
    <w:p w14:paraId="7449D5DF" w14:textId="3B676F5A" w:rsidR="002F15DC" w:rsidRDefault="002F15D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_Toc83109040 \h </w:instrText>
      </w:r>
      <w:r>
        <w:fldChar w:fldCharType="separate"/>
      </w:r>
      <w:r>
        <w:t>94</w:t>
      </w:r>
      <w:r>
        <w:fldChar w:fldCharType="end"/>
      </w:r>
    </w:p>
    <w:p w14:paraId="4F9EC65E" w14:textId="109665C7" w:rsidR="002F15DC" w:rsidRDefault="002F15D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_Toc83109041 \h </w:instrText>
      </w:r>
      <w:r>
        <w:fldChar w:fldCharType="separate"/>
      </w:r>
      <w:r>
        <w:t>94</w:t>
      </w:r>
      <w:r>
        <w:fldChar w:fldCharType="end"/>
      </w:r>
    </w:p>
    <w:p w14:paraId="192CF5D1" w14:textId="34D52E4D" w:rsidR="002F15DC" w:rsidRDefault="002F15D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_Toc83109042 \h </w:instrText>
      </w:r>
      <w:r>
        <w:fldChar w:fldCharType="separate"/>
      </w:r>
      <w:r>
        <w:t>94</w:t>
      </w:r>
      <w:r>
        <w:fldChar w:fldCharType="end"/>
      </w:r>
    </w:p>
    <w:p w14:paraId="6CDF1B74" w14:textId="083CE269" w:rsidR="002F15DC" w:rsidRDefault="002F15D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_Toc83109043 \h </w:instrText>
      </w:r>
      <w:r>
        <w:fldChar w:fldCharType="separate"/>
      </w:r>
      <w:r>
        <w:t>94</w:t>
      </w:r>
      <w:r>
        <w:fldChar w:fldCharType="end"/>
      </w:r>
    </w:p>
    <w:p w14:paraId="462D2AC0" w14:textId="33761631" w:rsidR="002F15DC" w:rsidRDefault="002F15D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_Toc83109044 \h </w:instrText>
      </w:r>
      <w:r>
        <w:fldChar w:fldCharType="separate"/>
      </w:r>
      <w:r>
        <w:t>95</w:t>
      </w:r>
      <w:r>
        <w:fldChar w:fldCharType="end"/>
      </w:r>
    </w:p>
    <w:p w14:paraId="4DCDDA18" w14:textId="79C9F603" w:rsidR="002F15DC" w:rsidRDefault="002F15DC">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_Toc83109045 \h </w:instrText>
      </w:r>
      <w:r>
        <w:fldChar w:fldCharType="separate"/>
      </w:r>
      <w:r>
        <w:t>95</w:t>
      </w:r>
      <w:r>
        <w:fldChar w:fldCharType="end"/>
      </w:r>
    </w:p>
    <w:p w14:paraId="6D34BC75" w14:textId="43420F59" w:rsidR="002F15DC" w:rsidRDefault="002F15DC">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_Toc83109046 \h </w:instrText>
      </w:r>
      <w:r>
        <w:fldChar w:fldCharType="separate"/>
      </w:r>
      <w:r>
        <w:t>95</w:t>
      </w:r>
      <w:r>
        <w:fldChar w:fldCharType="end"/>
      </w:r>
    </w:p>
    <w:p w14:paraId="1B2ECA5E" w14:textId="6519BFFC" w:rsidR="002F15DC" w:rsidRDefault="002F15DC">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_Toc83109047 \h </w:instrText>
      </w:r>
      <w:r>
        <w:fldChar w:fldCharType="separate"/>
      </w:r>
      <w:r>
        <w:t>95</w:t>
      </w:r>
      <w:r>
        <w:fldChar w:fldCharType="end"/>
      </w:r>
    </w:p>
    <w:p w14:paraId="6D164758" w14:textId="7740D463"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_Toc83109048 \h </w:instrText>
      </w:r>
      <w:r>
        <w:fldChar w:fldCharType="separate"/>
      </w:r>
      <w:r>
        <w:t>95</w:t>
      </w:r>
      <w:r>
        <w:fldChar w:fldCharType="end"/>
      </w:r>
    </w:p>
    <w:p w14:paraId="0ABBFAF3" w14:textId="2A86E048" w:rsidR="002F15DC" w:rsidRDefault="002F15DC">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_Toc83109049 \h </w:instrText>
      </w:r>
      <w:r>
        <w:fldChar w:fldCharType="separate"/>
      </w:r>
      <w:r>
        <w:t>95</w:t>
      </w:r>
      <w:r>
        <w:fldChar w:fldCharType="end"/>
      </w:r>
    </w:p>
    <w:p w14:paraId="6896F90B" w14:textId="23F2B1F6" w:rsidR="002F15DC" w:rsidRDefault="002F15DC">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_Toc83109050 \h </w:instrText>
      </w:r>
      <w:r>
        <w:fldChar w:fldCharType="separate"/>
      </w:r>
      <w:r>
        <w:t>95</w:t>
      </w:r>
      <w:r>
        <w:fldChar w:fldCharType="end"/>
      </w:r>
    </w:p>
    <w:p w14:paraId="02DD00C1" w14:textId="2BD860CE"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_Toc83109051 \h </w:instrText>
      </w:r>
      <w:r>
        <w:fldChar w:fldCharType="separate"/>
      </w:r>
      <w:r>
        <w:t>96</w:t>
      </w:r>
      <w:r>
        <w:fldChar w:fldCharType="end"/>
      </w:r>
    </w:p>
    <w:p w14:paraId="737292D9" w14:textId="56705B4A" w:rsidR="002F15DC" w:rsidRDefault="002F15D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_Toc83109052 \h </w:instrText>
      </w:r>
      <w:r>
        <w:fldChar w:fldCharType="separate"/>
      </w:r>
      <w:r>
        <w:t>96</w:t>
      </w:r>
      <w:r>
        <w:fldChar w:fldCharType="end"/>
      </w:r>
    </w:p>
    <w:p w14:paraId="0D788B85" w14:textId="5BB3310E" w:rsidR="002F15DC" w:rsidRDefault="002F15DC">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_Toc83109053 \h </w:instrText>
      </w:r>
      <w:r>
        <w:fldChar w:fldCharType="separate"/>
      </w:r>
      <w:r>
        <w:t>96</w:t>
      </w:r>
      <w:r>
        <w:fldChar w:fldCharType="end"/>
      </w:r>
    </w:p>
    <w:p w14:paraId="648D1B18" w14:textId="4C3DB488" w:rsidR="002F15DC" w:rsidRDefault="002F15DC">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_Toc83109054 \h </w:instrText>
      </w:r>
      <w:r>
        <w:fldChar w:fldCharType="separate"/>
      </w:r>
      <w:r>
        <w:t>96</w:t>
      </w:r>
      <w:r>
        <w:fldChar w:fldCharType="end"/>
      </w:r>
    </w:p>
    <w:p w14:paraId="14556740" w14:textId="6AFC1730" w:rsidR="002F15DC" w:rsidRDefault="002F15DC">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_Toc83109055 \h </w:instrText>
      </w:r>
      <w:r>
        <w:fldChar w:fldCharType="separate"/>
      </w:r>
      <w:r>
        <w:t>96</w:t>
      </w:r>
      <w:r>
        <w:fldChar w:fldCharType="end"/>
      </w:r>
    </w:p>
    <w:p w14:paraId="2B66BB92" w14:textId="2D83C9FA"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_Toc83109056 \h </w:instrText>
      </w:r>
      <w:r>
        <w:fldChar w:fldCharType="separate"/>
      </w:r>
      <w:r>
        <w:t>97</w:t>
      </w:r>
      <w:r>
        <w:fldChar w:fldCharType="end"/>
      </w:r>
    </w:p>
    <w:p w14:paraId="1F36A828" w14:textId="1588059A" w:rsidR="002F15DC" w:rsidRDefault="002F15DC">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_Toc83109057 \h </w:instrText>
      </w:r>
      <w:r>
        <w:fldChar w:fldCharType="separate"/>
      </w:r>
      <w:r>
        <w:t>97</w:t>
      </w:r>
      <w:r>
        <w:fldChar w:fldCharType="end"/>
      </w:r>
    </w:p>
    <w:p w14:paraId="0EDDD163" w14:textId="31B07CAB" w:rsidR="002F15DC" w:rsidRDefault="002F15DC">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_Toc83109058 \h </w:instrText>
      </w:r>
      <w:r>
        <w:fldChar w:fldCharType="separate"/>
      </w:r>
      <w:r>
        <w:t>97</w:t>
      </w:r>
      <w:r>
        <w:fldChar w:fldCharType="end"/>
      </w:r>
    </w:p>
    <w:p w14:paraId="6EB6880C" w14:textId="591EA6FA"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_Toc83109059 \h </w:instrText>
      </w:r>
      <w:r>
        <w:fldChar w:fldCharType="separate"/>
      </w:r>
      <w:r>
        <w:t>97</w:t>
      </w:r>
      <w:r>
        <w:fldChar w:fldCharType="end"/>
      </w:r>
    </w:p>
    <w:p w14:paraId="6B8E2054" w14:textId="403B1980" w:rsidR="002F15DC" w:rsidRDefault="002F15D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_Toc83109060 \h </w:instrText>
      </w:r>
      <w:r>
        <w:fldChar w:fldCharType="separate"/>
      </w:r>
      <w:r>
        <w:t>97</w:t>
      </w:r>
      <w:r>
        <w:fldChar w:fldCharType="end"/>
      </w:r>
    </w:p>
    <w:p w14:paraId="467B2CFA" w14:textId="0505821D" w:rsidR="002F15DC" w:rsidRDefault="002F15D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_Toc83109061 \h </w:instrText>
      </w:r>
      <w:r>
        <w:fldChar w:fldCharType="separate"/>
      </w:r>
      <w:r>
        <w:t>97</w:t>
      </w:r>
      <w:r>
        <w:fldChar w:fldCharType="end"/>
      </w:r>
    </w:p>
    <w:p w14:paraId="7E795366" w14:textId="7C8DD5C4" w:rsidR="002F15DC" w:rsidRDefault="002F15D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_Toc83109062 \h </w:instrText>
      </w:r>
      <w:r>
        <w:fldChar w:fldCharType="separate"/>
      </w:r>
      <w:r>
        <w:t>97</w:t>
      </w:r>
      <w:r>
        <w:fldChar w:fldCharType="end"/>
      </w:r>
    </w:p>
    <w:p w14:paraId="0F81756E" w14:textId="3E1E82E7" w:rsidR="002F15DC" w:rsidRDefault="002F15D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_Toc83109063 \h </w:instrText>
      </w:r>
      <w:r>
        <w:fldChar w:fldCharType="separate"/>
      </w:r>
      <w:r>
        <w:t>97</w:t>
      </w:r>
      <w:r>
        <w:fldChar w:fldCharType="end"/>
      </w:r>
    </w:p>
    <w:p w14:paraId="7482BCB9" w14:textId="05A9A9AA" w:rsidR="002F15DC" w:rsidRDefault="002F15D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_Toc83109064 \h </w:instrText>
      </w:r>
      <w:r>
        <w:fldChar w:fldCharType="separate"/>
      </w:r>
      <w:r>
        <w:t>98</w:t>
      </w:r>
      <w:r>
        <w:fldChar w:fldCharType="end"/>
      </w:r>
    </w:p>
    <w:p w14:paraId="568EF526" w14:textId="4CBDEC49" w:rsidR="002F15DC" w:rsidRDefault="002F15DC">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_Toc83109065 \h </w:instrText>
      </w:r>
      <w:r>
        <w:fldChar w:fldCharType="separate"/>
      </w:r>
      <w:r>
        <w:t>98</w:t>
      </w:r>
      <w:r>
        <w:fldChar w:fldCharType="end"/>
      </w:r>
    </w:p>
    <w:p w14:paraId="455F9B08" w14:textId="7A535D8A"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_Toc83109066 \h </w:instrText>
      </w:r>
      <w:r>
        <w:fldChar w:fldCharType="separate"/>
      </w:r>
      <w:r>
        <w:t>98</w:t>
      </w:r>
      <w:r>
        <w:fldChar w:fldCharType="end"/>
      </w:r>
    </w:p>
    <w:p w14:paraId="7FCB4EC7" w14:textId="67176899" w:rsidR="002F15DC" w:rsidRDefault="002F15DC">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_Toc83109067 \h </w:instrText>
      </w:r>
      <w:r>
        <w:fldChar w:fldCharType="separate"/>
      </w:r>
      <w:r>
        <w:t>98</w:t>
      </w:r>
      <w:r>
        <w:fldChar w:fldCharType="end"/>
      </w:r>
    </w:p>
    <w:p w14:paraId="359A366F" w14:textId="4B432110" w:rsidR="002F15DC" w:rsidRDefault="002F15DC">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_Toc83109068 \h </w:instrText>
      </w:r>
      <w:r>
        <w:fldChar w:fldCharType="separate"/>
      </w:r>
      <w:r>
        <w:t>98</w:t>
      </w:r>
      <w:r>
        <w:fldChar w:fldCharType="end"/>
      </w:r>
    </w:p>
    <w:p w14:paraId="782709D3" w14:textId="55AB67D4"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_Toc83109069 \h </w:instrText>
      </w:r>
      <w:r>
        <w:fldChar w:fldCharType="separate"/>
      </w:r>
      <w:r>
        <w:t>99</w:t>
      </w:r>
      <w:r>
        <w:fldChar w:fldCharType="end"/>
      </w:r>
    </w:p>
    <w:p w14:paraId="0CB0EB20" w14:textId="145C9BB5" w:rsidR="002F15DC" w:rsidRDefault="002F15D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_Toc83109070 \h </w:instrText>
      </w:r>
      <w:r>
        <w:fldChar w:fldCharType="separate"/>
      </w:r>
      <w:r>
        <w:t>99</w:t>
      </w:r>
      <w:r>
        <w:fldChar w:fldCharType="end"/>
      </w:r>
    </w:p>
    <w:p w14:paraId="7A38EDAF" w14:textId="728A4585" w:rsidR="002F15DC" w:rsidRDefault="002F15D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_Toc83109071 \h </w:instrText>
      </w:r>
      <w:r>
        <w:fldChar w:fldCharType="separate"/>
      </w:r>
      <w:r>
        <w:t>99</w:t>
      </w:r>
      <w:r>
        <w:fldChar w:fldCharType="end"/>
      </w:r>
    </w:p>
    <w:p w14:paraId="75034237" w14:textId="1CAE56C4" w:rsidR="002F15DC" w:rsidRDefault="002F15D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_Toc83109072 \h </w:instrText>
      </w:r>
      <w:r>
        <w:fldChar w:fldCharType="separate"/>
      </w:r>
      <w:r>
        <w:t>99</w:t>
      </w:r>
      <w:r>
        <w:fldChar w:fldCharType="end"/>
      </w:r>
    </w:p>
    <w:p w14:paraId="19102AB3" w14:textId="2D63C672" w:rsidR="002F15DC" w:rsidRDefault="002F15D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_Toc83109073 \h </w:instrText>
      </w:r>
      <w:r>
        <w:fldChar w:fldCharType="separate"/>
      </w:r>
      <w:r>
        <w:t>100</w:t>
      </w:r>
      <w:r>
        <w:fldChar w:fldCharType="end"/>
      </w:r>
    </w:p>
    <w:p w14:paraId="1C42CC1A" w14:textId="6EC51B8B"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_Toc83109074 \h </w:instrText>
      </w:r>
      <w:r>
        <w:fldChar w:fldCharType="separate"/>
      </w:r>
      <w:r>
        <w:t>100</w:t>
      </w:r>
      <w:r>
        <w:fldChar w:fldCharType="end"/>
      </w:r>
    </w:p>
    <w:p w14:paraId="499CC854" w14:textId="5C02DA36" w:rsidR="002F15DC" w:rsidRDefault="002F15D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_Toc83109075 \h </w:instrText>
      </w:r>
      <w:r>
        <w:fldChar w:fldCharType="separate"/>
      </w:r>
      <w:r>
        <w:t>100</w:t>
      </w:r>
      <w:r>
        <w:fldChar w:fldCharType="end"/>
      </w:r>
    </w:p>
    <w:p w14:paraId="1EBE11EA" w14:textId="2F26C266" w:rsidR="002F15DC" w:rsidRDefault="002F15D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_Toc83109076 \h </w:instrText>
      </w:r>
      <w:r>
        <w:fldChar w:fldCharType="separate"/>
      </w:r>
      <w:r>
        <w:t>100</w:t>
      </w:r>
      <w:r>
        <w:fldChar w:fldCharType="end"/>
      </w:r>
    </w:p>
    <w:p w14:paraId="7CC1F7D9" w14:textId="1A29DCF9"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_Toc83109077 \h </w:instrText>
      </w:r>
      <w:r>
        <w:fldChar w:fldCharType="separate"/>
      </w:r>
      <w:r>
        <w:t>101</w:t>
      </w:r>
      <w:r>
        <w:fldChar w:fldCharType="end"/>
      </w:r>
    </w:p>
    <w:p w14:paraId="384E48BA" w14:textId="32119360" w:rsidR="002F15DC" w:rsidRDefault="002F15D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_Toc83109078 \h </w:instrText>
      </w:r>
      <w:r>
        <w:fldChar w:fldCharType="separate"/>
      </w:r>
      <w:r>
        <w:t>101</w:t>
      </w:r>
      <w:r>
        <w:fldChar w:fldCharType="end"/>
      </w:r>
    </w:p>
    <w:p w14:paraId="2E48DC04" w14:textId="58BC28E4" w:rsidR="002F15DC" w:rsidRDefault="002F15DC">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_Toc83109079 \h </w:instrText>
      </w:r>
      <w:r>
        <w:fldChar w:fldCharType="separate"/>
      </w:r>
      <w:r>
        <w:t>101</w:t>
      </w:r>
      <w:r>
        <w:fldChar w:fldCharType="end"/>
      </w:r>
    </w:p>
    <w:p w14:paraId="3C2D5421" w14:textId="4D9D67F5" w:rsidR="002F15DC" w:rsidRDefault="002F15DC">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_Toc83109080 \h </w:instrText>
      </w:r>
      <w:r>
        <w:fldChar w:fldCharType="separate"/>
      </w:r>
      <w:r>
        <w:t>101</w:t>
      </w:r>
      <w:r>
        <w:fldChar w:fldCharType="end"/>
      </w:r>
    </w:p>
    <w:p w14:paraId="32014530" w14:textId="07AAE57F" w:rsidR="002F15DC" w:rsidRDefault="002F15DC">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_Toc83109081 \h </w:instrText>
      </w:r>
      <w:r>
        <w:fldChar w:fldCharType="separate"/>
      </w:r>
      <w:r>
        <w:t>101</w:t>
      </w:r>
      <w:r>
        <w:fldChar w:fldCharType="end"/>
      </w:r>
    </w:p>
    <w:p w14:paraId="75C81C0C" w14:textId="0EC7442C"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_Toc83109082 \h </w:instrText>
      </w:r>
      <w:r>
        <w:fldChar w:fldCharType="separate"/>
      </w:r>
      <w:r>
        <w:t>101</w:t>
      </w:r>
      <w:r>
        <w:fldChar w:fldCharType="end"/>
      </w:r>
    </w:p>
    <w:p w14:paraId="18E901DB" w14:textId="0678D4A3" w:rsidR="002F15DC" w:rsidRDefault="002F15DC">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_Toc83109083 \h </w:instrText>
      </w:r>
      <w:r>
        <w:fldChar w:fldCharType="separate"/>
      </w:r>
      <w:r>
        <w:t>101</w:t>
      </w:r>
      <w:r>
        <w:fldChar w:fldCharType="end"/>
      </w:r>
    </w:p>
    <w:p w14:paraId="3DF8EE06" w14:textId="3E26DA57" w:rsidR="002F15DC" w:rsidRDefault="002F15DC">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_Toc83109084 \h </w:instrText>
      </w:r>
      <w:r>
        <w:fldChar w:fldCharType="separate"/>
      </w:r>
      <w:r>
        <w:t>102</w:t>
      </w:r>
      <w:r>
        <w:fldChar w:fldCharType="end"/>
      </w:r>
    </w:p>
    <w:p w14:paraId="11D03041" w14:textId="0C7481BB"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_Toc83109085 \h </w:instrText>
      </w:r>
      <w:r>
        <w:fldChar w:fldCharType="separate"/>
      </w:r>
      <w:r>
        <w:t>103</w:t>
      </w:r>
      <w:r>
        <w:fldChar w:fldCharType="end"/>
      </w:r>
    </w:p>
    <w:p w14:paraId="7AD7D971" w14:textId="1FFF3D0A" w:rsidR="002F15DC" w:rsidRDefault="002F15DC">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_Toc83109086 \h </w:instrText>
      </w:r>
      <w:r>
        <w:fldChar w:fldCharType="separate"/>
      </w:r>
      <w:r>
        <w:t>103</w:t>
      </w:r>
      <w:r>
        <w:fldChar w:fldCharType="end"/>
      </w:r>
    </w:p>
    <w:p w14:paraId="45BDCE38" w14:textId="72AB2A47" w:rsidR="002F15DC" w:rsidRDefault="002F15DC">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_Toc83109087 \h </w:instrText>
      </w:r>
      <w:r>
        <w:fldChar w:fldCharType="separate"/>
      </w:r>
      <w:r>
        <w:t>103</w:t>
      </w:r>
      <w:r>
        <w:fldChar w:fldCharType="end"/>
      </w:r>
    </w:p>
    <w:p w14:paraId="1D9D1216" w14:textId="35604504" w:rsidR="002F15DC" w:rsidRDefault="002F15DC">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_Toc83109088 \h </w:instrText>
      </w:r>
      <w:r>
        <w:fldChar w:fldCharType="separate"/>
      </w:r>
      <w:r>
        <w:t>104</w:t>
      </w:r>
      <w:r>
        <w:fldChar w:fldCharType="end"/>
      </w:r>
    </w:p>
    <w:p w14:paraId="2DCBA45E" w14:textId="6A967E07" w:rsidR="002F15DC" w:rsidRDefault="002F15D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_Toc83109089 \h </w:instrText>
      </w:r>
      <w:r>
        <w:fldChar w:fldCharType="separate"/>
      </w:r>
      <w:r>
        <w:t>104</w:t>
      </w:r>
      <w:r>
        <w:fldChar w:fldCharType="end"/>
      </w:r>
    </w:p>
    <w:p w14:paraId="786D83D6" w14:textId="16ACC333" w:rsidR="002F15DC" w:rsidRDefault="002F15DC">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_Toc83109090 \h </w:instrText>
      </w:r>
      <w:r>
        <w:fldChar w:fldCharType="separate"/>
      </w:r>
      <w:r>
        <w:t>104</w:t>
      </w:r>
      <w:r>
        <w:fldChar w:fldCharType="end"/>
      </w:r>
    </w:p>
    <w:p w14:paraId="1C6792D8" w14:textId="2D0B8591" w:rsidR="002F15DC" w:rsidRDefault="002F15DC">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_Toc83109091 \h </w:instrText>
      </w:r>
      <w:r>
        <w:fldChar w:fldCharType="separate"/>
      </w:r>
      <w:r>
        <w:t>105</w:t>
      </w:r>
      <w:r>
        <w:fldChar w:fldCharType="end"/>
      </w:r>
    </w:p>
    <w:p w14:paraId="4C7923BD" w14:textId="09251ADC" w:rsidR="002F15DC" w:rsidRDefault="002F15DC">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_Toc83109092 \h </w:instrText>
      </w:r>
      <w:r>
        <w:fldChar w:fldCharType="separate"/>
      </w:r>
      <w:r>
        <w:t>105</w:t>
      </w:r>
      <w:r>
        <w:fldChar w:fldCharType="end"/>
      </w:r>
    </w:p>
    <w:p w14:paraId="5E5CD722" w14:textId="3D6135DF"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_Toc83109093 \h </w:instrText>
      </w:r>
      <w:r>
        <w:fldChar w:fldCharType="separate"/>
      </w:r>
      <w:r>
        <w:t>105</w:t>
      </w:r>
      <w:r>
        <w:fldChar w:fldCharType="end"/>
      </w:r>
    </w:p>
    <w:p w14:paraId="2AB62C83" w14:textId="680D6E62" w:rsidR="002F15DC" w:rsidRDefault="002F15DC">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_Toc83109094 \h </w:instrText>
      </w:r>
      <w:r>
        <w:fldChar w:fldCharType="separate"/>
      </w:r>
      <w:r>
        <w:t>105</w:t>
      </w:r>
      <w:r>
        <w:fldChar w:fldCharType="end"/>
      </w:r>
    </w:p>
    <w:p w14:paraId="29D66C6B" w14:textId="68A6415C" w:rsidR="002F15DC" w:rsidRDefault="002F15DC">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_Toc83109095 \h </w:instrText>
      </w:r>
      <w:r>
        <w:fldChar w:fldCharType="separate"/>
      </w:r>
      <w:r>
        <w:t>105</w:t>
      </w:r>
      <w:r>
        <w:fldChar w:fldCharType="end"/>
      </w:r>
    </w:p>
    <w:p w14:paraId="2209FBA5" w14:textId="16471A31"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_Toc83109096 \h </w:instrText>
      </w:r>
      <w:r>
        <w:fldChar w:fldCharType="separate"/>
      </w:r>
      <w:r>
        <w:t>106</w:t>
      </w:r>
      <w:r>
        <w:fldChar w:fldCharType="end"/>
      </w:r>
    </w:p>
    <w:p w14:paraId="7407BA50" w14:textId="35059818" w:rsidR="002F15DC" w:rsidRDefault="002F15D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_Toc83109097 \h </w:instrText>
      </w:r>
      <w:r>
        <w:fldChar w:fldCharType="separate"/>
      </w:r>
      <w:r>
        <w:t>106</w:t>
      </w:r>
      <w:r>
        <w:fldChar w:fldCharType="end"/>
      </w:r>
    </w:p>
    <w:p w14:paraId="678372F1" w14:textId="5BAE7670" w:rsidR="002F15DC" w:rsidRDefault="002F15DC">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_Toc83109098 \h </w:instrText>
      </w:r>
      <w:r>
        <w:fldChar w:fldCharType="separate"/>
      </w:r>
      <w:r>
        <w:t>106</w:t>
      </w:r>
      <w:r>
        <w:fldChar w:fldCharType="end"/>
      </w:r>
    </w:p>
    <w:p w14:paraId="38DD6656" w14:textId="064E7A50" w:rsidR="002F15DC" w:rsidRDefault="002F15DC">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_Toc83109099 \h </w:instrText>
      </w:r>
      <w:r>
        <w:fldChar w:fldCharType="separate"/>
      </w:r>
      <w:r>
        <w:t>106</w:t>
      </w:r>
      <w:r>
        <w:fldChar w:fldCharType="end"/>
      </w:r>
    </w:p>
    <w:p w14:paraId="20ABC277" w14:textId="5A390A5C"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_Toc83109100 \h </w:instrText>
      </w:r>
      <w:r>
        <w:fldChar w:fldCharType="separate"/>
      </w:r>
      <w:r>
        <w:t>106</w:t>
      </w:r>
      <w:r>
        <w:fldChar w:fldCharType="end"/>
      </w:r>
    </w:p>
    <w:p w14:paraId="7850252C" w14:textId="618AEA22" w:rsidR="002F15DC" w:rsidRDefault="002F15D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_Toc83109101 \h </w:instrText>
      </w:r>
      <w:r>
        <w:fldChar w:fldCharType="separate"/>
      </w:r>
      <w:r>
        <w:t>106</w:t>
      </w:r>
      <w:r>
        <w:fldChar w:fldCharType="end"/>
      </w:r>
    </w:p>
    <w:p w14:paraId="35AEEFF0" w14:textId="26C0B698" w:rsidR="002F15DC" w:rsidRDefault="002F15D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_Toc83109102 \h </w:instrText>
      </w:r>
      <w:r>
        <w:fldChar w:fldCharType="separate"/>
      </w:r>
      <w:r>
        <w:t>106</w:t>
      </w:r>
      <w:r>
        <w:fldChar w:fldCharType="end"/>
      </w:r>
    </w:p>
    <w:p w14:paraId="133793D8" w14:textId="1A7378C7" w:rsidR="002F15DC" w:rsidRDefault="002F15D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_Toc83109103 \h </w:instrText>
      </w:r>
      <w:r>
        <w:fldChar w:fldCharType="separate"/>
      </w:r>
      <w:r>
        <w:t>107</w:t>
      </w:r>
      <w:r>
        <w:fldChar w:fldCharType="end"/>
      </w:r>
    </w:p>
    <w:p w14:paraId="562F8E26" w14:textId="03243722" w:rsidR="002F15DC" w:rsidRDefault="002F15DC">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_Toc83109104 \h </w:instrText>
      </w:r>
      <w:r>
        <w:fldChar w:fldCharType="separate"/>
      </w:r>
      <w:r>
        <w:t>107</w:t>
      </w:r>
      <w:r>
        <w:fldChar w:fldCharType="end"/>
      </w:r>
    </w:p>
    <w:p w14:paraId="796D28FC" w14:textId="3465672F" w:rsidR="002F15DC" w:rsidRDefault="002F15DC">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_Toc83109105 \h </w:instrText>
      </w:r>
      <w:r>
        <w:fldChar w:fldCharType="separate"/>
      </w:r>
      <w:r>
        <w:t>107</w:t>
      </w:r>
      <w:r>
        <w:fldChar w:fldCharType="end"/>
      </w:r>
    </w:p>
    <w:p w14:paraId="6BCA3BF0" w14:textId="2B3B0201" w:rsidR="002F15DC" w:rsidRDefault="002F15DC">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_Toc83109106 \h </w:instrText>
      </w:r>
      <w:r>
        <w:fldChar w:fldCharType="separate"/>
      </w:r>
      <w:r>
        <w:t>107</w:t>
      </w:r>
      <w:r>
        <w:fldChar w:fldCharType="end"/>
      </w:r>
    </w:p>
    <w:p w14:paraId="486A51B6" w14:textId="249A94AC"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_Toc83109107 \h </w:instrText>
      </w:r>
      <w:r>
        <w:fldChar w:fldCharType="separate"/>
      </w:r>
      <w:r>
        <w:t>107</w:t>
      </w:r>
      <w:r>
        <w:fldChar w:fldCharType="end"/>
      </w:r>
    </w:p>
    <w:p w14:paraId="31CD7FC5" w14:textId="5B49D0EA" w:rsidR="002F15DC" w:rsidRDefault="002F15DC">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_Toc83109108 \h </w:instrText>
      </w:r>
      <w:r>
        <w:fldChar w:fldCharType="separate"/>
      </w:r>
      <w:r>
        <w:t>107</w:t>
      </w:r>
      <w:r>
        <w:fldChar w:fldCharType="end"/>
      </w:r>
    </w:p>
    <w:p w14:paraId="33AB7B70" w14:textId="0A21627A" w:rsidR="002F15DC" w:rsidRDefault="002F15DC">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_Toc83109109 \h </w:instrText>
      </w:r>
      <w:r>
        <w:fldChar w:fldCharType="separate"/>
      </w:r>
      <w:r>
        <w:t>107</w:t>
      </w:r>
      <w:r>
        <w:fldChar w:fldCharType="end"/>
      </w:r>
    </w:p>
    <w:p w14:paraId="54AB4D7B" w14:textId="425CEFFA"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_Toc83109110 \h </w:instrText>
      </w:r>
      <w:r>
        <w:fldChar w:fldCharType="separate"/>
      </w:r>
      <w:r>
        <w:t>108</w:t>
      </w:r>
      <w:r>
        <w:fldChar w:fldCharType="end"/>
      </w:r>
    </w:p>
    <w:p w14:paraId="4AC840B3" w14:textId="4FFC9636" w:rsidR="002F15DC" w:rsidRDefault="002F15D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_Toc83109111 \h </w:instrText>
      </w:r>
      <w:r>
        <w:fldChar w:fldCharType="separate"/>
      </w:r>
      <w:r>
        <w:t>108</w:t>
      </w:r>
      <w:r>
        <w:fldChar w:fldCharType="end"/>
      </w:r>
    </w:p>
    <w:p w14:paraId="7F66E4C5" w14:textId="6A984933" w:rsidR="002F15DC" w:rsidRDefault="002F15DC">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_Toc83109112 \h </w:instrText>
      </w:r>
      <w:r>
        <w:fldChar w:fldCharType="separate"/>
      </w:r>
      <w:r>
        <w:t>108</w:t>
      </w:r>
      <w:r>
        <w:fldChar w:fldCharType="end"/>
      </w:r>
    </w:p>
    <w:p w14:paraId="2963604A" w14:textId="5D98450F" w:rsidR="002F15DC" w:rsidRDefault="002F15DC">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_Toc83109113 \h </w:instrText>
      </w:r>
      <w:r>
        <w:fldChar w:fldCharType="separate"/>
      </w:r>
      <w:r>
        <w:t>109</w:t>
      </w:r>
      <w:r>
        <w:fldChar w:fldCharType="end"/>
      </w:r>
    </w:p>
    <w:p w14:paraId="6471C123" w14:textId="61F19041" w:rsidR="002F15DC" w:rsidRDefault="002F15DC">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_Toc83109114 \h </w:instrText>
      </w:r>
      <w:r>
        <w:fldChar w:fldCharType="separate"/>
      </w:r>
      <w:r>
        <w:t>109</w:t>
      </w:r>
      <w:r>
        <w:fldChar w:fldCharType="end"/>
      </w:r>
    </w:p>
    <w:p w14:paraId="7B0B35C6" w14:textId="5B84583F"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_Toc83109115 \h </w:instrText>
      </w:r>
      <w:r>
        <w:fldChar w:fldCharType="separate"/>
      </w:r>
      <w:r>
        <w:t>109</w:t>
      </w:r>
      <w:r>
        <w:fldChar w:fldCharType="end"/>
      </w:r>
    </w:p>
    <w:p w14:paraId="781AF9DE" w14:textId="1E9D5A51" w:rsidR="002F15DC" w:rsidRDefault="002F15DC">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_Toc83109116 \h </w:instrText>
      </w:r>
      <w:r>
        <w:fldChar w:fldCharType="separate"/>
      </w:r>
      <w:r>
        <w:t>109</w:t>
      </w:r>
      <w:r>
        <w:fldChar w:fldCharType="end"/>
      </w:r>
    </w:p>
    <w:p w14:paraId="3DF0AD1D" w14:textId="188C4604" w:rsidR="002F15DC" w:rsidRDefault="002F15DC">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_Toc83109117 \h </w:instrText>
      </w:r>
      <w:r>
        <w:fldChar w:fldCharType="separate"/>
      </w:r>
      <w:r>
        <w:t>109</w:t>
      </w:r>
      <w:r>
        <w:fldChar w:fldCharType="end"/>
      </w:r>
    </w:p>
    <w:p w14:paraId="552E07ED" w14:textId="31AFB6BE"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_Toc83109118 \h </w:instrText>
      </w:r>
      <w:r>
        <w:fldChar w:fldCharType="separate"/>
      </w:r>
      <w:r>
        <w:t>110</w:t>
      </w:r>
      <w:r>
        <w:fldChar w:fldCharType="end"/>
      </w:r>
    </w:p>
    <w:p w14:paraId="61F2F97E" w14:textId="597D3E89" w:rsidR="002F15DC" w:rsidRDefault="002F15D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_Toc83109119 \h </w:instrText>
      </w:r>
      <w:r>
        <w:fldChar w:fldCharType="separate"/>
      </w:r>
      <w:r>
        <w:t>110</w:t>
      </w:r>
      <w:r>
        <w:fldChar w:fldCharType="end"/>
      </w:r>
    </w:p>
    <w:p w14:paraId="415A5447" w14:textId="37B52D19" w:rsidR="002F15DC" w:rsidRDefault="002F15D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_Toc83109120 \h </w:instrText>
      </w:r>
      <w:r>
        <w:fldChar w:fldCharType="separate"/>
      </w:r>
      <w:r>
        <w:t>110</w:t>
      </w:r>
      <w:r>
        <w:fldChar w:fldCharType="end"/>
      </w:r>
    </w:p>
    <w:p w14:paraId="41600B26" w14:textId="49B9DBCA" w:rsidR="002F15DC" w:rsidRDefault="002F15D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_Toc83109121 \h </w:instrText>
      </w:r>
      <w:r>
        <w:fldChar w:fldCharType="separate"/>
      </w:r>
      <w:r>
        <w:t>110</w:t>
      </w:r>
      <w:r>
        <w:fldChar w:fldCharType="end"/>
      </w:r>
    </w:p>
    <w:p w14:paraId="1C98851A" w14:textId="703EEC99" w:rsidR="002F15DC" w:rsidRDefault="002F15DC">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_Toc83109122 \h </w:instrText>
      </w:r>
      <w:r>
        <w:fldChar w:fldCharType="separate"/>
      </w:r>
      <w:r>
        <w:t>110</w:t>
      </w:r>
      <w:r>
        <w:fldChar w:fldCharType="end"/>
      </w:r>
    </w:p>
    <w:p w14:paraId="2236F72F" w14:textId="79009B39" w:rsidR="002F15DC" w:rsidRDefault="002F15DC">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_Toc83109123 \h </w:instrText>
      </w:r>
      <w:r>
        <w:fldChar w:fldCharType="separate"/>
      </w:r>
      <w:r>
        <w:t>111</w:t>
      </w:r>
      <w:r>
        <w:fldChar w:fldCharType="end"/>
      </w:r>
    </w:p>
    <w:p w14:paraId="31B59D84" w14:textId="0CD68E6D" w:rsidR="002F15DC" w:rsidRDefault="002F15DC">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_Toc83109124 \h </w:instrText>
      </w:r>
      <w:r>
        <w:fldChar w:fldCharType="separate"/>
      </w:r>
      <w:r>
        <w:t>111</w:t>
      </w:r>
      <w:r>
        <w:fldChar w:fldCharType="end"/>
      </w:r>
    </w:p>
    <w:p w14:paraId="1F68A9D2" w14:textId="2C16D485"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_Toc83109125 \h </w:instrText>
      </w:r>
      <w:r>
        <w:fldChar w:fldCharType="separate"/>
      </w:r>
      <w:r>
        <w:t>111</w:t>
      </w:r>
      <w:r>
        <w:fldChar w:fldCharType="end"/>
      </w:r>
    </w:p>
    <w:p w14:paraId="0D47A11A" w14:textId="514278D0"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_Toc83109126 \h </w:instrText>
      </w:r>
      <w:r>
        <w:fldChar w:fldCharType="separate"/>
      </w:r>
      <w:r>
        <w:t>111</w:t>
      </w:r>
      <w:r>
        <w:fldChar w:fldCharType="end"/>
      </w:r>
    </w:p>
    <w:p w14:paraId="0FFC24AF" w14:textId="68B111E7" w:rsidR="002F15DC" w:rsidRDefault="002F15D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_Toc83109127 \h </w:instrText>
      </w:r>
      <w:r>
        <w:fldChar w:fldCharType="separate"/>
      </w:r>
      <w:r>
        <w:t>111</w:t>
      </w:r>
      <w:r>
        <w:fldChar w:fldCharType="end"/>
      </w:r>
    </w:p>
    <w:p w14:paraId="571816EE" w14:textId="503643DB" w:rsidR="002F15DC" w:rsidRDefault="002F15D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_Toc83109128 \h </w:instrText>
      </w:r>
      <w:r>
        <w:fldChar w:fldCharType="separate"/>
      </w:r>
      <w:r>
        <w:t>111</w:t>
      </w:r>
      <w:r>
        <w:fldChar w:fldCharType="end"/>
      </w:r>
    </w:p>
    <w:p w14:paraId="52347BA1" w14:textId="71DADA10" w:rsidR="002F15DC" w:rsidRDefault="002F15D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_Toc83109129 \h </w:instrText>
      </w:r>
      <w:r>
        <w:fldChar w:fldCharType="separate"/>
      </w:r>
      <w:r>
        <w:t>111</w:t>
      </w:r>
      <w:r>
        <w:fldChar w:fldCharType="end"/>
      </w:r>
    </w:p>
    <w:p w14:paraId="4277C128" w14:textId="4E9EF876" w:rsidR="002F15DC" w:rsidRDefault="002F15DC">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_Toc83109130 \h </w:instrText>
      </w:r>
      <w:r>
        <w:fldChar w:fldCharType="separate"/>
      </w:r>
      <w:r>
        <w:t>111</w:t>
      </w:r>
      <w:r>
        <w:fldChar w:fldCharType="end"/>
      </w:r>
    </w:p>
    <w:p w14:paraId="0739E411" w14:textId="5C752549" w:rsidR="002F15DC" w:rsidRDefault="002F15DC">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_Toc83109131 \h </w:instrText>
      </w:r>
      <w:r>
        <w:fldChar w:fldCharType="separate"/>
      </w:r>
      <w:r>
        <w:t>112</w:t>
      </w:r>
      <w:r>
        <w:fldChar w:fldCharType="end"/>
      </w:r>
    </w:p>
    <w:p w14:paraId="52EF0D0F" w14:textId="1D3EE58D" w:rsidR="002F15DC" w:rsidRDefault="002F15DC">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_Toc83109132 \h </w:instrText>
      </w:r>
      <w:r>
        <w:fldChar w:fldCharType="separate"/>
      </w:r>
      <w:r>
        <w:t>112</w:t>
      </w:r>
      <w:r>
        <w:fldChar w:fldCharType="end"/>
      </w:r>
    </w:p>
    <w:p w14:paraId="37D4CAB9" w14:textId="37FE2790"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_Toc83109133 \h </w:instrText>
      </w:r>
      <w:r>
        <w:fldChar w:fldCharType="separate"/>
      </w:r>
      <w:r>
        <w:t>112</w:t>
      </w:r>
      <w:r>
        <w:fldChar w:fldCharType="end"/>
      </w:r>
    </w:p>
    <w:p w14:paraId="7971DF9D" w14:textId="48AB9527" w:rsidR="002F15DC" w:rsidRDefault="002F15DC">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_Toc83109134 \h </w:instrText>
      </w:r>
      <w:r>
        <w:fldChar w:fldCharType="separate"/>
      </w:r>
      <w:r>
        <w:t>112</w:t>
      </w:r>
      <w:r>
        <w:fldChar w:fldCharType="end"/>
      </w:r>
    </w:p>
    <w:p w14:paraId="209C8405" w14:textId="2C4F8AC3" w:rsidR="002F15DC" w:rsidRDefault="002F15DC">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_Toc83109135 \h </w:instrText>
      </w:r>
      <w:r>
        <w:fldChar w:fldCharType="separate"/>
      </w:r>
      <w:r>
        <w:t>113</w:t>
      </w:r>
      <w:r>
        <w:fldChar w:fldCharType="end"/>
      </w:r>
    </w:p>
    <w:p w14:paraId="2F818291" w14:textId="43CB5E6E"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_Toc83109136 \h </w:instrText>
      </w:r>
      <w:r>
        <w:fldChar w:fldCharType="separate"/>
      </w:r>
      <w:r>
        <w:t>114</w:t>
      </w:r>
      <w:r>
        <w:fldChar w:fldCharType="end"/>
      </w:r>
    </w:p>
    <w:p w14:paraId="167ACAD9" w14:textId="7173140D" w:rsidR="002F15DC" w:rsidRDefault="002F15D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_Toc83109137 \h </w:instrText>
      </w:r>
      <w:r>
        <w:fldChar w:fldCharType="separate"/>
      </w:r>
      <w:r>
        <w:t>114</w:t>
      </w:r>
      <w:r>
        <w:fldChar w:fldCharType="end"/>
      </w:r>
    </w:p>
    <w:p w14:paraId="7FC495F5" w14:textId="1757132C" w:rsidR="002F15DC" w:rsidRDefault="002F15D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_Toc83109138 \h </w:instrText>
      </w:r>
      <w:r>
        <w:fldChar w:fldCharType="separate"/>
      </w:r>
      <w:r>
        <w:t>114</w:t>
      </w:r>
      <w:r>
        <w:fldChar w:fldCharType="end"/>
      </w:r>
    </w:p>
    <w:p w14:paraId="33B9E1DF" w14:textId="1C392FEF" w:rsidR="002F15DC" w:rsidRDefault="002F15D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_Toc83109139 \h </w:instrText>
      </w:r>
      <w:r>
        <w:fldChar w:fldCharType="separate"/>
      </w:r>
      <w:r>
        <w:t>114</w:t>
      </w:r>
      <w:r>
        <w:fldChar w:fldCharType="end"/>
      </w:r>
    </w:p>
    <w:p w14:paraId="7D1B0A3D" w14:textId="456F90BD" w:rsidR="002F15DC" w:rsidRDefault="002F15D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_Toc83109140 \h </w:instrText>
      </w:r>
      <w:r>
        <w:fldChar w:fldCharType="separate"/>
      </w:r>
      <w:r>
        <w:t>114</w:t>
      </w:r>
      <w:r>
        <w:fldChar w:fldCharType="end"/>
      </w:r>
    </w:p>
    <w:p w14:paraId="1164CB63" w14:textId="27518D5D" w:rsidR="002F15DC" w:rsidRDefault="002F15DC">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_Toc83109141 \h </w:instrText>
      </w:r>
      <w:r>
        <w:fldChar w:fldCharType="separate"/>
      </w:r>
      <w:r>
        <w:t>114</w:t>
      </w:r>
      <w:r>
        <w:fldChar w:fldCharType="end"/>
      </w:r>
    </w:p>
    <w:p w14:paraId="62DB46F1" w14:textId="49059782" w:rsidR="002F15DC" w:rsidRDefault="002F15DC">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_Toc83109142 \h </w:instrText>
      </w:r>
      <w:r>
        <w:fldChar w:fldCharType="separate"/>
      </w:r>
      <w:r>
        <w:t>114</w:t>
      </w:r>
      <w:r>
        <w:fldChar w:fldCharType="end"/>
      </w:r>
    </w:p>
    <w:p w14:paraId="113D6B50" w14:textId="50831049" w:rsidR="002F15DC" w:rsidRDefault="002F15DC">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_Toc83109143 \h </w:instrText>
      </w:r>
      <w:r>
        <w:fldChar w:fldCharType="separate"/>
      </w:r>
      <w:r>
        <w:t>115</w:t>
      </w:r>
      <w:r>
        <w:fldChar w:fldCharType="end"/>
      </w:r>
    </w:p>
    <w:p w14:paraId="7C4A94C8" w14:textId="25625AD0"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_Toc83109144 \h </w:instrText>
      </w:r>
      <w:r>
        <w:fldChar w:fldCharType="separate"/>
      </w:r>
      <w:r>
        <w:t>115</w:t>
      </w:r>
      <w:r>
        <w:fldChar w:fldCharType="end"/>
      </w:r>
    </w:p>
    <w:p w14:paraId="543AA9C0" w14:textId="6BB5E936" w:rsidR="002F15DC" w:rsidRDefault="002F15D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_Toc83109145 \h </w:instrText>
      </w:r>
      <w:r>
        <w:fldChar w:fldCharType="separate"/>
      </w:r>
      <w:r>
        <w:t>115</w:t>
      </w:r>
      <w:r>
        <w:fldChar w:fldCharType="end"/>
      </w:r>
    </w:p>
    <w:p w14:paraId="698F1692" w14:textId="59DE11C7" w:rsidR="002F15DC" w:rsidRDefault="002F15D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_Toc83109146 \h </w:instrText>
      </w:r>
      <w:r>
        <w:fldChar w:fldCharType="separate"/>
      </w:r>
      <w:r>
        <w:t>116</w:t>
      </w:r>
      <w:r>
        <w:fldChar w:fldCharType="end"/>
      </w:r>
    </w:p>
    <w:p w14:paraId="3161C77E" w14:textId="52AAD10C"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_Toc83109147 \h </w:instrText>
      </w:r>
      <w:r>
        <w:fldChar w:fldCharType="separate"/>
      </w:r>
      <w:r>
        <w:t>118</w:t>
      </w:r>
      <w:r>
        <w:fldChar w:fldCharType="end"/>
      </w:r>
    </w:p>
    <w:p w14:paraId="0F2EE832" w14:textId="642EFA84" w:rsidR="002F15DC" w:rsidRDefault="002F15D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_Toc83109148 \h </w:instrText>
      </w:r>
      <w:r>
        <w:fldChar w:fldCharType="separate"/>
      </w:r>
      <w:r>
        <w:t>118</w:t>
      </w:r>
      <w:r>
        <w:fldChar w:fldCharType="end"/>
      </w:r>
    </w:p>
    <w:p w14:paraId="158E7B37" w14:textId="5652A694" w:rsidR="002F15DC" w:rsidRDefault="002F15D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_Toc83109149 \h </w:instrText>
      </w:r>
      <w:r>
        <w:fldChar w:fldCharType="separate"/>
      </w:r>
      <w:r>
        <w:t>118</w:t>
      </w:r>
      <w:r>
        <w:fldChar w:fldCharType="end"/>
      </w:r>
    </w:p>
    <w:p w14:paraId="1619B789" w14:textId="14DD8E87" w:rsidR="002F15DC" w:rsidRDefault="002F15D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_Toc83109150 \h </w:instrText>
      </w:r>
      <w:r>
        <w:fldChar w:fldCharType="separate"/>
      </w:r>
      <w:r>
        <w:t>119</w:t>
      </w:r>
      <w:r>
        <w:fldChar w:fldCharType="end"/>
      </w:r>
    </w:p>
    <w:p w14:paraId="73A2D257" w14:textId="53524104" w:rsidR="002F15DC" w:rsidRDefault="002F15D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_Toc83109151 \h </w:instrText>
      </w:r>
      <w:r>
        <w:fldChar w:fldCharType="separate"/>
      </w:r>
      <w:r>
        <w:t>119</w:t>
      </w:r>
      <w:r>
        <w:fldChar w:fldCharType="end"/>
      </w:r>
    </w:p>
    <w:p w14:paraId="486C5010" w14:textId="2945B34E" w:rsidR="002F15DC" w:rsidRDefault="002F15D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_Toc83109152 \h </w:instrText>
      </w:r>
      <w:r>
        <w:fldChar w:fldCharType="separate"/>
      </w:r>
      <w:r>
        <w:t>119</w:t>
      </w:r>
      <w:r>
        <w:fldChar w:fldCharType="end"/>
      </w:r>
    </w:p>
    <w:p w14:paraId="7E484469" w14:textId="512C5C08" w:rsidR="002F15DC" w:rsidRDefault="002F15D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_Toc83109153 \h </w:instrText>
      </w:r>
      <w:r>
        <w:fldChar w:fldCharType="separate"/>
      </w:r>
      <w:r>
        <w:t>119</w:t>
      </w:r>
      <w:r>
        <w:fldChar w:fldCharType="end"/>
      </w:r>
    </w:p>
    <w:p w14:paraId="35755EBD" w14:textId="5237F2C7" w:rsidR="002F15DC" w:rsidRDefault="002F15D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_Toc83109154 \h </w:instrText>
      </w:r>
      <w:r>
        <w:fldChar w:fldCharType="separate"/>
      </w:r>
      <w:r>
        <w:t>119</w:t>
      </w:r>
      <w:r>
        <w:fldChar w:fldCharType="end"/>
      </w:r>
    </w:p>
    <w:p w14:paraId="72C05665" w14:textId="12D05336" w:rsidR="002F15DC" w:rsidRDefault="002F15D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_Toc83109155 \h </w:instrText>
      </w:r>
      <w:r>
        <w:fldChar w:fldCharType="separate"/>
      </w:r>
      <w:r>
        <w:t>120</w:t>
      </w:r>
      <w:r>
        <w:fldChar w:fldCharType="end"/>
      </w:r>
    </w:p>
    <w:p w14:paraId="57BF4372" w14:textId="737AFEE2"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_Toc83109156 \h </w:instrText>
      </w:r>
      <w:r>
        <w:fldChar w:fldCharType="separate"/>
      </w:r>
      <w:r>
        <w:t>120</w:t>
      </w:r>
      <w:r>
        <w:fldChar w:fldCharType="end"/>
      </w:r>
    </w:p>
    <w:p w14:paraId="5F8B55D6" w14:textId="50852895" w:rsidR="002F15DC" w:rsidRDefault="002F15D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_Toc83109157 \h </w:instrText>
      </w:r>
      <w:r>
        <w:fldChar w:fldCharType="separate"/>
      </w:r>
      <w:r>
        <w:t>120</w:t>
      </w:r>
      <w:r>
        <w:fldChar w:fldCharType="end"/>
      </w:r>
    </w:p>
    <w:p w14:paraId="7F68E262" w14:textId="1A6A173F" w:rsidR="002F15DC" w:rsidRDefault="002F15D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_Toc83109158 \h </w:instrText>
      </w:r>
      <w:r>
        <w:fldChar w:fldCharType="separate"/>
      </w:r>
      <w:r>
        <w:t>120</w:t>
      </w:r>
      <w:r>
        <w:fldChar w:fldCharType="end"/>
      </w:r>
    </w:p>
    <w:p w14:paraId="75C1BC2A" w14:textId="79398635"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_Toc83109159 \h </w:instrText>
      </w:r>
      <w:r>
        <w:fldChar w:fldCharType="separate"/>
      </w:r>
      <w:r>
        <w:t>121</w:t>
      </w:r>
      <w:r>
        <w:fldChar w:fldCharType="end"/>
      </w:r>
    </w:p>
    <w:p w14:paraId="245C8D1F" w14:textId="7AE5C672" w:rsidR="002F15DC" w:rsidRDefault="002F15D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_Toc83109160 \h </w:instrText>
      </w:r>
      <w:r>
        <w:fldChar w:fldCharType="separate"/>
      </w:r>
      <w:r>
        <w:t>121</w:t>
      </w:r>
      <w:r>
        <w:fldChar w:fldCharType="end"/>
      </w:r>
    </w:p>
    <w:p w14:paraId="0D9EAD77" w14:textId="67C5B1FB" w:rsidR="002F15DC" w:rsidRDefault="002F15DC">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_Toc83109161 \h </w:instrText>
      </w:r>
      <w:r>
        <w:fldChar w:fldCharType="separate"/>
      </w:r>
      <w:r>
        <w:t>121</w:t>
      </w:r>
      <w:r>
        <w:fldChar w:fldCharType="end"/>
      </w:r>
    </w:p>
    <w:p w14:paraId="1B71617C" w14:textId="1A4C7F7F" w:rsidR="002F15DC" w:rsidRDefault="002F15DC">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_Toc83109162 \h </w:instrText>
      </w:r>
      <w:r>
        <w:fldChar w:fldCharType="separate"/>
      </w:r>
      <w:r>
        <w:t>122</w:t>
      </w:r>
      <w:r>
        <w:fldChar w:fldCharType="end"/>
      </w:r>
    </w:p>
    <w:p w14:paraId="67B58ED0" w14:textId="19849787" w:rsidR="002F15DC" w:rsidRDefault="002F15D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_Toc83109163 \h </w:instrText>
      </w:r>
      <w:r>
        <w:fldChar w:fldCharType="separate"/>
      </w:r>
      <w:r>
        <w:t>122</w:t>
      </w:r>
      <w:r>
        <w:fldChar w:fldCharType="end"/>
      </w:r>
    </w:p>
    <w:p w14:paraId="3B34A751" w14:textId="732ACC24" w:rsidR="002F15DC" w:rsidRDefault="002F15DC">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_Toc83109164 \h </w:instrText>
      </w:r>
      <w:r>
        <w:fldChar w:fldCharType="separate"/>
      </w:r>
      <w:r>
        <w:t>122</w:t>
      </w:r>
      <w:r>
        <w:fldChar w:fldCharType="end"/>
      </w:r>
    </w:p>
    <w:p w14:paraId="6E039B86" w14:textId="6294D525" w:rsidR="002F15DC" w:rsidRDefault="002F15DC">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_Toc83109165 \h </w:instrText>
      </w:r>
      <w:r>
        <w:fldChar w:fldCharType="separate"/>
      </w:r>
      <w:r>
        <w:t>122</w:t>
      </w:r>
      <w:r>
        <w:fldChar w:fldCharType="end"/>
      </w:r>
    </w:p>
    <w:p w14:paraId="1B72605D" w14:textId="1FEFD0C2" w:rsidR="002F15DC" w:rsidRDefault="002F15DC">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_Toc83109166 \h </w:instrText>
      </w:r>
      <w:r>
        <w:fldChar w:fldCharType="separate"/>
      </w:r>
      <w:r>
        <w:t>122</w:t>
      </w:r>
      <w:r>
        <w:fldChar w:fldCharType="end"/>
      </w:r>
    </w:p>
    <w:p w14:paraId="0DE78CDB" w14:textId="6945678E"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_Toc83109167 \h </w:instrText>
      </w:r>
      <w:r>
        <w:fldChar w:fldCharType="separate"/>
      </w:r>
      <w:r>
        <w:t>122</w:t>
      </w:r>
      <w:r>
        <w:fldChar w:fldCharType="end"/>
      </w:r>
    </w:p>
    <w:p w14:paraId="07136276" w14:textId="51C626C8" w:rsidR="002F15DC" w:rsidRDefault="002F15DC">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_Toc83109168 \h </w:instrText>
      </w:r>
      <w:r>
        <w:fldChar w:fldCharType="separate"/>
      </w:r>
      <w:r>
        <w:t>122</w:t>
      </w:r>
      <w:r>
        <w:fldChar w:fldCharType="end"/>
      </w:r>
    </w:p>
    <w:p w14:paraId="0DB5057D" w14:textId="54A73B1C" w:rsidR="002F15DC" w:rsidRDefault="002F15DC">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_Toc83109169 \h </w:instrText>
      </w:r>
      <w:r>
        <w:fldChar w:fldCharType="separate"/>
      </w:r>
      <w:r>
        <w:t>123</w:t>
      </w:r>
      <w:r>
        <w:fldChar w:fldCharType="end"/>
      </w:r>
    </w:p>
    <w:p w14:paraId="74A03DDC" w14:textId="4CA3F9C4" w:rsidR="002F15DC" w:rsidRDefault="002F15DC">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_Toc83109170 \h </w:instrText>
      </w:r>
      <w:r>
        <w:fldChar w:fldCharType="separate"/>
      </w:r>
      <w:r>
        <w:t>124</w:t>
      </w:r>
      <w:r>
        <w:fldChar w:fldCharType="end"/>
      </w:r>
    </w:p>
    <w:p w14:paraId="42721CA1" w14:textId="6EA5FA04" w:rsidR="002F15DC" w:rsidRDefault="002F15DC">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_Toc83109171 \h </w:instrText>
      </w:r>
      <w:r>
        <w:fldChar w:fldCharType="separate"/>
      </w:r>
      <w:r>
        <w:t>124</w:t>
      </w:r>
      <w:r>
        <w:fldChar w:fldCharType="end"/>
      </w:r>
    </w:p>
    <w:p w14:paraId="2EC12222" w14:textId="029EB44F" w:rsidR="002F15DC" w:rsidRDefault="002F15DC">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_Toc83109172 \h </w:instrText>
      </w:r>
      <w:r>
        <w:fldChar w:fldCharType="separate"/>
      </w:r>
      <w:r>
        <w:t>124</w:t>
      </w:r>
      <w:r>
        <w:fldChar w:fldCharType="end"/>
      </w:r>
    </w:p>
    <w:p w14:paraId="42473D6E" w14:textId="5D0AFB43"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_Toc83109173 \h </w:instrText>
      </w:r>
      <w:r>
        <w:fldChar w:fldCharType="separate"/>
      </w:r>
      <w:r>
        <w:t>125</w:t>
      </w:r>
      <w:r>
        <w:fldChar w:fldCharType="end"/>
      </w:r>
    </w:p>
    <w:p w14:paraId="420C7EF3" w14:textId="52513169" w:rsidR="002F15DC" w:rsidRDefault="002F15D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_Toc83109174 \h </w:instrText>
      </w:r>
      <w:r>
        <w:fldChar w:fldCharType="separate"/>
      </w:r>
      <w:r>
        <w:t>125</w:t>
      </w:r>
      <w:r>
        <w:fldChar w:fldCharType="end"/>
      </w:r>
    </w:p>
    <w:p w14:paraId="746F0FE2" w14:textId="423418CF" w:rsidR="002F15DC" w:rsidRDefault="002F15D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_Toc83109175 \h </w:instrText>
      </w:r>
      <w:r>
        <w:fldChar w:fldCharType="separate"/>
      </w:r>
      <w:r>
        <w:t>131</w:t>
      </w:r>
      <w:r>
        <w:fldChar w:fldCharType="end"/>
      </w:r>
    </w:p>
    <w:p w14:paraId="63C1489C" w14:textId="6DA1F8FB" w:rsidR="002F15DC" w:rsidRDefault="002F15DC">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_Toc83109176 \h </w:instrText>
      </w:r>
      <w:r>
        <w:fldChar w:fldCharType="separate"/>
      </w:r>
      <w:r>
        <w:t>133</w:t>
      </w:r>
      <w:r>
        <w:fldChar w:fldCharType="end"/>
      </w:r>
    </w:p>
    <w:p w14:paraId="090B7E17" w14:textId="4DE3A1D2" w:rsidR="002F15DC" w:rsidRDefault="002F15DC">
      <w:pPr>
        <w:pStyle w:val="TOC3"/>
        <w:rPr>
          <w:rFonts w:asciiTheme="minorHAnsi" w:eastAsiaTheme="minorEastAsia" w:hAnsiTheme="minorHAnsi" w:cstheme="minorBidi"/>
          <w:sz w:val="22"/>
          <w:szCs w:val="22"/>
          <w:lang w:eastAsia="en-GB"/>
        </w:rPr>
      </w:pPr>
      <w:r w:rsidRPr="00356761">
        <w:rPr>
          <w:rFonts w:eastAsia="SimSun"/>
        </w:rPr>
        <w:t>6.7.4</w:t>
      </w:r>
      <w:r>
        <w:rPr>
          <w:rFonts w:asciiTheme="minorHAnsi" w:eastAsiaTheme="minorEastAsia" w:hAnsiTheme="minorHAnsi" w:cstheme="minorBidi"/>
          <w:sz w:val="22"/>
          <w:szCs w:val="22"/>
          <w:lang w:eastAsia="en-GB"/>
        </w:rPr>
        <w:tab/>
      </w:r>
      <w:r w:rsidRPr="00356761">
        <w:rPr>
          <w:rFonts w:eastAsia="SimSun"/>
        </w:rPr>
        <w:t>OTA Spectrum emission mask</w:t>
      </w:r>
      <w:r>
        <w:tab/>
      </w:r>
      <w:r>
        <w:fldChar w:fldCharType="begin"/>
      </w:r>
      <w:r>
        <w:instrText xml:space="preserve"> PAGEREF _Toc83109177 \h </w:instrText>
      </w:r>
      <w:r>
        <w:fldChar w:fldCharType="separate"/>
      </w:r>
      <w:r>
        <w:t>136</w:t>
      </w:r>
      <w:r>
        <w:fldChar w:fldCharType="end"/>
      </w:r>
    </w:p>
    <w:p w14:paraId="18F0DDAC" w14:textId="2115FDFD" w:rsidR="002F15DC" w:rsidRDefault="002F15DC">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_Toc83109178 \h </w:instrText>
      </w:r>
      <w:r>
        <w:fldChar w:fldCharType="separate"/>
      </w:r>
      <w:r>
        <w:t>136</w:t>
      </w:r>
      <w:r>
        <w:fldChar w:fldCharType="end"/>
      </w:r>
    </w:p>
    <w:p w14:paraId="6B74D47E" w14:textId="5BC81295" w:rsidR="002F15DC" w:rsidRDefault="002F15DC">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_Toc83109179 \h </w:instrText>
      </w:r>
      <w:r>
        <w:fldChar w:fldCharType="separate"/>
      </w:r>
      <w:r>
        <w:t>136</w:t>
      </w:r>
      <w:r>
        <w:fldChar w:fldCharType="end"/>
      </w:r>
    </w:p>
    <w:p w14:paraId="7C08CAC6" w14:textId="33B56A4B" w:rsidR="002F15DC" w:rsidRDefault="002F15DC">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_Toc83109180 \h </w:instrText>
      </w:r>
      <w:r>
        <w:fldChar w:fldCharType="separate"/>
      </w:r>
      <w:r>
        <w:t>136</w:t>
      </w:r>
      <w:r>
        <w:fldChar w:fldCharType="end"/>
      </w:r>
    </w:p>
    <w:p w14:paraId="7858086F" w14:textId="4D082A89"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_Toc83109181 \h </w:instrText>
      </w:r>
      <w:r>
        <w:fldChar w:fldCharType="separate"/>
      </w:r>
      <w:r>
        <w:t>136</w:t>
      </w:r>
      <w:r>
        <w:fldChar w:fldCharType="end"/>
      </w:r>
    </w:p>
    <w:p w14:paraId="644889ED" w14:textId="2B06BC46" w:rsidR="002F15DC" w:rsidRDefault="002F15DC">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_Toc83109182 \h </w:instrText>
      </w:r>
      <w:r>
        <w:fldChar w:fldCharType="separate"/>
      </w:r>
      <w:r>
        <w:t>136</w:t>
      </w:r>
      <w:r>
        <w:fldChar w:fldCharType="end"/>
      </w:r>
    </w:p>
    <w:p w14:paraId="4DE02FD3" w14:textId="0D96C788" w:rsidR="002F15DC" w:rsidRDefault="002F15DC">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_Toc83109183 \h </w:instrText>
      </w:r>
      <w:r>
        <w:fldChar w:fldCharType="separate"/>
      </w:r>
      <w:r>
        <w:t>137</w:t>
      </w:r>
      <w:r>
        <w:fldChar w:fldCharType="end"/>
      </w:r>
    </w:p>
    <w:p w14:paraId="2C978C9E" w14:textId="78DA9CD7"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_Toc83109184 \h </w:instrText>
      </w:r>
      <w:r>
        <w:fldChar w:fldCharType="separate"/>
      </w:r>
      <w:r>
        <w:t>138</w:t>
      </w:r>
      <w:r>
        <w:fldChar w:fldCharType="end"/>
      </w:r>
    </w:p>
    <w:p w14:paraId="4CFA5081" w14:textId="628C5735" w:rsidR="002F15DC" w:rsidRDefault="002F15D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_Toc83109185 \h </w:instrText>
      </w:r>
      <w:r>
        <w:fldChar w:fldCharType="separate"/>
      </w:r>
      <w:r>
        <w:t>138</w:t>
      </w:r>
      <w:r>
        <w:fldChar w:fldCharType="end"/>
      </w:r>
    </w:p>
    <w:p w14:paraId="39EF4D2A" w14:textId="4D3DCBF4" w:rsidR="002F15DC" w:rsidRDefault="002F15D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_Toc83109186 \h </w:instrText>
      </w:r>
      <w:r>
        <w:fldChar w:fldCharType="separate"/>
      </w:r>
      <w:r>
        <w:t>148</w:t>
      </w:r>
      <w:r>
        <w:fldChar w:fldCharType="end"/>
      </w:r>
    </w:p>
    <w:p w14:paraId="2C70181B" w14:textId="44D2A795" w:rsidR="002F15DC" w:rsidRDefault="002F15DC">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_Toc83109187 \h </w:instrText>
      </w:r>
      <w:r>
        <w:fldChar w:fldCharType="separate"/>
      </w:r>
      <w:r>
        <w:t>148</w:t>
      </w:r>
      <w:r>
        <w:fldChar w:fldCharType="end"/>
      </w:r>
    </w:p>
    <w:p w14:paraId="63598119" w14:textId="35C4F52A" w:rsidR="002F15DC" w:rsidRDefault="002F15DC">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_Toc83109188 \h </w:instrText>
      </w:r>
      <w:r>
        <w:fldChar w:fldCharType="separate"/>
      </w:r>
      <w:r>
        <w:t>148</w:t>
      </w:r>
      <w:r>
        <w:fldChar w:fldCharType="end"/>
      </w:r>
    </w:p>
    <w:p w14:paraId="7BBA8C3F" w14:textId="0D012A59" w:rsidR="002F15DC" w:rsidRDefault="002F15DC">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_Toc83109189 \h </w:instrText>
      </w:r>
      <w:r>
        <w:fldChar w:fldCharType="separate"/>
      </w:r>
      <w:r>
        <w:t>149</w:t>
      </w:r>
      <w:r>
        <w:fldChar w:fldCharType="end"/>
      </w:r>
    </w:p>
    <w:p w14:paraId="3EA349DE" w14:textId="433ACA95"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_Toc83109190 \h </w:instrText>
      </w:r>
      <w:r>
        <w:fldChar w:fldCharType="separate"/>
      </w:r>
      <w:r>
        <w:t>149</w:t>
      </w:r>
      <w:r>
        <w:fldChar w:fldCharType="end"/>
      </w:r>
    </w:p>
    <w:p w14:paraId="1955A297" w14:textId="715CC4AC" w:rsidR="002F15DC" w:rsidRDefault="002F15D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_Toc83109191 \h </w:instrText>
      </w:r>
      <w:r>
        <w:fldChar w:fldCharType="separate"/>
      </w:r>
      <w:r>
        <w:t>149</w:t>
      </w:r>
      <w:r>
        <w:fldChar w:fldCharType="end"/>
      </w:r>
    </w:p>
    <w:p w14:paraId="054B45A3" w14:textId="23AABA46" w:rsidR="002F15DC" w:rsidRDefault="002F15D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_Toc83109192 \h </w:instrText>
      </w:r>
      <w:r>
        <w:fldChar w:fldCharType="separate"/>
      </w:r>
      <w:r>
        <w:t>149</w:t>
      </w:r>
      <w:r>
        <w:fldChar w:fldCharType="end"/>
      </w:r>
    </w:p>
    <w:p w14:paraId="33BB3C55" w14:textId="00FF3EBB" w:rsidR="002F15DC" w:rsidRDefault="002F15DC">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_Toc83109193 \h </w:instrText>
      </w:r>
      <w:r>
        <w:fldChar w:fldCharType="separate"/>
      </w:r>
      <w:r>
        <w:t>150</w:t>
      </w:r>
      <w:r>
        <w:fldChar w:fldCharType="end"/>
      </w:r>
    </w:p>
    <w:p w14:paraId="3106529C" w14:textId="25B8222A" w:rsidR="002F15DC" w:rsidRDefault="002F15D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_Toc83109194 \h </w:instrText>
      </w:r>
      <w:r>
        <w:fldChar w:fldCharType="separate"/>
      </w:r>
      <w:r>
        <w:t>150</w:t>
      </w:r>
      <w:r>
        <w:fldChar w:fldCharType="end"/>
      </w:r>
    </w:p>
    <w:p w14:paraId="5A9BFA52" w14:textId="39429001" w:rsidR="002F15DC" w:rsidRDefault="002F15D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_Toc83109195 \h </w:instrText>
      </w:r>
      <w:r>
        <w:fldChar w:fldCharType="separate"/>
      </w:r>
      <w:r>
        <w:t>150</w:t>
      </w:r>
      <w:r>
        <w:fldChar w:fldCharType="end"/>
      </w:r>
    </w:p>
    <w:p w14:paraId="2CDEF8DA" w14:textId="75249E24" w:rsidR="002F15DC" w:rsidRDefault="002F15D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_Toc83109196 \h </w:instrText>
      </w:r>
      <w:r>
        <w:fldChar w:fldCharType="separate"/>
      </w:r>
      <w:r>
        <w:t>159</w:t>
      </w:r>
      <w:r>
        <w:fldChar w:fldCharType="end"/>
      </w:r>
    </w:p>
    <w:p w14:paraId="00FD8D9A" w14:textId="3291F17D" w:rsidR="002F15DC" w:rsidRDefault="002F15D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_Toc83109197 \h </w:instrText>
      </w:r>
      <w:r>
        <w:fldChar w:fldCharType="separate"/>
      </w:r>
      <w:r>
        <w:t>166</w:t>
      </w:r>
      <w:r>
        <w:fldChar w:fldCharType="end"/>
      </w:r>
    </w:p>
    <w:p w14:paraId="1A2E0E96" w14:textId="7ECA2A2D" w:rsidR="002F15DC" w:rsidRDefault="002F15D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_Toc83109198 \h </w:instrText>
      </w:r>
      <w:r>
        <w:fldChar w:fldCharType="separate"/>
      </w:r>
      <w:r>
        <w:t>170</w:t>
      </w:r>
      <w:r>
        <w:fldChar w:fldCharType="end"/>
      </w:r>
    </w:p>
    <w:p w14:paraId="73F24876" w14:textId="7773E4D9" w:rsidR="002F15DC" w:rsidRDefault="002F15DC">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_Toc83109199 \h </w:instrText>
      </w:r>
      <w:r>
        <w:fldChar w:fldCharType="separate"/>
      </w:r>
      <w:r>
        <w:t>191</w:t>
      </w:r>
      <w:r>
        <w:fldChar w:fldCharType="end"/>
      </w:r>
    </w:p>
    <w:p w14:paraId="30D2D682" w14:textId="60D72615" w:rsidR="002F15DC" w:rsidRDefault="002F15DC">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_Toc83109200 \h </w:instrText>
      </w:r>
      <w:r>
        <w:fldChar w:fldCharType="separate"/>
      </w:r>
      <w:r>
        <w:t>191</w:t>
      </w:r>
      <w:r>
        <w:fldChar w:fldCharType="end"/>
      </w:r>
    </w:p>
    <w:p w14:paraId="237C1038" w14:textId="2ED4D07A" w:rsidR="002F15DC" w:rsidRDefault="002F15DC">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_Toc83109201 \h </w:instrText>
      </w:r>
      <w:r>
        <w:fldChar w:fldCharType="separate"/>
      </w:r>
      <w:r>
        <w:t>192</w:t>
      </w:r>
      <w:r>
        <w:fldChar w:fldCharType="end"/>
      </w:r>
    </w:p>
    <w:p w14:paraId="698709C3" w14:textId="5E82C0E3" w:rsidR="002F15DC" w:rsidRDefault="002F15DC">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_Toc83109202 \h </w:instrText>
      </w:r>
      <w:r>
        <w:fldChar w:fldCharType="separate"/>
      </w:r>
      <w:r>
        <w:t>192</w:t>
      </w:r>
      <w:r>
        <w:fldChar w:fldCharType="end"/>
      </w:r>
    </w:p>
    <w:p w14:paraId="7C8E5A5F" w14:textId="035F213A" w:rsidR="002F15DC" w:rsidRDefault="002F15DC">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_Toc83109203 \h </w:instrText>
      </w:r>
      <w:r>
        <w:fldChar w:fldCharType="separate"/>
      </w:r>
      <w:r>
        <w:t>192</w:t>
      </w:r>
      <w:r>
        <w:fldChar w:fldCharType="end"/>
      </w:r>
    </w:p>
    <w:p w14:paraId="7C2DFB39" w14:textId="4475F444" w:rsidR="002F15DC" w:rsidRDefault="002F15DC">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_Toc83109204 \h </w:instrText>
      </w:r>
      <w:r>
        <w:fldChar w:fldCharType="separate"/>
      </w:r>
      <w:r>
        <w:t>192</w:t>
      </w:r>
      <w:r>
        <w:fldChar w:fldCharType="end"/>
      </w:r>
    </w:p>
    <w:p w14:paraId="0B0BBEB5" w14:textId="3BC2BF41"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_Toc83109205 \h </w:instrText>
      </w:r>
      <w:r>
        <w:fldChar w:fldCharType="separate"/>
      </w:r>
      <w:r>
        <w:t>192</w:t>
      </w:r>
      <w:r>
        <w:fldChar w:fldCharType="end"/>
      </w:r>
    </w:p>
    <w:p w14:paraId="5C9FE91D" w14:textId="52D3A197"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_Toc83109206 \h </w:instrText>
      </w:r>
      <w:r>
        <w:fldChar w:fldCharType="separate"/>
      </w:r>
      <w:r>
        <w:t>193</w:t>
      </w:r>
      <w:r>
        <w:fldChar w:fldCharType="end"/>
      </w:r>
    </w:p>
    <w:p w14:paraId="7DBEE2AF" w14:textId="7D45E302" w:rsidR="002F15DC" w:rsidRDefault="002F15DC">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_Toc83109207 \h </w:instrText>
      </w:r>
      <w:r>
        <w:fldChar w:fldCharType="separate"/>
      </w:r>
      <w:r>
        <w:t>196</w:t>
      </w:r>
      <w:r>
        <w:fldChar w:fldCharType="end"/>
      </w:r>
    </w:p>
    <w:p w14:paraId="1F0B5C05" w14:textId="078F47D1" w:rsidR="002F15DC" w:rsidRDefault="002F15DC">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_Toc83109208 \h </w:instrText>
      </w:r>
      <w:r>
        <w:fldChar w:fldCharType="separate"/>
      </w:r>
      <w:r>
        <w:t>196</w:t>
      </w:r>
      <w:r>
        <w:fldChar w:fldCharType="end"/>
      </w:r>
    </w:p>
    <w:p w14:paraId="11D5FCD1" w14:textId="25515F2A" w:rsidR="002F15DC" w:rsidRDefault="002F15DC">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_Toc83109209 \h </w:instrText>
      </w:r>
      <w:r>
        <w:fldChar w:fldCharType="separate"/>
      </w:r>
      <w:r>
        <w:t>196</w:t>
      </w:r>
      <w:r>
        <w:fldChar w:fldCharType="end"/>
      </w:r>
    </w:p>
    <w:p w14:paraId="59509EF6" w14:textId="6F026890" w:rsidR="002F15DC" w:rsidRDefault="002F15DC">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_Toc83109210 \h </w:instrText>
      </w:r>
      <w:r>
        <w:fldChar w:fldCharType="separate"/>
      </w:r>
      <w:r>
        <w:t>196</w:t>
      </w:r>
      <w:r>
        <w:fldChar w:fldCharType="end"/>
      </w:r>
    </w:p>
    <w:p w14:paraId="04EF36B0" w14:textId="3F449EC5"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_Toc83109211 \h </w:instrText>
      </w:r>
      <w:r>
        <w:fldChar w:fldCharType="separate"/>
      </w:r>
      <w:r>
        <w:t>196</w:t>
      </w:r>
      <w:r>
        <w:fldChar w:fldCharType="end"/>
      </w:r>
    </w:p>
    <w:p w14:paraId="68119FF4" w14:textId="3D0D71CF"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_Toc83109212 \h </w:instrText>
      </w:r>
      <w:r>
        <w:fldChar w:fldCharType="separate"/>
      </w:r>
      <w:r>
        <w:t>198</w:t>
      </w:r>
      <w:r>
        <w:fldChar w:fldCharType="end"/>
      </w:r>
    </w:p>
    <w:p w14:paraId="07323F51" w14:textId="3F23EEF9" w:rsidR="002F15DC" w:rsidRDefault="002F15DC">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_Toc83109213 \h </w:instrText>
      </w:r>
      <w:r>
        <w:fldChar w:fldCharType="separate"/>
      </w:r>
      <w:r>
        <w:t>199</w:t>
      </w:r>
      <w:r>
        <w:fldChar w:fldCharType="end"/>
      </w:r>
    </w:p>
    <w:p w14:paraId="2DB3BA94" w14:textId="49F38CBE" w:rsidR="002F15DC" w:rsidRDefault="002F15DC">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_Toc83109214 \h </w:instrText>
      </w:r>
      <w:r>
        <w:fldChar w:fldCharType="separate"/>
      </w:r>
      <w:r>
        <w:t>199</w:t>
      </w:r>
      <w:r>
        <w:fldChar w:fldCharType="end"/>
      </w:r>
    </w:p>
    <w:p w14:paraId="6309836D" w14:textId="06501D5C" w:rsidR="002F15DC" w:rsidRDefault="002F15DC">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_Toc83109215 \h </w:instrText>
      </w:r>
      <w:r>
        <w:fldChar w:fldCharType="separate"/>
      </w:r>
      <w:r>
        <w:t>199</w:t>
      </w:r>
      <w:r>
        <w:fldChar w:fldCharType="end"/>
      </w:r>
    </w:p>
    <w:p w14:paraId="7F03C742" w14:textId="452AE527" w:rsidR="002F15DC" w:rsidRDefault="002F15DC">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_Toc83109216 \h </w:instrText>
      </w:r>
      <w:r>
        <w:fldChar w:fldCharType="separate"/>
      </w:r>
      <w:r>
        <w:t>199</w:t>
      </w:r>
      <w:r>
        <w:fldChar w:fldCharType="end"/>
      </w:r>
    </w:p>
    <w:p w14:paraId="4F0026F0" w14:textId="113DE9D7"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_Toc83109217 \h </w:instrText>
      </w:r>
      <w:r>
        <w:fldChar w:fldCharType="separate"/>
      </w:r>
      <w:r>
        <w:t>199</w:t>
      </w:r>
      <w:r>
        <w:fldChar w:fldCharType="end"/>
      </w:r>
    </w:p>
    <w:p w14:paraId="53E297AF" w14:textId="112F35C6"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_Toc83109218 \h </w:instrText>
      </w:r>
      <w:r>
        <w:fldChar w:fldCharType="separate"/>
      </w:r>
      <w:r>
        <w:t>200</w:t>
      </w:r>
      <w:r>
        <w:fldChar w:fldCharType="end"/>
      </w:r>
    </w:p>
    <w:p w14:paraId="36E1EDE4" w14:textId="5493D802" w:rsidR="002F15DC" w:rsidRDefault="002F15DC">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_Toc83109219 \h </w:instrText>
      </w:r>
      <w:r>
        <w:fldChar w:fldCharType="separate"/>
      </w:r>
      <w:r>
        <w:t>232</w:t>
      </w:r>
      <w:r>
        <w:fldChar w:fldCharType="end"/>
      </w:r>
    </w:p>
    <w:p w14:paraId="14700B17" w14:textId="4211641C" w:rsidR="002F15DC" w:rsidRDefault="002F15DC">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_Toc83109220 \h </w:instrText>
      </w:r>
      <w:r>
        <w:fldChar w:fldCharType="separate"/>
      </w:r>
      <w:r>
        <w:t>232</w:t>
      </w:r>
      <w:r>
        <w:fldChar w:fldCharType="end"/>
      </w:r>
    </w:p>
    <w:p w14:paraId="29661ADE" w14:textId="7BC3250E" w:rsidR="002F15DC" w:rsidRDefault="002F15DC">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_Toc83109221 \h </w:instrText>
      </w:r>
      <w:r>
        <w:fldChar w:fldCharType="separate"/>
      </w:r>
      <w:r>
        <w:t>232</w:t>
      </w:r>
      <w:r>
        <w:fldChar w:fldCharType="end"/>
      </w:r>
    </w:p>
    <w:p w14:paraId="4D218240" w14:textId="1A8B7FF1" w:rsidR="002F15DC" w:rsidRDefault="002F15DC">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_Toc83109222 \h </w:instrText>
      </w:r>
      <w:r>
        <w:fldChar w:fldCharType="separate"/>
      </w:r>
      <w:r>
        <w:t>232</w:t>
      </w:r>
      <w:r>
        <w:fldChar w:fldCharType="end"/>
      </w:r>
    </w:p>
    <w:p w14:paraId="198EB5A8" w14:textId="0AF58DF8"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_Toc83109223 \h </w:instrText>
      </w:r>
      <w:r>
        <w:fldChar w:fldCharType="separate"/>
      </w:r>
      <w:r>
        <w:t>232</w:t>
      </w:r>
      <w:r>
        <w:fldChar w:fldCharType="end"/>
      </w:r>
    </w:p>
    <w:p w14:paraId="12DBB0CC" w14:textId="71E28050" w:rsidR="002F15DC" w:rsidRDefault="002F15DC">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_Toc83109224 \h </w:instrText>
      </w:r>
      <w:r>
        <w:fldChar w:fldCharType="separate"/>
      </w:r>
      <w:r>
        <w:t>232</w:t>
      </w:r>
      <w:r>
        <w:fldChar w:fldCharType="end"/>
      </w:r>
    </w:p>
    <w:p w14:paraId="111A2F85" w14:textId="2CAEBA10" w:rsidR="002F15DC" w:rsidRDefault="002F15D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_Toc83109225 \h </w:instrText>
      </w:r>
      <w:r>
        <w:fldChar w:fldCharType="separate"/>
      </w:r>
      <w:r>
        <w:t>251</w:t>
      </w:r>
      <w:r>
        <w:fldChar w:fldCharType="end"/>
      </w:r>
    </w:p>
    <w:p w14:paraId="349DB7A4" w14:textId="353EA9A3" w:rsidR="002F15DC" w:rsidRDefault="002F15DC">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_Toc83109226 \h </w:instrText>
      </w:r>
      <w:r>
        <w:fldChar w:fldCharType="separate"/>
      </w:r>
      <w:r>
        <w:t>251</w:t>
      </w:r>
      <w:r>
        <w:fldChar w:fldCharType="end"/>
      </w:r>
    </w:p>
    <w:p w14:paraId="219ADC81" w14:textId="58900916" w:rsidR="002F15DC" w:rsidRDefault="002F15DC">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_Toc83109227 \h </w:instrText>
      </w:r>
      <w:r>
        <w:fldChar w:fldCharType="separate"/>
      </w:r>
      <w:r>
        <w:t>251</w:t>
      </w:r>
      <w:r>
        <w:fldChar w:fldCharType="end"/>
      </w:r>
    </w:p>
    <w:p w14:paraId="4D0A171B" w14:textId="0366FE3E" w:rsidR="002F15DC" w:rsidRDefault="002F15DC">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_Toc83109228 \h </w:instrText>
      </w:r>
      <w:r>
        <w:fldChar w:fldCharType="separate"/>
      </w:r>
      <w:r>
        <w:t>251</w:t>
      </w:r>
      <w:r>
        <w:fldChar w:fldCharType="end"/>
      </w:r>
    </w:p>
    <w:p w14:paraId="17254346" w14:textId="1EB6C957" w:rsidR="002F15DC" w:rsidRDefault="002F15DC">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_Toc83109229 \h </w:instrText>
      </w:r>
      <w:r>
        <w:fldChar w:fldCharType="separate"/>
      </w:r>
      <w:r>
        <w:t>251</w:t>
      </w:r>
      <w:r>
        <w:fldChar w:fldCharType="end"/>
      </w:r>
    </w:p>
    <w:p w14:paraId="0B928D74" w14:textId="656B878F" w:rsidR="002F15DC" w:rsidRDefault="002F15DC">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_Toc83109230 \h </w:instrText>
      </w:r>
      <w:r>
        <w:fldChar w:fldCharType="separate"/>
      </w:r>
      <w:r>
        <w:t>251</w:t>
      </w:r>
      <w:r>
        <w:fldChar w:fldCharType="end"/>
      </w:r>
    </w:p>
    <w:p w14:paraId="10495763" w14:textId="7C517660" w:rsidR="002F15DC" w:rsidRDefault="002F15DC">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_Toc83109231 \h </w:instrText>
      </w:r>
      <w:r>
        <w:fldChar w:fldCharType="separate"/>
      </w:r>
      <w:r>
        <w:t>252</w:t>
      </w:r>
      <w:r>
        <w:fldChar w:fldCharType="end"/>
      </w:r>
    </w:p>
    <w:p w14:paraId="68AA25F0" w14:textId="6E89B6D9" w:rsidR="002F15DC" w:rsidRDefault="002F15DC">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_Toc83109232 \h </w:instrText>
      </w:r>
      <w:r>
        <w:fldChar w:fldCharType="separate"/>
      </w:r>
      <w:r>
        <w:t>254</w:t>
      </w:r>
      <w:r>
        <w:fldChar w:fldCharType="end"/>
      </w:r>
    </w:p>
    <w:p w14:paraId="627E5222" w14:textId="542F21CE" w:rsidR="002F15DC" w:rsidRDefault="002F15D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_Toc83109233 \h </w:instrText>
      </w:r>
      <w:r>
        <w:fldChar w:fldCharType="separate"/>
      </w:r>
      <w:r>
        <w:t>254</w:t>
      </w:r>
      <w:r>
        <w:fldChar w:fldCharType="end"/>
      </w:r>
    </w:p>
    <w:p w14:paraId="2321DC69" w14:textId="16AFB777" w:rsidR="002F15DC" w:rsidRDefault="002F15DC">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_Toc83109234 \h </w:instrText>
      </w:r>
      <w:r>
        <w:fldChar w:fldCharType="separate"/>
      </w:r>
      <w:r>
        <w:t>254</w:t>
      </w:r>
      <w:r>
        <w:fldChar w:fldCharType="end"/>
      </w:r>
    </w:p>
    <w:p w14:paraId="65117DDC" w14:textId="70099B96" w:rsidR="002F15DC" w:rsidRDefault="002F15DC">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_Toc83109235 \h </w:instrText>
      </w:r>
      <w:r>
        <w:fldChar w:fldCharType="separate"/>
      </w:r>
      <w:r>
        <w:t>254</w:t>
      </w:r>
      <w:r>
        <w:fldChar w:fldCharType="end"/>
      </w:r>
    </w:p>
    <w:p w14:paraId="6B165954" w14:textId="5965FD4A" w:rsidR="002F15DC" w:rsidRDefault="002F15DC">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_Toc83109236 \h </w:instrText>
      </w:r>
      <w:r>
        <w:fldChar w:fldCharType="separate"/>
      </w:r>
      <w:r>
        <w:t>255</w:t>
      </w:r>
      <w:r>
        <w:fldChar w:fldCharType="end"/>
      </w:r>
    </w:p>
    <w:p w14:paraId="536DE7BF" w14:textId="7E6F6C82" w:rsidR="002F15DC" w:rsidRDefault="002F15DC">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_Toc83109237 \h </w:instrText>
      </w:r>
      <w:r>
        <w:fldChar w:fldCharType="separate"/>
      </w:r>
      <w:r>
        <w:t>256</w:t>
      </w:r>
      <w:r>
        <w:fldChar w:fldCharType="end"/>
      </w:r>
    </w:p>
    <w:p w14:paraId="3A606A85" w14:textId="3DD9D511" w:rsidR="002F15DC" w:rsidRDefault="002F15DC">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_Toc83109238 \h </w:instrText>
      </w:r>
      <w:r>
        <w:fldChar w:fldCharType="separate"/>
      </w:r>
      <w:r>
        <w:t>256</w:t>
      </w:r>
      <w:r>
        <w:fldChar w:fldCharType="end"/>
      </w:r>
    </w:p>
    <w:p w14:paraId="1FE34BE2" w14:textId="24ECAE1B" w:rsidR="002F15DC" w:rsidRDefault="002F15DC">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_Toc83109239 \h </w:instrText>
      </w:r>
      <w:r>
        <w:fldChar w:fldCharType="separate"/>
      </w:r>
      <w:r>
        <w:t>256</w:t>
      </w:r>
      <w:r>
        <w:fldChar w:fldCharType="end"/>
      </w:r>
    </w:p>
    <w:p w14:paraId="6DE2CF3A" w14:textId="3D76129F" w:rsidR="002F15DC" w:rsidRDefault="002F15DC">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_Toc83109240 \h </w:instrText>
      </w:r>
      <w:r>
        <w:fldChar w:fldCharType="separate"/>
      </w:r>
      <w:r>
        <w:t>256</w:t>
      </w:r>
      <w:r>
        <w:fldChar w:fldCharType="end"/>
      </w:r>
    </w:p>
    <w:p w14:paraId="3134D1C4" w14:textId="32F26DFE" w:rsidR="002F15DC" w:rsidRDefault="002F15DC">
      <w:pPr>
        <w:pStyle w:val="TOC5"/>
        <w:rPr>
          <w:rFonts w:asciiTheme="minorHAnsi" w:eastAsiaTheme="minorEastAsia" w:hAnsiTheme="minorHAnsi" w:cstheme="minorBidi"/>
          <w:sz w:val="22"/>
          <w:szCs w:val="22"/>
          <w:lang w:eastAsia="en-GB"/>
        </w:rPr>
      </w:pPr>
      <w:r>
        <w:t>6.8.5.3.</w:t>
      </w:r>
      <w:r w:rsidRPr="00356761">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_Toc83109241 \h </w:instrText>
      </w:r>
      <w:r>
        <w:fldChar w:fldCharType="separate"/>
      </w:r>
      <w:r>
        <w:t>257</w:t>
      </w:r>
      <w:r>
        <w:fldChar w:fldCharType="end"/>
      </w:r>
    </w:p>
    <w:p w14:paraId="5260230B" w14:textId="04C7ED8E" w:rsidR="002F15DC" w:rsidRDefault="002F15D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_Toc83109242 \h </w:instrText>
      </w:r>
      <w:r>
        <w:fldChar w:fldCharType="separate"/>
      </w:r>
      <w:r>
        <w:t>257</w:t>
      </w:r>
      <w:r>
        <w:fldChar w:fldCharType="end"/>
      </w:r>
    </w:p>
    <w:p w14:paraId="4D2D4AD7" w14:textId="45913E00" w:rsidR="002F15DC" w:rsidRDefault="002F15D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_Toc83109243 \h </w:instrText>
      </w:r>
      <w:r>
        <w:fldChar w:fldCharType="separate"/>
      </w:r>
      <w:r>
        <w:t>257</w:t>
      </w:r>
      <w:r>
        <w:fldChar w:fldCharType="end"/>
      </w:r>
    </w:p>
    <w:p w14:paraId="5D9CFEE2" w14:textId="69510D87" w:rsidR="002F15DC" w:rsidRDefault="002F15DC">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_Toc83109244 \h </w:instrText>
      </w:r>
      <w:r>
        <w:fldChar w:fldCharType="separate"/>
      </w:r>
      <w:r>
        <w:t>258</w:t>
      </w:r>
      <w:r>
        <w:fldChar w:fldCharType="end"/>
      </w:r>
    </w:p>
    <w:p w14:paraId="6AEB09B4" w14:textId="4665A6D5" w:rsidR="002F15DC" w:rsidRDefault="002F15D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_Toc83109245 \h </w:instrText>
      </w:r>
      <w:r>
        <w:fldChar w:fldCharType="separate"/>
      </w:r>
      <w:r>
        <w:t>258</w:t>
      </w:r>
      <w:r>
        <w:fldChar w:fldCharType="end"/>
      </w:r>
    </w:p>
    <w:p w14:paraId="55E023EB" w14:textId="4B04864C" w:rsidR="002F15DC" w:rsidRDefault="002F15D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_Toc83109246 \h </w:instrText>
      </w:r>
      <w:r>
        <w:fldChar w:fldCharType="separate"/>
      </w:r>
      <w:r>
        <w:t>258</w:t>
      </w:r>
      <w:r>
        <w:fldChar w:fldCharType="end"/>
      </w:r>
    </w:p>
    <w:p w14:paraId="12CECD02" w14:textId="6310E864" w:rsidR="002F15DC" w:rsidRDefault="002F15D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_Toc83109247 \h </w:instrText>
      </w:r>
      <w:r>
        <w:fldChar w:fldCharType="separate"/>
      </w:r>
      <w:r>
        <w:t>258</w:t>
      </w:r>
      <w:r>
        <w:fldChar w:fldCharType="end"/>
      </w:r>
    </w:p>
    <w:p w14:paraId="229B8904" w14:textId="114E0AB2" w:rsidR="002F15DC" w:rsidRDefault="002F15D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_Toc83109248 \h </w:instrText>
      </w:r>
      <w:r>
        <w:fldChar w:fldCharType="separate"/>
      </w:r>
      <w:r>
        <w:t>259</w:t>
      </w:r>
      <w:r>
        <w:fldChar w:fldCharType="end"/>
      </w:r>
    </w:p>
    <w:p w14:paraId="43E41646" w14:textId="5DD56D7C" w:rsidR="002F15DC" w:rsidRDefault="002F15D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_Toc83109249 \h </w:instrText>
      </w:r>
      <w:r>
        <w:fldChar w:fldCharType="separate"/>
      </w:r>
      <w:r>
        <w:t>259</w:t>
      </w:r>
      <w:r>
        <w:fldChar w:fldCharType="end"/>
      </w:r>
    </w:p>
    <w:p w14:paraId="203761A2" w14:textId="65C6188C" w:rsidR="002F15DC" w:rsidRDefault="002F15D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_Toc83109250 \h </w:instrText>
      </w:r>
      <w:r>
        <w:fldChar w:fldCharType="separate"/>
      </w:r>
      <w:r>
        <w:t>259</w:t>
      </w:r>
      <w:r>
        <w:fldChar w:fldCharType="end"/>
      </w:r>
    </w:p>
    <w:p w14:paraId="07A95467" w14:textId="6EAF18A4" w:rsidR="002F15DC" w:rsidRDefault="002F15D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_Toc83109251 \h </w:instrText>
      </w:r>
      <w:r>
        <w:fldChar w:fldCharType="separate"/>
      </w:r>
      <w:r>
        <w:t>260</w:t>
      </w:r>
      <w:r>
        <w:fldChar w:fldCharType="end"/>
      </w:r>
    </w:p>
    <w:p w14:paraId="0617B103" w14:textId="6CC3141F" w:rsidR="002F15DC" w:rsidRDefault="002F15D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_Toc83109252 \h </w:instrText>
      </w:r>
      <w:r>
        <w:fldChar w:fldCharType="separate"/>
      </w:r>
      <w:r>
        <w:t>260</w:t>
      </w:r>
      <w:r>
        <w:fldChar w:fldCharType="end"/>
      </w:r>
    </w:p>
    <w:p w14:paraId="55EE7F67" w14:textId="0467A693" w:rsidR="002F15DC" w:rsidRDefault="002F15D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_Toc83109253 \h </w:instrText>
      </w:r>
      <w:r>
        <w:fldChar w:fldCharType="separate"/>
      </w:r>
      <w:r>
        <w:t>260</w:t>
      </w:r>
      <w:r>
        <w:fldChar w:fldCharType="end"/>
      </w:r>
    </w:p>
    <w:p w14:paraId="399A7EEA" w14:textId="47D73787" w:rsidR="002F15DC" w:rsidRDefault="002F15D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_Toc83109254 \h </w:instrText>
      </w:r>
      <w:r>
        <w:fldChar w:fldCharType="separate"/>
      </w:r>
      <w:r>
        <w:t>260</w:t>
      </w:r>
      <w:r>
        <w:fldChar w:fldCharType="end"/>
      </w:r>
    </w:p>
    <w:p w14:paraId="7703B171" w14:textId="2841A529" w:rsidR="002F15DC" w:rsidRDefault="002F15D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_Toc83109255 \h </w:instrText>
      </w:r>
      <w:r>
        <w:fldChar w:fldCharType="separate"/>
      </w:r>
      <w:r>
        <w:t>260</w:t>
      </w:r>
      <w:r>
        <w:fldChar w:fldCharType="end"/>
      </w:r>
    </w:p>
    <w:p w14:paraId="63BB4578" w14:textId="59AF1BBA" w:rsidR="002F15DC" w:rsidRDefault="002F15DC">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_Toc83109256 \h </w:instrText>
      </w:r>
      <w:r>
        <w:fldChar w:fldCharType="separate"/>
      </w:r>
      <w:r>
        <w:t>261</w:t>
      </w:r>
      <w:r>
        <w:fldChar w:fldCharType="end"/>
      </w:r>
    </w:p>
    <w:p w14:paraId="2264EB88" w14:textId="62B161D8" w:rsidR="002F15DC" w:rsidRDefault="002F15D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_Toc83109257 \h </w:instrText>
      </w:r>
      <w:r>
        <w:fldChar w:fldCharType="separate"/>
      </w:r>
      <w:r>
        <w:t>261</w:t>
      </w:r>
      <w:r>
        <w:fldChar w:fldCharType="end"/>
      </w:r>
    </w:p>
    <w:p w14:paraId="14AC7934" w14:textId="3208B186" w:rsidR="002F15DC" w:rsidRDefault="002F15DC">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_Toc83109258 \h </w:instrText>
      </w:r>
      <w:r>
        <w:fldChar w:fldCharType="separate"/>
      </w:r>
      <w:r>
        <w:t>261</w:t>
      </w:r>
      <w:r>
        <w:fldChar w:fldCharType="end"/>
      </w:r>
    </w:p>
    <w:p w14:paraId="37B28D98" w14:textId="620C954A" w:rsidR="002F15DC" w:rsidRDefault="002F15DC">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_Toc83109259 \h </w:instrText>
      </w:r>
      <w:r>
        <w:fldChar w:fldCharType="separate"/>
      </w:r>
      <w:r>
        <w:t>261</w:t>
      </w:r>
      <w:r>
        <w:fldChar w:fldCharType="end"/>
      </w:r>
    </w:p>
    <w:p w14:paraId="57EEC18E" w14:textId="0ECED317" w:rsidR="002F15DC" w:rsidRDefault="002F15DC">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_Toc83109260 \h </w:instrText>
      </w:r>
      <w:r>
        <w:fldChar w:fldCharType="separate"/>
      </w:r>
      <w:r>
        <w:t>261</w:t>
      </w:r>
      <w:r>
        <w:fldChar w:fldCharType="end"/>
      </w:r>
    </w:p>
    <w:p w14:paraId="7D844D68" w14:textId="403B729B" w:rsidR="002F15DC" w:rsidRDefault="002F15DC">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_Toc83109261 \h </w:instrText>
      </w:r>
      <w:r>
        <w:fldChar w:fldCharType="separate"/>
      </w:r>
      <w:r>
        <w:t>262</w:t>
      </w:r>
      <w:r>
        <w:fldChar w:fldCharType="end"/>
      </w:r>
    </w:p>
    <w:p w14:paraId="579A9367" w14:textId="6F96312A" w:rsidR="002F15DC" w:rsidRDefault="002F15DC">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_Toc83109262 \h </w:instrText>
      </w:r>
      <w:r>
        <w:fldChar w:fldCharType="separate"/>
      </w:r>
      <w:r>
        <w:t>262</w:t>
      </w:r>
      <w:r>
        <w:fldChar w:fldCharType="end"/>
      </w:r>
    </w:p>
    <w:p w14:paraId="6015C3BD" w14:textId="24638EAD" w:rsidR="002F15DC" w:rsidRDefault="002F15DC">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_Toc83109263 \h </w:instrText>
      </w:r>
      <w:r>
        <w:fldChar w:fldCharType="separate"/>
      </w:r>
      <w:r>
        <w:t>262</w:t>
      </w:r>
      <w:r>
        <w:fldChar w:fldCharType="end"/>
      </w:r>
    </w:p>
    <w:p w14:paraId="3E030406" w14:textId="359F41F2" w:rsidR="002F15DC" w:rsidRDefault="002F15DC">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_Toc83109264 \h </w:instrText>
      </w:r>
      <w:r>
        <w:fldChar w:fldCharType="separate"/>
      </w:r>
      <w:r>
        <w:t>263</w:t>
      </w:r>
      <w:r>
        <w:fldChar w:fldCharType="end"/>
      </w:r>
    </w:p>
    <w:p w14:paraId="14BE3645" w14:textId="689818CF" w:rsidR="002F15DC" w:rsidRDefault="002F15D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_Toc83109265 \h </w:instrText>
      </w:r>
      <w:r>
        <w:fldChar w:fldCharType="separate"/>
      </w:r>
      <w:r>
        <w:t>263</w:t>
      </w:r>
      <w:r>
        <w:fldChar w:fldCharType="end"/>
      </w:r>
    </w:p>
    <w:p w14:paraId="6034B19B" w14:textId="5825859E" w:rsidR="002F15DC" w:rsidRDefault="002F15D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_Toc83109266 \h </w:instrText>
      </w:r>
      <w:r>
        <w:fldChar w:fldCharType="separate"/>
      </w:r>
      <w:r>
        <w:t>263</w:t>
      </w:r>
      <w:r>
        <w:fldChar w:fldCharType="end"/>
      </w:r>
    </w:p>
    <w:p w14:paraId="608E7E85" w14:textId="11AE2019" w:rsidR="002F15DC" w:rsidRDefault="002F15D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_Toc83109267 \h </w:instrText>
      </w:r>
      <w:r>
        <w:fldChar w:fldCharType="separate"/>
      </w:r>
      <w:r>
        <w:t>263</w:t>
      </w:r>
      <w:r>
        <w:fldChar w:fldCharType="end"/>
      </w:r>
    </w:p>
    <w:p w14:paraId="55988DC8" w14:textId="117B28C3" w:rsidR="002F15DC" w:rsidRDefault="002F15D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_Toc83109268 \h </w:instrText>
      </w:r>
      <w:r>
        <w:fldChar w:fldCharType="separate"/>
      </w:r>
      <w:r>
        <w:t>264</w:t>
      </w:r>
      <w:r>
        <w:fldChar w:fldCharType="end"/>
      </w:r>
    </w:p>
    <w:p w14:paraId="588406D9" w14:textId="38878965" w:rsidR="002F15DC" w:rsidRDefault="002F15D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_Toc83109269 \h </w:instrText>
      </w:r>
      <w:r>
        <w:fldChar w:fldCharType="separate"/>
      </w:r>
      <w:r>
        <w:t>266</w:t>
      </w:r>
      <w:r>
        <w:fldChar w:fldCharType="end"/>
      </w:r>
    </w:p>
    <w:p w14:paraId="5C07A0D3" w14:textId="69E31737" w:rsidR="002F15DC" w:rsidRDefault="002F15D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_Toc83109270 \h </w:instrText>
      </w:r>
      <w:r>
        <w:fldChar w:fldCharType="separate"/>
      </w:r>
      <w:r>
        <w:t>266</w:t>
      </w:r>
      <w:r>
        <w:fldChar w:fldCharType="end"/>
      </w:r>
    </w:p>
    <w:p w14:paraId="2BB1B15E" w14:textId="09BD5187" w:rsidR="002F15DC" w:rsidRDefault="002F15D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_Toc83109271 \h </w:instrText>
      </w:r>
      <w:r>
        <w:fldChar w:fldCharType="separate"/>
      </w:r>
      <w:r>
        <w:t>266</w:t>
      </w:r>
      <w:r>
        <w:fldChar w:fldCharType="end"/>
      </w:r>
    </w:p>
    <w:p w14:paraId="5AEE4082" w14:textId="5BBF5F16" w:rsidR="002F15DC" w:rsidRDefault="002F15D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_Toc83109272 \h </w:instrText>
      </w:r>
      <w:r>
        <w:fldChar w:fldCharType="separate"/>
      </w:r>
      <w:r>
        <w:t>266</w:t>
      </w:r>
      <w:r>
        <w:fldChar w:fldCharType="end"/>
      </w:r>
    </w:p>
    <w:p w14:paraId="012DA182" w14:textId="2BA354F9" w:rsidR="002F15DC" w:rsidRDefault="002F15D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_Toc83109273 \h </w:instrText>
      </w:r>
      <w:r>
        <w:fldChar w:fldCharType="separate"/>
      </w:r>
      <w:r>
        <w:t>266</w:t>
      </w:r>
      <w:r>
        <w:fldChar w:fldCharType="end"/>
      </w:r>
    </w:p>
    <w:p w14:paraId="4E99A961" w14:textId="11F33CCA" w:rsidR="002F15DC" w:rsidRDefault="002F15D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_Toc83109274 \h </w:instrText>
      </w:r>
      <w:r>
        <w:fldChar w:fldCharType="separate"/>
      </w:r>
      <w:r>
        <w:t>266</w:t>
      </w:r>
      <w:r>
        <w:fldChar w:fldCharType="end"/>
      </w:r>
    </w:p>
    <w:p w14:paraId="7803CE12" w14:textId="171FD1B6" w:rsidR="002F15DC" w:rsidRDefault="002F15D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_Toc83109275 \h </w:instrText>
      </w:r>
      <w:r>
        <w:fldChar w:fldCharType="separate"/>
      </w:r>
      <w:r>
        <w:t>267</w:t>
      </w:r>
      <w:r>
        <w:fldChar w:fldCharType="end"/>
      </w:r>
    </w:p>
    <w:p w14:paraId="45057A0E" w14:textId="1AA255A7" w:rsidR="002F15DC" w:rsidRDefault="002F15D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_Toc83109276 \h </w:instrText>
      </w:r>
      <w:r>
        <w:fldChar w:fldCharType="separate"/>
      </w:r>
      <w:r>
        <w:t>267</w:t>
      </w:r>
      <w:r>
        <w:fldChar w:fldCharType="end"/>
      </w:r>
    </w:p>
    <w:p w14:paraId="7E284C1D" w14:textId="03F691FE" w:rsidR="002F15DC" w:rsidRDefault="002F15D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_Toc83109277 \h </w:instrText>
      </w:r>
      <w:r>
        <w:fldChar w:fldCharType="separate"/>
      </w:r>
      <w:r>
        <w:t>267</w:t>
      </w:r>
      <w:r>
        <w:fldChar w:fldCharType="end"/>
      </w:r>
    </w:p>
    <w:p w14:paraId="6AFCFD5A" w14:textId="746E2AE3" w:rsidR="002F15DC" w:rsidRDefault="002F15D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_Toc83109278 \h </w:instrText>
      </w:r>
      <w:r>
        <w:fldChar w:fldCharType="separate"/>
      </w:r>
      <w:r>
        <w:t>268</w:t>
      </w:r>
      <w:r>
        <w:fldChar w:fldCharType="end"/>
      </w:r>
    </w:p>
    <w:p w14:paraId="0690599D" w14:textId="3F7FBF49" w:rsidR="002F15DC" w:rsidRDefault="002F15D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_Toc83109279 \h </w:instrText>
      </w:r>
      <w:r>
        <w:fldChar w:fldCharType="separate"/>
      </w:r>
      <w:r>
        <w:t>270</w:t>
      </w:r>
      <w:r>
        <w:fldChar w:fldCharType="end"/>
      </w:r>
    </w:p>
    <w:p w14:paraId="6ACA8F82" w14:textId="6411F57D" w:rsidR="002F15DC" w:rsidRDefault="002F15D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_Toc83109280 \h </w:instrText>
      </w:r>
      <w:r>
        <w:fldChar w:fldCharType="separate"/>
      </w:r>
      <w:r>
        <w:t>279</w:t>
      </w:r>
      <w:r>
        <w:fldChar w:fldCharType="end"/>
      </w:r>
    </w:p>
    <w:p w14:paraId="77F06642" w14:textId="07E73CF6" w:rsidR="002F15DC" w:rsidRDefault="002F15D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_Toc83109281 \h </w:instrText>
      </w:r>
      <w:r>
        <w:fldChar w:fldCharType="separate"/>
      </w:r>
      <w:r>
        <w:t>279</w:t>
      </w:r>
      <w:r>
        <w:fldChar w:fldCharType="end"/>
      </w:r>
    </w:p>
    <w:p w14:paraId="5C8FF1E1" w14:textId="4FAB5C8E" w:rsidR="002F15DC" w:rsidRDefault="002F15D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_Toc83109282 \h </w:instrText>
      </w:r>
      <w:r>
        <w:fldChar w:fldCharType="separate"/>
      </w:r>
      <w:r>
        <w:t>279</w:t>
      </w:r>
      <w:r>
        <w:fldChar w:fldCharType="end"/>
      </w:r>
    </w:p>
    <w:p w14:paraId="193F20FA" w14:textId="6D11BDF2" w:rsidR="002F15DC" w:rsidRDefault="002F15DC">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_Toc83109283 \h </w:instrText>
      </w:r>
      <w:r>
        <w:fldChar w:fldCharType="separate"/>
      </w:r>
      <w:r>
        <w:t>279</w:t>
      </w:r>
      <w:r>
        <w:fldChar w:fldCharType="end"/>
      </w:r>
    </w:p>
    <w:p w14:paraId="25E0E14D" w14:textId="630C654F" w:rsidR="002F15DC" w:rsidRDefault="002F15DC">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_Toc83109284 \h </w:instrText>
      </w:r>
      <w:r>
        <w:fldChar w:fldCharType="separate"/>
      </w:r>
      <w:r>
        <w:t>279</w:t>
      </w:r>
      <w:r>
        <w:fldChar w:fldCharType="end"/>
      </w:r>
    </w:p>
    <w:p w14:paraId="3F300F94" w14:textId="45D0DCA3" w:rsidR="002F15DC" w:rsidRDefault="002F15DC">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_Toc83109285 \h </w:instrText>
      </w:r>
      <w:r>
        <w:fldChar w:fldCharType="separate"/>
      </w:r>
      <w:r>
        <w:t>279</w:t>
      </w:r>
      <w:r>
        <w:fldChar w:fldCharType="end"/>
      </w:r>
    </w:p>
    <w:p w14:paraId="31D27AFB" w14:textId="4E464DEB" w:rsidR="002F15DC" w:rsidRDefault="002F15DC">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_Toc83109286 \h </w:instrText>
      </w:r>
      <w:r>
        <w:fldChar w:fldCharType="separate"/>
      </w:r>
      <w:r>
        <w:t>280</w:t>
      </w:r>
      <w:r>
        <w:fldChar w:fldCharType="end"/>
      </w:r>
    </w:p>
    <w:p w14:paraId="72C4BD55" w14:textId="4D49030F" w:rsidR="002F15DC" w:rsidRDefault="002F15D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_Toc83109287 \h </w:instrText>
      </w:r>
      <w:r>
        <w:fldChar w:fldCharType="separate"/>
      </w:r>
      <w:r>
        <w:t>280</w:t>
      </w:r>
      <w:r>
        <w:fldChar w:fldCharType="end"/>
      </w:r>
    </w:p>
    <w:p w14:paraId="00A05108" w14:textId="4ADA302D" w:rsidR="002F15DC" w:rsidRDefault="002F15D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_Toc83109288 \h </w:instrText>
      </w:r>
      <w:r>
        <w:fldChar w:fldCharType="separate"/>
      </w:r>
      <w:r>
        <w:t>280</w:t>
      </w:r>
      <w:r>
        <w:fldChar w:fldCharType="end"/>
      </w:r>
    </w:p>
    <w:p w14:paraId="215149CB" w14:textId="440EE1BE" w:rsidR="002F15DC" w:rsidRDefault="002F15D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_Toc83109289 \h </w:instrText>
      </w:r>
      <w:r>
        <w:fldChar w:fldCharType="separate"/>
      </w:r>
      <w:r>
        <w:t>281</w:t>
      </w:r>
      <w:r>
        <w:fldChar w:fldCharType="end"/>
      </w:r>
    </w:p>
    <w:p w14:paraId="4688B8D4" w14:textId="6B3A9CE3" w:rsidR="002F15DC" w:rsidRDefault="002F15D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_Toc83109290 \h </w:instrText>
      </w:r>
      <w:r>
        <w:fldChar w:fldCharType="separate"/>
      </w:r>
      <w:r>
        <w:t>281</w:t>
      </w:r>
      <w:r>
        <w:fldChar w:fldCharType="end"/>
      </w:r>
    </w:p>
    <w:p w14:paraId="06277852" w14:textId="28DE9CE7" w:rsidR="002F15DC" w:rsidRDefault="002F15DC">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_Toc83109291 \h </w:instrText>
      </w:r>
      <w:r>
        <w:fldChar w:fldCharType="separate"/>
      </w:r>
      <w:r>
        <w:t>282</w:t>
      </w:r>
      <w:r>
        <w:fldChar w:fldCharType="end"/>
      </w:r>
    </w:p>
    <w:p w14:paraId="333F8EBF" w14:textId="4F3842F8" w:rsidR="002F15DC" w:rsidRDefault="002F15D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_Toc83109292 \h </w:instrText>
      </w:r>
      <w:r>
        <w:fldChar w:fldCharType="separate"/>
      </w:r>
      <w:r>
        <w:t>282</w:t>
      </w:r>
      <w:r>
        <w:fldChar w:fldCharType="end"/>
      </w:r>
    </w:p>
    <w:p w14:paraId="28540EA1" w14:textId="38B3DF62" w:rsidR="002F15DC" w:rsidRDefault="002F15D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_Toc83109293 \h </w:instrText>
      </w:r>
      <w:r>
        <w:fldChar w:fldCharType="separate"/>
      </w:r>
      <w:r>
        <w:t>282</w:t>
      </w:r>
      <w:r>
        <w:fldChar w:fldCharType="end"/>
      </w:r>
    </w:p>
    <w:p w14:paraId="3BC1F6C7" w14:textId="74C263D7" w:rsidR="002F15DC" w:rsidRDefault="002F15D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_Toc83109294 \h </w:instrText>
      </w:r>
      <w:r>
        <w:fldChar w:fldCharType="separate"/>
      </w:r>
      <w:r>
        <w:t>283</w:t>
      </w:r>
      <w:r>
        <w:fldChar w:fldCharType="end"/>
      </w:r>
    </w:p>
    <w:p w14:paraId="1B25044A" w14:textId="412B6A1C" w:rsidR="002F15DC" w:rsidRDefault="002F15DC">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_Toc83109295 \h </w:instrText>
      </w:r>
      <w:r>
        <w:fldChar w:fldCharType="separate"/>
      </w:r>
      <w:r>
        <w:t>284</w:t>
      </w:r>
      <w:r>
        <w:fldChar w:fldCharType="end"/>
      </w:r>
    </w:p>
    <w:p w14:paraId="7622561C" w14:textId="6D6D5931" w:rsidR="002F15DC" w:rsidRDefault="002F15D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_Toc83109296 \h </w:instrText>
      </w:r>
      <w:r>
        <w:fldChar w:fldCharType="separate"/>
      </w:r>
      <w:r>
        <w:t>285</w:t>
      </w:r>
      <w:r>
        <w:fldChar w:fldCharType="end"/>
      </w:r>
    </w:p>
    <w:p w14:paraId="1E4E581A" w14:textId="62A1F332" w:rsidR="002F15DC" w:rsidRDefault="002F15D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_Toc83109297 \h </w:instrText>
      </w:r>
      <w:r>
        <w:fldChar w:fldCharType="separate"/>
      </w:r>
      <w:r>
        <w:t>286</w:t>
      </w:r>
      <w:r>
        <w:fldChar w:fldCharType="end"/>
      </w:r>
    </w:p>
    <w:p w14:paraId="3E968E86" w14:textId="4A062800" w:rsidR="002F15DC" w:rsidRDefault="002F15D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_Toc83109298 \h </w:instrText>
      </w:r>
      <w:r>
        <w:fldChar w:fldCharType="separate"/>
      </w:r>
      <w:r>
        <w:t>289</w:t>
      </w:r>
      <w:r>
        <w:fldChar w:fldCharType="end"/>
      </w:r>
    </w:p>
    <w:p w14:paraId="30E6838C" w14:textId="46BEC719" w:rsidR="002F15DC" w:rsidRDefault="002F15D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_Toc83109299 \h </w:instrText>
      </w:r>
      <w:r>
        <w:fldChar w:fldCharType="separate"/>
      </w:r>
      <w:r>
        <w:t>289</w:t>
      </w:r>
      <w:r>
        <w:fldChar w:fldCharType="end"/>
      </w:r>
    </w:p>
    <w:p w14:paraId="165155AC" w14:textId="2224933E" w:rsidR="002F15DC" w:rsidRDefault="002F15D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_Toc83109300 \h </w:instrText>
      </w:r>
      <w:r>
        <w:fldChar w:fldCharType="separate"/>
      </w:r>
      <w:r>
        <w:t>289</w:t>
      </w:r>
      <w:r>
        <w:fldChar w:fldCharType="end"/>
      </w:r>
    </w:p>
    <w:p w14:paraId="495069B9" w14:textId="27432339" w:rsidR="002F15DC" w:rsidRDefault="002F15DC">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_Toc83109301 \h </w:instrText>
      </w:r>
      <w:r>
        <w:fldChar w:fldCharType="separate"/>
      </w:r>
      <w:r>
        <w:t>289</w:t>
      </w:r>
      <w:r>
        <w:fldChar w:fldCharType="end"/>
      </w:r>
    </w:p>
    <w:p w14:paraId="2CF4A790" w14:textId="6FACC2E4" w:rsidR="002F15DC" w:rsidRDefault="002F15DC">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_Toc83109302 \h </w:instrText>
      </w:r>
      <w:r>
        <w:fldChar w:fldCharType="separate"/>
      </w:r>
      <w:r>
        <w:t>289</w:t>
      </w:r>
      <w:r>
        <w:fldChar w:fldCharType="end"/>
      </w:r>
    </w:p>
    <w:p w14:paraId="40CD127C" w14:textId="51F04084" w:rsidR="002F15DC" w:rsidRDefault="002F15DC">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_Toc83109303 \h </w:instrText>
      </w:r>
      <w:r>
        <w:fldChar w:fldCharType="separate"/>
      </w:r>
      <w:r>
        <w:t>289</w:t>
      </w:r>
      <w:r>
        <w:fldChar w:fldCharType="end"/>
      </w:r>
    </w:p>
    <w:p w14:paraId="164AEA5A" w14:textId="0C42BD86" w:rsidR="002F15DC" w:rsidRDefault="002F15DC">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_Toc83109304 \h </w:instrText>
      </w:r>
      <w:r>
        <w:fldChar w:fldCharType="separate"/>
      </w:r>
      <w:r>
        <w:t>289</w:t>
      </w:r>
      <w:r>
        <w:fldChar w:fldCharType="end"/>
      </w:r>
    </w:p>
    <w:p w14:paraId="530D473A" w14:textId="3BE96E8E" w:rsidR="002F15DC" w:rsidRDefault="002F15DC">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_Toc83109305 \h </w:instrText>
      </w:r>
      <w:r>
        <w:fldChar w:fldCharType="separate"/>
      </w:r>
      <w:r>
        <w:t>289</w:t>
      </w:r>
      <w:r>
        <w:fldChar w:fldCharType="end"/>
      </w:r>
    </w:p>
    <w:p w14:paraId="3F724F51" w14:textId="11BD133F" w:rsidR="002F15DC" w:rsidRDefault="002F15DC">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_Toc83109306 \h </w:instrText>
      </w:r>
      <w:r>
        <w:fldChar w:fldCharType="separate"/>
      </w:r>
      <w:r>
        <w:t>290</w:t>
      </w:r>
      <w:r>
        <w:fldChar w:fldCharType="end"/>
      </w:r>
    </w:p>
    <w:p w14:paraId="1F59A8B3" w14:textId="50E4A8D6" w:rsidR="002F15DC" w:rsidRDefault="002F15DC">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_Toc83109307 \h </w:instrText>
      </w:r>
      <w:r>
        <w:fldChar w:fldCharType="separate"/>
      </w:r>
      <w:r>
        <w:t>291</w:t>
      </w:r>
      <w:r>
        <w:fldChar w:fldCharType="end"/>
      </w:r>
    </w:p>
    <w:p w14:paraId="4DA99F70" w14:textId="4E43F566" w:rsidR="002F15DC" w:rsidRDefault="002F15DC">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_Toc83109308 \h </w:instrText>
      </w:r>
      <w:r>
        <w:fldChar w:fldCharType="separate"/>
      </w:r>
      <w:r>
        <w:t>291</w:t>
      </w:r>
      <w:r>
        <w:fldChar w:fldCharType="end"/>
      </w:r>
    </w:p>
    <w:p w14:paraId="7F565F4E" w14:textId="2B97AD48" w:rsidR="002F15DC" w:rsidRDefault="002F15DC">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_Toc83109309 \h </w:instrText>
      </w:r>
      <w:r>
        <w:fldChar w:fldCharType="separate"/>
      </w:r>
      <w:r>
        <w:t>292</w:t>
      </w:r>
      <w:r>
        <w:fldChar w:fldCharType="end"/>
      </w:r>
    </w:p>
    <w:p w14:paraId="2F932873" w14:textId="32A2023C" w:rsidR="002F15DC" w:rsidRDefault="002F15DC">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_Toc83109310 \h </w:instrText>
      </w:r>
      <w:r>
        <w:fldChar w:fldCharType="separate"/>
      </w:r>
      <w:r>
        <w:t>293</w:t>
      </w:r>
      <w:r>
        <w:fldChar w:fldCharType="end"/>
      </w:r>
    </w:p>
    <w:p w14:paraId="3B839A05" w14:textId="37D71D76" w:rsidR="002F15DC" w:rsidRDefault="002F15D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_Toc83109311 \h </w:instrText>
      </w:r>
      <w:r>
        <w:fldChar w:fldCharType="separate"/>
      </w:r>
      <w:r>
        <w:t>295</w:t>
      </w:r>
      <w:r>
        <w:fldChar w:fldCharType="end"/>
      </w:r>
    </w:p>
    <w:p w14:paraId="42B88E47" w14:textId="1D6D22FC" w:rsidR="002F15DC" w:rsidRDefault="002F15DC">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_Toc83109312 \h </w:instrText>
      </w:r>
      <w:r>
        <w:fldChar w:fldCharType="separate"/>
      </w:r>
      <w:r>
        <w:t>295</w:t>
      </w:r>
      <w:r>
        <w:fldChar w:fldCharType="end"/>
      </w:r>
    </w:p>
    <w:p w14:paraId="3D37192D" w14:textId="5E7BD19F" w:rsidR="002F15DC" w:rsidRDefault="002F15DC">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_Toc83109313 \h </w:instrText>
      </w:r>
      <w:r>
        <w:fldChar w:fldCharType="separate"/>
      </w:r>
      <w:r>
        <w:t>295</w:t>
      </w:r>
      <w:r>
        <w:fldChar w:fldCharType="end"/>
      </w:r>
    </w:p>
    <w:p w14:paraId="05CDB5F5" w14:textId="029F0957" w:rsidR="002F15DC" w:rsidRDefault="002F15DC">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_Toc83109314 \h </w:instrText>
      </w:r>
      <w:r>
        <w:fldChar w:fldCharType="separate"/>
      </w:r>
      <w:r>
        <w:t>295</w:t>
      </w:r>
      <w:r>
        <w:fldChar w:fldCharType="end"/>
      </w:r>
    </w:p>
    <w:p w14:paraId="3FCA2CFB" w14:textId="1EF2B00F" w:rsidR="002F15DC" w:rsidRDefault="002F15DC">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_Toc83109315 \h </w:instrText>
      </w:r>
      <w:r>
        <w:fldChar w:fldCharType="separate"/>
      </w:r>
      <w:r>
        <w:t>295</w:t>
      </w:r>
      <w:r>
        <w:fldChar w:fldCharType="end"/>
      </w:r>
    </w:p>
    <w:p w14:paraId="4A2C5CC5" w14:textId="669A1398" w:rsidR="002F15DC" w:rsidRDefault="002F15DC">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_Toc83109316 \h </w:instrText>
      </w:r>
      <w:r>
        <w:fldChar w:fldCharType="separate"/>
      </w:r>
      <w:r>
        <w:t>295</w:t>
      </w:r>
      <w:r>
        <w:fldChar w:fldCharType="end"/>
      </w:r>
    </w:p>
    <w:p w14:paraId="22EFC543" w14:textId="2B0750A3" w:rsidR="002F15DC" w:rsidRDefault="002F15DC">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_Toc83109317 \h </w:instrText>
      </w:r>
      <w:r>
        <w:fldChar w:fldCharType="separate"/>
      </w:r>
      <w:r>
        <w:t>295</w:t>
      </w:r>
      <w:r>
        <w:fldChar w:fldCharType="end"/>
      </w:r>
    </w:p>
    <w:p w14:paraId="636F710E" w14:textId="1E1150AA" w:rsidR="002F15DC" w:rsidRDefault="002F15DC">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_Toc83109318 \h </w:instrText>
      </w:r>
      <w:r>
        <w:fldChar w:fldCharType="separate"/>
      </w:r>
      <w:r>
        <w:t>296</w:t>
      </w:r>
      <w:r>
        <w:fldChar w:fldCharType="end"/>
      </w:r>
    </w:p>
    <w:p w14:paraId="45511E7F" w14:textId="701BFAEC" w:rsidR="002F15DC" w:rsidRDefault="002F15DC">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_Toc83109319 \h </w:instrText>
      </w:r>
      <w:r>
        <w:fldChar w:fldCharType="separate"/>
      </w:r>
      <w:r>
        <w:t>296</w:t>
      </w:r>
      <w:r>
        <w:fldChar w:fldCharType="end"/>
      </w:r>
    </w:p>
    <w:p w14:paraId="540BC401" w14:textId="1924C106" w:rsidR="002F15DC" w:rsidRDefault="002F15DC">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_Toc83109320 \h </w:instrText>
      </w:r>
      <w:r>
        <w:fldChar w:fldCharType="separate"/>
      </w:r>
      <w:r>
        <w:t>301</w:t>
      </w:r>
      <w:r>
        <w:fldChar w:fldCharType="end"/>
      </w:r>
    </w:p>
    <w:p w14:paraId="626B3A58" w14:textId="5FB6CCC3" w:rsidR="002F15DC" w:rsidRDefault="002F15DC">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_Toc83109321 \h </w:instrText>
      </w:r>
      <w:r>
        <w:fldChar w:fldCharType="separate"/>
      </w:r>
      <w:r>
        <w:t>306</w:t>
      </w:r>
      <w:r>
        <w:fldChar w:fldCharType="end"/>
      </w:r>
    </w:p>
    <w:p w14:paraId="46AA35F5" w14:textId="6F385A5E" w:rsidR="002F15DC" w:rsidRDefault="002F15D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_Toc83109322 \h </w:instrText>
      </w:r>
      <w:r>
        <w:fldChar w:fldCharType="separate"/>
      </w:r>
      <w:r>
        <w:t>311</w:t>
      </w:r>
      <w:r>
        <w:fldChar w:fldCharType="end"/>
      </w:r>
    </w:p>
    <w:p w14:paraId="0AE4D8BD" w14:textId="115CD7F5" w:rsidR="002F15DC" w:rsidRDefault="002F15D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_Toc83109323 \h </w:instrText>
      </w:r>
      <w:r>
        <w:fldChar w:fldCharType="separate"/>
      </w:r>
      <w:r>
        <w:t>311</w:t>
      </w:r>
      <w:r>
        <w:fldChar w:fldCharType="end"/>
      </w:r>
    </w:p>
    <w:p w14:paraId="085B913F" w14:textId="67F5BBFD" w:rsidR="002F15DC" w:rsidRDefault="002F15D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_Toc83109324 \h </w:instrText>
      </w:r>
      <w:r>
        <w:fldChar w:fldCharType="separate"/>
      </w:r>
      <w:r>
        <w:t>311</w:t>
      </w:r>
      <w:r>
        <w:fldChar w:fldCharType="end"/>
      </w:r>
    </w:p>
    <w:p w14:paraId="3BDFD569" w14:textId="3B2B3F23" w:rsidR="002F15DC" w:rsidRDefault="002F15D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_Toc83109325 \h </w:instrText>
      </w:r>
      <w:r>
        <w:fldChar w:fldCharType="separate"/>
      </w:r>
      <w:r>
        <w:t>311</w:t>
      </w:r>
      <w:r>
        <w:fldChar w:fldCharType="end"/>
      </w:r>
    </w:p>
    <w:p w14:paraId="150AE77A" w14:textId="22276FD3" w:rsidR="002F15DC" w:rsidRDefault="002F15DC">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_Toc83109326 \h </w:instrText>
      </w:r>
      <w:r>
        <w:fldChar w:fldCharType="separate"/>
      </w:r>
      <w:r>
        <w:t>312</w:t>
      </w:r>
      <w:r>
        <w:fldChar w:fldCharType="end"/>
      </w:r>
    </w:p>
    <w:p w14:paraId="5E5EEDFD" w14:textId="1EA22803" w:rsidR="002F15DC" w:rsidRDefault="002F15D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_Toc83109327 \h </w:instrText>
      </w:r>
      <w:r>
        <w:fldChar w:fldCharType="separate"/>
      </w:r>
      <w:r>
        <w:t>312</w:t>
      </w:r>
      <w:r>
        <w:fldChar w:fldCharType="end"/>
      </w:r>
    </w:p>
    <w:p w14:paraId="7ADCE55D" w14:textId="0C11B8C8" w:rsidR="002F15DC" w:rsidRDefault="002F15D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_Toc83109328 \h </w:instrText>
      </w:r>
      <w:r>
        <w:fldChar w:fldCharType="separate"/>
      </w:r>
      <w:r>
        <w:t>312</w:t>
      </w:r>
      <w:r>
        <w:fldChar w:fldCharType="end"/>
      </w:r>
    </w:p>
    <w:p w14:paraId="0758148E" w14:textId="2B3D2017" w:rsidR="002F15DC" w:rsidRDefault="002F15DC">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_Toc83109329 \h </w:instrText>
      </w:r>
      <w:r>
        <w:fldChar w:fldCharType="separate"/>
      </w:r>
      <w:r>
        <w:t>312</w:t>
      </w:r>
      <w:r>
        <w:fldChar w:fldCharType="end"/>
      </w:r>
    </w:p>
    <w:p w14:paraId="59193120" w14:textId="475AA3D3" w:rsidR="002F15DC" w:rsidRDefault="002F15D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_Toc83109330 \h </w:instrText>
      </w:r>
      <w:r>
        <w:fldChar w:fldCharType="separate"/>
      </w:r>
      <w:r>
        <w:t>313</w:t>
      </w:r>
      <w:r>
        <w:fldChar w:fldCharType="end"/>
      </w:r>
    </w:p>
    <w:p w14:paraId="367E728A" w14:textId="5DED9024" w:rsidR="002F15DC" w:rsidRDefault="002F15D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_Toc83109331 \h </w:instrText>
      </w:r>
      <w:r>
        <w:fldChar w:fldCharType="separate"/>
      </w:r>
      <w:r>
        <w:t>313</w:t>
      </w:r>
      <w:r>
        <w:fldChar w:fldCharType="end"/>
      </w:r>
    </w:p>
    <w:p w14:paraId="2BFCF0C6" w14:textId="551E1504" w:rsidR="002F15DC" w:rsidRDefault="002F15D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_Toc83109332 \h </w:instrText>
      </w:r>
      <w:r>
        <w:fldChar w:fldCharType="separate"/>
      </w:r>
      <w:r>
        <w:t>313</w:t>
      </w:r>
      <w:r>
        <w:fldChar w:fldCharType="end"/>
      </w:r>
    </w:p>
    <w:p w14:paraId="21ADB133" w14:textId="42F1C25C" w:rsidR="002F15DC" w:rsidRDefault="002F15D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_Toc83109333 \h </w:instrText>
      </w:r>
      <w:r>
        <w:fldChar w:fldCharType="separate"/>
      </w:r>
      <w:r>
        <w:t>313</w:t>
      </w:r>
      <w:r>
        <w:fldChar w:fldCharType="end"/>
      </w:r>
    </w:p>
    <w:p w14:paraId="1F73C021" w14:textId="2A434DD5" w:rsidR="002F15DC" w:rsidRDefault="002F15D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_Toc83109334 \h </w:instrText>
      </w:r>
      <w:r>
        <w:fldChar w:fldCharType="separate"/>
      </w:r>
      <w:r>
        <w:t>314</w:t>
      </w:r>
      <w:r>
        <w:fldChar w:fldCharType="end"/>
      </w:r>
    </w:p>
    <w:p w14:paraId="369E7A38" w14:textId="186B43BB" w:rsidR="002F15DC" w:rsidRDefault="002F15D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_Toc83109335 \h </w:instrText>
      </w:r>
      <w:r>
        <w:fldChar w:fldCharType="separate"/>
      </w:r>
      <w:r>
        <w:t>314</w:t>
      </w:r>
      <w:r>
        <w:fldChar w:fldCharType="end"/>
      </w:r>
    </w:p>
    <w:p w14:paraId="78C39413" w14:textId="697D6894" w:rsidR="002F15DC" w:rsidRDefault="002F15D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_Toc83109336 \h </w:instrText>
      </w:r>
      <w:r>
        <w:fldChar w:fldCharType="separate"/>
      </w:r>
      <w:r>
        <w:t>314</w:t>
      </w:r>
      <w:r>
        <w:fldChar w:fldCharType="end"/>
      </w:r>
    </w:p>
    <w:p w14:paraId="0214A606" w14:textId="1048CCCB" w:rsidR="002F15DC" w:rsidRDefault="002F15DC">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_Toc83109337 \h </w:instrText>
      </w:r>
      <w:r>
        <w:fldChar w:fldCharType="separate"/>
      </w:r>
      <w:r>
        <w:t>314</w:t>
      </w:r>
      <w:r>
        <w:fldChar w:fldCharType="end"/>
      </w:r>
    </w:p>
    <w:p w14:paraId="6D31F73D" w14:textId="59E7BD97" w:rsidR="002F15DC" w:rsidRDefault="002F15DC">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_Toc83109338 \h </w:instrText>
      </w:r>
      <w:r>
        <w:fldChar w:fldCharType="separate"/>
      </w:r>
      <w:r>
        <w:t>314</w:t>
      </w:r>
      <w:r>
        <w:fldChar w:fldCharType="end"/>
      </w:r>
    </w:p>
    <w:p w14:paraId="30E6CECF" w14:textId="4F7D7C6F" w:rsidR="002F15DC" w:rsidRDefault="002F15DC">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_Toc83109339 \h </w:instrText>
      </w:r>
      <w:r>
        <w:fldChar w:fldCharType="separate"/>
      </w:r>
      <w:r>
        <w:t>315</w:t>
      </w:r>
      <w:r>
        <w:fldChar w:fldCharType="end"/>
      </w:r>
    </w:p>
    <w:p w14:paraId="2198981E" w14:textId="34030CCA" w:rsidR="002F15DC" w:rsidRDefault="002F15DC">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_Toc83109340 \h </w:instrText>
      </w:r>
      <w:r>
        <w:fldChar w:fldCharType="separate"/>
      </w:r>
      <w:r>
        <w:t>315</w:t>
      </w:r>
      <w:r>
        <w:fldChar w:fldCharType="end"/>
      </w:r>
    </w:p>
    <w:p w14:paraId="76108439" w14:textId="3C932D58" w:rsidR="002F15DC" w:rsidRDefault="002F15D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_Toc83109341 \h </w:instrText>
      </w:r>
      <w:r>
        <w:fldChar w:fldCharType="separate"/>
      </w:r>
      <w:r>
        <w:t>315</w:t>
      </w:r>
      <w:r>
        <w:fldChar w:fldCharType="end"/>
      </w:r>
    </w:p>
    <w:p w14:paraId="72AD69ED" w14:textId="704E4974" w:rsidR="002F15DC" w:rsidRDefault="002F15DC">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_Toc83109342 \h </w:instrText>
      </w:r>
      <w:r>
        <w:fldChar w:fldCharType="separate"/>
      </w:r>
      <w:r>
        <w:t>315</w:t>
      </w:r>
      <w:r>
        <w:fldChar w:fldCharType="end"/>
      </w:r>
    </w:p>
    <w:p w14:paraId="01C5A69B" w14:textId="71DEF4A9" w:rsidR="002F15DC" w:rsidRDefault="002F15D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_Toc83109343 \h </w:instrText>
      </w:r>
      <w:r>
        <w:fldChar w:fldCharType="separate"/>
      </w:r>
      <w:r>
        <w:t>315</w:t>
      </w:r>
      <w:r>
        <w:fldChar w:fldCharType="end"/>
      </w:r>
    </w:p>
    <w:p w14:paraId="16954561" w14:textId="029E3656" w:rsidR="002F15DC" w:rsidRDefault="002F15D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_Toc83109344 \h </w:instrText>
      </w:r>
      <w:r>
        <w:fldChar w:fldCharType="separate"/>
      </w:r>
      <w:r>
        <w:t>317</w:t>
      </w:r>
      <w:r>
        <w:fldChar w:fldCharType="end"/>
      </w:r>
    </w:p>
    <w:p w14:paraId="77934F23" w14:textId="55A47EA4" w:rsidR="002F15DC" w:rsidRDefault="002F15D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_Toc83109345 \h </w:instrText>
      </w:r>
      <w:r>
        <w:fldChar w:fldCharType="separate"/>
      </w:r>
      <w:r>
        <w:t>321</w:t>
      </w:r>
      <w:r>
        <w:fldChar w:fldCharType="end"/>
      </w:r>
    </w:p>
    <w:p w14:paraId="694FEBB2" w14:textId="0C61CEF4" w:rsidR="002F15DC" w:rsidRDefault="002F15DC">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_Toc83109346 \h </w:instrText>
      </w:r>
      <w:r>
        <w:fldChar w:fldCharType="separate"/>
      </w:r>
      <w:r>
        <w:t>323</w:t>
      </w:r>
      <w:r>
        <w:fldChar w:fldCharType="end"/>
      </w:r>
    </w:p>
    <w:p w14:paraId="3A1200C7" w14:textId="2CE88BB2" w:rsidR="002F15DC" w:rsidRDefault="002F15D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_Toc83109347 \h </w:instrText>
      </w:r>
      <w:r>
        <w:fldChar w:fldCharType="separate"/>
      </w:r>
      <w:r>
        <w:t>327</w:t>
      </w:r>
      <w:r>
        <w:fldChar w:fldCharType="end"/>
      </w:r>
    </w:p>
    <w:p w14:paraId="5FB4A875" w14:textId="43D8875F" w:rsidR="002F15DC" w:rsidRDefault="002F15D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_Toc83109348 \h </w:instrText>
      </w:r>
      <w:r>
        <w:fldChar w:fldCharType="separate"/>
      </w:r>
      <w:r>
        <w:t>327</w:t>
      </w:r>
      <w:r>
        <w:fldChar w:fldCharType="end"/>
      </w:r>
    </w:p>
    <w:p w14:paraId="30AF8C5D" w14:textId="48BD8259" w:rsidR="002F15DC" w:rsidRDefault="002F15D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_Toc83109349 \h </w:instrText>
      </w:r>
      <w:r>
        <w:fldChar w:fldCharType="separate"/>
      </w:r>
      <w:r>
        <w:t>327</w:t>
      </w:r>
      <w:r>
        <w:fldChar w:fldCharType="end"/>
      </w:r>
    </w:p>
    <w:p w14:paraId="59A888ED" w14:textId="0AB6B36F" w:rsidR="002F15DC" w:rsidRDefault="002F15D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_Toc83109350 \h </w:instrText>
      </w:r>
      <w:r>
        <w:fldChar w:fldCharType="separate"/>
      </w:r>
      <w:r>
        <w:t>328</w:t>
      </w:r>
      <w:r>
        <w:fldChar w:fldCharType="end"/>
      </w:r>
    </w:p>
    <w:p w14:paraId="3199CE54" w14:textId="76EABBDB" w:rsidR="002F15DC" w:rsidRDefault="002F15D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_Toc83109351 \h </w:instrText>
      </w:r>
      <w:r>
        <w:fldChar w:fldCharType="separate"/>
      </w:r>
      <w:r>
        <w:t>328</w:t>
      </w:r>
      <w:r>
        <w:fldChar w:fldCharType="end"/>
      </w:r>
    </w:p>
    <w:p w14:paraId="748D4B5F" w14:textId="5ACA24D5" w:rsidR="002F15DC" w:rsidRDefault="002F15D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_Toc83109352 \h </w:instrText>
      </w:r>
      <w:r>
        <w:fldChar w:fldCharType="separate"/>
      </w:r>
      <w:r>
        <w:t>328</w:t>
      </w:r>
      <w:r>
        <w:fldChar w:fldCharType="end"/>
      </w:r>
    </w:p>
    <w:p w14:paraId="6B917A10" w14:textId="12C2512C" w:rsidR="002F15DC" w:rsidRDefault="002F15D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_Toc83109353 \h </w:instrText>
      </w:r>
      <w:r>
        <w:fldChar w:fldCharType="separate"/>
      </w:r>
      <w:r>
        <w:t>328</w:t>
      </w:r>
      <w:r>
        <w:fldChar w:fldCharType="end"/>
      </w:r>
    </w:p>
    <w:p w14:paraId="4704B013" w14:textId="2E4A670C" w:rsidR="002F15DC" w:rsidRDefault="002F15D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_Toc83109354 \h </w:instrText>
      </w:r>
      <w:r>
        <w:fldChar w:fldCharType="separate"/>
      </w:r>
      <w:r>
        <w:t>329</w:t>
      </w:r>
      <w:r>
        <w:fldChar w:fldCharType="end"/>
      </w:r>
    </w:p>
    <w:p w14:paraId="19E390E9" w14:textId="4DB0615E" w:rsidR="002F15DC" w:rsidRDefault="002F15D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_Toc83109355 \h </w:instrText>
      </w:r>
      <w:r>
        <w:fldChar w:fldCharType="separate"/>
      </w:r>
      <w:r>
        <w:t>329</w:t>
      </w:r>
      <w:r>
        <w:fldChar w:fldCharType="end"/>
      </w:r>
    </w:p>
    <w:p w14:paraId="4A3B0379" w14:textId="339130B1" w:rsidR="002F15DC" w:rsidRDefault="002F15D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_Toc83109356 \h </w:instrText>
      </w:r>
      <w:r>
        <w:fldChar w:fldCharType="separate"/>
      </w:r>
      <w:r>
        <w:t>330</w:t>
      </w:r>
      <w:r>
        <w:fldChar w:fldCharType="end"/>
      </w:r>
    </w:p>
    <w:p w14:paraId="55012813" w14:textId="460BA412" w:rsidR="002F15DC" w:rsidRDefault="002F15D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_Toc83109357 \h </w:instrText>
      </w:r>
      <w:r>
        <w:fldChar w:fldCharType="separate"/>
      </w:r>
      <w:r>
        <w:t>333</w:t>
      </w:r>
      <w:r>
        <w:fldChar w:fldCharType="end"/>
      </w:r>
    </w:p>
    <w:p w14:paraId="286B490E" w14:textId="49297313" w:rsidR="002F15DC" w:rsidRDefault="002F15D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_Toc83109358 \h </w:instrText>
      </w:r>
      <w:r>
        <w:fldChar w:fldCharType="separate"/>
      </w:r>
      <w:r>
        <w:t>333</w:t>
      </w:r>
      <w:r>
        <w:fldChar w:fldCharType="end"/>
      </w:r>
    </w:p>
    <w:p w14:paraId="36DE63FF" w14:textId="450C0D28" w:rsidR="002F15DC" w:rsidRDefault="002F15D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_Toc83109359 \h </w:instrText>
      </w:r>
      <w:r>
        <w:fldChar w:fldCharType="separate"/>
      </w:r>
      <w:r>
        <w:t>334</w:t>
      </w:r>
      <w:r>
        <w:fldChar w:fldCharType="end"/>
      </w:r>
    </w:p>
    <w:p w14:paraId="0CAEF32C" w14:textId="43407B1F" w:rsidR="002F15DC" w:rsidRDefault="002F15D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_Toc83109360 \h </w:instrText>
      </w:r>
      <w:r>
        <w:fldChar w:fldCharType="separate"/>
      </w:r>
      <w:r>
        <w:t>334</w:t>
      </w:r>
      <w:r>
        <w:fldChar w:fldCharType="end"/>
      </w:r>
    </w:p>
    <w:p w14:paraId="2EB3A80A" w14:textId="1E167968" w:rsidR="002F15DC" w:rsidRDefault="002F15D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_Toc83109361 \h </w:instrText>
      </w:r>
      <w:r>
        <w:fldChar w:fldCharType="separate"/>
      </w:r>
      <w:r>
        <w:t>334</w:t>
      </w:r>
      <w:r>
        <w:fldChar w:fldCharType="end"/>
      </w:r>
    </w:p>
    <w:p w14:paraId="3D42654B" w14:textId="0A88EC32" w:rsidR="002F15DC" w:rsidRDefault="002F15D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_Toc83109362 \h </w:instrText>
      </w:r>
      <w:r>
        <w:fldChar w:fldCharType="separate"/>
      </w:r>
      <w:r>
        <w:t>334</w:t>
      </w:r>
      <w:r>
        <w:fldChar w:fldCharType="end"/>
      </w:r>
    </w:p>
    <w:p w14:paraId="3734CA09" w14:textId="4BEDB31A" w:rsidR="002F15DC" w:rsidRDefault="002F15D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_Toc83109363 \h </w:instrText>
      </w:r>
      <w:r>
        <w:fldChar w:fldCharType="separate"/>
      </w:r>
      <w:r>
        <w:t>335</w:t>
      </w:r>
      <w:r>
        <w:fldChar w:fldCharType="end"/>
      </w:r>
    </w:p>
    <w:p w14:paraId="7F37824C" w14:textId="3ECAE267" w:rsidR="002F15DC" w:rsidRDefault="002F15D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_Toc83109364 \h </w:instrText>
      </w:r>
      <w:r>
        <w:fldChar w:fldCharType="separate"/>
      </w:r>
      <w:r>
        <w:t>336</w:t>
      </w:r>
      <w:r>
        <w:fldChar w:fldCharType="end"/>
      </w:r>
    </w:p>
    <w:p w14:paraId="0F8EA54F" w14:textId="721C6EBC" w:rsidR="002F15DC" w:rsidRDefault="002F15D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_Toc83109365 \h </w:instrText>
      </w:r>
      <w:r>
        <w:fldChar w:fldCharType="separate"/>
      </w:r>
      <w:r>
        <w:t>336</w:t>
      </w:r>
      <w:r>
        <w:fldChar w:fldCharType="end"/>
      </w:r>
    </w:p>
    <w:p w14:paraId="6E687960" w14:textId="1C4ECB6E" w:rsidR="002F15DC" w:rsidRDefault="002F15D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_Toc83109366 \h </w:instrText>
      </w:r>
      <w:r>
        <w:fldChar w:fldCharType="separate"/>
      </w:r>
      <w:r>
        <w:t>336</w:t>
      </w:r>
      <w:r>
        <w:fldChar w:fldCharType="end"/>
      </w:r>
    </w:p>
    <w:p w14:paraId="39054220" w14:textId="0DD10EB9" w:rsidR="002F15DC" w:rsidRDefault="002F15DC">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_Toc83109367 \h </w:instrText>
      </w:r>
      <w:r>
        <w:fldChar w:fldCharType="separate"/>
      </w:r>
      <w:r>
        <w:t>336</w:t>
      </w:r>
      <w:r>
        <w:fldChar w:fldCharType="end"/>
      </w:r>
    </w:p>
    <w:p w14:paraId="19C68EFC" w14:textId="418849C5" w:rsidR="002F15DC" w:rsidRDefault="002F15DC">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_Toc83109368 \h </w:instrText>
      </w:r>
      <w:r>
        <w:fldChar w:fldCharType="separate"/>
      </w:r>
      <w:r>
        <w:t>336</w:t>
      </w:r>
      <w:r>
        <w:fldChar w:fldCharType="end"/>
      </w:r>
    </w:p>
    <w:p w14:paraId="7168065A" w14:textId="4837A5E7" w:rsidR="002F15DC" w:rsidRDefault="002F15D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_Toc83109369 \h </w:instrText>
      </w:r>
      <w:r>
        <w:fldChar w:fldCharType="separate"/>
      </w:r>
      <w:r>
        <w:t>337</w:t>
      </w:r>
      <w:r>
        <w:fldChar w:fldCharType="end"/>
      </w:r>
    </w:p>
    <w:p w14:paraId="3EC89C5D" w14:textId="076A9B05" w:rsidR="002F15DC" w:rsidRDefault="002F15D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_Toc83109370 \h </w:instrText>
      </w:r>
      <w:r>
        <w:fldChar w:fldCharType="separate"/>
      </w:r>
      <w:r>
        <w:t>338</w:t>
      </w:r>
      <w:r>
        <w:fldChar w:fldCharType="end"/>
      </w:r>
    </w:p>
    <w:p w14:paraId="31236464" w14:textId="6F7ECEDB" w:rsidR="002F15DC" w:rsidRDefault="002F15D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_Toc83109371 \h </w:instrText>
      </w:r>
      <w:r>
        <w:fldChar w:fldCharType="separate"/>
      </w:r>
      <w:r>
        <w:t>338</w:t>
      </w:r>
      <w:r>
        <w:fldChar w:fldCharType="end"/>
      </w:r>
    </w:p>
    <w:p w14:paraId="35CF2A8B" w14:textId="5565C534" w:rsidR="002F15DC" w:rsidRDefault="002F15D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_Toc83109372 \h </w:instrText>
      </w:r>
      <w:r>
        <w:fldChar w:fldCharType="separate"/>
      </w:r>
      <w:r>
        <w:t>339</w:t>
      </w:r>
      <w:r>
        <w:fldChar w:fldCharType="end"/>
      </w:r>
    </w:p>
    <w:p w14:paraId="679FE4A5" w14:textId="7D16B59D" w:rsidR="002F15DC" w:rsidRDefault="002F15D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_Toc83109373 \h </w:instrText>
      </w:r>
      <w:r>
        <w:fldChar w:fldCharType="separate"/>
      </w:r>
      <w:r>
        <w:t>339</w:t>
      </w:r>
      <w:r>
        <w:fldChar w:fldCharType="end"/>
      </w:r>
    </w:p>
    <w:p w14:paraId="7C137916" w14:textId="17046A46" w:rsidR="002F15DC" w:rsidRDefault="002F15D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_Toc83109374 \h </w:instrText>
      </w:r>
      <w:r>
        <w:fldChar w:fldCharType="separate"/>
      </w:r>
      <w:r>
        <w:t>339</w:t>
      </w:r>
      <w:r>
        <w:fldChar w:fldCharType="end"/>
      </w:r>
    </w:p>
    <w:p w14:paraId="12193775" w14:textId="4C0FA6A3" w:rsidR="002F15DC" w:rsidRDefault="002F15D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_Toc83109375 \h </w:instrText>
      </w:r>
      <w:r>
        <w:fldChar w:fldCharType="separate"/>
      </w:r>
      <w:r>
        <w:t>340</w:t>
      </w:r>
      <w:r>
        <w:fldChar w:fldCharType="end"/>
      </w:r>
    </w:p>
    <w:p w14:paraId="6C713DB9" w14:textId="31CE55E0" w:rsidR="002F15DC" w:rsidRDefault="002F15DC">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_Toc83109376 \h </w:instrText>
      </w:r>
      <w:r>
        <w:fldChar w:fldCharType="separate"/>
      </w:r>
      <w:r>
        <w:t>340</w:t>
      </w:r>
      <w:r>
        <w:fldChar w:fldCharType="end"/>
      </w:r>
    </w:p>
    <w:p w14:paraId="4F59C137" w14:textId="67AA6900" w:rsidR="002F15DC" w:rsidRDefault="002F15DC">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_Toc83109377 \h </w:instrText>
      </w:r>
      <w:r>
        <w:fldChar w:fldCharType="separate"/>
      </w:r>
      <w:r>
        <w:t>340</w:t>
      </w:r>
      <w:r>
        <w:fldChar w:fldCharType="end"/>
      </w:r>
    </w:p>
    <w:p w14:paraId="4156411C" w14:textId="302EAB6A" w:rsidR="002F15DC" w:rsidRDefault="002F15DC">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_Toc83109378 \h </w:instrText>
      </w:r>
      <w:r>
        <w:fldChar w:fldCharType="separate"/>
      </w:r>
      <w:r>
        <w:t>341</w:t>
      </w:r>
      <w:r>
        <w:fldChar w:fldCharType="end"/>
      </w:r>
    </w:p>
    <w:p w14:paraId="250C98C1" w14:textId="0390854B" w:rsidR="002F15DC" w:rsidRDefault="002F15D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_Toc83109379 \h </w:instrText>
      </w:r>
      <w:r>
        <w:fldChar w:fldCharType="separate"/>
      </w:r>
      <w:r>
        <w:t>341</w:t>
      </w:r>
      <w:r>
        <w:fldChar w:fldCharType="end"/>
      </w:r>
    </w:p>
    <w:p w14:paraId="6F4CE5D3" w14:textId="55022BD1" w:rsidR="002F15DC" w:rsidRDefault="002F15D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_Toc83109380 \h </w:instrText>
      </w:r>
      <w:r>
        <w:fldChar w:fldCharType="separate"/>
      </w:r>
      <w:r>
        <w:t>341</w:t>
      </w:r>
      <w:r>
        <w:fldChar w:fldCharType="end"/>
      </w:r>
    </w:p>
    <w:p w14:paraId="7419B4F4" w14:textId="7A948629" w:rsidR="002F15DC" w:rsidRDefault="002F15D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_Toc83109381 \h </w:instrText>
      </w:r>
      <w:r>
        <w:fldChar w:fldCharType="separate"/>
      </w:r>
      <w:r>
        <w:t>342</w:t>
      </w:r>
      <w:r>
        <w:fldChar w:fldCharType="end"/>
      </w:r>
    </w:p>
    <w:p w14:paraId="193FE4A9" w14:textId="5E331E0F" w:rsidR="002F15DC" w:rsidRDefault="002F15D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_Toc83109382 \h </w:instrText>
      </w:r>
      <w:r>
        <w:fldChar w:fldCharType="separate"/>
      </w:r>
      <w:r>
        <w:t>342</w:t>
      </w:r>
      <w:r>
        <w:fldChar w:fldCharType="end"/>
      </w:r>
    </w:p>
    <w:p w14:paraId="4333F026" w14:textId="228DFF63" w:rsidR="002F15DC" w:rsidRDefault="002F15D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_Toc83109383 \h </w:instrText>
      </w:r>
      <w:r>
        <w:fldChar w:fldCharType="separate"/>
      </w:r>
      <w:r>
        <w:t>343</w:t>
      </w:r>
      <w:r>
        <w:fldChar w:fldCharType="end"/>
      </w:r>
    </w:p>
    <w:p w14:paraId="3A90C9F5" w14:textId="2D599E96" w:rsidR="002F15DC" w:rsidRDefault="002F15D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_Toc83109384 \h </w:instrText>
      </w:r>
      <w:r>
        <w:fldChar w:fldCharType="separate"/>
      </w:r>
      <w:r>
        <w:t>343</w:t>
      </w:r>
      <w:r>
        <w:fldChar w:fldCharType="end"/>
      </w:r>
    </w:p>
    <w:p w14:paraId="5FA081E9" w14:textId="129D757A" w:rsidR="002F15DC" w:rsidRDefault="002F15DC">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_Toc83109385 \h </w:instrText>
      </w:r>
      <w:r>
        <w:fldChar w:fldCharType="separate"/>
      </w:r>
      <w:r>
        <w:t>343</w:t>
      </w:r>
      <w:r>
        <w:fldChar w:fldCharType="end"/>
      </w:r>
    </w:p>
    <w:p w14:paraId="2BA4B38B" w14:textId="4D4F6E5F" w:rsidR="002F15DC" w:rsidRDefault="002F15DC">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_Toc83109386 \h </w:instrText>
      </w:r>
      <w:r>
        <w:fldChar w:fldCharType="separate"/>
      </w:r>
      <w:r>
        <w:t>343</w:t>
      </w:r>
      <w:r>
        <w:fldChar w:fldCharType="end"/>
      </w:r>
    </w:p>
    <w:p w14:paraId="6888A48D" w14:textId="4149CB22" w:rsidR="002F15DC" w:rsidRDefault="002F15DC">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_Toc83109387 \h </w:instrText>
      </w:r>
      <w:r>
        <w:fldChar w:fldCharType="separate"/>
      </w:r>
      <w:r>
        <w:t>344</w:t>
      </w:r>
      <w:r>
        <w:fldChar w:fldCharType="end"/>
      </w:r>
    </w:p>
    <w:p w14:paraId="5D1D92E2" w14:textId="59F13C44" w:rsidR="002F15DC" w:rsidRDefault="002F15DC">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_Toc83109388 \h </w:instrText>
      </w:r>
      <w:r>
        <w:fldChar w:fldCharType="separate"/>
      </w:r>
      <w:r>
        <w:t>345</w:t>
      </w:r>
      <w:r>
        <w:fldChar w:fldCharType="end"/>
      </w:r>
    </w:p>
    <w:p w14:paraId="5298C3E3" w14:textId="3B4E3894" w:rsidR="002F15DC" w:rsidRDefault="002F15DC">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_Toc83109389 \h </w:instrText>
      </w:r>
      <w:r>
        <w:fldChar w:fldCharType="separate"/>
      </w:r>
      <w:r>
        <w:t>346</w:t>
      </w:r>
      <w:r>
        <w:fldChar w:fldCharType="end"/>
      </w:r>
    </w:p>
    <w:p w14:paraId="499FC8DC" w14:textId="1CF22757" w:rsidR="002F15DC" w:rsidRDefault="002F15D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_Toc83109390 \h </w:instrText>
      </w:r>
      <w:r>
        <w:fldChar w:fldCharType="separate"/>
      </w:r>
      <w:r>
        <w:t>347</w:t>
      </w:r>
      <w:r>
        <w:fldChar w:fldCharType="end"/>
      </w:r>
    </w:p>
    <w:p w14:paraId="11E98142" w14:textId="32117728" w:rsidR="002F15DC" w:rsidRDefault="002F15D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_Toc83109391 \h </w:instrText>
      </w:r>
      <w:r>
        <w:fldChar w:fldCharType="separate"/>
      </w:r>
      <w:r>
        <w:t>347</w:t>
      </w:r>
      <w:r>
        <w:fldChar w:fldCharType="end"/>
      </w:r>
    </w:p>
    <w:p w14:paraId="46107294" w14:textId="1B476453" w:rsidR="002F15DC" w:rsidRDefault="002F15D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_Toc83109392 \h </w:instrText>
      </w:r>
      <w:r>
        <w:fldChar w:fldCharType="separate"/>
      </w:r>
      <w:r>
        <w:t>348</w:t>
      </w:r>
      <w:r>
        <w:fldChar w:fldCharType="end"/>
      </w:r>
    </w:p>
    <w:p w14:paraId="00087B0D" w14:textId="734F7C88" w:rsidR="002F15DC" w:rsidRDefault="002F15D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_Toc83109393 \h </w:instrText>
      </w:r>
      <w:r>
        <w:fldChar w:fldCharType="separate"/>
      </w:r>
      <w:r>
        <w:t>350</w:t>
      </w:r>
      <w:r>
        <w:fldChar w:fldCharType="end"/>
      </w:r>
    </w:p>
    <w:p w14:paraId="606548AF" w14:textId="0E46658D" w:rsidR="002F15DC" w:rsidRDefault="002F15DC">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_Toc83109394 \h </w:instrText>
      </w:r>
      <w:r>
        <w:fldChar w:fldCharType="separate"/>
      </w:r>
      <w:r>
        <w:t>351</w:t>
      </w:r>
      <w:r>
        <w:fldChar w:fldCharType="end"/>
      </w:r>
    </w:p>
    <w:p w14:paraId="28A24CCD" w14:textId="00B3C263" w:rsidR="002F15DC" w:rsidRDefault="002F15D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_Toc83109395 \h </w:instrText>
      </w:r>
      <w:r>
        <w:fldChar w:fldCharType="separate"/>
      </w:r>
      <w:r>
        <w:t>351</w:t>
      </w:r>
      <w:r>
        <w:fldChar w:fldCharType="end"/>
      </w:r>
    </w:p>
    <w:p w14:paraId="756912CF" w14:textId="37B9CCE5" w:rsidR="002F15DC" w:rsidRDefault="002F15D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_Toc83109396 \h </w:instrText>
      </w:r>
      <w:r>
        <w:fldChar w:fldCharType="separate"/>
      </w:r>
      <w:r>
        <w:t>351</w:t>
      </w:r>
      <w:r>
        <w:fldChar w:fldCharType="end"/>
      </w:r>
    </w:p>
    <w:p w14:paraId="5B039432" w14:textId="70DCCDA2" w:rsidR="002F15DC" w:rsidRDefault="002F15D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_Toc83109397 \h </w:instrText>
      </w:r>
      <w:r>
        <w:fldChar w:fldCharType="separate"/>
      </w:r>
      <w:r>
        <w:t>352</w:t>
      </w:r>
      <w:r>
        <w:fldChar w:fldCharType="end"/>
      </w:r>
    </w:p>
    <w:p w14:paraId="33592BE4" w14:textId="5B9E1657" w:rsidR="002F15DC" w:rsidRDefault="002F15D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_Toc83109398 \h </w:instrText>
      </w:r>
      <w:r>
        <w:fldChar w:fldCharType="separate"/>
      </w:r>
      <w:r>
        <w:t>352</w:t>
      </w:r>
      <w:r>
        <w:fldChar w:fldCharType="end"/>
      </w:r>
    </w:p>
    <w:p w14:paraId="7EF5889D" w14:textId="20F6300B" w:rsidR="002F15DC" w:rsidRDefault="002F15DC">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_Toc83109399 \h </w:instrText>
      </w:r>
      <w:r>
        <w:fldChar w:fldCharType="separate"/>
      </w:r>
      <w:r>
        <w:t>353</w:t>
      </w:r>
      <w:r>
        <w:fldChar w:fldCharType="end"/>
      </w:r>
    </w:p>
    <w:p w14:paraId="2C86F77B" w14:textId="53E34621" w:rsidR="002F15DC" w:rsidRDefault="002F15DC">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_Toc83109400 \h </w:instrText>
      </w:r>
      <w:r>
        <w:fldChar w:fldCharType="separate"/>
      </w:r>
      <w:r>
        <w:t>353</w:t>
      </w:r>
      <w:r>
        <w:fldChar w:fldCharType="end"/>
      </w:r>
    </w:p>
    <w:p w14:paraId="50D0FAAE" w14:textId="59634074" w:rsidR="002F15DC" w:rsidRDefault="002F15D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_Toc83109401 \h </w:instrText>
      </w:r>
      <w:r>
        <w:fldChar w:fldCharType="separate"/>
      </w:r>
      <w:r>
        <w:t>354</w:t>
      </w:r>
      <w:r>
        <w:fldChar w:fldCharType="end"/>
      </w:r>
    </w:p>
    <w:p w14:paraId="7C2DCC9C" w14:textId="5FB8696C" w:rsidR="002F15DC" w:rsidRDefault="002F15D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_Toc83109402 \h </w:instrText>
      </w:r>
      <w:r>
        <w:fldChar w:fldCharType="separate"/>
      </w:r>
      <w:r>
        <w:t>354</w:t>
      </w:r>
      <w:r>
        <w:fldChar w:fldCharType="end"/>
      </w:r>
    </w:p>
    <w:p w14:paraId="040F6FFE" w14:textId="0CFAE71B" w:rsidR="002F15DC" w:rsidRDefault="002F15D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_Toc83109403 \h </w:instrText>
      </w:r>
      <w:r>
        <w:fldChar w:fldCharType="separate"/>
      </w:r>
      <w:r>
        <w:t>354</w:t>
      </w:r>
      <w:r>
        <w:fldChar w:fldCharType="end"/>
      </w:r>
    </w:p>
    <w:p w14:paraId="5F48055D" w14:textId="2C246FA2" w:rsidR="002F15DC" w:rsidRDefault="002F15D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_Toc83109404 \h </w:instrText>
      </w:r>
      <w:r>
        <w:fldChar w:fldCharType="separate"/>
      </w:r>
      <w:r>
        <w:t>355</w:t>
      </w:r>
      <w:r>
        <w:fldChar w:fldCharType="end"/>
      </w:r>
    </w:p>
    <w:p w14:paraId="6902B36C" w14:textId="79AD9EFB" w:rsidR="002F15DC" w:rsidRDefault="002F15D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_Toc83109405 \h </w:instrText>
      </w:r>
      <w:r>
        <w:fldChar w:fldCharType="separate"/>
      </w:r>
      <w:r>
        <w:t>356</w:t>
      </w:r>
      <w:r>
        <w:fldChar w:fldCharType="end"/>
      </w:r>
    </w:p>
    <w:p w14:paraId="27AA32FE" w14:textId="3606A323" w:rsidR="002F15DC" w:rsidRDefault="002F15D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_Toc83109406 \h </w:instrText>
      </w:r>
      <w:r>
        <w:fldChar w:fldCharType="separate"/>
      </w:r>
      <w:r>
        <w:t>357</w:t>
      </w:r>
      <w:r>
        <w:fldChar w:fldCharType="end"/>
      </w:r>
    </w:p>
    <w:p w14:paraId="4772FE4F" w14:textId="62C7859C" w:rsidR="002F15DC" w:rsidRDefault="002F15D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_Toc83109407 \h </w:instrText>
      </w:r>
      <w:r>
        <w:fldChar w:fldCharType="separate"/>
      </w:r>
      <w:r>
        <w:t>357</w:t>
      </w:r>
      <w:r>
        <w:fldChar w:fldCharType="end"/>
      </w:r>
    </w:p>
    <w:p w14:paraId="2192F3D8" w14:textId="23019DF2" w:rsidR="002F15DC" w:rsidRDefault="002F15DC">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_Toc83109408 \h </w:instrText>
      </w:r>
      <w:r>
        <w:fldChar w:fldCharType="separate"/>
      </w:r>
      <w:r>
        <w:t>358</w:t>
      </w:r>
      <w:r>
        <w:fldChar w:fldCharType="end"/>
      </w:r>
    </w:p>
    <w:p w14:paraId="1DA16276" w14:textId="3B6FE727" w:rsidR="002F15DC" w:rsidRDefault="002F15D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_Toc83109409 \h </w:instrText>
      </w:r>
      <w:r>
        <w:fldChar w:fldCharType="separate"/>
      </w:r>
      <w:r>
        <w:t>359</w:t>
      </w:r>
      <w:r>
        <w:fldChar w:fldCharType="end"/>
      </w:r>
    </w:p>
    <w:p w14:paraId="534B1D29" w14:textId="680EEF27" w:rsidR="002F15DC" w:rsidRDefault="002F15DC">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_Toc83109410 \h </w:instrText>
      </w:r>
      <w:r>
        <w:fldChar w:fldCharType="separate"/>
      </w:r>
      <w:r>
        <w:t>360</w:t>
      </w:r>
      <w:r>
        <w:fldChar w:fldCharType="end"/>
      </w:r>
    </w:p>
    <w:p w14:paraId="03AA9500" w14:textId="07E2B8EB" w:rsidR="002F15DC" w:rsidRDefault="002F15D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_Toc83109411 \h </w:instrText>
      </w:r>
      <w:r>
        <w:fldChar w:fldCharType="separate"/>
      </w:r>
      <w:r>
        <w:t>360</w:t>
      </w:r>
      <w:r>
        <w:fldChar w:fldCharType="end"/>
      </w:r>
    </w:p>
    <w:p w14:paraId="4222D214" w14:textId="2D8DF28F" w:rsidR="002F15DC" w:rsidRDefault="002F15D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_Toc83109412 \h </w:instrText>
      </w:r>
      <w:r>
        <w:fldChar w:fldCharType="separate"/>
      </w:r>
      <w:r>
        <w:t>360</w:t>
      </w:r>
      <w:r>
        <w:fldChar w:fldCharType="end"/>
      </w:r>
    </w:p>
    <w:p w14:paraId="4CE22221" w14:textId="7A311EE9" w:rsidR="002F15DC" w:rsidRDefault="002F15D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_Toc83109413 \h </w:instrText>
      </w:r>
      <w:r>
        <w:fldChar w:fldCharType="separate"/>
      </w:r>
      <w:r>
        <w:t>360</w:t>
      </w:r>
      <w:r>
        <w:fldChar w:fldCharType="end"/>
      </w:r>
    </w:p>
    <w:p w14:paraId="1A44362A" w14:textId="1E005964" w:rsidR="002F15DC" w:rsidRDefault="002F15D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_Toc83109414 \h </w:instrText>
      </w:r>
      <w:r>
        <w:fldChar w:fldCharType="separate"/>
      </w:r>
      <w:r>
        <w:t>360</w:t>
      </w:r>
      <w:r>
        <w:fldChar w:fldCharType="end"/>
      </w:r>
    </w:p>
    <w:p w14:paraId="45DEAB7F" w14:textId="60F1ED45" w:rsidR="002F15DC" w:rsidRDefault="002F15D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_Toc83109415 \h </w:instrText>
      </w:r>
      <w:r>
        <w:fldChar w:fldCharType="separate"/>
      </w:r>
      <w:r>
        <w:t>360</w:t>
      </w:r>
      <w:r>
        <w:fldChar w:fldCharType="end"/>
      </w:r>
    </w:p>
    <w:p w14:paraId="0A65F07F" w14:textId="58101E47" w:rsidR="002F15DC" w:rsidRDefault="002F15DC">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_Toc83109416 \h </w:instrText>
      </w:r>
      <w:r>
        <w:fldChar w:fldCharType="separate"/>
      </w:r>
      <w:r>
        <w:t>361</w:t>
      </w:r>
      <w:r>
        <w:fldChar w:fldCharType="end"/>
      </w:r>
    </w:p>
    <w:p w14:paraId="03C7E4F3" w14:textId="433E3758" w:rsidR="002F15DC" w:rsidRDefault="002F15D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_Toc83109417 \h </w:instrText>
      </w:r>
      <w:r>
        <w:fldChar w:fldCharType="separate"/>
      </w:r>
      <w:r>
        <w:t>361</w:t>
      </w:r>
      <w:r>
        <w:fldChar w:fldCharType="end"/>
      </w:r>
    </w:p>
    <w:p w14:paraId="26A6E338" w14:textId="30A727A1" w:rsidR="002F15DC" w:rsidRDefault="002F15D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_Toc83109418 \h </w:instrText>
      </w:r>
      <w:r>
        <w:fldChar w:fldCharType="separate"/>
      </w:r>
      <w:r>
        <w:t>361</w:t>
      </w:r>
      <w:r>
        <w:fldChar w:fldCharType="end"/>
      </w:r>
    </w:p>
    <w:p w14:paraId="6B67A3DF" w14:textId="12A958F1" w:rsidR="002F15DC" w:rsidRDefault="002F15DC">
      <w:pPr>
        <w:pStyle w:val="TOC2"/>
        <w:rPr>
          <w:rFonts w:asciiTheme="minorHAnsi" w:eastAsiaTheme="minorEastAsia" w:hAnsiTheme="minorHAnsi" w:cstheme="minorBidi"/>
          <w:sz w:val="22"/>
          <w:szCs w:val="22"/>
          <w:lang w:eastAsia="en-GB"/>
        </w:rPr>
      </w:pPr>
      <w:r w:rsidRPr="00356761">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_Toc83109419 \h </w:instrText>
      </w:r>
      <w:r>
        <w:fldChar w:fldCharType="separate"/>
      </w:r>
      <w:r>
        <w:t>361</w:t>
      </w:r>
      <w:r>
        <w:fldChar w:fldCharType="end"/>
      </w:r>
    </w:p>
    <w:p w14:paraId="02069BA0" w14:textId="1C55EEF3" w:rsidR="002F15DC" w:rsidRDefault="002F15DC">
      <w:pPr>
        <w:pStyle w:val="TOC2"/>
        <w:rPr>
          <w:rFonts w:asciiTheme="minorHAnsi" w:eastAsiaTheme="minorEastAsia" w:hAnsiTheme="minorHAnsi" w:cstheme="minorBidi"/>
          <w:sz w:val="22"/>
          <w:szCs w:val="22"/>
          <w:lang w:eastAsia="en-GB"/>
        </w:rPr>
      </w:pPr>
      <w:r w:rsidRPr="00356761">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_Toc83109420 \h </w:instrText>
      </w:r>
      <w:r>
        <w:fldChar w:fldCharType="separate"/>
      </w:r>
      <w:r>
        <w:t>361</w:t>
      </w:r>
      <w:r>
        <w:fldChar w:fldCharType="end"/>
      </w:r>
    </w:p>
    <w:p w14:paraId="528CF51B" w14:textId="0C0B9A46" w:rsidR="002F15DC" w:rsidRDefault="002F15D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_Toc83109421 \h </w:instrText>
      </w:r>
      <w:r>
        <w:fldChar w:fldCharType="separate"/>
      </w:r>
      <w:r>
        <w:t>363</w:t>
      </w:r>
      <w:r>
        <w:fldChar w:fldCharType="end"/>
      </w:r>
    </w:p>
    <w:p w14:paraId="04A3FE8E" w14:textId="6A32C532" w:rsidR="002F15DC" w:rsidRDefault="002F15D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_Toc83109422 \h </w:instrText>
      </w:r>
      <w:r>
        <w:fldChar w:fldCharType="separate"/>
      </w:r>
      <w:r>
        <w:t>364</w:t>
      </w:r>
      <w:r>
        <w:fldChar w:fldCharType="end"/>
      </w:r>
    </w:p>
    <w:p w14:paraId="22694DBA" w14:textId="6E8A577C" w:rsidR="002F15DC" w:rsidRDefault="002F15D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_Toc83109423 \h </w:instrText>
      </w:r>
      <w:r>
        <w:fldChar w:fldCharType="separate"/>
      </w:r>
      <w:r>
        <w:t>364</w:t>
      </w:r>
      <w:r>
        <w:fldChar w:fldCharType="end"/>
      </w:r>
    </w:p>
    <w:p w14:paraId="3CD79EA1" w14:textId="2AE6FD22" w:rsidR="002F15DC" w:rsidRDefault="002F15D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_Toc83109424 \h </w:instrText>
      </w:r>
      <w:r>
        <w:fldChar w:fldCharType="separate"/>
      </w:r>
      <w:r>
        <w:t>364</w:t>
      </w:r>
      <w:r>
        <w:fldChar w:fldCharType="end"/>
      </w:r>
    </w:p>
    <w:p w14:paraId="36ED59F6" w14:textId="5D59A04E" w:rsidR="002F15DC" w:rsidRDefault="002F15D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_Toc83109425 \h </w:instrText>
      </w:r>
      <w:r>
        <w:fldChar w:fldCharType="separate"/>
      </w:r>
      <w:r>
        <w:t>365</w:t>
      </w:r>
      <w:r>
        <w:fldChar w:fldCharType="end"/>
      </w:r>
    </w:p>
    <w:p w14:paraId="4AA0F32E" w14:textId="0D46FDE5" w:rsidR="002F15DC" w:rsidRDefault="002F15D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_Toc83109426 \h </w:instrText>
      </w:r>
      <w:r>
        <w:fldChar w:fldCharType="separate"/>
      </w:r>
      <w:r>
        <w:t>365</w:t>
      </w:r>
      <w:r>
        <w:fldChar w:fldCharType="end"/>
      </w:r>
    </w:p>
    <w:p w14:paraId="1B9E0A20" w14:textId="38E9F799" w:rsidR="002F15DC" w:rsidRDefault="002F15DC">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_Toc83109427 \h </w:instrText>
      </w:r>
      <w:r>
        <w:fldChar w:fldCharType="separate"/>
      </w:r>
      <w:r>
        <w:t>366</w:t>
      </w:r>
      <w:r>
        <w:fldChar w:fldCharType="end"/>
      </w:r>
    </w:p>
    <w:p w14:paraId="18F71C02" w14:textId="194653D6" w:rsidR="002F15DC" w:rsidRDefault="002F15D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_Toc83109428 \h </w:instrText>
      </w:r>
      <w:r>
        <w:fldChar w:fldCharType="separate"/>
      </w:r>
      <w:r>
        <w:t>366</w:t>
      </w:r>
      <w:r>
        <w:fldChar w:fldCharType="end"/>
      </w:r>
    </w:p>
    <w:p w14:paraId="5AFA3CE9" w14:textId="2F2E32F7" w:rsidR="002F15DC" w:rsidRDefault="002F15DC">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_Toc83109429 \h </w:instrText>
      </w:r>
      <w:r>
        <w:fldChar w:fldCharType="separate"/>
      </w:r>
      <w:r>
        <w:t>366</w:t>
      </w:r>
      <w:r>
        <w:fldChar w:fldCharType="end"/>
      </w:r>
    </w:p>
    <w:p w14:paraId="4CFF9BB9" w14:textId="0EA32217" w:rsidR="002F15DC" w:rsidRDefault="002F15DC">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_Toc83109430 \h </w:instrText>
      </w:r>
      <w:r>
        <w:fldChar w:fldCharType="separate"/>
      </w:r>
      <w:r>
        <w:t>366</w:t>
      </w:r>
      <w:r>
        <w:fldChar w:fldCharType="end"/>
      </w:r>
    </w:p>
    <w:p w14:paraId="0505E353" w14:textId="395E4EF7" w:rsidR="002F15DC" w:rsidRDefault="002F15DC">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_Toc83109431 \h </w:instrText>
      </w:r>
      <w:r>
        <w:fldChar w:fldCharType="separate"/>
      </w:r>
      <w:r>
        <w:t>367</w:t>
      </w:r>
      <w:r>
        <w:fldChar w:fldCharType="end"/>
      </w:r>
    </w:p>
    <w:p w14:paraId="4DEE95D5" w14:textId="424BD5C1" w:rsidR="002F15DC" w:rsidRDefault="002F15DC">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_Toc83109432 \h </w:instrText>
      </w:r>
      <w:r>
        <w:fldChar w:fldCharType="separate"/>
      </w:r>
      <w:r>
        <w:t>367</w:t>
      </w:r>
      <w:r>
        <w:fldChar w:fldCharType="end"/>
      </w:r>
    </w:p>
    <w:p w14:paraId="54F6EC70" w14:textId="63C5A728" w:rsidR="002F15DC" w:rsidRDefault="002F15DC">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_Toc83109433 \h </w:instrText>
      </w:r>
      <w:r>
        <w:fldChar w:fldCharType="separate"/>
      </w:r>
      <w:r>
        <w:t>367</w:t>
      </w:r>
      <w:r>
        <w:fldChar w:fldCharType="end"/>
      </w:r>
    </w:p>
    <w:p w14:paraId="1FD95949" w14:textId="68536B76" w:rsidR="002F15DC" w:rsidRDefault="002F15DC">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_Toc83109434 \h </w:instrText>
      </w:r>
      <w:r>
        <w:fldChar w:fldCharType="separate"/>
      </w:r>
      <w:r>
        <w:t>368</w:t>
      </w:r>
      <w:r>
        <w:fldChar w:fldCharType="end"/>
      </w:r>
    </w:p>
    <w:p w14:paraId="7042FBC4" w14:textId="34A013E2" w:rsidR="002F15DC" w:rsidRDefault="002F15DC">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_Toc83109435 \h </w:instrText>
      </w:r>
      <w:r>
        <w:fldChar w:fldCharType="separate"/>
      </w:r>
      <w:r>
        <w:t>369</w:t>
      </w:r>
      <w:r>
        <w:fldChar w:fldCharType="end"/>
      </w:r>
    </w:p>
    <w:p w14:paraId="54C17B86" w14:textId="5C749C7E" w:rsidR="002F15DC" w:rsidRDefault="002F15D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_Toc83109436 \h </w:instrText>
      </w:r>
      <w:r>
        <w:fldChar w:fldCharType="separate"/>
      </w:r>
      <w:r>
        <w:t>369</w:t>
      </w:r>
      <w:r>
        <w:fldChar w:fldCharType="end"/>
      </w:r>
    </w:p>
    <w:p w14:paraId="1DAC9E1F" w14:textId="7CF86F90" w:rsidR="002F15DC" w:rsidRDefault="002F15D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356761">
        <w:rPr>
          <w:rFonts w:cs="v4.2.0"/>
        </w:rPr>
        <w:t>Normal test environment</w:t>
      </w:r>
      <w:r>
        <w:tab/>
      </w:r>
      <w:r>
        <w:fldChar w:fldCharType="begin"/>
      </w:r>
      <w:r>
        <w:instrText xml:space="preserve"> PAGEREF _Toc83109437 \h </w:instrText>
      </w:r>
      <w:r>
        <w:fldChar w:fldCharType="separate"/>
      </w:r>
      <w:r>
        <w:t>369</w:t>
      </w:r>
      <w:r>
        <w:fldChar w:fldCharType="end"/>
      </w:r>
    </w:p>
    <w:p w14:paraId="023AC7F5" w14:textId="364110D7" w:rsidR="002F15DC" w:rsidRDefault="002F15DC">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356761">
        <w:rPr>
          <w:rFonts w:cs="v4.2.0"/>
        </w:rPr>
        <w:t>Extreme test environment</w:t>
      </w:r>
      <w:r>
        <w:tab/>
      </w:r>
      <w:r>
        <w:fldChar w:fldCharType="begin"/>
      </w:r>
      <w:r>
        <w:instrText xml:space="preserve"> PAGEREF _Toc83109438 \h </w:instrText>
      </w:r>
      <w:r>
        <w:fldChar w:fldCharType="separate"/>
      </w:r>
      <w:r>
        <w:t>369</w:t>
      </w:r>
      <w:r>
        <w:fldChar w:fldCharType="end"/>
      </w:r>
    </w:p>
    <w:p w14:paraId="2415BA6D" w14:textId="7A648B67" w:rsidR="002F15DC" w:rsidRDefault="002F15DC">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_Toc83109439 \h </w:instrText>
      </w:r>
      <w:r>
        <w:fldChar w:fldCharType="separate"/>
      </w:r>
      <w:r>
        <w:t>369</w:t>
      </w:r>
      <w:r>
        <w:fldChar w:fldCharType="end"/>
      </w:r>
    </w:p>
    <w:p w14:paraId="709DB8D2" w14:textId="0D4E8006" w:rsidR="002F15DC" w:rsidRDefault="002F15DC">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_Toc83109440 \h </w:instrText>
      </w:r>
      <w:r>
        <w:fldChar w:fldCharType="separate"/>
      </w:r>
      <w:r>
        <w:t>370</w:t>
      </w:r>
      <w:r>
        <w:fldChar w:fldCharType="end"/>
      </w:r>
    </w:p>
    <w:p w14:paraId="6DC83D3B" w14:textId="365B1805" w:rsidR="002F15DC" w:rsidRDefault="002F15DC">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356761">
        <w:rPr>
          <w:rFonts w:cs="v4.2.0"/>
        </w:rPr>
        <w:t>Vibration</w:t>
      </w:r>
      <w:r>
        <w:tab/>
      </w:r>
      <w:r>
        <w:fldChar w:fldCharType="begin"/>
      </w:r>
      <w:r>
        <w:instrText xml:space="preserve"> PAGEREF _Toc83109441 \h </w:instrText>
      </w:r>
      <w:r>
        <w:fldChar w:fldCharType="separate"/>
      </w:r>
      <w:r>
        <w:t>370</w:t>
      </w:r>
      <w:r>
        <w:fldChar w:fldCharType="end"/>
      </w:r>
    </w:p>
    <w:p w14:paraId="35E204D5" w14:textId="2701A3E5" w:rsidR="002F15DC" w:rsidRDefault="002F15DC">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356761">
        <w:rPr>
          <w:rFonts w:cs="v4.2.0"/>
        </w:rPr>
        <w:t>Power supply</w:t>
      </w:r>
      <w:r>
        <w:tab/>
      </w:r>
      <w:r>
        <w:fldChar w:fldCharType="begin"/>
      </w:r>
      <w:r>
        <w:instrText xml:space="preserve"> PAGEREF _Toc83109442 \h </w:instrText>
      </w:r>
      <w:r>
        <w:fldChar w:fldCharType="separate"/>
      </w:r>
      <w:r>
        <w:t>370</w:t>
      </w:r>
      <w:r>
        <w:fldChar w:fldCharType="end"/>
      </w:r>
    </w:p>
    <w:p w14:paraId="3AE037B8" w14:textId="0BBE62BB" w:rsidR="002F15DC" w:rsidRDefault="002F15DC">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_Toc83109443 \h </w:instrText>
      </w:r>
      <w:r>
        <w:fldChar w:fldCharType="separate"/>
      </w:r>
      <w:r>
        <w:t>370</w:t>
      </w:r>
      <w:r>
        <w:fldChar w:fldCharType="end"/>
      </w:r>
    </w:p>
    <w:p w14:paraId="46C66D9A" w14:textId="02B5A1F2" w:rsidR="002F15DC" w:rsidRDefault="002F15DC">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_Toc83109444 \h </w:instrText>
      </w:r>
      <w:r>
        <w:fldChar w:fldCharType="separate"/>
      </w:r>
      <w:r>
        <w:t>371</w:t>
      </w:r>
      <w:r>
        <w:fldChar w:fldCharType="end"/>
      </w:r>
    </w:p>
    <w:p w14:paraId="45678C08" w14:textId="0E381A74" w:rsidR="002F15DC" w:rsidRDefault="002F15DC">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_Toc83109445 \h </w:instrText>
      </w:r>
      <w:r>
        <w:fldChar w:fldCharType="separate"/>
      </w:r>
      <w:r>
        <w:t>371</w:t>
      </w:r>
      <w:r>
        <w:fldChar w:fldCharType="end"/>
      </w:r>
    </w:p>
    <w:p w14:paraId="3073D5A4" w14:textId="70ECB7C5" w:rsidR="002F15DC" w:rsidRDefault="002F15DC">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_Toc83109446 \h </w:instrText>
      </w:r>
      <w:r>
        <w:fldChar w:fldCharType="separate"/>
      </w:r>
      <w:r>
        <w:t>371</w:t>
      </w:r>
      <w:r>
        <w:fldChar w:fldCharType="end"/>
      </w:r>
    </w:p>
    <w:p w14:paraId="66D7BA09" w14:textId="4A83519F" w:rsidR="002F15DC" w:rsidRDefault="002F15DC">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_Toc83109447 \h </w:instrText>
      </w:r>
      <w:r>
        <w:fldChar w:fldCharType="separate"/>
      </w:r>
      <w:r>
        <w:t>373</w:t>
      </w:r>
      <w:r>
        <w:fldChar w:fldCharType="end"/>
      </w:r>
    </w:p>
    <w:p w14:paraId="7D08D3B7" w14:textId="7161321F" w:rsidR="002F15DC" w:rsidRDefault="002F15D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_Toc83109448 \h </w:instrText>
      </w:r>
      <w:r>
        <w:fldChar w:fldCharType="separate"/>
      </w:r>
      <w:r>
        <w:t>374</w:t>
      </w:r>
      <w:r>
        <w:fldChar w:fldCharType="end"/>
      </w:r>
    </w:p>
    <w:p w14:paraId="6B4777C1" w14:textId="66E384E7" w:rsidR="00080512" w:rsidRPr="00090C64" w:rsidRDefault="002F15DC">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p>
    <w:p w14:paraId="75C9A8D5" w14:textId="77777777" w:rsidR="002D4621" w:rsidRPr="00090C64" w:rsidRDefault="002D4621" w:rsidP="002D4621">
      <w:r w:rsidRPr="00090C64">
        <w:t xml:space="preserve">This Technical </w:t>
      </w:r>
      <w:bookmarkStart w:id="26" w:name="spectype3"/>
      <w:r w:rsidRPr="00090C64">
        <w:t>Specification</w:t>
      </w:r>
      <w:bookmarkEnd w:id="26"/>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 w:name="_Toc21124819"/>
      <w:bookmarkStart w:id="28" w:name="_Toc29767809"/>
      <w:bookmarkStart w:id="29" w:name="_Toc36044251"/>
      <w:bookmarkStart w:id="30" w:name="_Toc37230156"/>
      <w:bookmarkStart w:id="31" w:name="_Toc45907299"/>
      <w:bookmarkStart w:id="32" w:name="_Toc53181404"/>
      <w:bookmarkStart w:id="33" w:name="_Toc61127278"/>
      <w:bookmarkStart w:id="34" w:name="_Toc67054285"/>
      <w:bookmarkStart w:id="35" w:name="_Toc67061283"/>
      <w:bookmarkStart w:id="36" w:name="_Toc74734801"/>
      <w:bookmarkStart w:id="37" w:name="_Toc74753044"/>
      <w:bookmarkStart w:id="38" w:name="_Toc76507303"/>
      <w:bookmarkStart w:id="39" w:name="_Toc83108912"/>
      <w:r w:rsidRPr="00090C64">
        <w:t>1</w:t>
      </w:r>
      <w:r w:rsidRPr="00090C64">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0" w:name="_Toc21124820"/>
      <w:bookmarkStart w:id="41" w:name="_Toc29767810"/>
      <w:bookmarkStart w:id="42" w:name="_Toc36044252"/>
      <w:bookmarkStart w:id="43" w:name="_Toc37230157"/>
      <w:bookmarkStart w:id="44" w:name="_Toc45907300"/>
      <w:bookmarkStart w:id="45" w:name="_Toc53181405"/>
      <w:bookmarkStart w:id="46" w:name="_Toc61127279"/>
      <w:bookmarkStart w:id="47" w:name="_Toc67054286"/>
      <w:bookmarkStart w:id="48" w:name="_Toc67061284"/>
      <w:bookmarkStart w:id="49" w:name="_Toc74734802"/>
      <w:bookmarkStart w:id="50" w:name="_Toc74753045"/>
      <w:bookmarkStart w:id="51" w:name="_Toc76507304"/>
      <w:bookmarkStart w:id="52" w:name="_Toc83108913"/>
      <w:r w:rsidRPr="00090C64">
        <w:t>2</w:t>
      </w:r>
      <w:r w:rsidRPr="00090C64">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3" w:name="_Toc21124821"/>
      <w:bookmarkStart w:id="54" w:name="_Toc29767811"/>
      <w:bookmarkStart w:id="55" w:name="_Toc36044253"/>
      <w:bookmarkStart w:id="56" w:name="_Toc37230158"/>
      <w:bookmarkStart w:id="57" w:name="_Toc45907301"/>
      <w:bookmarkStart w:id="58" w:name="_Toc53181406"/>
      <w:bookmarkStart w:id="59" w:name="_Toc61127280"/>
      <w:bookmarkStart w:id="60" w:name="_Toc67054287"/>
      <w:bookmarkStart w:id="61" w:name="_Toc67061285"/>
      <w:bookmarkStart w:id="62" w:name="_Toc74734803"/>
      <w:bookmarkStart w:id="63" w:name="_Toc74753046"/>
      <w:bookmarkStart w:id="64" w:name="_Toc76507305"/>
      <w:bookmarkStart w:id="65" w:name="_Toc83108914"/>
      <w:r w:rsidRPr="00090C64">
        <w:t>3</w:t>
      </w:r>
      <w:r w:rsidRPr="00090C64">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p>
    <w:p w14:paraId="1E8CB7A3" w14:textId="77777777" w:rsidR="00D57C09" w:rsidRPr="00090C64" w:rsidRDefault="00D57C09" w:rsidP="00D57C09">
      <w:pPr>
        <w:pStyle w:val="Heading2"/>
      </w:pPr>
      <w:bookmarkStart w:id="66" w:name="_Toc21124822"/>
      <w:bookmarkStart w:id="67" w:name="_Toc29767812"/>
      <w:bookmarkStart w:id="68" w:name="_Toc36044254"/>
      <w:bookmarkStart w:id="69" w:name="_Toc37230159"/>
      <w:bookmarkStart w:id="70" w:name="_Toc45907302"/>
      <w:bookmarkStart w:id="71" w:name="_Toc53181407"/>
      <w:bookmarkStart w:id="72" w:name="_Toc61127281"/>
      <w:bookmarkStart w:id="73" w:name="_Toc67054288"/>
      <w:bookmarkStart w:id="74" w:name="_Toc67061286"/>
      <w:bookmarkStart w:id="75" w:name="_Toc74734804"/>
      <w:bookmarkStart w:id="76" w:name="_Toc74753047"/>
      <w:bookmarkStart w:id="77" w:name="_Toc76507306"/>
      <w:bookmarkStart w:id="78" w:name="_Toc83108915"/>
      <w:r w:rsidRPr="00090C64">
        <w:t>3.1</w:t>
      </w:r>
      <w:r w:rsidRPr="00090C64">
        <w:tab/>
        <w:t>Definitions</w:t>
      </w:r>
      <w:bookmarkEnd w:id="66"/>
      <w:bookmarkEnd w:id="67"/>
      <w:bookmarkEnd w:id="68"/>
      <w:bookmarkEnd w:id="69"/>
      <w:bookmarkEnd w:id="70"/>
      <w:bookmarkEnd w:id="71"/>
      <w:bookmarkEnd w:id="72"/>
      <w:bookmarkEnd w:id="73"/>
      <w:bookmarkEnd w:id="74"/>
      <w:bookmarkEnd w:id="75"/>
      <w:bookmarkEnd w:id="76"/>
      <w:bookmarkEnd w:id="77"/>
      <w:bookmarkEnd w:id="7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79" w:name="OLE_LINK44"/>
      <w:bookmarkStart w:id="8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79"/>
      <w:bookmarkEnd w:id="8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8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8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82" w:name="_Toc21124823"/>
      <w:bookmarkStart w:id="83" w:name="_Toc29767813"/>
      <w:bookmarkStart w:id="84" w:name="_Toc36044255"/>
      <w:bookmarkStart w:id="85" w:name="_Toc37230160"/>
      <w:bookmarkStart w:id="86" w:name="_Toc45907303"/>
      <w:bookmarkStart w:id="87" w:name="_Toc53181408"/>
      <w:bookmarkStart w:id="88" w:name="_Toc61127282"/>
      <w:bookmarkStart w:id="89" w:name="_Toc67054289"/>
      <w:bookmarkStart w:id="90" w:name="_Toc67061287"/>
      <w:bookmarkStart w:id="91" w:name="_Toc74734805"/>
      <w:bookmarkStart w:id="92" w:name="_Toc74753048"/>
      <w:bookmarkStart w:id="93" w:name="_Toc76507307"/>
      <w:bookmarkStart w:id="94" w:name="_Toc83108916"/>
      <w:r w:rsidRPr="00090C64">
        <w:t>3.2</w:t>
      </w:r>
      <w:r w:rsidRPr="00090C64">
        <w:tab/>
        <w:t>Symbols</w:t>
      </w:r>
      <w:bookmarkEnd w:id="82"/>
      <w:bookmarkEnd w:id="83"/>
      <w:bookmarkEnd w:id="84"/>
      <w:bookmarkEnd w:id="85"/>
      <w:bookmarkEnd w:id="86"/>
      <w:bookmarkEnd w:id="87"/>
      <w:bookmarkEnd w:id="88"/>
      <w:bookmarkEnd w:id="89"/>
      <w:bookmarkEnd w:id="90"/>
      <w:bookmarkEnd w:id="91"/>
      <w:bookmarkEnd w:id="92"/>
      <w:bookmarkEnd w:id="93"/>
      <w:bookmarkEnd w:id="9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75pt;height:258.75pt" o:ole="">
            <v:imagedata r:id="rId11" o:title=""/>
          </v:shape>
          <o:OLEObject Type="Embed" ProgID="Word.Picture.8" ShapeID="_x0000_i1025" DrawAspect="Content" ObjectID="_1694533823"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75pt;height:230.25pt" o:ole="">
            <v:imagedata r:id="rId13" o:title=""/>
          </v:shape>
          <o:OLEObject Type="Embed" ProgID="Word.Picture.8" ShapeID="_x0000_i1026" DrawAspect="Content" ObjectID="_1694533824"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75pt;height:230.25pt" o:ole="">
            <v:imagedata r:id="rId15" o:title=""/>
          </v:shape>
          <o:OLEObject Type="Embed" ProgID="Word.Picture.8" ShapeID="_x0000_i1027" DrawAspect="Content" ObjectID="_1694533825"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95" w:name="_Toc21124824"/>
      <w:bookmarkStart w:id="96" w:name="_Toc29767814"/>
      <w:bookmarkStart w:id="97" w:name="_Toc36044256"/>
      <w:bookmarkStart w:id="98" w:name="_Toc37230161"/>
      <w:bookmarkStart w:id="99" w:name="_Toc45907304"/>
      <w:bookmarkStart w:id="100" w:name="_Toc53181409"/>
      <w:bookmarkStart w:id="101" w:name="_Toc61127283"/>
      <w:bookmarkStart w:id="102" w:name="_Toc67054290"/>
      <w:bookmarkStart w:id="103" w:name="_Toc67061288"/>
      <w:bookmarkStart w:id="104" w:name="_Toc74734806"/>
      <w:bookmarkStart w:id="105" w:name="_Toc74753049"/>
      <w:bookmarkStart w:id="106" w:name="_Toc76507308"/>
      <w:bookmarkStart w:id="107" w:name="_Toc83108917"/>
      <w:r w:rsidRPr="00090C64">
        <w:t>3.3</w:t>
      </w:r>
      <w:r w:rsidRPr="00090C64">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08" w:name="_Toc21124825"/>
      <w:bookmarkStart w:id="109" w:name="_Toc29767815"/>
      <w:bookmarkStart w:id="110" w:name="_Toc36044257"/>
      <w:bookmarkStart w:id="111" w:name="_Toc37230162"/>
      <w:bookmarkStart w:id="112" w:name="_Toc45907305"/>
      <w:bookmarkStart w:id="113" w:name="_Toc53181410"/>
      <w:bookmarkStart w:id="114" w:name="_Toc61127284"/>
      <w:bookmarkStart w:id="115" w:name="_Toc67054291"/>
      <w:bookmarkStart w:id="116" w:name="_Toc67061289"/>
      <w:bookmarkStart w:id="117" w:name="_Toc74734807"/>
      <w:bookmarkStart w:id="118" w:name="_Toc74753050"/>
      <w:bookmarkStart w:id="119" w:name="_Toc76507309"/>
      <w:bookmarkStart w:id="120" w:name="_Toc83108918"/>
      <w:r w:rsidRPr="00090C64">
        <w:rPr>
          <w:lang w:eastAsia="zh-CN"/>
        </w:rPr>
        <w:t>4</w:t>
      </w:r>
      <w:r w:rsidRPr="00090C64">
        <w:rPr>
          <w:lang w:eastAsia="zh-CN"/>
        </w:rPr>
        <w:tab/>
        <w:t>General test conditions and declarations</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0D5C4137" w14:textId="77777777" w:rsidR="00D57C09" w:rsidRPr="00090C64" w:rsidRDefault="00D57C09" w:rsidP="00D57C09">
      <w:pPr>
        <w:pStyle w:val="Heading2"/>
        <w:rPr>
          <w:lang w:eastAsia="zh-CN"/>
        </w:rPr>
      </w:pPr>
      <w:bookmarkStart w:id="121" w:name="_Toc21124826"/>
      <w:bookmarkStart w:id="122" w:name="_Toc29767816"/>
      <w:bookmarkStart w:id="123" w:name="_Toc36044258"/>
      <w:bookmarkStart w:id="124" w:name="_Toc37230163"/>
      <w:bookmarkStart w:id="125" w:name="_Toc45907306"/>
      <w:bookmarkStart w:id="126" w:name="_Toc53181411"/>
      <w:bookmarkStart w:id="127" w:name="_Toc61127285"/>
      <w:bookmarkStart w:id="128" w:name="_Toc67054292"/>
      <w:bookmarkStart w:id="129" w:name="_Toc67061290"/>
      <w:bookmarkStart w:id="130" w:name="_Toc74734808"/>
      <w:bookmarkStart w:id="131" w:name="_Toc74753051"/>
      <w:bookmarkStart w:id="132" w:name="_Toc76507310"/>
      <w:bookmarkStart w:id="133" w:name="_Toc83108919"/>
      <w:r w:rsidRPr="00090C64">
        <w:rPr>
          <w:lang w:eastAsia="zh-CN"/>
        </w:rPr>
        <w:t>4.1</w:t>
      </w:r>
      <w:r w:rsidRPr="00090C64">
        <w:rPr>
          <w:lang w:eastAsia="zh-CN"/>
        </w:rPr>
        <w:tab/>
        <w:t>Measurement uncertainties and test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273E8312" w14:textId="77777777" w:rsidR="00D57C09" w:rsidRPr="00090C64" w:rsidRDefault="00D57C09" w:rsidP="00D57C09">
      <w:pPr>
        <w:pStyle w:val="Heading3"/>
      </w:pPr>
      <w:bookmarkStart w:id="134" w:name="_Toc21124827"/>
      <w:bookmarkStart w:id="135" w:name="_Toc29767817"/>
      <w:bookmarkStart w:id="136" w:name="_Toc36044259"/>
      <w:bookmarkStart w:id="137" w:name="_Toc37230164"/>
      <w:bookmarkStart w:id="138" w:name="_Toc45907307"/>
      <w:bookmarkStart w:id="139" w:name="_Toc53181412"/>
      <w:bookmarkStart w:id="140" w:name="_Toc61127286"/>
      <w:bookmarkStart w:id="141" w:name="_Toc67054293"/>
      <w:bookmarkStart w:id="142" w:name="_Toc67061291"/>
      <w:bookmarkStart w:id="143" w:name="_Toc74734809"/>
      <w:bookmarkStart w:id="144" w:name="_Toc74753052"/>
      <w:bookmarkStart w:id="145" w:name="_Toc76507311"/>
      <w:bookmarkStart w:id="146" w:name="_Toc83108920"/>
      <w:r w:rsidRPr="00090C64">
        <w:t>4.1.1</w:t>
      </w:r>
      <w:r w:rsidRPr="00090C64">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47" w:name="_Toc21124828"/>
      <w:bookmarkStart w:id="148" w:name="_Toc29767818"/>
      <w:bookmarkStart w:id="149" w:name="_Toc36044260"/>
      <w:bookmarkStart w:id="150" w:name="_Toc37230165"/>
      <w:bookmarkStart w:id="151" w:name="_Toc45907308"/>
      <w:bookmarkStart w:id="152" w:name="_Toc53181413"/>
      <w:bookmarkStart w:id="153" w:name="_Toc61127287"/>
      <w:bookmarkStart w:id="154" w:name="_Toc67054294"/>
      <w:bookmarkStart w:id="155" w:name="_Toc67061292"/>
      <w:bookmarkStart w:id="156" w:name="_Toc74734810"/>
      <w:bookmarkStart w:id="157" w:name="_Toc74753053"/>
      <w:bookmarkStart w:id="158" w:name="_Toc76507312"/>
      <w:bookmarkStart w:id="159" w:name="_Toc83108921"/>
      <w:r w:rsidRPr="00090C64">
        <w:t>4.1.2</w:t>
      </w:r>
      <w:r w:rsidRPr="00090C64">
        <w:tab/>
        <w:t>Acceptable uncertainty of Test System</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0763DE55" w14:textId="77777777" w:rsidR="00D57C09" w:rsidRPr="00090C64" w:rsidRDefault="00D57C09" w:rsidP="00D57C09">
      <w:pPr>
        <w:pStyle w:val="Heading4"/>
      </w:pPr>
      <w:bookmarkStart w:id="160" w:name="_Toc21124829"/>
      <w:bookmarkStart w:id="161" w:name="_Toc29767819"/>
      <w:bookmarkStart w:id="162" w:name="_Toc36044261"/>
      <w:bookmarkStart w:id="163" w:name="_Toc37230166"/>
      <w:bookmarkStart w:id="164" w:name="_Toc45907309"/>
      <w:bookmarkStart w:id="165" w:name="_Toc53181414"/>
      <w:bookmarkStart w:id="166" w:name="_Toc61127288"/>
      <w:bookmarkStart w:id="167" w:name="_Toc67054295"/>
      <w:bookmarkStart w:id="168" w:name="_Toc67061293"/>
      <w:bookmarkStart w:id="169" w:name="_Toc74734811"/>
      <w:bookmarkStart w:id="170" w:name="_Toc74753054"/>
      <w:bookmarkStart w:id="171" w:name="_Toc76507313"/>
      <w:bookmarkStart w:id="172" w:name="_Toc83108922"/>
      <w:r w:rsidRPr="00090C64">
        <w:t>4.1.2.1</w:t>
      </w:r>
      <w:r w:rsidRPr="00090C64">
        <w:tab/>
        <w:t>General</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73" w:name="_Toc21124830"/>
      <w:bookmarkStart w:id="174" w:name="_Toc29767820"/>
      <w:bookmarkStart w:id="175" w:name="_Toc36044262"/>
      <w:bookmarkStart w:id="176" w:name="_Toc37230167"/>
      <w:bookmarkStart w:id="17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78" w:name="_Toc53181415"/>
      <w:bookmarkStart w:id="179" w:name="_Toc61127289"/>
      <w:bookmarkStart w:id="180" w:name="_Toc67054296"/>
      <w:bookmarkStart w:id="181" w:name="_Toc67061294"/>
      <w:bookmarkStart w:id="182" w:name="_Toc74734812"/>
      <w:bookmarkStart w:id="183" w:name="_Toc74753055"/>
      <w:bookmarkStart w:id="184" w:name="_Toc76507314"/>
      <w:bookmarkStart w:id="185" w:name="_Toc83108923"/>
      <w:r w:rsidRPr="00090C64">
        <w:rPr>
          <w:lang w:eastAsia="sv-SE"/>
        </w:rPr>
        <w:t>4.1.</w:t>
      </w:r>
      <w:r w:rsidRPr="00090C64">
        <w:t>2.2</w:t>
      </w:r>
      <w:r w:rsidRPr="00090C64">
        <w:rPr>
          <w:lang w:eastAsia="sv-SE"/>
        </w:rPr>
        <w:tab/>
        <w:t>Measurement of t</w:t>
      </w:r>
      <w:r w:rsidRPr="00090C64">
        <w:t>ransmitter</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86" w:name="_Toc21124831"/>
      <w:bookmarkStart w:id="187" w:name="_Toc29767821"/>
      <w:bookmarkStart w:id="188" w:name="_Toc36044263"/>
      <w:bookmarkStart w:id="189" w:name="_Toc37230168"/>
      <w:bookmarkStart w:id="190" w:name="_Toc45907311"/>
      <w:bookmarkStart w:id="191" w:name="_Toc53181416"/>
      <w:bookmarkStart w:id="192" w:name="_Toc61127290"/>
      <w:bookmarkStart w:id="193" w:name="_Toc67054297"/>
      <w:bookmarkStart w:id="194" w:name="_Toc67061295"/>
      <w:bookmarkStart w:id="195" w:name="_Toc74734813"/>
      <w:bookmarkStart w:id="196" w:name="_Toc74753056"/>
      <w:bookmarkStart w:id="197" w:name="_Toc76507315"/>
      <w:bookmarkStart w:id="198" w:name="_Toc83108924"/>
      <w:r w:rsidRPr="00090C64">
        <w:rPr>
          <w:lang w:eastAsia="sv-SE"/>
        </w:rPr>
        <w:t>4.1.</w:t>
      </w:r>
      <w:r w:rsidRPr="00090C64">
        <w:t>2.3</w:t>
      </w:r>
      <w:r w:rsidRPr="00090C64">
        <w:rPr>
          <w:lang w:eastAsia="sv-SE"/>
        </w:rPr>
        <w:tab/>
        <w:t xml:space="preserve">Measurement of </w:t>
      </w:r>
      <w:r w:rsidRPr="00090C64">
        <w:t>receiver</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99" w:name="_Toc21124832"/>
      <w:bookmarkStart w:id="200" w:name="_Toc29767822"/>
      <w:bookmarkStart w:id="201" w:name="_Toc36044264"/>
      <w:bookmarkStart w:id="202" w:name="_Toc37230169"/>
      <w:bookmarkStart w:id="203" w:name="_Toc45907312"/>
      <w:bookmarkStart w:id="204" w:name="_Toc53181417"/>
      <w:bookmarkStart w:id="205" w:name="_Toc61127291"/>
      <w:bookmarkStart w:id="206" w:name="_Toc67054298"/>
      <w:bookmarkStart w:id="207" w:name="_Toc67061296"/>
      <w:bookmarkStart w:id="208" w:name="_Toc74734814"/>
      <w:bookmarkStart w:id="209" w:name="_Toc74753057"/>
      <w:bookmarkStart w:id="210" w:name="_Toc76507316"/>
      <w:bookmarkStart w:id="211" w:name="_Toc83108925"/>
      <w:r w:rsidRPr="00090C64">
        <w:rPr>
          <w:lang w:eastAsia="sv-SE"/>
        </w:rPr>
        <w:t>4.1.</w:t>
      </w:r>
      <w:r w:rsidRPr="00090C64">
        <w:t>2.4</w:t>
      </w:r>
      <w:r w:rsidRPr="00090C64">
        <w:rPr>
          <w:lang w:eastAsia="sv-SE"/>
        </w:rPr>
        <w:tab/>
        <w:t xml:space="preserve">Measurement of </w:t>
      </w:r>
      <w:r w:rsidRPr="00090C64">
        <w:t>performance requirement</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12" w:name="_Toc21124833"/>
      <w:bookmarkStart w:id="213" w:name="_Toc29767823"/>
      <w:bookmarkStart w:id="214" w:name="_Toc36044265"/>
      <w:bookmarkStart w:id="215" w:name="_Toc37230170"/>
      <w:bookmarkStart w:id="216" w:name="_Toc45907313"/>
      <w:bookmarkStart w:id="217" w:name="_Toc53181418"/>
      <w:bookmarkStart w:id="218" w:name="_Toc61127292"/>
      <w:bookmarkStart w:id="219" w:name="_Toc67054299"/>
      <w:bookmarkStart w:id="220" w:name="_Toc67061297"/>
      <w:bookmarkStart w:id="221" w:name="_Toc74734815"/>
      <w:bookmarkStart w:id="222" w:name="_Toc74753058"/>
      <w:bookmarkStart w:id="223" w:name="_Toc76507317"/>
      <w:bookmarkStart w:id="224" w:name="_Toc83108926"/>
      <w:r w:rsidRPr="00090C64">
        <w:rPr>
          <w:lang w:eastAsia="sv-SE"/>
        </w:rPr>
        <w:t>4.1.</w:t>
      </w:r>
      <w:r w:rsidRPr="00090C64">
        <w:t>3</w:t>
      </w:r>
      <w:r w:rsidRPr="00090C64">
        <w:rPr>
          <w:lang w:eastAsia="sv-SE"/>
        </w:rPr>
        <w:tab/>
        <w:t>Interpretation of measurement results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25" w:name="_Toc21124834"/>
      <w:bookmarkStart w:id="226" w:name="_Toc29767824"/>
      <w:bookmarkStart w:id="227" w:name="_Toc36044266"/>
      <w:bookmarkStart w:id="228" w:name="_Toc37230171"/>
      <w:bookmarkStart w:id="229" w:name="_Toc45907314"/>
      <w:bookmarkStart w:id="230" w:name="_Toc53181419"/>
      <w:bookmarkStart w:id="231" w:name="_Toc61127293"/>
      <w:bookmarkStart w:id="232" w:name="_Toc67054300"/>
      <w:bookmarkStart w:id="233" w:name="_Toc67061298"/>
      <w:bookmarkStart w:id="234" w:name="_Toc74734816"/>
      <w:bookmarkStart w:id="235" w:name="_Toc74753059"/>
      <w:bookmarkStart w:id="236" w:name="_Toc76507318"/>
      <w:bookmarkStart w:id="237" w:name="_Toc83108927"/>
      <w:r w:rsidRPr="00090C64">
        <w:rPr>
          <w:snapToGrid w:val="0"/>
        </w:rPr>
        <w:t>4.2</w:t>
      </w:r>
      <w:r w:rsidRPr="00090C64">
        <w:rPr>
          <w:snapToGrid w:val="0"/>
        </w:rPr>
        <w:tab/>
      </w:r>
      <w:r w:rsidRPr="00090C64">
        <w:rPr>
          <w:lang w:eastAsia="zh-CN"/>
        </w:rPr>
        <w:t>Conducted and radiated requirement reference points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05pt" o:ole="">
            <v:imagedata r:id="rId17" o:title=""/>
          </v:shape>
          <o:OLEObject Type="Embed" ProgID="Visio.Drawing.15" ShapeID="_x0000_i1028" DrawAspect="Content" ObjectID="_1694533826"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pt;height:192.5pt" o:ole="">
            <v:imagedata r:id="rId19" o:title=""/>
          </v:shape>
          <o:OLEObject Type="Embed" ProgID="Visio.Drawing.15" ShapeID="_x0000_i1029" DrawAspect="Content" ObjectID="_1694533827"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38" w:name="_Toc21124835"/>
      <w:bookmarkStart w:id="239" w:name="_Toc29767825"/>
      <w:bookmarkStart w:id="240" w:name="_Toc36044267"/>
      <w:bookmarkStart w:id="241" w:name="_Toc37230172"/>
      <w:bookmarkStart w:id="242" w:name="_Toc45907315"/>
      <w:bookmarkStart w:id="243" w:name="_Toc53181420"/>
      <w:bookmarkStart w:id="244" w:name="_Toc61127294"/>
      <w:bookmarkStart w:id="245" w:name="_Toc67054301"/>
      <w:bookmarkStart w:id="246" w:name="_Toc67061299"/>
      <w:bookmarkStart w:id="247" w:name="_Toc74734817"/>
      <w:bookmarkStart w:id="248" w:name="_Toc74753060"/>
      <w:bookmarkStart w:id="249" w:name="_Toc76507319"/>
      <w:bookmarkStart w:id="250" w:name="_Toc83108928"/>
      <w:r w:rsidRPr="00090C64">
        <w:rPr>
          <w:snapToGrid w:val="0"/>
        </w:rPr>
        <w:t>4.3</w:t>
      </w:r>
      <w:r w:rsidRPr="00090C64">
        <w:rPr>
          <w:snapToGrid w:val="0"/>
        </w:rPr>
        <w:tab/>
      </w:r>
      <w:r w:rsidRPr="00090C64">
        <w:rPr>
          <w:lang w:eastAsia="zh-CN"/>
        </w:rPr>
        <w:t>Base station classes</w:t>
      </w:r>
      <w:r w:rsidRPr="00090C64">
        <w:t xml:space="preserve"> for AAS BS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51" w:name="_Toc21124836"/>
      <w:bookmarkStart w:id="252" w:name="_Toc29767826"/>
      <w:bookmarkStart w:id="253" w:name="_Toc36044268"/>
      <w:bookmarkStart w:id="254" w:name="_Toc37230173"/>
      <w:bookmarkStart w:id="255" w:name="_Toc45907316"/>
      <w:bookmarkStart w:id="256" w:name="_Toc53181421"/>
      <w:bookmarkStart w:id="257" w:name="_Toc61127295"/>
      <w:bookmarkStart w:id="258" w:name="_Toc67054302"/>
      <w:bookmarkStart w:id="259" w:name="_Toc67061300"/>
      <w:bookmarkStart w:id="260" w:name="_Toc74734818"/>
      <w:bookmarkStart w:id="261" w:name="_Toc74753061"/>
      <w:bookmarkStart w:id="262" w:name="_Toc76507320"/>
      <w:bookmarkStart w:id="263" w:name="_Toc83108929"/>
      <w:r w:rsidRPr="00090C64">
        <w:rPr>
          <w:lang w:eastAsia="zh-CN"/>
        </w:rPr>
        <w:t>4.4</w:t>
      </w:r>
      <w:r w:rsidRPr="00090C64">
        <w:rPr>
          <w:lang w:eastAsia="zh-CN"/>
        </w:rPr>
        <w:tab/>
        <w:t>Regional requirements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64" w:name="_Toc21124837"/>
      <w:bookmarkStart w:id="265" w:name="_Toc29767827"/>
      <w:bookmarkStart w:id="266" w:name="_Toc36044269"/>
      <w:bookmarkStart w:id="267" w:name="_Toc37230174"/>
      <w:bookmarkStart w:id="268" w:name="_Toc45907317"/>
      <w:bookmarkStart w:id="269" w:name="_Toc53181422"/>
      <w:bookmarkStart w:id="270" w:name="_Toc61127296"/>
      <w:bookmarkStart w:id="271" w:name="_Toc67054303"/>
      <w:bookmarkStart w:id="272" w:name="_Toc67061301"/>
      <w:bookmarkStart w:id="273" w:name="_Toc74734819"/>
      <w:bookmarkStart w:id="274" w:name="_Toc74753062"/>
      <w:bookmarkStart w:id="275" w:name="_Toc76507321"/>
      <w:bookmarkStart w:id="276" w:name="_Toc83108930"/>
      <w:r w:rsidRPr="00090C64">
        <w:rPr>
          <w:lang w:eastAsia="zh-CN"/>
        </w:rPr>
        <w:t>4.5</w:t>
      </w:r>
      <w:r w:rsidRPr="00090C64">
        <w:rPr>
          <w:lang w:eastAsia="zh-CN"/>
        </w:rPr>
        <w:tab/>
        <w:t>Operating bands and band categories</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77" w:name="_Toc21124838"/>
      <w:bookmarkStart w:id="278" w:name="_Toc29767828"/>
      <w:bookmarkStart w:id="279" w:name="_Toc36044270"/>
      <w:bookmarkStart w:id="280" w:name="_Toc37230175"/>
      <w:bookmarkStart w:id="281" w:name="_Toc45907318"/>
      <w:bookmarkStart w:id="282" w:name="_Toc53181423"/>
      <w:bookmarkStart w:id="283" w:name="_Toc61127297"/>
      <w:bookmarkStart w:id="284" w:name="_Toc67054304"/>
      <w:bookmarkStart w:id="285" w:name="_Toc67061302"/>
      <w:bookmarkStart w:id="286" w:name="_Toc74734820"/>
      <w:bookmarkStart w:id="287" w:name="_Toc74753063"/>
      <w:bookmarkStart w:id="288" w:name="_Toc76507322"/>
      <w:bookmarkStart w:id="289" w:name="_Toc83108931"/>
      <w:r w:rsidRPr="00090C64">
        <w:rPr>
          <w:lang w:eastAsia="zh-CN"/>
        </w:rPr>
        <w:t>4.6</w:t>
      </w:r>
      <w:r w:rsidRPr="00090C64">
        <w:rPr>
          <w:lang w:eastAsia="zh-CN"/>
        </w:rPr>
        <w:tab/>
        <w:t>Channel arrangements</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0" w:name="_Toc21124839"/>
      <w:bookmarkStart w:id="291" w:name="_Toc29767829"/>
      <w:bookmarkStart w:id="292" w:name="_Toc36044271"/>
      <w:bookmarkStart w:id="293" w:name="_Toc37230176"/>
      <w:bookmarkStart w:id="294" w:name="_Toc45907319"/>
      <w:bookmarkStart w:id="295" w:name="_Toc53181424"/>
      <w:bookmarkStart w:id="296" w:name="_Toc61127298"/>
      <w:bookmarkStart w:id="297" w:name="_Toc67054305"/>
      <w:bookmarkStart w:id="298" w:name="_Toc67061303"/>
      <w:bookmarkStart w:id="299" w:name="_Toc74734821"/>
      <w:bookmarkStart w:id="300" w:name="_Toc74753064"/>
      <w:bookmarkStart w:id="301" w:name="_Toc76507323"/>
      <w:bookmarkStart w:id="302" w:name="_Toc83108932"/>
      <w:r w:rsidRPr="00090C64">
        <w:rPr>
          <w:lang w:eastAsia="zh-CN"/>
        </w:rPr>
        <w:t>4.7</w:t>
      </w:r>
      <w:r w:rsidRPr="00090C64">
        <w:rPr>
          <w:lang w:eastAsia="zh-CN"/>
        </w:rPr>
        <w:tab/>
        <w:t>Requirements for AAS BS capable of multi-band operation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3" w:name="_Toc21124840"/>
      <w:bookmarkStart w:id="304" w:name="_Toc29767830"/>
      <w:bookmarkStart w:id="305" w:name="_Toc36044272"/>
      <w:bookmarkStart w:id="306" w:name="_Toc37230177"/>
      <w:bookmarkStart w:id="307" w:name="_Toc45907320"/>
      <w:bookmarkStart w:id="308" w:name="_Toc53181425"/>
      <w:bookmarkStart w:id="309" w:name="_Toc61127299"/>
      <w:bookmarkStart w:id="310" w:name="_Toc67054306"/>
      <w:bookmarkStart w:id="311" w:name="_Toc67061304"/>
      <w:bookmarkStart w:id="312" w:name="_Toc74734822"/>
      <w:bookmarkStart w:id="313" w:name="_Toc74753065"/>
      <w:bookmarkStart w:id="314" w:name="_Toc76507324"/>
      <w:bookmarkStart w:id="315" w:name="_Toc83108933"/>
      <w:r w:rsidRPr="00090C64">
        <w:rPr>
          <w:lang w:eastAsia="zh-CN"/>
        </w:rPr>
        <w:t>4.8</w:t>
      </w:r>
      <w:r w:rsidRPr="00090C64">
        <w:rPr>
          <w:lang w:eastAsia="zh-CN"/>
        </w:rPr>
        <w:tab/>
        <w:t>AAS BS configurations</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48C1D565" w14:textId="77777777" w:rsidR="00D57C09" w:rsidRPr="00090C64" w:rsidRDefault="00D57C09" w:rsidP="00D57C09">
      <w:pPr>
        <w:pStyle w:val="Heading3"/>
      </w:pPr>
      <w:bookmarkStart w:id="316" w:name="_Toc21124841"/>
      <w:bookmarkStart w:id="317" w:name="_Toc29767831"/>
      <w:bookmarkStart w:id="318" w:name="_Toc36044273"/>
      <w:bookmarkStart w:id="319" w:name="_Toc37230178"/>
      <w:bookmarkStart w:id="320" w:name="_Toc45907321"/>
      <w:bookmarkStart w:id="321" w:name="_Toc53181426"/>
      <w:bookmarkStart w:id="322" w:name="_Toc61127300"/>
      <w:bookmarkStart w:id="323" w:name="_Toc67054307"/>
      <w:bookmarkStart w:id="324" w:name="_Toc67061305"/>
      <w:bookmarkStart w:id="325" w:name="_Toc74734823"/>
      <w:bookmarkStart w:id="326" w:name="_Toc74753066"/>
      <w:bookmarkStart w:id="327" w:name="_Toc76507325"/>
      <w:bookmarkStart w:id="328" w:name="_Toc83108934"/>
      <w:r w:rsidRPr="00090C64">
        <w:t>4.8.1</w:t>
      </w:r>
      <w:r w:rsidRPr="00090C64">
        <w:tab/>
        <w:t>Transmit configurations</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05pt;height:195.35pt" o:ole="">
            <v:imagedata r:id="rId21" o:title=""/>
          </v:shape>
          <o:OLEObject Type="Embed" ProgID="Word.Picture.8" ShapeID="_x0000_i1030" DrawAspect="Content" ObjectID="_1694533828"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5pt;height:357.85pt" o:ole="">
            <v:imagedata r:id="rId23" o:title=""/>
          </v:shape>
          <o:OLEObject Type="Embed" ProgID="Visio.Drawing.15" ShapeID="_x0000_i1031" DrawAspect="Content" ObjectID="_1694533829"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29" w:name="_Toc21124842"/>
      <w:bookmarkStart w:id="330" w:name="_Toc29767832"/>
      <w:bookmarkStart w:id="331" w:name="_Toc36044274"/>
      <w:bookmarkStart w:id="332" w:name="_Toc37230179"/>
      <w:bookmarkStart w:id="333" w:name="_Toc45907322"/>
      <w:bookmarkStart w:id="334" w:name="_Toc53181427"/>
      <w:bookmarkStart w:id="335" w:name="_Toc61127301"/>
      <w:bookmarkStart w:id="336" w:name="_Toc67054308"/>
      <w:bookmarkStart w:id="337" w:name="_Toc67061306"/>
      <w:bookmarkStart w:id="338" w:name="_Toc74734824"/>
      <w:bookmarkStart w:id="339" w:name="_Toc74753067"/>
      <w:bookmarkStart w:id="340" w:name="_Toc76507326"/>
      <w:bookmarkStart w:id="341" w:name="_Toc83108935"/>
      <w:r w:rsidRPr="00090C64">
        <w:t>4.8.2</w:t>
      </w:r>
      <w:r w:rsidRPr="00090C64">
        <w:tab/>
        <w:t>Receive configurations</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42" w:name="_MON_1561373884"/>
    <w:bookmarkEnd w:id="342"/>
    <w:p w14:paraId="7AC8EACA" w14:textId="77777777" w:rsidR="00D57C09" w:rsidRPr="00090C64" w:rsidRDefault="00D57C09" w:rsidP="00D57C09">
      <w:pPr>
        <w:pStyle w:val="TH"/>
      </w:pPr>
      <w:r w:rsidRPr="00090C64">
        <w:object w:dxaOrig="10259" w:dyaOrig="4212" w14:anchorId="05535C2C">
          <v:shape id="_x0000_i1032" type="#_x0000_t75" style="width:476.9pt;height:195.35pt" o:ole="">
            <v:imagedata r:id="rId25" o:title=""/>
          </v:shape>
          <o:OLEObject Type="Embed" ProgID="Word.Picture.8" ShapeID="_x0000_i1032" DrawAspect="Content" ObjectID="_1694533830"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1pt;height:345.75pt" o:ole="">
            <v:imagedata r:id="rId27" o:title=""/>
          </v:shape>
          <o:OLEObject Type="Embed" ProgID="Visio.Drawing.15" ShapeID="_x0000_i1033" DrawAspect="Content" ObjectID="_1694533831"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43" w:name="_Toc21124843"/>
      <w:bookmarkStart w:id="344" w:name="_Toc29767833"/>
      <w:bookmarkStart w:id="345" w:name="_Toc36044275"/>
      <w:bookmarkStart w:id="346" w:name="_Toc37230180"/>
      <w:bookmarkStart w:id="347" w:name="_Toc45907323"/>
      <w:bookmarkStart w:id="348" w:name="_Toc53181428"/>
      <w:bookmarkStart w:id="349" w:name="_Toc61127302"/>
      <w:bookmarkStart w:id="350" w:name="_Toc67054309"/>
      <w:bookmarkStart w:id="351" w:name="_Toc67061307"/>
      <w:bookmarkStart w:id="352" w:name="_Toc74734825"/>
      <w:bookmarkStart w:id="353" w:name="_Toc74753068"/>
      <w:bookmarkStart w:id="354" w:name="_Toc76507327"/>
      <w:bookmarkStart w:id="355" w:name="_Toc83108936"/>
      <w:r w:rsidRPr="00090C64">
        <w:t>4.8.3</w:t>
      </w:r>
      <w:r w:rsidRPr="00090C64">
        <w:tab/>
        <w:t>Power supply options</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56" w:name="_Toc21124844"/>
      <w:bookmarkStart w:id="357" w:name="_Toc29767834"/>
      <w:bookmarkStart w:id="358" w:name="_Toc36044276"/>
      <w:bookmarkStart w:id="359" w:name="_Toc37230181"/>
      <w:bookmarkStart w:id="360" w:name="_Toc45907324"/>
      <w:bookmarkStart w:id="361" w:name="_Toc53181429"/>
      <w:bookmarkStart w:id="362" w:name="_Toc61127303"/>
      <w:bookmarkStart w:id="363" w:name="_Toc67054310"/>
      <w:bookmarkStart w:id="364" w:name="_Toc67061308"/>
      <w:bookmarkStart w:id="365" w:name="_Toc74734826"/>
      <w:bookmarkStart w:id="366" w:name="_Toc74753069"/>
      <w:bookmarkStart w:id="367" w:name="_Toc76507328"/>
      <w:bookmarkStart w:id="368" w:name="_Toc83108937"/>
      <w:r w:rsidRPr="00090C64">
        <w:t>4.8.4</w:t>
      </w:r>
      <w:r w:rsidRPr="00090C64">
        <w:tab/>
        <w:t>BS with integrated Iuant BS modem</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69" w:name="_Toc21124845"/>
      <w:bookmarkStart w:id="370" w:name="_Toc29767835"/>
      <w:bookmarkStart w:id="371" w:name="_Toc36044277"/>
      <w:bookmarkStart w:id="372" w:name="_Toc37230182"/>
      <w:bookmarkStart w:id="373" w:name="_Toc45907325"/>
      <w:bookmarkStart w:id="374" w:name="_Toc53181430"/>
      <w:bookmarkStart w:id="375" w:name="_Toc61127304"/>
      <w:bookmarkStart w:id="376" w:name="_Toc67054311"/>
      <w:bookmarkStart w:id="377" w:name="_Toc67061309"/>
      <w:bookmarkStart w:id="378" w:name="_Toc74734827"/>
      <w:bookmarkStart w:id="379" w:name="_Toc74753070"/>
      <w:bookmarkStart w:id="380" w:name="_Toc76507329"/>
      <w:bookmarkStart w:id="381" w:name="_Toc83108938"/>
      <w:r w:rsidRPr="00090C64">
        <w:rPr>
          <w:lang w:eastAsia="zh-CN"/>
        </w:rPr>
        <w:t>4.9</w:t>
      </w:r>
      <w:r w:rsidRPr="00090C64">
        <w:rPr>
          <w:lang w:eastAsia="zh-CN"/>
        </w:rPr>
        <w:tab/>
        <w:t>Capability sets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82" w:name="_Toc21124846"/>
      <w:bookmarkStart w:id="383" w:name="_Toc29767836"/>
      <w:bookmarkStart w:id="384" w:name="_Toc36044278"/>
      <w:bookmarkStart w:id="385" w:name="_Toc37230183"/>
      <w:bookmarkStart w:id="386" w:name="_Toc45907326"/>
      <w:bookmarkStart w:id="387" w:name="_Toc53181431"/>
      <w:bookmarkStart w:id="388" w:name="_Toc61127305"/>
      <w:bookmarkStart w:id="389" w:name="_Toc67054312"/>
      <w:bookmarkStart w:id="390" w:name="_Toc67061310"/>
      <w:bookmarkStart w:id="391" w:name="_Toc74734828"/>
      <w:bookmarkStart w:id="392" w:name="_Toc74753071"/>
      <w:bookmarkStart w:id="393" w:name="_Toc76507330"/>
      <w:bookmarkStart w:id="394" w:name="_Toc83108939"/>
      <w:r w:rsidRPr="00090C64">
        <w:rPr>
          <w:lang w:eastAsia="zh-CN"/>
        </w:rPr>
        <w:t>4.10</w:t>
      </w:r>
      <w:r w:rsidRPr="00090C64">
        <w:rPr>
          <w:lang w:eastAsia="zh-CN"/>
        </w:rPr>
        <w:tab/>
        <w:t>Manufacturer declarations</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95" w:name="_Toc21124847"/>
      <w:bookmarkStart w:id="396" w:name="_Toc29767837"/>
      <w:bookmarkStart w:id="397" w:name="_Toc36044279"/>
      <w:bookmarkStart w:id="398" w:name="_Toc37230184"/>
      <w:bookmarkStart w:id="399" w:name="_Toc45907327"/>
      <w:bookmarkStart w:id="400" w:name="_Toc53181432"/>
      <w:bookmarkStart w:id="401" w:name="_Toc61127306"/>
      <w:bookmarkStart w:id="402" w:name="_Toc67054313"/>
      <w:bookmarkStart w:id="403" w:name="_Toc67061311"/>
      <w:bookmarkStart w:id="404" w:name="_Toc74734829"/>
      <w:bookmarkStart w:id="405" w:name="_Toc74753072"/>
      <w:bookmarkStart w:id="406" w:name="_Toc76507331"/>
      <w:bookmarkStart w:id="407" w:name="_Toc83108940"/>
      <w:r w:rsidRPr="00090C64">
        <w:rPr>
          <w:lang w:eastAsia="zh-CN"/>
        </w:rPr>
        <w:t>4.11</w:t>
      </w:r>
      <w:r w:rsidRPr="00090C64">
        <w:rPr>
          <w:lang w:eastAsia="zh-CN"/>
        </w:rPr>
        <w:tab/>
        <w:t>Test signal configurations for testing</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6D83E0B7" w14:textId="77777777" w:rsidR="00D57C09" w:rsidRPr="00090C64" w:rsidRDefault="00D57C09" w:rsidP="000937A4">
      <w:pPr>
        <w:pStyle w:val="Heading3"/>
        <w:rPr>
          <w:lang w:eastAsia="zh-CN"/>
        </w:rPr>
      </w:pPr>
      <w:bookmarkStart w:id="408" w:name="_Toc21124848"/>
      <w:bookmarkStart w:id="409" w:name="_Toc29767838"/>
      <w:bookmarkStart w:id="410" w:name="_Toc36044280"/>
      <w:bookmarkStart w:id="411" w:name="_Toc37230185"/>
      <w:bookmarkStart w:id="412" w:name="_Toc45907328"/>
      <w:bookmarkStart w:id="413" w:name="_Toc53181433"/>
      <w:bookmarkStart w:id="414" w:name="_Toc61127307"/>
      <w:bookmarkStart w:id="415" w:name="_Toc67054314"/>
      <w:bookmarkStart w:id="416" w:name="_Toc67061312"/>
      <w:bookmarkStart w:id="417" w:name="_Toc74734830"/>
      <w:bookmarkStart w:id="418" w:name="_Toc74753073"/>
      <w:bookmarkStart w:id="419" w:name="_Toc76507332"/>
      <w:bookmarkStart w:id="420" w:name="_Toc83108941"/>
      <w:r w:rsidRPr="00090C64">
        <w:rPr>
          <w:lang w:eastAsia="zh-CN"/>
        </w:rPr>
        <w:t>4.11.1</w:t>
      </w:r>
      <w:r w:rsidRPr="00090C64">
        <w:rPr>
          <w:lang w:eastAsia="zh-CN"/>
        </w:rPr>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21" w:name="_Toc21124849"/>
      <w:bookmarkStart w:id="422" w:name="_Toc29767839"/>
      <w:bookmarkStart w:id="423" w:name="_Toc36044281"/>
      <w:bookmarkStart w:id="424" w:name="_Toc37230186"/>
      <w:bookmarkStart w:id="425" w:name="_Toc45907329"/>
      <w:bookmarkStart w:id="426" w:name="_Toc53181434"/>
      <w:bookmarkStart w:id="427" w:name="_Toc61127308"/>
      <w:bookmarkStart w:id="428" w:name="_Toc67054315"/>
      <w:bookmarkStart w:id="429" w:name="_Toc67061313"/>
      <w:bookmarkStart w:id="430" w:name="_Toc74734831"/>
      <w:bookmarkStart w:id="431" w:name="_Toc74753074"/>
      <w:bookmarkStart w:id="432" w:name="_Toc76507333"/>
      <w:bookmarkStart w:id="433" w:name="_Toc83108942"/>
      <w:r w:rsidRPr="00090C64">
        <w:rPr>
          <w:lang w:eastAsia="zh-CN"/>
        </w:rPr>
        <w:t>4.11.1A</w:t>
      </w:r>
      <w:r w:rsidRPr="00090C64">
        <w:rPr>
          <w:lang w:eastAsia="zh-CN"/>
        </w:rPr>
        <w:tab/>
        <w:t xml:space="preserve">NR </w:t>
      </w:r>
      <w:r w:rsidRPr="00090C64">
        <w:t>Test signal used to build Test Configurations</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34" w:name="_Ref516750404"/>
      <w:r w:rsidRPr="004119DC">
        <w:t>Table</w:t>
      </w:r>
      <w:bookmarkEnd w:id="43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35" w:name="_Toc21124850"/>
      <w:bookmarkStart w:id="436" w:name="_Toc29767840"/>
      <w:bookmarkStart w:id="437" w:name="_Toc36044282"/>
      <w:bookmarkStart w:id="438" w:name="_Toc37230187"/>
      <w:bookmarkStart w:id="439" w:name="_Toc45907330"/>
      <w:bookmarkStart w:id="440" w:name="_Toc53181435"/>
      <w:bookmarkStart w:id="441" w:name="_Toc61127309"/>
      <w:bookmarkStart w:id="442" w:name="_Toc67054316"/>
      <w:bookmarkStart w:id="443" w:name="_Toc67061314"/>
      <w:bookmarkStart w:id="444" w:name="_Toc74734832"/>
      <w:bookmarkStart w:id="445" w:name="_Toc74753075"/>
      <w:bookmarkStart w:id="446" w:name="_Toc76507334"/>
      <w:bookmarkStart w:id="447" w:name="_Toc83108943"/>
      <w:r w:rsidRPr="00090C64">
        <w:rPr>
          <w:lang w:eastAsia="zh-CN"/>
        </w:rPr>
        <w:t>4.11.2</w:t>
      </w:r>
      <w:r w:rsidRPr="00090C64">
        <w:rPr>
          <w:lang w:eastAsia="zh-CN"/>
        </w:rPr>
        <w:tab/>
        <w:t>Test signal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E286F6D" w14:textId="77777777" w:rsidR="00D57C09" w:rsidRPr="00090C64" w:rsidRDefault="00D57C09" w:rsidP="00D57C09">
      <w:pPr>
        <w:pStyle w:val="Heading4"/>
      </w:pPr>
      <w:bookmarkStart w:id="448" w:name="_Toc21124851"/>
      <w:bookmarkStart w:id="449" w:name="_Toc29767841"/>
      <w:bookmarkStart w:id="450" w:name="_Toc36044283"/>
      <w:bookmarkStart w:id="451" w:name="_Toc37230188"/>
      <w:bookmarkStart w:id="452" w:name="_Toc45907331"/>
      <w:bookmarkStart w:id="453" w:name="_Toc53181436"/>
      <w:bookmarkStart w:id="454" w:name="_Toc61127310"/>
      <w:bookmarkStart w:id="455" w:name="_Toc67054317"/>
      <w:bookmarkStart w:id="456" w:name="_Toc67061315"/>
      <w:bookmarkStart w:id="457" w:name="_Toc74734833"/>
      <w:bookmarkStart w:id="458" w:name="_Toc74753076"/>
      <w:bookmarkStart w:id="459" w:name="_Toc76507335"/>
      <w:bookmarkStart w:id="460" w:name="_Toc83108944"/>
      <w:r w:rsidRPr="00090C64">
        <w:t>4.11.2.1</w:t>
      </w:r>
      <w:r w:rsidRPr="00090C64">
        <w:tab/>
        <w:t>ATCR1: UTRA multicarrier operation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0478A3B" w14:textId="77777777" w:rsidR="00D57C09" w:rsidRPr="00090C64" w:rsidRDefault="00D57C09" w:rsidP="00D57C09">
      <w:pPr>
        <w:pStyle w:val="Heading5"/>
      </w:pPr>
      <w:bookmarkStart w:id="461" w:name="_Toc21124852"/>
      <w:bookmarkStart w:id="462" w:name="_Toc29767842"/>
      <w:bookmarkStart w:id="463" w:name="_Toc36044284"/>
      <w:bookmarkStart w:id="464" w:name="_Toc37230189"/>
      <w:bookmarkStart w:id="465" w:name="_Toc45907332"/>
      <w:bookmarkStart w:id="466" w:name="_Toc53181437"/>
      <w:bookmarkStart w:id="467" w:name="_Toc61127311"/>
      <w:bookmarkStart w:id="468" w:name="_Toc67054318"/>
      <w:bookmarkStart w:id="469" w:name="_Toc67061316"/>
      <w:bookmarkStart w:id="470" w:name="_Toc74734834"/>
      <w:bookmarkStart w:id="471" w:name="_Toc74753077"/>
      <w:bookmarkStart w:id="472" w:name="_Toc76507336"/>
      <w:bookmarkStart w:id="473" w:name="_Toc83108945"/>
      <w:r w:rsidRPr="00090C64">
        <w:t>4.11.2.1.1</w:t>
      </w:r>
      <w:r w:rsidRPr="00090C64">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474" w:name="_Toc21124853"/>
      <w:bookmarkStart w:id="475" w:name="_Toc29767843"/>
      <w:bookmarkStart w:id="476" w:name="_Toc36044285"/>
      <w:bookmarkStart w:id="477" w:name="_Toc37230190"/>
      <w:bookmarkStart w:id="478" w:name="_Toc45907333"/>
      <w:bookmarkStart w:id="479" w:name="_Toc53181438"/>
      <w:bookmarkStart w:id="480" w:name="_Toc61127312"/>
      <w:bookmarkStart w:id="481" w:name="_Toc67054319"/>
      <w:bookmarkStart w:id="482" w:name="_Toc67061317"/>
      <w:bookmarkStart w:id="483" w:name="_Toc74734835"/>
      <w:bookmarkStart w:id="484" w:name="_Toc74753078"/>
      <w:bookmarkStart w:id="485" w:name="_Toc76507337"/>
      <w:bookmarkStart w:id="486" w:name="_Toc83108946"/>
      <w:r w:rsidRPr="00090C64">
        <w:t>4.11.2.1.2</w:t>
      </w:r>
      <w:r w:rsidRPr="00090C64">
        <w:tab/>
        <w:t>ATCR1a generation</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487" w:name="_Toc21124854"/>
      <w:bookmarkStart w:id="488" w:name="_Toc29767844"/>
      <w:bookmarkStart w:id="489" w:name="_Toc36044286"/>
      <w:bookmarkStart w:id="490" w:name="_Toc37230191"/>
      <w:bookmarkStart w:id="491" w:name="_Toc45907334"/>
      <w:bookmarkStart w:id="492" w:name="_Toc53181439"/>
      <w:bookmarkStart w:id="493" w:name="_Toc61127313"/>
      <w:bookmarkStart w:id="494" w:name="_Toc67054320"/>
      <w:bookmarkStart w:id="495" w:name="_Toc67061318"/>
      <w:bookmarkStart w:id="496" w:name="_Toc74734836"/>
      <w:bookmarkStart w:id="497" w:name="_Toc74753079"/>
      <w:bookmarkStart w:id="498" w:name="_Toc76507338"/>
      <w:bookmarkStart w:id="499" w:name="_Toc83108947"/>
      <w:r w:rsidRPr="00090C64">
        <w:t>4.11.2.1.3</w:t>
      </w:r>
      <w:r w:rsidRPr="00090C64">
        <w:tab/>
        <w:t>ATCR1b generation</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00" w:name="_Toc21124855"/>
      <w:bookmarkStart w:id="501" w:name="_Toc29767845"/>
      <w:bookmarkStart w:id="502" w:name="_Toc36044287"/>
      <w:bookmarkStart w:id="503" w:name="_Toc37230192"/>
      <w:bookmarkStart w:id="504" w:name="_Toc45907335"/>
      <w:bookmarkStart w:id="505" w:name="_Toc53181440"/>
      <w:bookmarkStart w:id="506" w:name="_Toc61127314"/>
      <w:bookmarkStart w:id="507" w:name="_Toc67054321"/>
      <w:bookmarkStart w:id="508" w:name="_Toc67061319"/>
      <w:bookmarkStart w:id="509" w:name="_Toc74734837"/>
      <w:bookmarkStart w:id="510" w:name="_Toc74753080"/>
      <w:bookmarkStart w:id="511" w:name="_Toc76507339"/>
      <w:bookmarkStart w:id="512" w:name="_Toc83108948"/>
      <w:r w:rsidRPr="00090C64">
        <w:t>4.11.2.1.4</w:t>
      </w:r>
      <w:r w:rsidRPr="00090C64">
        <w:tab/>
        <w:t>ATCR1 power allocation</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13" w:name="_Toc21124856"/>
      <w:bookmarkStart w:id="514" w:name="_Toc29767846"/>
      <w:bookmarkStart w:id="515" w:name="_Toc36044288"/>
      <w:bookmarkStart w:id="516" w:name="_Toc37230193"/>
      <w:bookmarkStart w:id="517" w:name="_Toc45907336"/>
      <w:bookmarkStart w:id="518" w:name="_Toc53181441"/>
      <w:bookmarkStart w:id="519" w:name="_Toc61127315"/>
      <w:bookmarkStart w:id="520" w:name="_Toc67054322"/>
      <w:bookmarkStart w:id="521" w:name="_Toc67061320"/>
      <w:bookmarkStart w:id="522" w:name="_Toc74734838"/>
      <w:bookmarkStart w:id="523" w:name="_Toc74753081"/>
      <w:bookmarkStart w:id="524" w:name="_Toc76507340"/>
      <w:bookmarkStart w:id="525" w:name="_Toc83108949"/>
      <w:r w:rsidRPr="00090C64">
        <w:t>4.11.2.2</w:t>
      </w:r>
      <w:r w:rsidRPr="00090C64">
        <w:tab/>
        <w:t>ANTCR1: UTRA FDD multicarrier non-contiguous operation</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46E51C67" w14:textId="77777777" w:rsidR="00D57C09" w:rsidRPr="00090C64" w:rsidRDefault="00D57C09" w:rsidP="00D57C09">
      <w:pPr>
        <w:pStyle w:val="Heading5"/>
      </w:pPr>
      <w:bookmarkStart w:id="526" w:name="_Toc21124857"/>
      <w:bookmarkStart w:id="527" w:name="_Toc29767847"/>
      <w:bookmarkStart w:id="528" w:name="_Toc36044289"/>
      <w:bookmarkStart w:id="529" w:name="_Toc37230194"/>
      <w:bookmarkStart w:id="530" w:name="_Toc45907337"/>
      <w:bookmarkStart w:id="531" w:name="_Toc53181442"/>
      <w:bookmarkStart w:id="532" w:name="_Toc61127316"/>
      <w:bookmarkStart w:id="533" w:name="_Toc67054323"/>
      <w:bookmarkStart w:id="534" w:name="_Toc67061321"/>
      <w:bookmarkStart w:id="535" w:name="_Toc74734839"/>
      <w:bookmarkStart w:id="536" w:name="_Toc74753082"/>
      <w:bookmarkStart w:id="537" w:name="_Toc76507341"/>
      <w:bookmarkStart w:id="538" w:name="_Toc83108950"/>
      <w:r w:rsidRPr="00090C64">
        <w:t>4.11.2.2.1</w:t>
      </w:r>
      <w:r w:rsidRPr="00090C64">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539" w:name="_Toc21124858"/>
      <w:bookmarkStart w:id="540" w:name="_Toc29767848"/>
      <w:bookmarkStart w:id="541" w:name="_Toc36044290"/>
      <w:bookmarkStart w:id="542" w:name="_Toc37230195"/>
      <w:bookmarkStart w:id="543" w:name="_Toc45907338"/>
      <w:bookmarkStart w:id="544" w:name="_Toc53181443"/>
      <w:bookmarkStart w:id="545" w:name="_Toc61127317"/>
      <w:bookmarkStart w:id="546" w:name="_Toc67054324"/>
      <w:bookmarkStart w:id="547" w:name="_Toc67061322"/>
      <w:bookmarkStart w:id="548" w:name="_Toc74734840"/>
      <w:bookmarkStart w:id="549" w:name="_Toc74753083"/>
      <w:bookmarkStart w:id="550" w:name="_Toc76507342"/>
      <w:bookmarkStart w:id="551" w:name="_Toc83108951"/>
      <w:r w:rsidRPr="00090C64">
        <w:t>4.11.2.2.2</w:t>
      </w:r>
      <w:r w:rsidRPr="00090C64">
        <w:tab/>
        <w:t>ANTCR1 generation</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552" w:name="_Toc21124859"/>
      <w:bookmarkStart w:id="553" w:name="_Toc29767849"/>
      <w:bookmarkStart w:id="554" w:name="_Toc36044291"/>
      <w:bookmarkStart w:id="555" w:name="_Toc37230196"/>
      <w:bookmarkStart w:id="556" w:name="_Toc45907339"/>
      <w:bookmarkStart w:id="557" w:name="_Toc53181444"/>
      <w:bookmarkStart w:id="558" w:name="_Toc61127318"/>
      <w:bookmarkStart w:id="559" w:name="_Toc67054325"/>
      <w:bookmarkStart w:id="560" w:name="_Toc67061323"/>
      <w:bookmarkStart w:id="561" w:name="_Toc74734841"/>
      <w:bookmarkStart w:id="562" w:name="_Toc74753084"/>
      <w:bookmarkStart w:id="563" w:name="_Toc76507343"/>
      <w:bookmarkStart w:id="564" w:name="_Toc83108952"/>
      <w:r w:rsidRPr="00090C64">
        <w:t>4.11.2.2.3</w:t>
      </w:r>
      <w:r w:rsidRPr="00090C64">
        <w:tab/>
        <w:t>ANTCR1 power allocation</w:t>
      </w:r>
      <w:bookmarkEnd w:id="552"/>
      <w:bookmarkEnd w:id="553"/>
      <w:bookmarkEnd w:id="554"/>
      <w:bookmarkEnd w:id="555"/>
      <w:bookmarkEnd w:id="556"/>
      <w:bookmarkEnd w:id="557"/>
      <w:bookmarkEnd w:id="558"/>
      <w:bookmarkEnd w:id="559"/>
      <w:bookmarkEnd w:id="560"/>
      <w:bookmarkEnd w:id="561"/>
      <w:bookmarkEnd w:id="562"/>
      <w:bookmarkEnd w:id="563"/>
      <w:bookmarkEnd w:id="56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565" w:name="_Toc21124860"/>
      <w:bookmarkStart w:id="566" w:name="_Toc29767850"/>
      <w:bookmarkStart w:id="567" w:name="_Toc36044292"/>
      <w:bookmarkStart w:id="568" w:name="_Toc37230197"/>
      <w:bookmarkStart w:id="569" w:name="_Toc45907340"/>
      <w:bookmarkStart w:id="570" w:name="_Toc53181445"/>
      <w:bookmarkStart w:id="571" w:name="_Toc61127319"/>
      <w:bookmarkStart w:id="572" w:name="_Toc67054326"/>
      <w:bookmarkStart w:id="573" w:name="_Toc67061324"/>
      <w:bookmarkStart w:id="574" w:name="_Toc74734842"/>
      <w:bookmarkStart w:id="575" w:name="_Toc74753085"/>
      <w:bookmarkStart w:id="576" w:name="_Toc76507344"/>
      <w:bookmarkStart w:id="577" w:name="_Toc83108953"/>
      <w:r w:rsidRPr="00090C64">
        <w:t>4.11.2.3</w:t>
      </w:r>
      <w:r w:rsidRPr="00090C64">
        <w:tab/>
        <w:t>ATCR2: E-UTRA multicarrier operation</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242B19A8" w14:textId="77777777" w:rsidR="00D57C09" w:rsidRPr="00090C64" w:rsidRDefault="00D57C09" w:rsidP="00D57C09">
      <w:pPr>
        <w:pStyle w:val="Heading5"/>
      </w:pPr>
      <w:bookmarkStart w:id="578" w:name="_Toc21124861"/>
      <w:bookmarkStart w:id="579" w:name="_Toc29767851"/>
      <w:bookmarkStart w:id="580" w:name="_Toc36044293"/>
      <w:bookmarkStart w:id="581" w:name="_Toc37230198"/>
      <w:bookmarkStart w:id="582" w:name="_Toc45907341"/>
      <w:bookmarkStart w:id="583" w:name="_Toc53181446"/>
      <w:bookmarkStart w:id="584" w:name="_Toc61127320"/>
      <w:bookmarkStart w:id="585" w:name="_Toc67054327"/>
      <w:bookmarkStart w:id="586" w:name="_Toc67061325"/>
      <w:bookmarkStart w:id="587" w:name="_Toc74734843"/>
      <w:bookmarkStart w:id="588" w:name="_Toc74753086"/>
      <w:bookmarkStart w:id="589" w:name="_Toc76507345"/>
      <w:bookmarkStart w:id="590" w:name="_Toc83108954"/>
      <w:r w:rsidRPr="00090C64">
        <w:t>4.11.2.3.1</w:t>
      </w:r>
      <w:r w:rsidRPr="00090C64">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591" w:name="_Toc21124862"/>
      <w:bookmarkStart w:id="592" w:name="_Toc29767852"/>
      <w:bookmarkStart w:id="593" w:name="_Toc36044294"/>
      <w:bookmarkStart w:id="594" w:name="_Toc37230199"/>
      <w:bookmarkStart w:id="595" w:name="_Toc45907342"/>
      <w:bookmarkStart w:id="596" w:name="_Toc53181447"/>
      <w:bookmarkStart w:id="597" w:name="_Toc61127321"/>
      <w:bookmarkStart w:id="598" w:name="_Toc67054328"/>
      <w:bookmarkStart w:id="599" w:name="_Toc67061326"/>
      <w:bookmarkStart w:id="600" w:name="_Toc74734844"/>
      <w:bookmarkStart w:id="601" w:name="_Toc74753087"/>
      <w:bookmarkStart w:id="602" w:name="_Toc76507346"/>
      <w:bookmarkStart w:id="603" w:name="_Toc83108955"/>
      <w:r w:rsidRPr="00090C64">
        <w:t>4.11.2.3.2</w:t>
      </w:r>
      <w:r w:rsidRPr="00090C64">
        <w:tab/>
        <w:t>ATCR2a generation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04" w:name="_Toc21124863"/>
      <w:bookmarkStart w:id="605" w:name="_Toc29767853"/>
      <w:bookmarkStart w:id="606" w:name="_Toc36044295"/>
      <w:bookmarkStart w:id="607" w:name="_Toc37230200"/>
      <w:bookmarkStart w:id="608" w:name="_Toc45907343"/>
      <w:bookmarkStart w:id="609" w:name="_Toc53181448"/>
      <w:bookmarkStart w:id="610" w:name="_Toc61127322"/>
      <w:bookmarkStart w:id="611" w:name="_Toc67054329"/>
      <w:bookmarkStart w:id="612" w:name="_Toc67061327"/>
      <w:bookmarkStart w:id="613" w:name="_Toc74734845"/>
      <w:bookmarkStart w:id="614" w:name="_Toc74753088"/>
      <w:bookmarkStart w:id="615" w:name="_Toc76507347"/>
      <w:bookmarkStart w:id="616" w:name="_Toc83108956"/>
      <w:r w:rsidRPr="00090C64">
        <w:t>4.11.2.3.3</w:t>
      </w:r>
      <w:r w:rsidRPr="00090C64">
        <w:tab/>
        <w:t>ATCR2b generation</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617" w:name="OLE_LINK18"/>
      <w:r w:rsidRPr="00090C64">
        <w:rPr>
          <w:lang w:eastAsia="zh-CN"/>
        </w:rPr>
        <w:t>component carrier</w:t>
      </w:r>
      <w:bookmarkEnd w:id="617"/>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618" w:name="_Toc21124864"/>
      <w:bookmarkStart w:id="619" w:name="_Toc29767854"/>
      <w:bookmarkStart w:id="620" w:name="_Toc36044296"/>
      <w:bookmarkStart w:id="621" w:name="_Toc37230201"/>
      <w:bookmarkStart w:id="622" w:name="_Toc45907344"/>
      <w:bookmarkStart w:id="623" w:name="_Toc53181449"/>
      <w:bookmarkStart w:id="624" w:name="_Toc61127323"/>
      <w:bookmarkStart w:id="625" w:name="_Toc67054330"/>
      <w:bookmarkStart w:id="626" w:name="_Toc67061328"/>
      <w:bookmarkStart w:id="627" w:name="_Toc74734846"/>
      <w:bookmarkStart w:id="628" w:name="_Toc74753089"/>
      <w:bookmarkStart w:id="629" w:name="_Toc76507348"/>
      <w:bookmarkStart w:id="630" w:name="_Toc83108957"/>
      <w:r w:rsidRPr="00090C64">
        <w:t>4.11.2.3.4</w:t>
      </w:r>
      <w:r w:rsidRPr="00090C64">
        <w:tab/>
        <w:t>ATCR2 power allocation</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631" w:name="_Toc21124865"/>
      <w:bookmarkStart w:id="632" w:name="_Toc29767855"/>
      <w:bookmarkStart w:id="633" w:name="_Toc36044297"/>
      <w:bookmarkStart w:id="634" w:name="_Toc37230202"/>
      <w:bookmarkStart w:id="635" w:name="_Toc45907345"/>
      <w:bookmarkStart w:id="636" w:name="_Toc53181450"/>
      <w:bookmarkStart w:id="637" w:name="_Toc61127324"/>
      <w:bookmarkStart w:id="638" w:name="_Toc67054331"/>
      <w:bookmarkStart w:id="639" w:name="_Toc67061329"/>
      <w:bookmarkStart w:id="640" w:name="_Toc74734847"/>
      <w:bookmarkStart w:id="641" w:name="_Toc74753090"/>
      <w:bookmarkStart w:id="642" w:name="_Toc76507349"/>
      <w:bookmarkStart w:id="643" w:name="_Toc83108958"/>
      <w:r w:rsidRPr="00090C64">
        <w:t>4.11.2.4</w:t>
      </w:r>
      <w:r w:rsidRPr="00090C64">
        <w:tab/>
        <w:t>ANTCR2: E-UTRA multicarrier non-contiguous operation</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555C75A2" w14:textId="77777777" w:rsidR="00D57C09" w:rsidRPr="00090C64" w:rsidRDefault="00D57C09" w:rsidP="00D57C09">
      <w:pPr>
        <w:pStyle w:val="Heading5"/>
      </w:pPr>
      <w:bookmarkStart w:id="644" w:name="_Toc21124866"/>
      <w:bookmarkStart w:id="645" w:name="_Toc29767856"/>
      <w:bookmarkStart w:id="646" w:name="_Toc36044298"/>
      <w:bookmarkStart w:id="647" w:name="_Toc37230203"/>
      <w:bookmarkStart w:id="648" w:name="_Toc45907346"/>
      <w:bookmarkStart w:id="649" w:name="_Toc53181451"/>
      <w:bookmarkStart w:id="650" w:name="_Toc61127325"/>
      <w:bookmarkStart w:id="651" w:name="_Toc67054332"/>
      <w:bookmarkStart w:id="652" w:name="_Toc67061330"/>
      <w:bookmarkStart w:id="653" w:name="_Toc74734848"/>
      <w:bookmarkStart w:id="654" w:name="_Toc74753091"/>
      <w:bookmarkStart w:id="655" w:name="_Toc76507350"/>
      <w:bookmarkStart w:id="656" w:name="_Toc83108959"/>
      <w:r w:rsidRPr="00090C64">
        <w:t>4.11.2.4.1</w:t>
      </w:r>
      <w:r w:rsidRPr="00090C64">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657" w:name="_Toc21124867"/>
      <w:bookmarkStart w:id="658" w:name="_Toc29767857"/>
      <w:bookmarkStart w:id="659" w:name="_Toc36044299"/>
      <w:bookmarkStart w:id="660" w:name="_Toc37230204"/>
      <w:bookmarkStart w:id="661" w:name="_Toc45907347"/>
      <w:bookmarkStart w:id="662" w:name="_Toc53181452"/>
      <w:bookmarkStart w:id="663" w:name="_Toc61127326"/>
      <w:bookmarkStart w:id="664" w:name="_Toc67054333"/>
      <w:bookmarkStart w:id="665" w:name="_Toc67061331"/>
      <w:bookmarkStart w:id="666" w:name="_Toc74734849"/>
      <w:bookmarkStart w:id="667" w:name="_Toc74753092"/>
      <w:bookmarkStart w:id="668" w:name="_Toc76507351"/>
      <w:bookmarkStart w:id="669" w:name="_Toc83108960"/>
      <w:r w:rsidRPr="00090C64">
        <w:t>4.11.2.4.2</w:t>
      </w:r>
      <w:r w:rsidRPr="00090C64">
        <w:tab/>
        <w:t>ANTCR2 generation</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670" w:name="_Toc21124868"/>
      <w:bookmarkStart w:id="671" w:name="_Toc29767858"/>
      <w:bookmarkStart w:id="672" w:name="_Toc36044300"/>
      <w:bookmarkStart w:id="673" w:name="_Toc37230205"/>
      <w:bookmarkStart w:id="674" w:name="_Toc45907348"/>
      <w:bookmarkStart w:id="675" w:name="_Toc53181453"/>
      <w:bookmarkStart w:id="676" w:name="_Toc61127327"/>
      <w:bookmarkStart w:id="677" w:name="_Toc67054334"/>
      <w:bookmarkStart w:id="678" w:name="_Toc67061332"/>
      <w:bookmarkStart w:id="679" w:name="_Toc74734850"/>
      <w:bookmarkStart w:id="680" w:name="_Toc74753093"/>
      <w:bookmarkStart w:id="681" w:name="_Toc76507352"/>
      <w:bookmarkStart w:id="682" w:name="_Toc83108961"/>
      <w:r w:rsidRPr="00090C64">
        <w:t>4.11.2.4.3</w:t>
      </w:r>
      <w:r w:rsidRPr="00090C64">
        <w:tab/>
        <w:t>ANTCR2 power allocation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683" w:name="_Toc21124869"/>
      <w:bookmarkStart w:id="684" w:name="_Toc29767859"/>
      <w:bookmarkStart w:id="685" w:name="_Toc36044301"/>
      <w:bookmarkStart w:id="686" w:name="_Toc37230206"/>
      <w:bookmarkStart w:id="687" w:name="_Toc45907349"/>
      <w:bookmarkStart w:id="688" w:name="_Toc53181454"/>
      <w:bookmarkStart w:id="689" w:name="_Toc61127328"/>
      <w:bookmarkStart w:id="690" w:name="_Toc67054335"/>
      <w:bookmarkStart w:id="691" w:name="_Toc67061333"/>
      <w:bookmarkStart w:id="692" w:name="_Toc74734851"/>
      <w:bookmarkStart w:id="693" w:name="_Toc74753094"/>
      <w:bookmarkStart w:id="694" w:name="_Toc76507353"/>
      <w:bookmarkStart w:id="695" w:name="_Toc83108962"/>
      <w:r w:rsidRPr="00090C64">
        <w:t>4.11.2.5</w:t>
      </w:r>
      <w:r w:rsidRPr="00090C64">
        <w:tab/>
        <w:t>ATCR3: UTRA and E-UTRA multi</w:t>
      </w:r>
      <w:r w:rsidR="006761FA">
        <w:t>-</w:t>
      </w:r>
      <w:r w:rsidRPr="00090C64">
        <w:t>RAT operation</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EED3F35" w14:textId="77777777" w:rsidR="00D57C09" w:rsidRPr="00090C64" w:rsidRDefault="00D57C09" w:rsidP="00D57C09">
      <w:pPr>
        <w:pStyle w:val="Heading5"/>
      </w:pPr>
      <w:bookmarkStart w:id="696" w:name="_Toc21124870"/>
      <w:bookmarkStart w:id="697" w:name="_Toc29767860"/>
      <w:bookmarkStart w:id="698" w:name="_Toc36044302"/>
      <w:bookmarkStart w:id="699" w:name="_Toc37230207"/>
      <w:bookmarkStart w:id="700" w:name="_Toc45907350"/>
      <w:bookmarkStart w:id="701" w:name="_Toc53181455"/>
      <w:bookmarkStart w:id="702" w:name="_Toc61127329"/>
      <w:bookmarkStart w:id="703" w:name="_Toc67054336"/>
      <w:bookmarkStart w:id="704" w:name="_Toc67061334"/>
      <w:bookmarkStart w:id="705" w:name="_Toc74734852"/>
      <w:bookmarkStart w:id="706" w:name="_Toc74753095"/>
      <w:bookmarkStart w:id="707" w:name="_Toc76507354"/>
      <w:bookmarkStart w:id="708" w:name="_Toc83108963"/>
      <w:r w:rsidRPr="00090C64">
        <w:t>4.11.2.5.1</w:t>
      </w:r>
      <w:r w:rsidRPr="00090C64">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709" w:name="_Toc21124871"/>
      <w:bookmarkStart w:id="710" w:name="_Toc29767861"/>
      <w:bookmarkStart w:id="711" w:name="_Toc36044303"/>
      <w:bookmarkStart w:id="712" w:name="_Toc37230208"/>
      <w:bookmarkStart w:id="713" w:name="_Toc45907351"/>
      <w:bookmarkStart w:id="714" w:name="_Toc53181456"/>
      <w:bookmarkStart w:id="715" w:name="_Toc61127330"/>
      <w:bookmarkStart w:id="716" w:name="_Toc67054337"/>
      <w:bookmarkStart w:id="717" w:name="_Toc67061335"/>
      <w:bookmarkStart w:id="718" w:name="_Toc74734853"/>
      <w:bookmarkStart w:id="719" w:name="_Toc74753096"/>
      <w:bookmarkStart w:id="720" w:name="_Toc76507355"/>
      <w:bookmarkStart w:id="721" w:name="_Toc83108964"/>
      <w:r w:rsidRPr="00090C64">
        <w:t>4.11.2.5.2</w:t>
      </w:r>
      <w:r w:rsidRPr="00090C64">
        <w:tab/>
        <w:t>ATCR3a generation</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722" w:name="_Toc21124872"/>
      <w:bookmarkStart w:id="723" w:name="_Toc29767862"/>
      <w:bookmarkStart w:id="724" w:name="_Toc36044304"/>
      <w:bookmarkStart w:id="725" w:name="_Toc37230209"/>
      <w:bookmarkStart w:id="726" w:name="_Toc45907352"/>
      <w:bookmarkStart w:id="727" w:name="_Toc53181457"/>
      <w:bookmarkStart w:id="728" w:name="_Toc61127331"/>
      <w:bookmarkStart w:id="729" w:name="_Toc67054338"/>
      <w:bookmarkStart w:id="730" w:name="_Toc67061336"/>
      <w:bookmarkStart w:id="731" w:name="_Toc74734854"/>
      <w:bookmarkStart w:id="732" w:name="_Toc74753097"/>
      <w:bookmarkStart w:id="733" w:name="_Toc76507356"/>
      <w:bookmarkStart w:id="734" w:name="_Toc83108965"/>
      <w:r w:rsidRPr="00090C64">
        <w:t>4.11.2.5.3</w:t>
      </w:r>
      <w:r w:rsidRPr="00090C64">
        <w:tab/>
        <w:t>ATCR3b generation</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735" w:name="_Toc21124873"/>
      <w:bookmarkStart w:id="736" w:name="_Toc29767863"/>
      <w:bookmarkStart w:id="737" w:name="_Toc36044305"/>
      <w:bookmarkStart w:id="738" w:name="_Toc37230210"/>
      <w:bookmarkStart w:id="739" w:name="_Toc45907353"/>
      <w:bookmarkStart w:id="740" w:name="_Toc53181458"/>
      <w:bookmarkStart w:id="741" w:name="_Toc61127332"/>
      <w:bookmarkStart w:id="742" w:name="_Toc67054339"/>
      <w:bookmarkStart w:id="743" w:name="_Toc67061337"/>
      <w:bookmarkStart w:id="744" w:name="_Toc74734855"/>
      <w:bookmarkStart w:id="745" w:name="_Toc74753098"/>
      <w:bookmarkStart w:id="746" w:name="_Toc76507357"/>
      <w:bookmarkStart w:id="747" w:name="_Toc83108966"/>
      <w:r w:rsidRPr="00090C64">
        <w:t>4.11.2.5.4</w:t>
      </w:r>
      <w:r w:rsidRPr="00090C64">
        <w:tab/>
        <w:t>ATCR3 power allocation</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748" w:name="_Toc21124874"/>
      <w:bookmarkStart w:id="749" w:name="_Toc29767864"/>
      <w:bookmarkStart w:id="750" w:name="_Toc36044306"/>
      <w:bookmarkStart w:id="751" w:name="_Toc37230211"/>
      <w:bookmarkStart w:id="752" w:name="_Toc45907354"/>
      <w:bookmarkStart w:id="753" w:name="_Toc53181459"/>
      <w:bookmarkStart w:id="754" w:name="_Toc61127333"/>
      <w:bookmarkStart w:id="755" w:name="_Toc67054340"/>
      <w:bookmarkStart w:id="756" w:name="_Toc67061338"/>
      <w:bookmarkStart w:id="757" w:name="_Toc74734856"/>
      <w:bookmarkStart w:id="758" w:name="_Toc74753099"/>
      <w:bookmarkStart w:id="759" w:name="_Toc76507358"/>
      <w:bookmarkStart w:id="760" w:name="_Toc83108967"/>
      <w:r w:rsidRPr="00090C64">
        <w:t>4.11.2.6</w:t>
      </w:r>
      <w:r w:rsidRPr="00090C64">
        <w:tab/>
        <w:t>ANTCR3: UTRA and E-UTRA multi</w:t>
      </w:r>
      <w:r w:rsidR="006761FA">
        <w:t>-</w:t>
      </w:r>
      <w:r w:rsidRPr="00090C64">
        <w:t>RAT non-contiguous operation</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75A11F17" w14:textId="77777777" w:rsidR="00D57C09" w:rsidRPr="00090C64" w:rsidRDefault="00D57C09" w:rsidP="00D57C09">
      <w:pPr>
        <w:pStyle w:val="Heading5"/>
      </w:pPr>
      <w:bookmarkStart w:id="761" w:name="_Toc21124875"/>
      <w:bookmarkStart w:id="762" w:name="_Toc29767865"/>
      <w:bookmarkStart w:id="763" w:name="_Toc36044307"/>
      <w:bookmarkStart w:id="764" w:name="_Toc37230212"/>
      <w:bookmarkStart w:id="765" w:name="_Toc45907355"/>
      <w:bookmarkStart w:id="766" w:name="_Toc53181460"/>
      <w:bookmarkStart w:id="767" w:name="_Toc61127334"/>
      <w:bookmarkStart w:id="768" w:name="_Toc67054341"/>
      <w:bookmarkStart w:id="769" w:name="_Toc67061339"/>
      <w:bookmarkStart w:id="770" w:name="_Toc74734857"/>
      <w:bookmarkStart w:id="771" w:name="_Toc74753100"/>
      <w:bookmarkStart w:id="772" w:name="_Toc76507359"/>
      <w:bookmarkStart w:id="773" w:name="_Toc83108968"/>
      <w:r w:rsidRPr="00090C64">
        <w:t>4.11.2.6.1</w:t>
      </w:r>
      <w:r w:rsidRPr="00090C64">
        <w:tab/>
        <w:t>General</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774" w:name="_Toc21124876"/>
      <w:bookmarkStart w:id="775" w:name="_Toc29767866"/>
      <w:bookmarkStart w:id="776" w:name="_Toc36044308"/>
      <w:bookmarkStart w:id="777" w:name="_Toc37230213"/>
      <w:bookmarkStart w:id="778" w:name="_Toc45907356"/>
      <w:bookmarkStart w:id="779" w:name="_Toc53181461"/>
      <w:bookmarkStart w:id="780" w:name="_Toc61127335"/>
      <w:bookmarkStart w:id="781" w:name="_Toc67054342"/>
      <w:bookmarkStart w:id="782" w:name="_Toc67061340"/>
      <w:bookmarkStart w:id="783" w:name="_Toc74734858"/>
      <w:bookmarkStart w:id="784" w:name="_Toc74753101"/>
      <w:bookmarkStart w:id="785" w:name="_Toc76507360"/>
      <w:bookmarkStart w:id="786" w:name="_Toc83108969"/>
      <w:r w:rsidRPr="00090C64">
        <w:t>4.11.2.6.2</w:t>
      </w:r>
      <w:r w:rsidRPr="00090C64">
        <w:tab/>
        <w:t>ANTCR3a generation</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787" w:name="_Toc21124877"/>
      <w:bookmarkStart w:id="788" w:name="_Toc29767867"/>
      <w:bookmarkStart w:id="789" w:name="_Toc36044309"/>
      <w:bookmarkStart w:id="790" w:name="_Toc37230214"/>
      <w:bookmarkStart w:id="791" w:name="_Toc45907357"/>
      <w:bookmarkStart w:id="792" w:name="_Toc53181462"/>
      <w:bookmarkStart w:id="793" w:name="_Toc61127336"/>
      <w:bookmarkStart w:id="794" w:name="_Toc67054343"/>
      <w:bookmarkStart w:id="795" w:name="_Toc67061341"/>
      <w:bookmarkStart w:id="796" w:name="_Toc74734859"/>
      <w:bookmarkStart w:id="797" w:name="_Toc74753102"/>
      <w:bookmarkStart w:id="798" w:name="_Toc76507361"/>
      <w:bookmarkStart w:id="799" w:name="_Toc83108970"/>
      <w:r w:rsidRPr="00090C64">
        <w:t>4.11.2.6.3</w:t>
      </w:r>
      <w:r w:rsidRPr="00090C64">
        <w:tab/>
        <w:t>ANTCR3 power allocation</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800" w:name="_Toc21124878"/>
      <w:bookmarkStart w:id="801" w:name="_Toc29767868"/>
      <w:bookmarkStart w:id="802" w:name="_Toc36044310"/>
      <w:bookmarkStart w:id="803" w:name="_Toc37230215"/>
      <w:bookmarkStart w:id="804" w:name="_Toc45907358"/>
      <w:bookmarkStart w:id="805" w:name="_Toc53181463"/>
      <w:bookmarkStart w:id="806" w:name="_Toc61127337"/>
      <w:bookmarkStart w:id="807" w:name="_Toc67054344"/>
      <w:bookmarkStart w:id="808" w:name="_Toc67061342"/>
      <w:bookmarkStart w:id="809" w:name="_Toc74734860"/>
      <w:bookmarkStart w:id="810" w:name="_Toc74753103"/>
      <w:bookmarkStart w:id="811" w:name="_Toc76507362"/>
      <w:bookmarkStart w:id="812" w:name="_Toc83108971"/>
      <w:r w:rsidRPr="00090C64">
        <w:t>4.11.2.7</w:t>
      </w:r>
      <w:r w:rsidRPr="00090C64">
        <w:tab/>
        <w:t>ATCR4: Single carrier for receiver tests</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4B541C5F" w14:textId="77777777" w:rsidR="00D57C09" w:rsidRPr="00090C64" w:rsidRDefault="00D57C09" w:rsidP="00D57C09">
      <w:pPr>
        <w:pStyle w:val="Heading5"/>
      </w:pPr>
      <w:bookmarkStart w:id="813" w:name="_Toc21124879"/>
      <w:bookmarkStart w:id="814" w:name="_Toc29767869"/>
      <w:bookmarkStart w:id="815" w:name="_Toc36044311"/>
      <w:bookmarkStart w:id="816" w:name="_Toc37230216"/>
      <w:bookmarkStart w:id="817" w:name="_Toc45907359"/>
      <w:bookmarkStart w:id="818" w:name="_Toc53181464"/>
      <w:bookmarkStart w:id="819" w:name="_Toc61127338"/>
      <w:bookmarkStart w:id="820" w:name="_Toc67054345"/>
      <w:bookmarkStart w:id="821" w:name="_Toc67061343"/>
      <w:bookmarkStart w:id="822" w:name="_Toc74734861"/>
      <w:bookmarkStart w:id="823" w:name="_Toc74753104"/>
      <w:bookmarkStart w:id="824" w:name="_Toc76507363"/>
      <w:bookmarkStart w:id="825" w:name="_Toc83108972"/>
      <w:r w:rsidRPr="00090C64">
        <w:t>4.11.2.7.1</w:t>
      </w:r>
      <w:r w:rsidRPr="00090C64">
        <w:tab/>
        <w:t>ATCR4a generation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826" w:name="_Toc21124880"/>
      <w:bookmarkStart w:id="827" w:name="_Toc29767870"/>
      <w:bookmarkStart w:id="828" w:name="_Toc36044312"/>
      <w:bookmarkStart w:id="829" w:name="_Toc37230217"/>
      <w:bookmarkStart w:id="830" w:name="_Toc45907360"/>
      <w:bookmarkStart w:id="831" w:name="_Toc53181465"/>
      <w:bookmarkStart w:id="832" w:name="_Toc61127339"/>
      <w:bookmarkStart w:id="833" w:name="_Toc67054346"/>
      <w:bookmarkStart w:id="834" w:name="_Toc67061344"/>
      <w:bookmarkStart w:id="835" w:name="_Toc74734862"/>
      <w:bookmarkStart w:id="836" w:name="_Toc74753105"/>
      <w:bookmarkStart w:id="837" w:name="_Toc76507364"/>
      <w:bookmarkStart w:id="838" w:name="_Toc83108973"/>
      <w:r w:rsidRPr="00090C64">
        <w:t>4.11.2.7.2</w:t>
      </w:r>
      <w:r w:rsidRPr="00090C64">
        <w:tab/>
        <w:t>ATCR4b generation</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839" w:name="_Toc21124881"/>
      <w:bookmarkStart w:id="840" w:name="_Toc29767871"/>
      <w:bookmarkStart w:id="841" w:name="_Toc36044313"/>
      <w:bookmarkStart w:id="842" w:name="_Toc37230218"/>
      <w:bookmarkStart w:id="843" w:name="_Toc45907361"/>
      <w:bookmarkStart w:id="844" w:name="_Toc53181466"/>
      <w:bookmarkStart w:id="845" w:name="_Toc61127340"/>
      <w:bookmarkStart w:id="846" w:name="_Toc67054347"/>
      <w:bookmarkStart w:id="847" w:name="_Toc67061345"/>
      <w:bookmarkStart w:id="848" w:name="_Toc74734863"/>
      <w:bookmarkStart w:id="849" w:name="_Toc74753106"/>
      <w:bookmarkStart w:id="850" w:name="_Toc76507365"/>
      <w:bookmarkStart w:id="851" w:name="_Toc83108974"/>
      <w:r w:rsidRPr="00090C64">
        <w:t>4.11.2.7.3</w:t>
      </w:r>
      <w:r w:rsidRPr="00090C64">
        <w:tab/>
        <w:t>ATCR4c generation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852" w:name="_Toc21124882"/>
      <w:bookmarkStart w:id="853" w:name="_Toc29767872"/>
      <w:bookmarkStart w:id="854" w:name="_Toc36044314"/>
      <w:bookmarkStart w:id="855" w:name="_Toc37230219"/>
      <w:bookmarkStart w:id="856" w:name="_Toc45907362"/>
      <w:bookmarkStart w:id="857" w:name="_Toc53181467"/>
      <w:bookmarkStart w:id="858" w:name="_Toc61127341"/>
      <w:bookmarkStart w:id="859" w:name="_Toc67054348"/>
      <w:bookmarkStart w:id="860" w:name="_Toc67061346"/>
      <w:bookmarkStart w:id="861" w:name="_Toc74734864"/>
      <w:bookmarkStart w:id="862" w:name="_Toc74753107"/>
      <w:bookmarkStart w:id="863" w:name="_Toc76507366"/>
      <w:bookmarkStart w:id="864" w:name="_Toc83108975"/>
      <w:r w:rsidRPr="00090C64">
        <w:t>4.11.2.7.3A</w:t>
      </w:r>
      <w:r w:rsidRPr="00090C64">
        <w:tab/>
        <w:t>ATCR4d generation</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865" w:name="_Toc21124883"/>
      <w:bookmarkStart w:id="866" w:name="_Toc29767873"/>
      <w:bookmarkStart w:id="867" w:name="_Toc36044315"/>
      <w:bookmarkStart w:id="868" w:name="_Toc37230220"/>
      <w:bookmarkStart w:id="869" w:name="_Toc45907363"/>
      <w:bookmarkStart w:id="870" w:name="_Toc53181468"/>
      <w:bookmarkStart w:id="871" w:name="_Toc61127342"/>
      <w:bookmarkStart w:id="872" w:name="_Toc67054349"/>
      <w:bookmarkStart w:id="873" w:name="_Toc67061347"/>
      <w:bookmarkStart w:id="874" w:name="_Toc74734865"/>
      <w:bookmarkStart w:id="875" w:name="_Toc74753108"/>
      <w:bookmarkStart w:id="876" w:name="_Toc76507367"/>
      <w:bookmarkStart w:id="877" w:name="_Toc83108976"/>
      <w:r w:rsidRPr="00090C64">
        <w:t>11.2.7.4</w:t>
      </w:r>
      <w:r w:rsidRPr="00090C64">
        <w:tab/>
        <w:t>ATCR4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878" w:name="_Toc21124884"/>
      <w:bookmarkStart w:id="879" w:name="_Toc29767874"/>
      <w:bookmarkStart w:id="880" w:name="_Toc36044316"/>
      <w:bookmarkStart w:id="881" w:name="_Toc37230221"/>
      <w:bookmarkStart w:id="882" w:name="_Toc45907364"/>
      <w:bookmarkStart w:id="883" w:name="_Toc53181469"/>
      <w:bookmarkStart w:id="884" w:name="_Toc61127343"/>
      <w:bookmarkStart w:id="885" w:name="_Toc67054350"/>
      <w:bookmarkStart w:id="886" w:name="_Toc67061348"/>
      <w:bookmarkStart w:id="887" w:name="_Toc74734866"/>
      <w:bookmarkStart w:id="888" w:name="_Toc74753109"/>
      <w:bookmarkStart w:id="889" w:name="_Toc76507368"/>
      <w:bookmarkStart w:id="890" w:name="_Toc83108977"/>
      <w:r w:rsidRPr="00090C64">
        <w:rPr>
          <w:lang w:eastAsia="zh-CN"/>
        </w:rPr>
        <w:t>4.11.2.8</w:t>
      </w:r>
      <w:r w:rsidRPr="00090C64">
        <w:tab/>
      </w:r>
      <w:bookmarkEnd w:id="878"/>
      <w:bookmarkEnd w:id="879"/>
      <w:bookmarkEnd w:id="880"/>
      <w:bookmarkEnd w:id="881"/>
      <w:bookmarkEnd w:id="882"/>
      <w:bookmarkEnd w:id="883"/>
      <w:bookmarkEnd w:id="884"/>
      <w:r w:rsidR="00784970" w:rsidRPr="00E84EF6">
        <w:t xml:space="preserve">ATCR5: MB-MSR </w:t>
      </w:r>
      <w:r w:rsidR="00784970" w:rsidRPr="00E84EF6">
        <w:rPr>
          <w:lang w:eastAsia="zh-CN"/>
        </w:rPr>
        <w:t>operation</w:t>
      </w:r>
      <w:bookmarkEnd w:id="885"/>
      <w:bookmarkEnd w:id="886"/>
      <w:bookmarkEnd w:id="887"/>
      <w:bookmarkEnd w:id="888"/>
      <w:bookmarkEnd w:id="889"/>
      <w:bookmarkEnd w:id="890"/>
    </w:p>
    <w:p w14:paraId="5025D606" w14:textId="77777777" w:rsidR="00D57C09" w:rsidRPr="00090C64" w:rsidRDefault="00D57C09" w:rsidP="00D57C09">
      <w:pPr>
        <w:pStyle w:val="Heading5"/>
      </w:pPr>
      <w:bookmarkStart w:id="891" w:name="_Toc21124885"/>
      <w:bookmarkStart w:id="892" w:name="_Toc29767875"/>
      <w:bookmarkStart w:id="893" w:name="_Toc36044317"/>
      <w:bookmarkStart w:id="894" w:name="_Toc37230222"/>
      <w:bookmarkStart w:id="895" w:name="_Toc45907365"/>
      <w:bookmarkStart w:id="896" w:name="_Toc53181470"/>
      <w:bookmarkStart w:id="897" w:name="_Toc61127344"/>
      <w:bookmarkStart w:id="898" w:name="_Toc67054351"/>
      <w:bookmarkStart w:id="899" w:name="_Toc67061349"/>
      <w:bookmarkStart w:id="900" w:name="_Toc74734867"/>
      <w:bookmarkStart w:id="901" w:name="_Toc74753110"/>
      <w:bookmarkStart w:id="902" w:name="_Toc76507369"/>
      <w:bookmarkStart w:id="903" w:name="_Toc8310897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56907626" w14:textId="77777777" w:rsidR="00D57C09" w:rsidRPr="00090C64" w:rsidRDefault="00D57C09" w:rsidP="00554118">
      <w:pPr>
        <w:pStyle w:val="H6"/>
      </w:pPr>
      <w:bookmarkStart w:id="904" w:name="_Toc21124886"/>
      <w:bookmarkStart w:id="905" w:name="_Toc29767876"/>
      <w:bookmarkStart w:id="906" w:name="_Toc36044318"/>
      <w:bookmarkStart w:id="907" w:name="_Toc37230223"/>
      <w:bookmarkStart w:id="908" w:name="_Toc45907366"/>
      <w:bookmarkStart w:id="909" w:name="_Toc53181471"/>
      <w:r w:rsidRPr="00090C64">
        <w:rPr>
          <w:lang w:eastAsia="zh-CN"/>
        </w:rPr>
        <w:t>4</w:t>
      </w:r>
      <w:r w:rsidRPr="00090C64">
        <w:t>.</w:t>
      </w:r>
      <w:r w:rsidRPr="00090C64">
        <w:rPr>
          <w:lang w:eastAsia="zh-CN"/>
        </w:rPr>
        <w:t>11.2.8</w:t>
      </w:r>
      <w:r w:rsidRPr="00090C64">
        <w:t>.1.1</w:t>
      </w:r>
      <w:r w:rsidRPr="00090C64">
        <w:tab/>
        <w:t>General</w:t>
      </w:r>
      <w:bookmarkEnd w:id="904"/>
      <w:bookmarkEnd w:id="905"/>
      <w:bookmarkEnd w:id="906"/>
      <w:bookmarkEnd w:id="907"/>
      <w:bookmarkEnd w:id="908"/>
      <w:bookmarkEnd w:id="909"/>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910" w:name="_Toc21124887"/>
      <w:bookmarkStart w:id="911" w:name="_Toc29767877"/>
      <w:bookmarkStart w:id="912" w:name="_Toc36044319"/>
      <w:bookmarkStart w:id="913" w:name="_Toc37230224"/>
      <w:bookmarkStart w:id="914" w:name="_Toc45907367"/>
      <w:bookmarkStart w:id="915" w:name="_Toc53181472"/>
      <w:r w:rsidRPr="00090C64">
        <w:rPr>
          <w:lang w:eastAsia="zh-CN"/>
        </w:rPr>
        <w:t>4</w:t>
      </w:r>
      <w:r w:rsidRPr="00090C64">
        <w:t>.</w:t>
      </w:r>
      <w:r w:rsidRPr="00090C64">
        <w:rPr>
          <w:lang w:eastAsia="zh-CN"/>
        </w:rPr>
        <w:t>11.2.8</w:t>
      </w:r>
      <w:r w:rsidRPr="00090C64">
        <w:t>.1.2</w:t>
      </w:r>
      <w:r w:rsidRPr="00090C64">
        <w:tab/>
        <w:t>ATCR5a generation</w:t>
      </w:r>
      <w:bookmarkEnd w:id="910"/>
      <w:bookmarkEnd w:id="911"/>
      <w:bookmarkEnd w:id="912"/>
      <w:bookmarkEnd w:id="913"/>
      <w:bookmarkEnd w:id="914"/>
      <w:bookmarkEnd w:id="915"/>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916" w:name="_Toc21124888"/>
      <w:bookmarkStart w:id="917" w:name="_Toc29767878"/>
      <w:bookmarkStart w:id="918" w:name="_Toc36044320"/>
      <w:bookmarkStart w:id="919" w:name="_Toc37230225"/>
      <w:bookmarkStart w:id="920" w:name="_Toc45907368"/>
      <w:bookmarkStart w:id="921"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916"/>
      <w:bookmarkEnd w:id="917"/>
      <w:bookmarkEnd w:id="918"/>
      <w:bookmarkEnd w:id="919"/>
      <w:bookmarkEnd w:id="920"/>
      <w:bookmarkEnd w:id="921"/>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922" w:name="_Toc21124889"/>
      <w:bookmarkStart w:id="923" w:name="_Toc29767879"/>
      <w:bookmarkStart w:id="924" w:name="_Toc36044321"/>
      <w:bookmarkStart w:id="925" w:name="_Toc37230226"/>
      <w:bookmarkStart w:id="926" w:name="_Toc45907369"/>
      <w:bookmarkStart w:id="927" w:name="_Toc53181474"/>
      <w:bookmarkStart w:id="928" w:name="_Toc61127345"/>
      <w:bookmarkStart w:id="929" w:name="_Toc67054352"/>
      <w:bookmarkStart w:id="930" w:name="_Toc67061350"/>
      <w:bookmarkStart w:id="931" w:name="_Toc74734868"/>
      <w:bookmarkStart w:id="932" w:name="_Toc74753111"/>
      <w:bookmarkStart w:id="933" w:name="_Toc76507370"/>
      <w:bookmarkStart w:id="934" w:name="_Toc8310897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126B1A93" w14:textId="77777777" w:rsidR="00D57C09" w:rsidRPr="00090C64" w:rsidRDefault="00D57C09" w:rsidP="00554118">
      <w:pPr>
        <w:pStyle w:val="H6"/>
      </w:pPr>
      <w:bookmarkStart w:id="935" w:name="_Toc21124890"/>
      <w:bookmarkStart w:id="936" w:name="_Toc29767880"/>
      <w:bookmarkStart w:id="937" w:name="_Toc36044322"/>
      <w:bookmarkStart w:id="938" w:name="_Toc37230227"/>
      <w:bookmarkStart w:id="939" w:name="_Toc45907370"/>
      <w:bookmarkStart w:id="94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935"/>
      <w:bookmarkEnd w:id="936"/>
      <w:bookmarkEnd w:id="937"/>
      <w:bookmarkEnd w:id="938"/>
      <w:bookmarkEnd w:id="939"/>
      <w:bookmarkEnd w:id="940"/>
    </w:p>
    <w:p w14:paraId="78FD15E2" w14:textId="77777777" w:rsidR="00784970" w:rsidRPr="00E84EF6" w:rsidRDefault="00784970" w:rsidP="00784970">
      <w:bookmarkStart w:id="941" w:name="_Toc21124891"/>
      <w:bookmarkStart w:id="942" w:name="_Toc29767881"/>
      <w:bookmarkStart w:id="943" w:name="_Toc36044323"/>
      <w:bookmarkStart w:id="944" w:name="_Toc37230228"/>
      <w:bookmarkStart w:id="945" w:name="_Toc45907371"/>
      <w:bookmarkStart w:id="946"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941"/>
      <w:bookmarkEnd w:id="942"/>
      <w:bookmarkEnd w:id="943"/>
      <w:bookmarkEnd w:id="944"/>
      <w:bookmarkEnd w:id="945"/>
      <w:bookmarkEnd w:id="94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947" w:name="_Toc21124892"/>
      <w:bookmarkStart w:id="948" w:name="_Toc29767882"/>
      <w:bookmarkStart w:id="949" w:name="_Toc36044324"/>
      <w:bookmarkStart w:id="950" w:name="_Toc37230229"/>
      <w:bookmarkStart w:id="951" w:name="_Toc45907372"/>
      <w:bookmarkStart w:id="952" w:name="_Toc53181477"/>
      <w:r w:rsidRPr="00090C64">
        <w:rPr>
          <w:lang w:eastAsia="zh-CN"/>
        </w:rPr>
        <w:t>4</w:t>
      </w:r>
      <w:r w:rsidRPr="00090C64">
        <w:t>.</w:t>
      </w:r>
      <w:r w:rsidRPr="00090C64">
        <w:rPr>
          <w:lang w:eastAsia="zh-CN"/>
        </w:rPr>
        <w:t>11.2.8</w:t>
      </w:r>
      <w:r w:rsidRPr="00090C64">
        <w:t>.2.3</w:t>
      </w:r>
      <w:r w:rsidRPr="00090C64">
        <w:tab/>
        <w:t>ATCR5b power allocation</w:t>
      </w:r>
      <w:bookmarkEnd w:id="947"/>
      <w:bookmarkEnd w:id="948"/>
      <w:bookmarkEnd w:id="949"/>
      <w:bookmarkEnd w:id="950"/>
      <w:bookmarkEnd w:id="951"/>
      <w:bookmarkEnd w:id="952"/>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953" w:name="_Toc21124893"/>
      <w:bookmarkStart w:id="954" w:name="_Toc29767883"/>
      <w:bookmarkStart w:id="955" w:name="_Toc36044325"/>
      <w:bookmarkStart w:id="956" w:name="_Toc37230230"/>
      <w:bookmarkStart w:id="957" w:name="_Toc45907373"/>
      <w:bookmarkStart w:id="958" w:name="_Toc53181478"/>
      <w:bookmarkStart w:id="959" w:name="_Toc61127346"/>
      <w:bookmarkStart w:id="960" w:name="_Toc67054353"/>
      <w:bookmarkStart w:id="961" w:name="_Toc67061351"/>
      <w:bookmarkStart w:id="962" w:name="_Toc74734869"/>
      <w:bookmarkStart w:id="963" w:name="_Toc74753112"/>
      <w:bookmarkStart w:id="964" w:name="_Toc76507371"/>
      <w:bookmarkStart w:id="965" w:name="_Toc83108980"/>
      <w:r w:rsidRPr="00090C64">
        <w:t>4.11.2.9</w:t>
      </w:r>
      <w:r w:rsidRPr="00090C64">
        <w:tab/>
        <w:t xml:space="preserve">ATCR6: Single carrier for </w:t>
      </w:r>
      <w:r w:rsidR="006761FA">
        <w:t>t</w:t>
      </w:r>
      <w:r w:rsidRPr="00090C64">
        <w:t>ransmitter tests</w:t>
      </w:r>
      <w:bookmarkEnd w:id="953"/>
      <w:bookmarkEnd w:id="954"/>
      <w:bookmarkEnd w:id="955"/>
      <w:bookmarkEnd w:id="956"/>
      <w:bookmarkEnd w:id="957"/>
      <w:bookmarkEnd w:id="958"/>
      <w:bookmarkEnd w:id="959"/>
      <w:bookmarkEnd w:id="960"/>
      <w:bookmarkEnd w:id="961"/>
      <w:bookmarkEnd w:id="962"/>
      <w:bookmarkEnd w:id="963"/>
      <w:bookmarkEnd w:id="964"/>
      <w:bookmarkEnd w:id="965"/>
    </w:p>
    <w:p w14:paraId="382E65A9" w14:textId="77777777" w:rsidR="00D57C09" w:rsidRPr="00090C64" w:rsidRDefault="00D57C09" w:rsidP="00D57C09">
      <w:pPr>
        <w:pStyle w:val="Heading5"/>
      </w:pPr>
      <w:bookmarkStart w:id="966" w:name="_Toc21124894"/>
      <w:bookmarkStart w:id="967" w:name="_Toc29767884"/>
      <w:bookmarkStart w:id="968" w:name="_Toc36044326"/>
      <w:bookmarkStart w:id="969" w:name="_Toc37230231"/>
      <w:bookmarkStart w:id="970" w:name="_Toc45907374"/>
      <w:bookmarkStart w:id="971" w:name="_Toc53181479"/>
      <w:bookmarkStart w:id="972" w:name="_Toc61127347"/>
      <w:bookmarkStart w:id="973" w:name="_Toc67054354"/>
      <w:bookmarkStart w:id="974" w:name="_Toc67061352"/>
      <w:bookmarkStart w:id="975" w:name="_Toc74734870"/>
      <w:bookmarkStart w:id="976" w:name="_Toc74753113"/>
      <w:bookmarkStart w:id="977" w:name="_Toc76507372"/>
      <w:bookmarkStart w:id="978" w:name="_Toc83108981"/>
      <w:r w:rsidRPr="00090C64">
        <w:t>4.11.2.9.1</w:t>
      </w:r>
      <w:r w:rsidRPr="00090C64">
        <w:tab/>
        <w:t>ATCR6a generation</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979" w:name="_Toc21124895"/>
      <w:bookmarkStart w:id="980" w:name="_Toc29767885"/>
      <w:bookmarkStart w:id="981" w:name="_Toc36044327"/>
      <w:bookmarkStart w:id="982" w:name="_Toc37230232"/>
      <w:bookmarkStart w:id="983" w:name="_Toc45907375"/>
      <w:bookmarkStart w:id="984" w:name="_Toc53181480"/>
      <w:bookmarkStart w:id="985" w:name="_Toc61127348"/>
      <w:bookmarkStart w:id="986" w:name="_Toc67054355"/>
      <w:bookmarkStart w:id="987" w:name="_Toc67061353"/>
      <w:bookmarkStart w:id="988" w:name="_Toc74734871"/>
      <w:bookmarkStart w:id="989" w:name="_Toc74753114"/>
      <w:bookmarkStart w:id="990" w:name="_Toc76507373"/>
      <w:bookmarkStart w:id="991" w:name="_Toc83108982"/>
      <w:r w:rsidRPr="00090C64">
        <w:t>4.11.2.9.2</w:t>
      </w:r>
      <w:r w:rsidRPr="00090C64">
        <w:tab/>
        <w:t>ATCR6b generation</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992" w:name="_Toc21124896"/>
      <w:bookmarkStart w:id="993" w:name="_Toc29767886"/>
      <w:bookmarkStart w:id="994" w:name="_Toc36044328"/>
      <w:bookmarkStart w:id="995" w:name="_Toc37230233"/>
      <w:bookmarkStart w:id="996" w:name="_Toc45907376"/>
      <w:bookmarkStart w:id="997" w:name="_Toc53181481"/>
      <w:bookmarkStart w:id="998" w:name="_Toc61127349"/>
      <w:bookmarkStart w:id="999" w:name="_Toc67054356"/>
      <w:bookmarkStart w:id="1000" w:name="_Toc67061354"/>
      <w:bookmarkStart w:id="1001" w:name="_Toc74734872"/>
      <w:bookmarkStart w:id="1002" w:name="_Toc74753115"/>
      <w:bookmarkStart w:id="1003" w:name="_Toc76507374"/>
      <w:bookmarkStart w:id="1004" w:name="_Toc83108983"/>
      <w:r w:rsidRPr="00090C64">
        <w:t>4.11.2.9.3</w:t>
      </w:r>
      <w:r w:rsidRPr="00090C64">
        <w:tab/>
        <w:t>Void</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D6019A9" w14:textId="77777777" w:rsidR="00D57C09" w:rsidRPr="00090C64" w:rsidRDefault="00D57C09" w:rsidP="00D57C09">
      <w:pPr>
        <w:pStyle w:val="Heading5"/>
      </w:pPr>
      <w:bookmarkStart w:id="1005" w:name="_Toc21124897"/>
      <w:bookmarkStart w:id="1006" w:name="_Toc29767887"/>
      <w:bookmarkStart w:id="1007" w:name="_Toc36044329"/>
      <w:bookmarkStart w:id="1008" w:name="_Toc37230234"/>
      <w:bookmarkStart w:id="1009" w:name="_Toc45907377"/>
      <w:bookmarkStart w:id="1010" w:name="_Toc53181482"/>
      <w:bookmarkStart w:id="1011" w:name="_Toc61127350"/>
      <w:bookmarkStart w:id="1012" w:name="_Toc67054357"/>
      <w:bookmarkStart w:id="1013" w:name="_Toc67061355"/>
      <w:bookmarkStart w:id="1014" w:name="_Toc74734873"/>
      <w:bookmarkStart w:id="1015" w:name="_Toc74753116"/>
      <w:bookmarkStart w:id="1016" w:name="_Toc76507375"/>
      <w:bookmarkStart w:id="1017" w:name="_Toc83108984"/>
      <w:r w:rsidRPr="00090C64">
        <w:t>4.11.2.9.3A</w:t>
      </w:r>
      <w:r w:rsidRPr="00090C64">
        <w:tab/>
        <w:t>ATCR6d generation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018" w:name="_Toc21124898"/>
      <w:bookmarkStart w:id="1019" w:name="_Toc29767888"/>
      <w:bookmarkStart w:id="1020" w:name="_Toc36044330"/>
      <w:bookmarkStart w:id="1021" w:name="_Toc37230235"/>
      <w:bookmarkStart w:id="1022" w:name="_Toc45907378"/>
      <w:bookmarkStart w:id="1023" w:name="_Toc53181483"/>
      <w:bookmarkStart w:id="1024" w:name="_Toc61127351"/>
      <w:bookmarkStart w:id="1025" w:name="_Toc67054358"/>
      <w:bookmarkStart w:id="1026" w:name="_Toc67061356"/>
      <w:bookmarkStart w:id="1027" w:name="_Toc74734874"/>
      <w:bookmarkStart w:id="1028" w:name="_Toc74753117"/>
      <w:bookmarkStart w:id="1029" w:name="_Toc76507376"/>
      <w:bookmarkStart w:id="1030" w:name="_Toc83108985"/>
      <w:r w:rsidRPr="00090C64">
        <w:t>4.11.2.9.4</w:t>
      </w:r>
      <w:r w:rsidRPr="00090C64">
        <w:tab/>
        <w:t>ATCR6 power allocation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031" w:name="_Toc21124899"/>
      <w:bookmarkStart w:id="1032" w:name="_Toc29767889"/>
      <w:bookmarkStart w:id="1033" w:name="_Toc36044331"/>
      <w:bookmarkStart w:id="1034" w:name="_Toc37230236"/>
      <w:bookmarkStart w:id="1035" w:name="_Toc45907379"/>
      <w:bookmarkStart w:id="1036" w:name="_Toc53181484"/>
      <w:bookmarkStart w:id="1037" w:name="_Toc61127352"/>
      <w:bookmarkStart w:id="1038" w:name="_Toc67054359"/>
      <w:bookmarkStart w:id="1039" w:name="_Toc67061357"/>
      <w:bookmarkStart w:id="1040" w:name="_Toc74734875"/>
      <w:bookmarkStart w:id="1041" w:name="_Toc74753118"/>
      <w:bookmarkStart w:id="1042" w:name="_Toc76507377"/>
      <w:bookmarkStart w:id="1043" w:name="_Toc83108986"/>
      <w:r w:rsidRPr="00090C64">
        <w:t>4.11.2.10</w:t>
      </w:r>
      <w:r w:rsidRPr="00090C64">
        <w:tab/>
        <w:t>ATCR7: E-UTRA and NR multi RAT operation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BF8A015" w14:textId="77777777" w:rsidR="00D57C09" w:rsidRPr="00090C64" w:rsidRDefault="00D57C09" w:rsidP="00D57C09">
      <w:pPr>
        <w:pStyle w:val="Heading5"/>
      </w:pPr>
      <w:bookmarkStart w:id="1044" w:name="_Toc21124900"/>
      <w:bookmarkStart w:id="1045" w:name="_Toc29767890"/>
      <w:bookmarkStart w:id="1046" w:name="_Toc36044332"/>
      <w:bookmarkStart w:id="1047" w:name="_Toc37230237"/>
      <w:bookmarkStart w:id="1048" w:name="_Toc45907380"/>
      <w:bookmarkStart w:id="1049" w:name="_Toc53181485"/>
      <w:bookmarkStart w:id="1050" w:name="_Toc61127353"/>
      <w:bookmarkStart w:id="1051" w:name="_Toc67054360"/>
      <w:bookmarkStart w:id="1052" w:name="_Toc67061358"/>
      <w:bookmarkStart w:id="1053" w:name="_Toc74734876"/>
      <w:bookmarkStart w:id="1054" w:name="_Toc74753119"/>
      <w:bookmarkStart w:id="1055" w:name="_Toc76507378"/>
      <w:bookmarkStart w:id="1056" w:name="_Toc83108987"/>
      <w:r w:rsidRPr="00090C64">
        <w:t>4.11.2.10.1</w:t>
      </w:r>
      <w:r w:rsidRPr="00090C64">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7BF2604" w14:textId="77777777" w:rsidR="00784970" w:rsidRPr="00E84EF6" w:rsidRDefault="00784970" w:rsidP="00784970">
      <w:pPr>
        <w:keepNext/>
        <w:keepLines/>
      </w:pPr>
      <w:bookmarkStart w:id="1057" w:name="_Toc21124901"/>
      <w:bookmarkStart w:id="1058" w:name="_Toc29767891"/>
      <w:bookmarkStart w:id="1059" w:name="_Toc36044333"/>
      <w:bookmarkStart w:id="1060" w:name="_Toc37230238"/>
      <w:bookmarkStart w:id="1061" w:name="_Toc45907381"/>
      <w:bookmarkStart w:id="1062" w:name="_Toc53181486"/>
      <w:bookmarkStart w:id="1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064" w:name="_Toc67054361"/>
      <w:bookmarkStart w:id="1065" w:name="_Toc67061359"/>
      <w:bookmarkStart w:id="1066" w:name="_Toc74734877"/>
      <w:bookmarkStart w:id="1067" w:name="_Toc74753120"/>
      <w:bookmarkStart w:id="1068" w:name="_Toc76507379"/>
      <w:bookmarkStart w:id="1069" w:name="_Toc83108988"/>
      <w:r w:rsidRPr="00090C64">
        <w:t>4.11.2.10.2</w:t>
      </w:r>
      <w:r w:rsidRPr="00090C64">
        <w:tab/>
        <w:t>ATCR7 generation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5975FF5" w14:textId="77777777" w:rsidR="00784970" w:rsidRPr="00E84EF6" w:rsidRDefault="00784970" w:rsidP="00784970">
      <w:bookmarkStart w:id="1070" w:name="_Toc21124902"/>
      <w:bookmarkStart w:id="1071" w:name="_Toc29767892"/>
      <w:bookmarkStart w:id="1072" w:name="_Toc36044334"/>
      <w:bookmarkStart w:id="1073" w:name="_Toc37230239"/>
      <w:bookmarkStart w:id="1074" w:name="_Toc45907382"/>
      <w:bookmarkStart w:id="1075" w:name="_Toc53181487"/>
      <w:bookmarkStart w:id="1076"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077" w:name="_Toc67054362"/>
      <w:bookmarkStart w:id="1078" w:name="_Toc67061360"/>
      <w:bookmarkStart w:id="1079" w:name="_Toc74734878"/>
      <w:bookmarkStart w:id="1080" w:name="_Toc74753121"/>
      <w:bookmarkStart w:id="1081" w:name="_Toc76507380"/>
      <w:bookmarkStart w:id="1082" w:name="_Toc83108989"/>
      <w:r w:rsidRPr="00090C64">
        <w:t>4.11.2.10.3</w:t>
      </w:r>
      <w:r w:rsidRPr="00090C64">
        <w:tab/>
        <w:t>ATCR7 power allocation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0E6ABB1" w14:textId="77777777" w:rsidR="00784970" w:rsidRPr="00E84EF6" w:rsidRDefault="00784970" w:rsidP="00784970">
      <w:pPr>
        <w:pStyle w:val="B10"/>
      </w:pPr>
      <w:bookmarkStart w:id="1083" w:name="_Toc21124903"/>
      <w:bookmarkStart w:id="1084" w:name="_Toc29767893"/>
      <w:bookmarkStart w:id="1085" w:name="_Toc36044335"/>
      <w:bookmarkStart w:id="1086" w:name="_Toc37230240"/>
      <w:bookmarkStart w:id="1087" w:name="_Toc45907383"/>
      <w:bookmarkStart w:id="1088" w:name="_Toc53181488"/>
      <w:bookmarkStart w:id="1089"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083"/>
      <w:bookmarkEnd w:id="1084"/>
      <w:bookmarkEnd w:id="1085"/>
      <w:bookmarkEnd w:id="1086"/>
      <w:bookmarkEnd w:id="1087"/>
      <w:bookmarkEnd w:id="1088"/>
      <w:bookmarkEnd w:id="1089"/>
    </w:p>
    <w:p w14:paraId="1DB7CEC7" w14:textId="77777777" w:rsidR="0031480F" w:rsidRPr="00E84EF6" w:rsidRDefault="0031480F" w:rsidP="0031480F">
      <w:pPr>
        <w:pStyle w:val="Heading4"/>
      </w:pPr>
      <w:bookmarkStart w:id="1090" w:name="_Toc67061361"/>
      <w:bookmarkStart w:id="1091" w:name="_Toc74734879"/>
      <w:bookmarkStart w:id="1092" w:name="_Toc74753122"/>
      <w:bookmarkStart w:id="1093" w:name="_Toc76507381"/>
      <w:bookmarkStart w:id="1094" w:name="_Toc83108990"/>
      <w:r w:rsidRPr="00E84EF6">
        <w:t>4.11.2.11</w:t>
      </w:r>
      <w:r w:rsidRPr="00E84EF6">
        <w:tab/>
        <w:t>ANTCR7: E-UTRA and NR multi RAT non-contiguous operation</w:t>
      </w:r>
      <w:bookmarkEnd w:id="1090"/>
      <w:bookmarkEnd w:id="1091"/>
      <w:bookmarkEnd w:id="1092"/>
      <w:bookmarkEnd w:id="1093"/>
      <w:bookmarkEnd w:id="1094"/>
    </w:p>
    <w:p w14:paraId="2F8461EA" w14:textId="77777777" w:rsidR="0031480F" w:rsidRPr="00E84EF6" w:rsidRDefault="0031480F" w:rsidP="0031480F">
      <w:pPr>
        <w:pStyle w:val="Heading5"/>
      </w:pPr>
      <w:bookmarkStart w:id="1095" w:name="_Toc21124904"/>
      <w:bookmarkStart w:id="1096" w:name="_Toc29767894"/>
      <w:bookmarkStart w:id="1097" w:name="_Toc36044336"/>
      <w:bookmarkStart w:id="1098" w:name="_Toc37230241"/>
      <w:bookmarkStart w:id="1099" w:name="_Toc45907384"/>
      <w:bookmarkStart w:id="1100" w:name="_Toc67061362"/>
      <w:bookmarkStart w:id="1101" w:name="_Toc74734880"/>
      <w:bookmarkStart w:id="1102" w:name="_Toc74753123"/>
      <w:bookmarkStart w:id="1103" w:name="_Toc76507382"/>
      <w:bookmarkStart w:id="1104" w:name="_Toc83108991"/>
      <w:r w:rsidRPr="00E84EF6">
        <w:t>4.11.2.11.1</w:t>
      </w:r>
      <w:r w:rsidRPr="00E84EF6">
        <w:tab/>
        <w:t>General</w:t>
      </w:r>
      <w:bookmarkEnd w:id="1095"/>
      <w:bookmarkEnd w:id="1096"/>
      <w:bookmarkEnd w:id="1097"/>
      <w:bookmarkEnd w:id="1098"/>
      <w:bookmarkEnd w:id="1099"/>
      <w:bookmarkEnd w:id="1100"/>
      <w:bookmarkEnd w:id="1101"/>
      <w:bookmarkEnd w:id="1102"/>
      <w:bookmarkEnd w:id="1103"/>
      <w:bookmarkEnd w:id="1104"/>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1105" w:name="_Toc21124905"/>
      <w:bookmarkStart w:id="1106" w:name="_Toc29767895"/>
      <w:bookmarkStart w:id="1107" w:name="_Toc36044337"/>
      <w:bookmarkStart w:id="1108" w:name="_Toc37230242"/>
      <w:bookmarkStart w:id="1109" w:name="_Toc45907385"/>
      <w:bookmarkStart w:id="1110" w:name="_Toc53181490"/>
      <w:bookmarkStart w:id="1111"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112" w:name="_Toc67054364"/>
      <w:bookmarkStart w:id="1113" w:name="_Toc67061363"/>
      <w:bookmarkStart w:id="1114" w:name="_Toc74734881"/>
      <w:bookmarkStart w:id="1115" w:name="_Toc74753124"/>
      <w:bookmarkStart w:id="1116" w:name="_Toc76507383"/>
      <w:bookmarkStart w:id="1117" w:name="_Toc83108992"/>
      <w:r w:rsidRPr="00090C64">
        <w:t>4.11.2.11.2</w:t>
      </w:r>
      <w:r w:rsidRPr="00090C64">
        <w:tab/>
        <w:t>ANTCR7 generation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B7CA4ED" w14:textId="77777777" w:rsidR="00784970" w:rsidRPr="00E84EF6" w:rsidRDefault="00784970" w:rsidP="00784970">
      <w:pPr>
        <w:rPr>
          <w:lang w:eastAsia="zh-CN"/>
        </w:rPr>
      </w:pPr>
      <w:bookmarkStart w:id="1118" w:name="_Toc21124906"/>
      <w:bookmarkStart w:id="1119" w:name="_Toc29767896"/>
      <w:bookmarkStart w:id="1120" w:name="_Toc36044338"/>
      <w:bookmarkStart w:id="1121" w:name="_Toc37230243"/>
      <w:bookmarkStart w:id="1122" w:name="_Toc45907386"/>
      <w:bookmarkStart w:id="1123" w:name="_Toc53181491"/>
      <w:bookmarkStart w:id="1124"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125" w:name="_Toc67054365"/>
      <w:bookmarkStart w:id="1126" w:name="_Toc67061364"/>
      <w:bookmarkStart w:id="1127" w:name="_Toc74734882"/>
      <w:bookmarkStart w:id="1128" w:name="_Toc74753125"/>
      <w:bookmarkStart w:id="1129" w:name="_Toc76507384"/>
      <w:bookmarkStart w:id="1130" w:name="_Toc83108993"/>
      <w:r w:rsidRPr="00090C64">
        <w:t>4.11.2.11.3</w:t>
      </w:r>
      <w:r w:rsidRPr="00090C64">
        <w:tab/>
        <w:t>ANTCR7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DCB3D3B" w14:textId="77777777" w:rsidR="00784970" w:rsidRPr="00E84EF6" w:rsidRDefault="00784970" w:rsidP="00784970">
      <w:pPr>
        <w:pStyle w:val="B10"/>
      </w:pPr>
      <w:bookmarkStart w:id="1131" w:name="_Toc21124907"/>
      <w:bookmarkStart w:id="1132" w:name="_Toc29767897"/>
      <w:bookmarkStart w:id="1133" w:name="_Toc36044339"/>
      <w:bookmarkStart w:id="1134" w:name="_Toc37230244"/>
      <w:bookmarkStart w:id="1135" w:name="_Toc45907387"/>
      <w:bookmarkStart w:id="1136" w:name="_Toc53181492"/>
      <w:bookmarkStart w:id="113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138" w:name="_Toc67054366"/>
      <w:bookmarkStart w:id="1139" w:name="_Toc67061365"/>
      <w:bookmarkStart w:id="1140" w:name="_Toc74734883"/>
      <w:bookmarkStart w:id="1141" w:name="_Toc74753126"/>
      <w:bookmarkStart w:id="1142" w:name="_Toc76507385"/>
      <w:bookmarkStart w:id="1143" w:name="_Toc83108994"/>
      <w:r w:rsidRPr="00090C64">
        <w:t>4.11.</w:t>
      </w:r>
      <w:r w:rsidR="00E92402" w:rsidRPr="00090C64">
        <w:t>2.</w:t>
      </w:r>
      <w:r w:rsidRPr="00090C64">
        <w:t>12</w:t>
      </w:r>
      <w:r w:rsidRPr="00090C64">
        <w:tab/>
        <w:t>ATCR8: NR multicarrier operation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E1A02A6" w14:textId="77777777" w:rsidR="00D57C09" w:rsidRPr="00090C64" w:rsidRDefault="00D57C09" w:rsidP="00D57C09">
      <w:pPr>
        <w:pStyle w:val="Heading5"/>
      </w:pPr>
      <w:bookmarkStart w:id="1144" w:name="_Toc21124908"/>
      <w:bookmarkStart w:id="1145" w:name="_Toc29767898"/>
      <w:bookmarkStart w:id="1146" w:name="_Toc36044340"/>
      <w:bookmarkStart w:id="1147" w:name="_Toc37230245"/>
      <w:bookmarkStart w:id="1148" w:name="_Toc45907388"/>
      <w:bookmarkStart w:id="1149" w:name="_Toc53181493"/>
      <w:bookmarkStart w:id="1150" w:name="_Toc61127361"/>
      <w:bookmarkStart w:id="1151" w:name="_Toc67054367"/>
      <w:bookmarkStart w:id="1152" w:name="_Toc67061366"/>
      <w:bookmarkStart w:id="1153" w:name="_Toc74734884"/>
      <w:bookmarkStart w:id="1154" w:name="_Toc74753127"/>
      <w:bookmarkStart w:id="1155" w:name="_Toc76507386"/>
      <w:bookmarkStart w:id="1156" w:name="_Toc83108995"/>
      <w:r w:rsidRPr="00090C64">
        <w:t>4.11.2.12.1</w:t>
      </w:r>
      <w:r w:rsidRPr="00090C64">
        <w:tab/>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157" w:name="_Toc21124909"/>
      <w:bookmarkStart w:id="1158" w:name="_Toc29767899"/>
      <w:bookmarkStart w:id="1159" w:name="_Toc36044341"/>
      <w:bookmarkStart w:id="1160" w:name="_Toc37230246"/>
      <w:bookmarkStart w:id="1161" w:name="_Toc45907389"/>
      <w:bookmarkStart w:id="1162" w:name="_Toc53181494"/>
      <w:bookmarkStart w:id="1163" w:name="_Toc61127362"/>
      <w:bookmarkStart w:id="1164" w:name="_Toc67054368"/>
      <w:bookmarkStart w:id="1165" w:name="_Toc67061367"/>
      <w:bookmarkStart w:id="1166" w:name="_Toc74734885"/>
      <w:bookmarkStart w:id="1167" w:name="_Toc74753128"/>
      <w:bookmarkStart w:id="1168" w:name="_Toc76507387"/>
      <w:bookmarkStart w:id="1169" w:name="_Toc83108996"/>
      <w:r w:rsidRPr="00090C64">
        <w:t>4.11.2.12.2</w:t>
      </w:r>
      <w:r w:rsidRPr="00090C64">
        <w:tab/>
        <w:t>ATCR8a generation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170" w:name="_Toc21124910"/>
      <w:bookmarkStart w:id="1171" w:name="_Toc29767900"/>
      <w:bookmarkStart w:id="1172" w:name="_Toc36044342"/>
      <w:bookmarkStart w:id="1173" w:name="_Toc37230247"/>
      <w:bookmarkStart w:id="1174" w:name="_Toc45907390"/>
      <w:bookmarkStart w:id="1175" w:name="_Toc53181495"/>
      <w:bookmarkStart w:id="1176" w:name="_Toc61127363"/>
      <w:bookmarkStart w:id="1177" w:name="_Toc67054369"/>
      <w:bookmarkStart w:id="1178" w:name="_Toc67061368"/>
      <w:bookmarkStart w:id="1179" w:name="_Toc74734886"/>
      <w:bookmarkStart w:id="1180" w:name="_Toc74753129"/>
      <w:bookmarkStart w:id="1181" w:name="_Toc76507388"/>
      <w:bookmarkStart w:id="1182" w:name="_Toc83108997"/>
      <w:r w:rsidRPr="00090C64">
        <w:t>4.11.2.</w:t>
      </w:r>
      <w:r w:rsidR="00F407D2" w:rsidRPr="00090C64">
        <w:t>12</w:t>
      </w:r>
      <w:r w:rsidRPr="00090C64">
        <w:t>.3</w:t>
      </w:r>
      <w:r w:rsidRPr="00090C64">
        <w:tab/>
        <w:t>ATCR8b generation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183" w:name="_Toc21124911"/>
      <w:bookmarkStart w:id="1184" w:name="_Toc29767901"/>
      <w:bookmarkStart w:id="1185" w:name="_Toc36044343"/>
      <w:bookmarkStart w:id="1186" w:name="_Toc37230248"/>
      <w:bookmarkStart w:id="1187" w:name="_Toc45907391"/>
      <w:bookmarkStart w:id="1188" w:name="_Toc53181496"/>
      <w:bookmarkStart w:id="1189" w:name="_Toc61127364"/>
      <w:bookmarkStart w:id="1190" w:name="_Toc67054370"/>
      <w:bookmarkStart w:id="1191" w:name="_Toc67061369"/>
      <w:bookmarkStart w:id="1192" w:name="_Toc74734887"/>
      <w:bookmarkStart w:id="1193" w:name="_Toc74753130"/>
      <w:bookmarkStart w:id="1194" w:name="_Toc76507389"/>
      <w:bookmarkStart w:id="1195" w:name="_Toc83108998"/>
      <w:r w:rsidRPr="00090C64">
        <w:t>4.11.2.12.4</w:t>
      </w:r>
      <w:r w:rsidRPr="00090C64">
        <w:tab/>
        <w:t>ATCR8 power allocation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196" w:name="_Toc21124912"/>
      <w:bookmarkStart w:id="1197" w:name="_Toc29767902"/>
      <w:bookmarkStart w:id="1198" w:name="_Toc36044344"/>
      <w:bookmarkStart w:id="1199" w:name="_Toc37230249"/>
      <w:bookmarkStart w:id="1200" w:name="_Toc45907392"/>
      <w:bookmarkStart w:id="1201" w:name="_Toc53181497"/>
      <w:bookmarkStart w:id="1202" w:name="_Toc61127365"/>
      <w:bookmarkStart w:id="1203" w:name="_Toc67054371"/>
      <w:bookmarkStart w:id="1204" w:name="_Toc67061370"/>
      <w:bookmarkStart w:id="1205" w:name="_Toc74734888"/>
      <w:bookmarkStart w:id="1206" w:name="_Toc74753131"/>
      <w:bookmarkStart w:id="1207" w:name="_Toc76507390"/>
      <w:bookmarkStart w:id="1208" w:name="_Toc83108999"/>
      <w:r w:rsidRPr="00090C64">
        <w:t>4.11.2.13</w:t>
      </w:r>
      <w:r w:rsidRPr="00090C64">
        <w:tab/>
        <w:t>ANTCR8: NR multicarrier non-contiguous operation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03166A4C" w14:textId="77777777" w:rsidR="00D57C09" w:rsidRPr="00090C64" w:rsidRDefault="00D57C09" w:rsidP="00D57C09">
      <w:pPr>
        <w:pStyle w:val="Heading5"/>
      </w:pPr>
      <w:bookmarkStart w:id="1209" w:name="_Toc21124913"/>
      <w:bookmarkStart w:id="1210" w:name="_Toc29767903"/>
      <w:bookmarkStart w:id="1211" w:name="_Toc36044345"/>
      <w:bookmarkStart w:id="1212" w:name="_Toc37230250"/>
      <w:bookmarkStart w:id="1213" w:name="_Toc45907393"/>
      <w:bookmarkStart w:id="1214" w:name="_Toc53181498"/>
      <w:bookmarkStart w:id="1215" w:name="_Toc61127366"/>
      <w:bookmarkStart w:id="1216" w:name="_Toc67054372"/>
      <w:bookmarkStart w:id="1217" w:name="_Toc67061371"/>
      <w:bookmarkStart w:id="1218" w:name="_Toc74734889"/>
      <w:bookmarkStart w:id="1219" w:name="_Toc74753132"/>
      <w:bookmarkStart w:id="1220" w:name="_Toc76507391"/>
      <w:bookmarkStart w:id="1221" w:name="_Toc83109000"/>
      <w:r w:rsidRPr="00090C64">
        <w:t>4.11.2.13.1</w:t>
      </w:r>
      <w:r w:rsidRPr="00090C64">
        <w:tab/>
        <w:t>General</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222" w:name="_Toc21124914"/>
      <w:bookmarkStart w:id="1223" w:name="_Toc29767904"/>
      <w:bookmarkStart w:id="1224" w:name="_Toc36044346"/>
      <w:bookmarkStart w:id="1225" w:name="_Toc37230251"/>
      <w:bookmarkStart w:id="1226" w:name="_Toc45907394"/>
      <w:bookmarkStart w:id="1227" w:name="_Toc53181499"/>
      <w:bookmarkStart w:id="1228" w:name="_Toc61127367"/>
      <w:bookmarkStart w:id="1229" w:name="_Toc67054373"/>
      <w:bookmarkStart w:id="1230" w:name="_Toc67061372"/>
      <w:bookmarkStart w:id="1231" w:name="_Toc74734890"/>
      <w:bookmarkStart w:id="1232" w:name="_Toc74753133"/>
      <w:bookmarkStart w:id="1233" w:name="_Toc76507392"/>
      <w:bookmarkStart w:id="1234" w:name="_Toc83109001"/>
      <w:r w:rsidRPr="00090C64">
        <w:t>4.11.2.13.2</w:t>
      </w:r>
      <w:r w:rsidRPr="00090C64">
        <w:tab/>
        <w:t>ANTCR8 generation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235" w:name="_Toc21124915"/>
      <w:bookmarkStart w:id="1236" w:name="_Toc29767905"/>
      <w:bookmarkStart w:id="1237" w:name="_Toc36044347"/>
      <w:bookmarkStart w:id="1238" w:name="_Toc37230252"/>
      <w:bookmarkStart w:id="1239" w:name="_Toc45907395"/>
      <w:bookmarkStart w:id="1240" w:name="_Toc53181500"/>
      <w:bookmarkStart w:id="1241" w:name="_Toc61127368"/>
      <w:bookmarkStart w:id="1242" w:name="_Toc67054374"/>
      <w:bookmarkStart w:id="1243" w:name="_Toc67061373"/>
      <w:bookmarkStart w:id="1244" w:name="_Toc74734891"/>
      <w:bookmarkStart w:id="1245" w:name="_Toc74753134"/>
      <w:bookmarkStart w:id="1246" w:name="_Toc76507393"/>
      <w:bookmarkStart w:id="1247" w:name="_Toc83109002"/>
      <w:r w:rsidRPr="00090C64">
        <w:t>4.11.2.13.3</w:t>
      </w:r>
      <w:r w:rsidRPr="00090C64">
        <w:tab/>
        <w:t>ANTCR8 power allocation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248" w:name="_Toc67054375"/>
      <w:bookmarkStart w:id="1249" w:name="_Toc67061374"/>
      <w:bookmarkStart w:id="1250" w:name="_Toc74734892"/>
      <w:bookmarkStart w:id="1251" w:name="_Toc74753135"/>
      <w:bookmarkStart w:id="1252" w:name="_Toc76507394"/>
      <w:bookmarkStart w:id="1253" w:name="_Toc83109003"/>
      <w:r w:rsidRPr="00E84EF6">
        <w:t>4.11.2.1</w:t>
      </w:r>
      <w:r>
        <w:t>4</w:t>
      </w:r>
      <w:r w:rsidRPr="00E84EF6">
        <w:tab/>
        <w:t>ATCR9: UTRA, E-UTRA and NR multi-RAT operation</w:t>
      </w:r>
      <w:bookmarkEnd w:id="1248"/>
      <w:bookmarkEnd w:id="1249"/>
      <w:bookmarkEnd w:id="1250"/>
      <w:bookmarkEnd w:id="1251"/>
      <w:bookmarkEnd w:id="1252"/>
      <w:bookmarkEnd w:id="1253"/>
    </w:p>
    <w:p w14:paraId="362FCC15" w14:textId="2260167E" w:rsidR="00784970" w:rsidRPr="00E84EF6" w:rsidRDefault="00784970" w:rsidP="00784970">
      <w:pPr>
        <w:pStyle w:val="Heading5"/>
      </w:pPr>
      <w:bookmarkStart w:id="1254" w:name="_Toc67054376"/>
      <w:bookmarkStart w:id="1255" w:name="_Toc67061375"/>
      <w:bookmarkStart w:id="1256" w:name="_Toc74734893"/>
      <w:bookmarkStart w:id="1257" w:name="_Toc74753136"/>
      <w:bookmarkStart w:id="1258" w:name="_Toc76507395"/>
      <w:bookmarkStart w:id="1259" w:name="_Toc83109004"/>
      <w:r w:rsidRPr="00E84EF6">
        <w:t>4.11.2.1</w:t>
      </w:r>
      <w:r>
        <w:t>4</w:t>
      </w:r>
      <w:r w:rsidRPr="00E84EF6">
        <w:t>.1</w:t>
      </w:r>
      <w:r w:rsidRPr="00E84EF6">
        <w:tab/>
        <w:t>General</w:t>
      </w:r>
      <w:bookmarkEnd w:id="1254"/>
      <w:bookmarkEnd w:id="1255"/>
      <w:bookmarkEnd w:id="1256"/>
      <w:bookmarkEnd w:id="1257"/>
      <w:bookmarkEnd w:id="1258"/>
      <w:bookmarkEnd w:id="1259"/>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260" w:name="_Toc67054377"/>
      <w:bookmarkStart w:id="1261" w:name="_Toc74734894"/>
      <w:r w:rsidRPr="00E84EF6">
        <w:t>Unless otherwise stated, the E-UTRA bandwidth shall be 5 MHz unless the BS does not support 5 MHz E-UTRA, in which case the E-UTRA bandwidth shall be the lowest supported bandwidth for the operating band.</w:t>
      </w:r>
      <w:bookmarkStart w:id="1262" w:name="_Toc67054378"/>
      <w:bookmarkStart w:id="1263" w:name="_Toc67061376"/>
      <w:bookmarkEnd w:id="1260"/>
    </w:p>
    <w:p w14:paraId="52058D45" w14:textId="1D5E2A8D" w:rsidR="00784970" w:rsidRPr="00E84EF6" w:rsidRDefault="00784970" w:rsidP="00CD0660">
      <w:pPr>
        <w:pStyle w:val="Heading5"/>
      </w:pPr>
      <w:bookmarkStart w:id="1264" w:name="_Toc74753137"/>
      <w:bookmarkStart w:id="1265" w:name="_Toc76507396"/>
      <w:bookmarkStart w:id="1266" w:name="_Toc83109005"/>
      <w:r w:rsidRPr="00E84EF6">
        <w:t>4.11.2.1</w:t>
      </w:r>
      <w:r>
        <w:t>4</w:t>
      </w:r>
      <w:r w:rsidRPr="00E84EF6">
        <w:t>.2</w:t>
      </w:r>
      <w:r w:rsidRPr="00E84EF6">
        <w:tab/>
      </w:r>
      <w:r w:rsidRPr="00E84EF6">
        <w:tab/>
        <w:t>ATCR9 generation</w:t>
      </w:r>
      <w:bookmarkEnd w:id="1262"/>
      <w:bookmarkEnd w:id="1263"/>
      <w:bookmarkEnd w:id="1261"/>
      <w:bookmarkEnd w:id="1264"/>
      <w:bookmarkEnd w:id="1265"/>
      <w:bookmarkEnd w:id="1266"/>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267" w:name="_Toc67054379"/>
      <w:bookmarkStart w:id="1268" w:name="_Toc67061377"/>
      <w:bookmarkStart w:id="1269" w:name="_Toc74734895"/>
      <w:bookmarkStart w:id="1270" w:name="_Toc74753138"/>
      <w:bookmarkStart w:id="1271" w:name="_Toc76507397"/>
      <w:bookmarkStart w:id="1272" w:name="_Toc83109006"/>
      <w:r w:rsidRPr="00E84EF6">
        <w:t>4.11.2.1</w:t>
      </w:r>
      <w:r>
        <w:t>4</w:t>
      </w:r>
      <w:r w:rsidRPr="00E84EF6">
        <w:t>.3</w:t>
      </w:r>
      <w:r w:rsidRPr="00E84EF6">
        <w:tab/>
      </w:r>
      <w:r w:rsidRPr="00E84EF6">
        <w:tab/>
        <w:t>ATCR9 power allocation</w:t>
      </w:r>
      <w:bookmarkEnd w:id="1267"/>
      <w:bookmarkEnd w:id="1268"/>
      <w:bookmarkEnd w:id="1269"/>
      <w:bookmarkEnd w:id="1270"/>
      <w:bookmarkEnd w:id="1271"/>
      <w:bookmarkEnd w:id="1272"/>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273" w:name="_Toc67054380"/>
      <w:bookmarkStart w:id="1274" w:name="_Toc67061378"/>
      <w:bookmarkStart w:id="1275" w:name="_Toc74734896"/>
      <w:bookmarkStart w:id="1276" w:name="_Toc74753139"/>
      <w:bookmarkStart w:id="1277" w:name="_Toc76507398"/>
      <w:bookmarkStart w:id="1278" w:name="_Toc83109007"/>
      <w:r w:rsidRPr="00E84EF6">
        <w:t>4.11.2.1</w:t>
      </w:r>
      <w:r>
        <w:t>5</w:t>
      </w:r>
      <w:r w:rsidRPr="00E84EF6">
        <w:tab/>
        <w:t>ANTCR9: UTRA, E-UTRA and NR multi-RAT non-contiguous operation</w:t>
      </w:r>
      <w:bookmarkEnd w:id="1273"/>
      <w:bookmarkEnd w:id="1274"/>
      <w:bookmarkEnd w:id="1275"/>
      <w:bookmarkEnd w:id="1276"/>
      <w:bookmarkEnd w:id="1277"/>
      <w:bookmarkEnd w:id="127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279" w:name="_Toc67054381"/>
      <w:bookmarkStart w:id="1280" w:name="_Toc67061379"/>
      <w:bookmarkStart w:id="1281" w:name="_Toc74734897"/>
      <w:bookmarkStart w:id="1282" w:name="_Toc74753140"/>
      <w:bookmarkStart w:id="1283" w:name="_Toc76507399"/>
      <w:bookmarkStart w:id="1284" w:name="_Toc83109008"/>
      <w:r w:rsidRPr="00E84EF6">
        <w:t>4.11.2.1</w:t>
      </w:r>
      <w:r>
        <w:t>5</w:t>
      </w:r>
      <w:r w:rsidRPr="00E84EF6">
        <w:t>.1</w:t>
      </w:r>
      <w:r w:rsidRPr="00E84EF6">
        <w:rPr>
          <w:lang w:eastAsia="zh-CN"/>
        </w:rPr>
        <w:tab/>
      </w:r>
      <w:r w:rsidRPr="00E84EF6">
        <w:t xml:space="preserve">ANTCR9 </w:t>
      </w:r>
      <w:r w:rsidRPr="00E84EF6">
        <w:rPr>
          <w:lang w:eastAsia="zh-CN"/>
        </w:rPr>
        <w:t>generation</w:t>
      </w:r>
      <w:bookmarkEnd w:id="1279"/>
      <w:bookmarkEnd w:id="1280"/>
      <w:bookmarkEnd w:id="1281"/>
      <w:bookmarkEnd w:id="1282"/>
      <w:bookmarkEnd w:id="1283"/>
      <w:bookmarkEnd w:id="1284"/>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285" w:name="_Toc67054382"/>
      <w:bookmarkStart w:id="1286" w:name="_Toc67061380"/>
      <w:bookmarkStart w:id="1287" w:name="_Toc74734898"/>
      <w:bookmarkStart w:id="1288" w:name="_Toc74753141"/>
      <w:bookmarkStart w:id="1289" w:name="_Toc76507400"/>
      <w:bookmarkStart w:id="1290" w:name="_Toc83109009"/>
      <w:r w:rsidRPr="00E84EF6">
        <w:t>4.11.2.1</w:t>
      </w:r>
      <w:r>
        <w:t>5</w:t>
      </w:r>
      <w:r w:rsidRPr="00E84EF6">
        <w:t>.2</w:t>
      </w:r>
      <w:r w:rsidRPr="00E84EF6">
        <w:tab/>
        <w:t>ANTCR9 power allocation</w:t>
      </w:r>
      <w:bookmarkEnd w:id="1285"/>
      <w:bookmarkEnd w:id="1286"/>
      <w:bookmarkEnd w:id="1287"/>
      <w:bookmarkEnd w:id="1288"/>
      <w:bookmarkEnd w:id="1289"/>
      <w:bookmarkEnd w:id="1290"/>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291" w:name="_Toc21124916"/>
      <w:bookmarkStart w:id="1292" w:name="_Toc29767906"/>
      <w:bookmarkStart w:id="1293" w:name="_Toc36044348"/>
      <w:bookmarkStart w:id="1294" w:name="_Toc37230253"/>
      <w:bookmarkStart w:id="1295" w:name="_Toc45907396"/>
      <w:bookmarkStart w:id="1296" w:name="_Toc53181501"/>
      <w:bookmarkStart w:id="1297" w:name="_Toc61127369"/>
      <w:bookmarkStart w:id="1298" w:name="_Toc67054383"/>
      <w:bookmarkStart w:id="1299" w:name="_Toc67061381"/>
      <w:bookmarkStart w:id="1300" w:name="_Toc74734899"/>
      <w:bookmarkStart w:id="1301" w:name="_Toc74753142"/>
      <w:bookmarkStart w:id="1302" w:name="_Toc76507401"/>
      <w:bookmarkStart w:id="1303" w:name="_Toc83109010"/>
      <w:r w:rsidRPr="00090C64">
        <w:rPr>
          <w:lang w:eastAsia="zh-CN"/>
        </w:rPr>
        <w:t>4.12</w:t>
      </w:r>
      <w:r w:rsidRPr="00090C64">
        <w:rPr>
          <w:lang w:eastAsia="zh-CN"/>
        </w:rPr>
        <w:tab/>
        <w:t>RF channels and test models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765D7CC6" w14:textId="77777777" w:rsidR="00D57C09" w:rsidRPr="00090C64" w:rsidRDefault="00D57C09" w:rsidP="00D57C09">
      <w:pPr>
        <w:pStyle w:val="Heading3"/>
      </w:pPr>
      <w:bookmarkStart w:id="1304" w:name="_Toc21124917"/>
      <w:bookmarkStart w:id="1305" w:name="_Toc29767907"/>
      <w:bookmarkStart w:id="1306" w:name="_Toc36044349"/>
      <w:bookmarkStart w:id="1307" w:name="_Toc37230254"/>
      <w:bookmarkStart w:id="1308" w:name="_Toc45907397"/>
      <w:bookmarkStart w:id="1309" w:name="_Toc53181502"/>
      <w:bookmarkStart w:id="1310" w:name="_Toc61127370"/>
      <w:bookmarkStart w:id="1311" w:name="_Toc67054384"/>
      <w:bookmarkStart w:id="1312" w:name="_Toc67061382"/>
      <w:bookmarkStart w:id="1313" w:name="_Toc74734900"/>
      <w:bookmarkStart w:id="1314" w:name="_Toc74753143"/>
      <w:bookmarkStart w:id="1315" w:name="_Toc76507402"/>
      <w:bookmarkStart w:id="1316" w:name="_Toc83109011"/>
      <w:r w:rsidRPr="00090C64">
        <w:t>4.12.1</w:t>
      </w:r>
      <w:r w:rsidRPr="00090C64">
        <w:tab/>
        <w:t>RF channels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317" w:name="_Toc21124918"/>
      <w:bookmarkStart w:id="1318" w:name="_Toc29767908"/>
      <w:bookmarkStart w:id="1319" w:name="_Toc36044350"/>
      <w:bookmarkStart w:id="1320" w:name="_Toc37230255"/>
      <w:bookmarkStart w:id="1321" w:name="_Toc45907398"/>
      <w:bookmarkStart w:id="1322" w:name="_Toc53181503"/>
      <w:bookmarkStart w:id="1323" w:name="_Toc61127371"/>
      <w:bookmarkStart w:id="1324" w:name="_Toc67054385"/>
      <w:bookmarkStart w:id="1325" w:name="_Toc67061383"/>
      <w:bookmarkStart w:id="1326" w:name="_Toc74734901"/>
      <w:bookmarkStart w:id="1327" w:name="_Toc74753144"/>
      <w:bookmarkStart w:id="1328" w:name="_Toc76507403"/>
      <w:bookmarkStart w:id="1329" w:name="_Toc83109012"/>
      <w:r w:rsidRPr="00090C64">
        <w:t>4.12.2</w:t>
      </w:r>
      <w:r w:rsidRPr="00090C64">
        <w:tab/>
        <w:t>Test models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330" w:name="_Toc21124919"/>
      <w:bookmarkStart w:id="1331" w:name="_Toc29767909"/>
      <w:bookmarkStart w:id="1332" w:name="_Toc36044351"/>
      <w:bookmarkStart w:id="1333" w:name="_Toc37230256"/>
      <w:bookmarkStart w:id="1334" w:name="_Toc45907399"/>
      <w:bookmarkStart w:id="1335" w:name="_Toc53181504"/>
      <w:bookmarkStart w:id="1336" w:name="_Toc61127372"/>
      <w:bookmarkStart w:id="1337" w:name="_Toc67054386"/>
      <w:bookmarkStart w:id="1338" w:name="_Toc67061384"/>
      <w:bookmarkStart w:id="1339" w:name="_Toc74734902"/>
      <w:bookmarkStart w:id="1340" w:name="_Toc74753145"/>
      <w:bookmarkStart w:id="1341" w:name="_Toc76507404"/>
      <w:bookmarkStart w:id="1342" w:name="_Toc83109013"/>
      <w:r w:rsidRPr="00090C64">
        <w:rPr>
          <w:lang w:eastAsia="zh-CN"/>
        </w:rPr>
        <w:t>4.13</w:t>
      </w:r>
      <w:r w:rsidRPr="00090C64">
        <w:rPr>
          <w:lang w:eastAsia="zh-CN"/>
        </w:rPr>
        <w:tab/>
      </w:r>
      <w:r w:rsidRPr="00090C64">
        <w:t>Format and interpretation of tests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343" w:name="_Toc21124920"/>
      <w:bookmarkStart w:id="1344" w:name="_Toc29767910"/>
      <w:bookmarkStart w:id="1345" w:name="_Toc36044352"/>
      <w:bookmarkStart w:id="1346" w:name="_Toc37230257"/>
      <w:bookmarkStart w:id="1347" w:name="_Toc45907400"/>
      <w:bookmarkStart w:id="1348" w:name="_Toc53181505"/>
      <w:bookmarkStart w:id="1349" w:name="_Toc61127373"/>
      <w:bookmarkStart w:id="1350" w:name="_Toc67054387"/>
      <w:bookmarkStart w:id="1351" w:name="_Toc67061385"/>
      <w:bookmarkStart w:id="1352" w:name="_Toc74734903"/>
      <w:bookmarkStart w:id="1353" w:name="_Toc74753146"/>
      <w:bookmarkStart w:id="1354" w:name="_Toc76507405"/>
      <w:bookmarkStart w:id="1355" w:name="_Toc83109014"/>
      <w:r w:rsidRPr="00090C64">
        <w:rPr>
          <w:lang w:eastAsia="zh-CN"/>
        </w:rPr>
        <w:t>4.14</w:t>
      </w:r>
      <w:r w:rsidRPr="00090C64">
        <w:rPr>
          <w:lang w:eastAsia="zh-CN"/>
        </w:rPr>
        <w:tab/>
      </w:r>
      <w:r w:rsidRPr="00090C64">
        <w:t>Reference coordinate system</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356" w:name="_Toc21124921"/>
      <w:bookmarkStart w:id="1357" w:name="_Toc29767911"/>
      <w:bookmarkStart w:id="1358" w:name="_Toc36044353"/>
      <w:bookmarkStart w:id="1359" w:name="_Toc37230258"/>
      <w:bookmarkStart w:id="1360" w:name="_Toc45907401"/>
      <w:bookmarkStart w:id="1361" w:name="_Toc53181506"/>
      <w:bookmarkStart w:id="1362" w:name="_Toc61127374"/>
      <w:bookmarkStart w:id="1363" w:name="_Toc67054388"/>
      <w:bookmarkStart w:id="1364" w:name="_Toc67061386"/>
      <w:bookmarkStart w:id="1365" w:name="_Toc74734904"/>
      <w:bookmarkStart w:id="1366" w:name="_Toc74753147"/>
      <w:bookmarkStart w:id="1367" w:name="_Toc76507406"/>
      <w:bookmarkStart w:id="1368" w:name="_Toc83109015"/>
      <w:r w:rsidRPr="00090C64">
        <w:rPr>
          <w:lang w:eastAsia="zh-CN"/>
        </w:rPr>
        <w:t>4.15</w:t>
      </w:r>
      <w:r w:rsidRPr="00090C64">
        <w:rPr>
          <w:lang w:eastAsia="zh-CN"/>
        </w:rPr>
        <w:tab/>
      </w:r>
      <w:r w:rsidRPr="00090C64">
        <w:t>Co-location requirements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80116E9" w14:textId="77777777" w:rsidR="00D57C09" w:rsidRPr="00090C64" w:rsidRDefault="00D57C09" w:rsidP="00D57C09">
      <w:pPr>
        <w:pStyle w:val="Heading3"/>
        <w:rPr>
          <w:lang w:eastAsia="zh-CN"/>
        </w:rPr>
      </w:pPr>
      <w:bookmarkStart w:id="1369" w:name="_Toc21124922"/>
      <w:bookmarkStart w:id="1370" w:name="_Toc29767912"/>
      <w:bookmarkStart w:id="1371" w:name="_Toc36044354"/>
      <w:bookmarkStart w:id="1372" w:name="_Toc37230259"/>
      <w:bookmarkStart w:id="1373" w:name="_Toc45907402"/>
      <w:bookmarkStart w:id="1374" w:name="_Toc53181507"/>
      <w:bookmarkStart w:id="1375" w:name="_Toc61127375"/>
      <w:bookmarkStart w:id="1376" w:name="_Toc67054389"/>
      <w:bookmarkStart w:id="1377" w:name="_Toc67061387"/>
      <w:bookmarkStart w:id="1378" w:name="_Toc74734905"/>
      <w:bookmarkStart w:id="1379" w:name="_Toc74753148"/>
      <w:bookmarkStart w:id="1380" w:name="_Toc76507407"/>
      <w:bookmarkStart w:id="1381" w:name="_Toc83109016"/>
      <w:r w:rsidRPr="00090C64">
        <w:rPr>
          <w:lang w:eastAsia="zh-CN"/>
        </w:rPr>
        <w:t>4.15.1</w:t>
      </w:r>
      <w:r w:rsidRPr="00090C64">
        <w:rPr>
          <w:lang w:eastAsia="zh-CN"/>
        </w:rPr>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382" w:name="_Toc61127376"/>
      <w:bookmarkStart w:id="1383" w:name="_Toc67054390"/>
      <w:bookmarkStart w:id="1384" w:name="_Toc67061388"/>
      <w:bookmarkStart w:id="1385" w:name="_Toc74734906"/>
      <w:bookmarkStart w:id="1386" w:name="_Toc74753149"/>
      <w:bookmarkStart w:id="1387" w:name="_Toc76507408"/>
      <w:bookmarkStart w:id="1388" w:name="_Toc83109017"/>
      <w:r w:rsidRPr="00090C64">
        <w:rPr>
          <w:lang w:eastAsia="zh-CN"/>
        </w:rPr>
        <w:t>4.15.2</w:t>
      </w:r>
      <w:r w:rsidRPr="00090C64">
        <w:rPr>
          <w:lang w:eastAsia="zh-CN"/>
        </w:rPr>
        <w:tab/>
        <w:t>Co-location test antenna</w:t>
      </w:r>
      <w:bookmarkEnd w:id="1382"/>
      <w:bookmarkEnd w:id="1383"/>
      <w:bookmarkEnd w:id="1384"/>
      <w:bookmarkEnd w:id="1385"/>
      <w:bookmarkEnd w:id="1386"/>
      <w:bookmarkEnd w:id="1387"/>
      <w:bookmarkEnd w:id="1388"/>
    </w:p>
    <w:p w14:paraId="238D13C6" w14:textId="77777777" w:rsidR="00D57C09" w:rsidRPr="00090C64" w:rsidRDefault="00D57C09" w:rsidP="005D2715">
      <w:pPr>
        <w:pStyle w:val="Heading4"/>
        <w:rPr>
          <w:lang w:eastAsia="zh-CN"/>
        </w:rPr>
      </w:pPr>
      <w:bookmarkStart w:id="1389" w:name="_Toc61127377"/>
      <w:bookmarkStart w:id="1390" w:name="_Toc67054391"/>
      <w:bookmarkStart w:id="1391" w:name="_Toc67061389"/>
      <w:bookmarkStart w:id="1392" w:name="_Toc74734907"/>
      <w:bookmarkStart w:id="1393" w:name="_Toc74753150"/>
      <w:bookmarkStart w:id="1394" w:name="_Toc76507409"/>
      <w:bookmarkStart w:id="1395" w:name="_Toc83109018"/>
      <w:r w:rsidRPr="00090C64">
        <w:rPr>
          <w:lang w:eastAsia="zh-CN"/>
        </w:rPr>
        <w:t>4.15.2.1</w:t>
      </w:r>
      <w:r w:rsidRPr="00090C64">
        <w:rPr>
          <w:lang w:eastAsia="zh-CN"/>
        </w:rPr>
        <w:tab/>
        <w:t>General</w:t>
      </w:r>
      <w:bookmarkEnd w:id="1389"/>
      <w:bookmarkEnd w:id="1390"/>
      <w:bookmarkEnd w:id="1391"/>
      <w:bookmarkEnd w:id="1392"/>
      <w:bookmarkEnd w:id="1393"/>
      <w:bookmarkEnd w:id="1394"/>
      <w:bookmarkEnd w:id="1395"/>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396" w:name="_Toc21124923"/>
      <w:bookmarkStart w:id="1397" w:name="_Toc29767913"/>
      <w:bookmarkStart w:id="1398" w:name="_Toc36044355"/>
      <w:bookmarkStart w:id="1399" w:name="_Toc37230260"/>
      <w:bookmarkStart w:id="1400" w:name="_Toc45907403"/>
      <w:bookmarkStart w:id="1401" w:name="_Toc53181508"/>
      <w:bookmarkStart w:id="1402" w:name="_Toc61127378"/>
      <w:bookmarkStart w:id="1403" w:name="_Toc67054392"/>
      <w:bookmarkStart w:id="1404" w:name="_Toc67061390"/>
      <w:bookmarkStart w:id="1405" w:name="_Toc74734908"/>
      <w:bookmarkStart w:id="1406" w:name="_Toc74753151"/>
      <w:bookmarkStart w:id="1407" w:name="_Toc76507410"/>
      <w:bookmarkStart w:id="1408" w:name="_Toc83109019"/>
      <w:r w:rsidRPr="00090C64">
        <w:rPr>
          <w:lang w:eastAsia="zh-CN"/>
        </w:rPr>
        <w:t>4.15.2.2</w:t>
      </w:r>
      <w:r w:rsidRPr="00090C64">
        <w:rPr>
          <w:lang w:eastAsia="zh-CN"/>
        </w:rPr>
        <w:tab/>
        <w:t>Co-location test antenna characteristics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409" w:name="_Toc61127379"/>
      <w:bookmarkStart w:id="1410" w:name="_Toc67054393"/>
      <w:bookmarkStart w:id="1411" w:name="_Toc67061391"/>
      <w:bookmarkStart w:id="1412" w:name="_Toc74734909"/>
      <w:bookmarkStart w:id="1413" w:name="_Toc74753152"/>
      <w:bookmarkStart w:id="1414" w:name="_Toc76507411"/>
      <w:bookmarkStart w:id="1415" w:name="_Toc83109020"/>
      <w:r w:rsidRPr="00090C64">
        <w:rPr>
          <w:lang w:eastAsia="zh-CN"/>
        </w:rPr>
        <w:t>4.15.2.3</w:t>
      </w:r>
      <w:r w:rsidRPr="00090C64">
        <w:rPr>
          <w:lang w:eastAsia="zh-CN"/>
        </w:rPr>
        <w:tab/>
        <w:t>Co-location test antenna alignment</w:t>
      </w:r>
      <w:bookmarkEnd w:id="1409"/>
      <w:bookmarkEnd w:id="1410"/>
      <w:bookmarkEnd w:id="1411"/>
      <w:bookmarkEnd w:id="1412"/>
      <w:bookmarkEnd w:id="1413"/>
      <w:bookmarkEnd w:id="1414"/>
      <w:bookmarkEnd w:id="1415"/>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416" w:name="_Toc21124924"/>
      <w:bookmarkStart w:id="1417" w:name="_Toc29767914"/>
      <w:bookmarkStart w:id="1418" w:name="_Toc36044356"/>
      <w:bookmarkStart w:id="1419" w:name="_Toc37230261"/>
      <w:bookmarkStart w:id="1420" w:name="_Toc45907404"/>
      <w:bookmarkStart w:id="1421" w:name="_Toc53181509"/>
      <w:bookmarkStart w:id="1422" w:name="_Toc61127380"/>
      <w:bookmarkStart w:id="1423" w:name="_Toc67054394"/>
      <w:bookmarkStart w:id="1424" w:name="_Toc67061392"/>
      <w:bookmarkStart w:id="1425" w:name="_Toc74734910"/>
      <w:bookmarkStart w:id="1426" w:name="_Toc74753153"/>
      <w:bookmarkStart w:id="1427" w:name="_Toc76507412"/>
      <w:bookmarkStart w:id="1428" w:name="_Toc83109021"/>
      <w:r w:rsidRPr="00090C64">
        <w:rPr>
          <w:lang w:eastAsia="zh-CN"/>
        </w:rPr>
        <w:t>5</w:t>
      </w:r>
      <w:r w:rsidRPr="00090C64">
        <w:rPr>
          <w:lang w:eastAsia="zh-CN"/>
        </w:rPr>
        <w:tab/>
        <w:t>Applicability of Requirements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C897F96" w14:textId="77777777" w:rsidR="00D57C09" w:rsidRPr="00090C64" w:rsidRDefault="00D57C09" w:rsidP="00D57C09">
      <w:pPr>
        <w:pStyle w:val="Heading2"/>
      </w:pPr>
      <w:bookmarkStart w:id="1429" w:name="_Toc21124925"/>
      <w:bookmarkStart w:id="1430" w:name="_Toc29767915"/>
      <w:bookmarkStart w:id="1431" w:name="_Toc36044357"/>
      <w:bookmarkStart w:id="1432" w:name="_Toc37230262"/>
      <w:bookmarkStart w:id="1433" w:name="_Toc45907405"/>
      <w:bookmarkStart w:id="1434" w:name="_Toc53181510"/>
      <w:bookmarkStart w:id="1435" w:name="_Toc61127381"/>
      <w:bookmarkStart w:id="1436" w:name="_Toc67054395"/>
      <w:bookmarkStart w:id="1437" w:name="_Toc67061393"/>
      <w:bookmarkStart w:id="1438" w:name="_Toc74734911"/>
      <w:bookmarkStart w:id="1439" w:name="_Toc74753154"/>
      <w:bookmarkStart w:id="1440" w:name="_Toc76507413"/>
      <w:bookmarkStart w:id="1441" w:name="_Toc83109022"/>
      <w:r w:rsidRPr="00090C64">
        <w:t>5.1</w:t>
      </w:r>
      <w:r w:rsidRPr="00090C64">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442" w:name="_Toc21124926"/>
      <w:bookmarkStart w:id="1443" w:name="_Toc29767916"/>
      <w:bookmarkStart w:id="1444" w:name="_Toc36044358"/>
      <w:bookmarkStart w:id="1445" w:name="_Toc37230263"/>
      <w:bookmarkStart w:id="1446" w:name="_Toc45907406"/>
      <w:bookmarkStart w:id="1447" w:name="_Toc53181511"/>
      <w:bookmarkStart w:id="1448" w:name="_Toc61127382"/>
      <w:bookmarkStart w:id="1449" w:name="_Toc67054396"/>
      <w:bookmarkStart w:id="1450" w:name="_Toc67061394"/>
      <w:bookmarkStart w:id="1451" w:name="_Toc74734912"/>
      <w:bookmarkStart w:id="1452" w:name="_Toc74753155"/>
      <w:bookmarkStart w:id="1453" w:name="_Toc76507414"/>
      <w:bookmarkStart w:id="1454" w:name="_Toc83109023"/>
      <w:r w:rsidRPr="00090C64">
        <w:t>5.2</w:t>
      </w:r>
      <w:r w:rsidRPr="00090C64">
        <w:tab/>
        <w:t>Test configurations for AAS BS for operating bands where MSR with more than 1 RAT is supported</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455" w:name="_Toc21124927"/>
      <w:bookmarkStart w:id="1456" w:name="_Toc29767917"/>
      <w:bookmarkStart w:id="1457" w:name="_Toc36044359"/>
      <w:bookmarkStart w:id="1458" w:name="_Toc37230264"/>
      <w:bookmarkStart w:id="1459" w:name="_Toc45907407"/>
      <w:bookmarkStart w:id="1460" w:name="_Toc53181512"/>
      <w:bookmarkStart w:id="1461" w:name="_Toc61127383"/>
      <w:bookmarkStart w:id="1462" w:name="_Toc67054397"/>
      <w:bookmarkStart w:id="1463" w:name="_Toc67061395"/>
      <w:bookmarkStart w:id="1464" w:name="_Toc74734913"/>
      <w:bookmarkStart w:id="1465" w:name="_Toc74753156"/>
      <w:bookmarkStart w:id="1466" w:name="_Toc76507415"/>
      <w:bookmarkStart w:id="1467" w:name="_Toc83109024"/>
      <w:r w:rsidRPr="00090C64">
        <w:t>5.3</w:t>
      </w:r>
      <w:r w:rsidRPr="00090C64">
        <w:tab/>
        <w:t>Test configurations for multi-carrier capable AAS BS in operating bands where one RAT capability sets are supported</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1455A18" w14:textId="77777777" w:rsidR="00D57C09" w:rsidRPr="00090C64" w:rsidRDefault="00D57C09" w:rsidP="00D57C09">
      <w:pPr>
        <w:pStyle w:val="Heading3"/>
      </w:pPr>
      <w:bookmarkStart w:id="1468" w:name="_Toc21124928"/>
      <w:bookmarkStart w:id="1469" w:name="_Toc29767918"/>
      <w:bookmarkStart w:id="1470" w:name="_Toc36044360"/>
      <w:bookmarkStart w:id="1471" w:name="_Toc37230265"/>
      <w:bookmarkStart w:id="1472" w:name="_Toc45907408"/>
      <w:bookmarkStart w:id="1473" w:name="_Toc53181513"/>
      <w:bookmarkStart w:id="1474" w:name="_Toc61127384"/>
      <w:bookmarkStart w:id="1475" w:name="_Toc67054398"/>
      <w:bookmarkStart w:id="1476" w:name="_Toc67061396"/>
      <w:bookmarkStart w:id="1477" w:name="_Toc74734914"/>
      <w:bookmarkStart w:id="1478" w:name="_Toc74753157"/>
      <w:bookmarkStart w:id="1479" w:name="_Toc76507416"/>
      <w:bookmarkStart w:id="1480" w:name="_Toc83109025"/>
      <w:r w:rsidRPr="00090C64">
        <w:t>5.3.1</w:t>
      </w:r>
      <w:r w:rsidRPr="00090C64">
        <w:tab/>
        <w:t>General</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481" w:name="_Toc21124929"/>
      <w:bookmarkStart w:id="1482" w:name="_Toc29767919"/>
      <w:bookmarkStart w:id="1483" w:name="_Toc36044361"/>
      <w:bookmarkStart w:id="1484" w:name="_Toc37230266"/>
      <w:bookmarkStart w:id="1485" w:name="_Toc45907409"/>
      <w:bookmarkStart w:id="1486" w:name="_Toc53181514"/>
      <w:bookmarkStart w:id="1487" w:name="_Toc61127385"/>
      <w:bookmarkStart w:id="1488" w:name="_Toc67054399"/>
      <w:bookmarkStart w:id="1489" w:name="_Toc67061397"/>
      <w:bookmarkStart w:id="1490" w:name="_Toc74734915"/>
      <w:bookmarkStart w:id="1491" w:name="_Toc74753158"/>
      <w:bookmarkStart w:id="1492" w:name="_Toc76507417"/>
      <w:bookmarkStart w:id="1493" w:name="_Toc83109026"/>
      <w:r w:rsidRPr="00090C64">
        <w:t>5.3.2</w:t>
      </w:r>
      <w:r w:rsidRPr="00090C64">
        <w:tab/>
        <w:t>AAS BS supporting one RAT only MSR in the operating band</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494" w:name="_Toc21124930"/>
      <w:bookmarkStart w:id="1495" w:name="_Toc29767920"/>
      <w:bookmarkStart w:id="1496" w:name="_Toc36044362"/>
      <w:bookmarkStart w:id="1497" w:name="_Toc37230267"/>
      <w:bookmarkStart w:id="1498" w:name="_Toc45907410"/>
      <w:bookmarkStart w:id="1499" w:name="_Toc53181515"/>
      <w:bookmarkStart w:id="1500" w:name="_Toc61127386"/>
      <w:bookmarkStart w:id="1501" w:name="_Toc67054400"/>
      <w:bookmarkStart w:id="1502" w:name="_Toc67061398"/>
      <w:bookmarkStart w:id="1503" w:name="_Toc74734916"/>
      <w:bookmarkStart w:id="1504" w:name="_Toc74753159"/>
      <w:bookmarkStart w:id="1505" w:name="_Toc76507418"/>
      <w:bookmarkStart w:id="1506" w:name="_Toc83109027"/>
      <w:r w:rsidRPr="00090C64">
        <w:t>5.3.3</w:t>
      </w:r>
      <w:r w:rsidRPr="00090C64">
        <w:tab/>
        <w:t>AAS BS supporting Single-RAT UTRA in the operating band</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507" w:name="_Toc21124931"/>
      <w:bookmarkStart w:id="1508" w:name="_Toc29767921"/>
      <w:bookmarkStart w:id="1509" w:name="_Toc36044363"/>
      <w:bookmarkStart w:id="1510" w:name="_Toc37230268"/>
      <w:bookmarkStart w:id="1511" w:name="_Toc45907411"/>
      <w:bookmarkStart w:id="1512" w:name="_Toc53181516"/>
      <w:bookmarkStart w:id="1513" w:name="_Toc61127387"/>
      <w:bookmarkStart w:id="1514" w:name="_Toc67054401"/>
      <w:bookmarkStart w:id="1515" w:name="_Toc67061399"/>
      <w:bookmarkStart w:id="1516" w:name="_Toc74734917"/>
      <w:bookmarkStart w:id="1517" w:name="_Toc74753160"/>
      <w:bookmarkStart w:id="1518" w:name="_Toc76507419"/>
      <w:bookmarkStart w:id="1519" w:name="_Toc83109028"/>
      <w:r w:rsidRPr="00090C64">
        <w:t>5.3.4</w:t>
      </w:r>
      <w:r w:rsidRPr="00090C64">
        <w:tab/>
        <w:t>AAS BS supporting Single-RAT E-UTRA in the operating band</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520" w:name="_Toc21124932"/>
      <w:bookmarkStart w:id="1521" w:name="_Toc29767922"/>
      <w:bookmarkStart w:id="1522" w:name="_Toc36044364"/>
      <w:bookmarkStart w:id="1523" w:name="_Toc37230269"/>
      <w:bookmarkStart w:id="1524" w:name="_Toc45907412"/>
      <w:bookmarkStart w:id="1525" w:name="_Toc53181517"/>
      <w:bookmarkStart w:id="1526" w:name="_Toc61127388"/>
      <w:bookmarkStart w:id="1527" w:name="_Toc67054402"/>
      <w:bookmarkStart w:id="1528" w:name="_Toc67061400"/>
      <w:bookmarkStart w:id="1529" w:name="_Toc74734918"/>
      <w:bookmarkStart w:id="1530" w:name="_Toc74753161"/>
      <w:bookmarkStart w:id="1531" w:name="_Toc76507420"/>
      <w:bookmarkStart w:id="1532" w:name="_Toc83109029"/>
      <w:r w:rsidRPr="00090C64">
        <w:t>5.</w:t>
      </w:r>
      <w:r w:rsidRPr="00090C64">
        <w:rPr>
          <w:lang w:eastAsia="zh-CN"/>
        </w:rPr>
        <w:t>4</w:t>
      </w:r>
      <w:r w:rsidRPr="00090C64">
        <w:tab/>
        <w:t>Test configurations for AAS BS operating bands with multi-band dependencies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6C7DB60" w14:textId="77777777" w:rsidR="00D57C09" w:rsidRPr="00090C64" w:rsidRDefault="00D57C09" w:rsidP="00D57C09">
      <w:pPr>
        <w:pStyle w:val="Heading3"/>
      </w:pPr>
      <w:bookmarkStart w:id="1533" w:name="_Toc21124933"/>
      <w:bookmarkStart w:id="1534" w:name="_Toc29767923"/>
      <w:bookmarkStart w:id="1535" w:name="_Toc36044365"/>
      <w:bookmarkStart w:id="1536" w:name="_Toc37230270"/>
      <w:bookmarkStart w:id="1537" w:name="_Toc45907413"/>
      <w:bookmarkStart w:id="1538" w:name="_Toc53181518"/>
      <w:bookmarkStart w:id="1539" w:name="_Toc61127389"/>
      <w:bookmarkStart w:id="1540" w:name="_Toc67054403"/>
      <w:bookmarkStart w:id="1541" w:name="_Toc67061401"/>
      <w:bookmarkStart w:id="1542" w:name="_Toc74734919"/>
      <w:bookmarkStart w:id="1543" w:name="_Toc74753162"/>
      <w:bookmarkStart w:id="1544" w:name="_Toc76507421"/>
      <w:bookmarkStart w:id="1545" w:name="_Toc83109030"/>
      <w:r w:rsidRPr="00090C64">
        <w:t>5.4.1</w:t>
      </w:r>
      <w:r w:rsidRPr="00090C64">
        <w:tab/>
        <w:t>AAS BS operating bands with multi-band dependencies supporting MSR operation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546" w:name="_Toc21124934"/>
      <w:bookmarkStart w:id="1547" w:name="_Toc29767924"/>
      <w:bookmarkStart w:id="1548" w:name="_Toc36044366"/>
      <w:bookmarkStart w:id="1549" w:name="_Toc37230271"/>
      <w:bookmarkStart w:id="1550" w:name="_Toc45907414"/>
      <w:bookmarkStart w:id="1551" w:name="_Toc53181519"/>
      <w:bookmarkStart w:id="1552" w:name="_Toc61127390"/>
      <w:bookmarkStart w:id="1553" w:name="_Toc67054404"/>
      <w:bookmarkStart w:id="1554" w:name="_Toc67061402"/>
      <w:bookmarkStart w:id="1555" w:name="_Toc74734920"/>
      <w:bookmarkStart w:id="1556" w:name="_Toc74753163"/>
      <w:bookmarkStart w:id="1557" w:name="_Toc76507422"/>
      <w:bookmarkStart w:id="1558" w:name="_Toc8310903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559" w:name="_Toc21124935"/>
      <w:bookmarkStart w:id="1560" w:name="_Toc29767925"/>
      <w:bookmarkStart w:id="1561" w:name="_Toc36044367"/>
      <w:bookmarkStart w:id="1562" w:name="_Toc37230272"/>
      <w:bookmarkStart w:id="1563" w:name="_Toc45907415"/>
      <w:bookmarkStart w:id="1564" w:name="_Toc53181520"/>
      <w:bookmarkStart w:id="1565" w:name="_Toc61127391"/>
      <w:bookmarkStart w:id="1566" w:name="_Toc67054405"/>
      <w:bookmarkStart w:id="1567" w:name="_Toc67061403"/>
      <w:bookmarkStart w:id="1568" w:name="_Toc74734921"/>
      <w:bookmarkStart w:id="1569" w:name="_Toc74753164"/>
      <w:bookmarkStart w:id="1570" w:name="_Toc76507423"/>
      <w:bookmarkStart w:id="1571" w:name="_Toc83109032"/>
      <w:r w:rsidRPr="00090C64">
        <w:rPr>
          <w:lang w:eastAsia="zh-CN"/>
        </w:rPr>
        <w:t>6</w:t>
      </w:r>
      <w:r w:rsidRPr="00090C64">
        <w:rPr>
          <w:lang w:eastAsia="zh-CN"/>
        </w:rPr>
        <w:tab/>
        <w:t>Radiated transmitter characteristics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7F3F2BF" w14:textId="77777777" w:rsidR="00D57C09" w:rsidRPr="00090C64" w:rsidRDefault="00D57C09" w:rsidP="00D57C09">
      <w:pPr>
        <w:pStyle w:val="Heading2"/>
        <w:rPr>
          <w:lang w:eastAsia="zh-CN"/>
        </w:rPr>
      </w:pPr>
      <w:bookmarkStart w:id="1572" w:name="_Toc21124936"/>
      <w:bookmarkStart w:id="1573" w:name="_Toc29767926"/>
      <w:bookmarkStart w:id="1574" w:name="_Toc36044368"/>
      <w:bookmarkStart w:id="1575" w:name="_Toc37230273"/>
      <w:bookmarkStart w:id="1576" w:name="_Toc45907416"/>
      <w:bookmarkStart w:id="1577" w:name="_Toc53181521"/>
      <w:bookmarkStart w:id="1578" w:name="_Toc61127392"/>
      <w:bookmarkStart w:id="1579" w:name="_Toc67054406"/>
      <w:bookmarkStart w:id="1580" w:name="_Toc67061404"/>
      <w:bookmarkStart w:id="1581" w:name="_Toc74734922"/>
      <w:bookmarkStart w:id="1582" w:name="_Toc74753165"/>
      <w:bookmarkStart w:id="1583" w:name="_Toc76507424"/>
      <w:bookmarkStart w:id="1584" w:name="_Toc83109033"/>
      <w:r w:rsidRPr="00090C64">
        <w:rPr>
          <w:lang w:eastAsia="zh-CN"/>
        </w:rPr>
        <w:t>6.1</w:t>
      </w:r>
      <w:r w:rsidRPr="00090C64">
        <w:rPr>
          <w:lang w:eastAsia="zh-CN"/>
        </w:rPr>
        <w:tab/>
        <w:t>General</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5pt;height:35.65pt" o:ole="">
            <v:imagedata r:id="rId31" o:title=""/>
          </v:shape>
          <o:OLEObject Type="Embed" ProgID="Equation.3" ShapeID="_x0000_i1034" DrawAspect="Content" ObjectID="_1694533832"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585" w:name="_Toc21124937"/>
      <w:bookmarkStart w:id="1586" w:name="_Toc29767927"/>
      <w:bookmarkStart w:id="1587" w:name="_Toc36044369"/>
      <w:bookmarkStart w:id="1588" w:name="_Toc37230274"/>
      <w:bookmarkStart w:id="1589" w:name="_Toc45907417"/>
      <w:bookmarkStart w:id="1590" w:name="_Toc53181522"/>
      <w:bookmarkStart w:id="1591" w:name="_Toc61127393"/>
      <w:bookmarkStart w:id="1592" w:name="_Toc67054407"/>
      <w:bookmarkStart w:id="1593" w:name="_Toc67061405"/>
      <w:bookmarkStart w:id="1594" w:name="_Toc74734923"/>
      <w:bookmarkStart w:id="1595" w:name="_Toc74753166"/>
      <w:bookmarkStart w:id="1596" w:name="_Toc76507425"/>
      <w:bookmarkStart w:id="1597" w:name="_Toc83109034"/>
      <w:r w:rsidRPr="00090C64">
        <w:rPr>
          <w:lang w:eastAsia="zh-CN"/>
        </w:rPr>
        <w:t>6.2</w:t>
      </w:r>
      <w:r w:rsidRPr="00090C64">
        <w:rPr>
          <w:lang w:eastAsia="zh-CN"/>
        </w:rPr>
        <w:tab/>
        <w:t>Radiated Transmit Power</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6F46D24" w14:textId="77777777" w:rsidR="00D57C09" w:rsidRPr="00090C64" w:rsidRDefault="00D57C09" w:rsidP="00D57C09">
      <w:pPr>
        <w:pStyle w:val="Heading3"/>
        <w:rPr>
          <w:lang w:eastAsia="sv-SE"/>
        </w:rPr>
      </w:pPr>
      <w:bookmarkStart w:id="1598" w:name="_Toc21124938"/>
      <w:bookmarkStart w:id="1599" w:name="_Toc29767928"/>
      <w:bookmarkStart w:id="1600" w:name="_Toc36044370"/>
      <w:bookmarkStart w:id="1601" w:name="_Toc37230275"/>
      <w:bookmarkStart w:id="1602" w:name="_Toc45907418"/>
      <w:bookmarkStart w:id="1603" w:name="_Toc53181523"/>
      <w:bookmarkStart w:id="1604" w:name="_Toc61127394"/>
      <w:bookmarkStart w:id="1605" w:name="_Toc67054408"/>
      <w:bookmarkStart w:id="1606" w:name="_Toc67061406"/>
      <w:bookmarkStart w:id="1607" w:name="_Toc74734924"/>
      <w:bookmarkStart w:id="1608" w:name="_Toc74753167"/>
      <w:bookmarkStart w:id="1609" w:name="_Toc76507426"/>
      <w:bookmarkStart w:id="1610" w:name="_Toc83109035"/>
      <w:r w:rsidRPr="00090C64">
        <w:rPr>
          <w:lang w:eastAsia="sv-SE"/>
        </w:rPr>
        <w:t>6.2.1</w:t>
      </w:r>
      <w:r w:rsidRPr="00090C64">
        <w:rPr>
          <w:lang w:eastAsia="sv-SE"/>
        </w:rPr>
        <w:tab/>
        <w:t>Definition and applicability</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611" w:name="_Toc21124939"/>
      <w:bookmarkStart w:id="1612" w:name="_Toc29767929"/>
      <w:bookmarkStart w:id="1613" w:name="_Toc36044371"/>
      <w:bookmarkStart w:id="1614" w:name="_Toc37230276"/>
      <w:bookmarkStart w:id="1615" w:name="_Toc45907419"/>
      <w:bookmarkStart w:id="1616" w:name="_Toc53181524"/>
      <w:bookmarkStart w:id="1617" w:name="_Toc61127395"/>
      <w:bookmarkStart w:id="1618" w:name="_Toc67054409"/>
      <w:bookmarkStart w:id="1619" w:name="_Toc67061407"/>
      <w:bookmarkStart w:id="1620" w:name="_Toc74734925"/>
      <w:bookmarkStart w:id="1621" w:name="_Toc74753168"/>
      <w:bookmarkStart w:id="1622" w:name="_Toc76507427"/>
      <w:bookmarkStart w:id="1623" w:name="_Toc83109036"/>
      <w:r w:rsidRPr="00090C64">
        <w:rPr>
          <w:lang w:eastAsia="sv-SE"/>
        </w:rPr>
        <w:t>6.2.2</w:t>
      </w:r>
      <w:r w:rsidRPr="00090C64">
        <w:rPr>
          <w:lang w:eastAsia="sv-SE"/>
        </w:rPr>
        <w:tab/>
        <w:t>Minimum Requirement</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624" w:name="_Toc21124940"/>
      <w:bookmarkStart w:id="1625" w:name="_Toc29767930"/>
      <w:bookmarkStart w:id="1626" w:name="_Toc36044372"/>
      <w:bookmarkStart w:id="1627" w:name="_Toc37230277"/>
      <w:bookmarkStart w:id="1628" w:name="_Toc45907420"/>
      <w:bookmarkStart w:id="1629" w:name="_Toc53181525"/>
      <w:bookmarkStart w:id="1630" w:name="_Toc61127396"/>
      <w:bookmarkStart w:id="1631" w:name="_Toc67054410"/>
      <w:bookmarkStart w:id="1632" w:name="_Toc67061408"/>
      <w:bookmarkStart w:id="1633" w:name="_Toc74734926"/>
      <w:bookmarkStart w:id="1634" w:name="_Toc74753169"/>
      <w:bookmarkStart w:id="1635" w:name="_Toc76507428"/>
      <w:bookmarkStart w:id="1636" w:name="_Toc83109037"/>
      <w:r w:rsidRPr="00090C64">
        <w:rPr>
          <w:lang w:eastAsia="sv-SE"/>
        </w:rPr>
        <w:t>6.2.3</w:t>
      </w:r>
      <w:r w:rsidRPr="00090C64">
        <w:rPr>
          <w:lang w:eastAsia="sv-SE"/>
        </w:rPr>
        <w:tab/>
        <w:t>Test purpose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637" w:name="_Toc21124941"/>
      <w:bookmarkStart w:id="1638" w:name="_Toc29767931"/>
      <w:bookmarkStart w:id="1639" w:name="_Toc36044373"/>
      <w:bookmarkStart w:id="1640" w:name="_Toc37230278"/>
      <w:bookmarkStart w:id="1641" w:name="_Toc45907421"/>
      <w:bookmarkStart w:id="1642" w:name="_Toc53181526"/>
      <w:bookmarkStart w:id="1643" w:name="_Toc61127397"/>
      <w:bookmarkStart w:id="1644" w:name="_Toc67054411"/>
      <w:bookmarkStart w:id="1645" w:name="_Toc67061409"/>
      <w:bookmarkStart w:id="1646" w:name="_Toc74734927"/>
      <w:bookmarkStart w:id="1647" w:name="_Toc74753170"/>
      <w:bookmarkStart w:id="1648" w:name="_Toc76507429"/>
      <w:bookmarkStart w:id="1649" w:name="_Toc83109038"/>
      <w:r w:rsidRPr="00090C64">
        <w:rPr>
          <w:lang w:eastAsia="sv-SE"/>
        </w:rPr>
        <w:t>6.</w:t>
      </w:r>
      <w:r w:rsidRPr="00090C64">
        <w:rPr>
          <w:lang w:eastAsia="zh-CN"/>
        </w:rPr>
        <w:t>2</w:t>
      </w:r>
      <w:r w:rsidRPr="00090C64">
        <w:rPr>
          <w:lang w:eastAsia="sv-SE"/>
        </w:rPr>
        <w:t>.4</w:t>
      </w:r>
      <w:r w:rsidRPr="00090C64">
        <w:rPr>
          <w:lang w:eastAsia="sv-SE"/>
        </w:rPr>
        <w:tab/>
        <w:t>Method of test</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38ECBFD" w14:textId="77777777" w:rsidR="00D57C09" w:rsidRPr="00090C64" w:rsidRDefault="00D57C09" w:rsidP="00D57C09">
      <w:pPr>
        <w:pStyle w:val="Heading4"/>
        <w:rPr>
          <w:lang w:eastAsia="sv-SE"/>
        </w:rPr>
      </w:pPr>
      <w:bookmarkStart w:id="1650" w:name="_Toc21124942"/>
      <w:bookmarkStart w:id="1651" w:name="_Toc29767932"/>
      <w:bookmarkStart w:id="1652" w:name="_Toc36044374"/>
      <w:bookmarkStart w:id="1653" w:name="_Toc37230279"/>
      <w:bookmarkStart w:id="1654" w:name="_Toc45907422"/>
      <w:bookmarkStart w:id="1655" w:name="_Toc53181527"/>
      <w:bookmarkStart w:id="1656" w:name="_Toc61127398"/>
      <w:bookmarkStart w:id="1657" w:name="_Toc67054412"/>
      <w:bookmarkStart w:id="1658" w:name="_Toc67061410"/>
      <w:bookmarkStart w:id="1659" w:name="_Toc74734928"/>
      <w:bookmarkStart w:id="1660" w:name="_Toc74753171"/>
      <w:bookmarkStart w:id="1661" w:name="_Toc76507430"/>
      <w:bookmarkStart w:id="1662" w:name="_Toc83109039"/>
      <w:r w:rsidRPr="00090C64">
        <w:rPr>
          <w:lang w:eastAsia="sv-SE"/>
        </w:rPr>
        <w:t>6.2.4.1</w:t>
      </w:r>
      <w:r w:rsidRPr="00090C64">
        <w:rPr>
          <w:lang w:eastAsia="sv-SE"/>
        </w:rPr>
        <w:tab/>
        <w:t>Initial conditions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1663" w:name="_Toc21124943"/>
      <w:bookmarkStart w:id="1664" w:name="_Toc29767933"/>
      <w:bookmarkStart w:id="1665" w:name="_Toc36044375"/>
      <w:bookmarkStart w:id="1666" w:name="_Toc37230280"/>
      <w:bookmarkStart w:id="1667" w:name="_Toc45907423"/>
      <w:bookmarkStart w:id="1668" w:name="_Toc53181528"/>
      <w:bookmarkStart w:id="1669" w:name="_Toc61127399"/>
      <w:bookmarkStart w:id="1670" w:name="_Toc67054413"/>
      <w:bookmarkStart w:id="1671" w:name="_Toc67061411"/>
      <w:bookmarkStart w:id="1672" w:name="_Toc74734929"/>
      <w:bookmarkStart w:id="1673" w:name="_Toc74753172"/>
      <w:bookmarkStart w:id="1674" w:name="_Toc76507431"/>
      <w:bookmarkStart w:id="1675" w:name="_Toc83109040"/>
      <w:r w:rsidRPr="00090C64">
        <w:rPr>
          <w:lang w:eastAsia="sv-SE"/>
        </w:rPr>
        <w:t>6.2.4.2</w:t>
      </w:r>
      <w:r w:rsidRPr="00090C64">
        <w:rPr>
          <w:lang w:eastAsia="sv-SE"/>
        </w:rPr>
        <w:tab/>
        <w:t>Procedure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676" w:name="_Toc21124944"/>
      <w:bookmarkStart w:id="1677" w:name="_Toc29767934"/>
      <w:bookmarkStart w:id="1678" w:name="_Toc36044376"/>
      <w:bookmarkStart w:id="1679" w:name="_Toc37230281"/>
      <w:bookmarkStart w:id="1680" w:name="_Toc45907424"/>
      <w:bookmarkStart w:id="1681" w:name="_Toc53181529"/>
      <w:bookmarkStart w:id="1682" w:name="_Toc61127400"/>
      <w:bookmarkStart w:id="1683" w:name="_Toc67054414"/>
      <w:bookmarkStart w:id="1684" w:name="_Toc67061412"/>
      <w:bookmarkStart w:id="1685" w:name="_Toc74734930"/>
      <w:bookmarkStart w:id="1686" w:name="_Toc74753173"/>
      <w:bookmarkStart w:id="1687" w:name="_Toc76507432"/>
      <w:bookmarkStart w:id="1688" w:name="_Toc83109041"/>
      <w:r w:rsidRPr="00090C64">
        <w:rPr>
          <w:lang w:eastAsia="sv-SE"/>
        </w:rPr>
        <w:t>6.</w:t>
      </w:r>
      <w:r w:rsidRPr="00090C64">
        <w:rPr>
          <w:lang w:eastAsia="zh-CN"/>
        </w:rPr>
        <w:t>2</w:t>
      </w:r>
      <w:r w:rsidRPr="00090C64">
        <w:rPr>
          <w:lang w:eastAsia="sv-SE"/>
        </w:rPr>
        <w:t>.5</w:t>
      </w:r>
      <w:r w:rsidRPr="00090C6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689" w:name="_Toc21124945"/>
      <w:bookmarkStart w:id="1690" w:name="_Toc29767935"/>
      <w:bookmarkStart w:id="1691" w:name="_Toc36044377"/>
      <w:bookmarkStart w:id="1692" w:name="_Toc37230282"/>
      <w:bookmarkStart w:id="1693" w:name="_Toc45907425"/>
      <w:bookmarkStart w:id="1694" w:name="_Toc53181530"/>
      <w:bookmarkStart w:id="1695" w:name="_Toc61127401"/>
      <w:bookmarkStart w:id="1696" w:name="_Toc67054415"/>
      <w:bookmarkStart w:id="1697" w:name="_Toc67061413"/>
      <w:bookmarkStart w:id="1698" w:name="_Toc74734931"/>
      <w:bookmarkStart w:id="1699" w:name="_Toc74753174"/>
      <w:bookmarkStart w:id="1700" w:name="_Toc76507433"/>
      <w:bookmarkStart w:id="1701" w:name="_Toc83109042"/>
      <w:r w:rsidRPr="00090C64">
        <w:t>6.3</w:t>
      </w:r>
      <w:r w:rsidRPr="00090C64">
        <w:tab/>
        <w:t>OTA Base Station output power</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A1AD85B" w14:textId="77777777" w:rsidR="00D57C09" w:rsidRPr="00090C64" w:rsidRDefault="00D57C09" w:rsidP="00D57C09">
      <w:pPr>
        <w:pStyle w:val="Heading3"/>
      </w:pPr>
      <w:bookmarkStart w:id="1702" w:name="_Toc21124946"/>
      <w:bookmarkStart w:id="1703" w:name="_Toc29767936"/>
      <w:bookmarkStart w:id="1704" w:name="_Toc36044378"/>
      <w:bookmarkStart w:id="1705" w:name="_Toc37230283"/>
      <w:bookmarkStart w:id="1706" w:name="_Toc45907426"/>
      <w:bookmarkStart w:id="1707" w:name="_Toc53181531"/>
      <w:bookmarkStart w:id="1708" w:name="_Toc61127402"/>
      <w:bookmarkStart w:id="1709" w:name="_Toc67054416"/>
      <w:bookmarkStart w:id="1710" w:name="_Toc67061414"/>
      <w:bookmarkStart w:id="1711" w:name="_Toc74734932"/>
      <w:bookmarkStart w:id="1712" w:name="_Toc74753175"/>
      <w:bookmarkStart w:id="1713" w:name="_Toc76507434"/>
      <w:bookmarkStart w:id="1714" w:name="_Toc83109043"/>
      <w:r w:rsidRPr="00090C64">
        <w:t>6.3.1</w:t>
      </w:r>
      <w:r w:rsidRPr="00090C64">
        <w:tab/>
        <w:t>General</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715" w:name="_Toc21124947"/>
      <w:bookmarkStart w:id="1716" w:name="_Toc29767937"/>
      <w:bookmarkStart w:id="1717" w:name="_Toc36044379"/>
      <w:bookmarkStart w:id="1718" w:name="_Toc37230284"/>
      <w:bookmarkStart w:id="1719" w:name="_Toc45907427"/>
      <w:bookmarkStart w:id="1720" w:name="_Toc53181532"/>
      <w:bookmarkStart w:id="1721" w:name="_Toc61127403"/>
      <w:bookmarkStart w:id="1722" w:name="_Toc67054417"/>
      <w:bookmarkStart w:id="1723" w:name="_Toc67061415"/>
      <w:bookmarkStart w:id="1724" w:name="_Toc74734933"/>
      <w:bookmarkStart w:id="1725" w:name="_Toc74753176"/>
      <w:bookmarkStart w:id="1726" w:name="_Toc76507435"/>
      <w:bookmarkStart w:id="1727" w:name="_Toc83109044"/>
      <w:r w:rsidRPr="00090C64">
        <w:t>6.3.2</w:t>
      </w:r>
      <w:r w:rsidRPr="00090C64">
        <w:tab/>
        <w:t>OTA Maximum output power</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94D2DAF" w14:textId="77777777" w:rsidR="00D57C09" w:rsidRPr="00090C64" w:rsidRDefault="00D57C09" w:rsidP="00D57C09">
      <w:pPr>
        <w:pStyle w:val="Heading4"/>
        <w:rPr>
          <w:lang w:eastAsia="sv-SE"/>
        </w:rPr>
      </w:pPr>
      <w:bookmarkStart w:id="1728" w:name="_Toc21124948"/>
      <w:bookmarkStart w:id="1729" w:name="_Toc29767938"/>
      <w:bookmarkStart w:id="1730" w:name="_Toc36044380"/>
      <w:bookmarkStart w:id="1731" w:name="_Toc37230285"/>
      <w:bookmarkStart w:id="1732" w:name="_Toc45907428"/>
      <w:bookmarkStart w:id="1733" w:name="_Toc53181533"/>
      <w:bookmarkStart w:id="1734" w:name="_Toc61127404"/>
      <w:bookmarkStart w:id="1735" w:name="_Toc67054418"/>
      <w:bookmarkStart w:id="1736" w:name="_Toc67061416"/>
      <w:bookmarkStart w:id="1737" w:name="_Toc74734934"/>
      <w:bookmarkStart w:id="1738" w:name="_Toc74753177"/>
      <w:bookmarkStart w:id="1739" w:name="_Toc76507436"/>
      <w:bookmarkStart w:id="1740" w:name="_Toc83109045"/>
      <w:r w:rsidRPr="00090C64">
        <w:rPr>
          <w:lang w:eastAsia="sv-SE"/>
        </w:rPr>
        <w:t>6.3.2.1</w:t>
      </w:r>
      <w:r w:rsidRPr="00090C64">
        <w:rPr>
          <w:lang w:eastAsia="sv-SE"/>
        </w:rPr>
        <w:tab/>
        <w:t>Definition and applicability</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741" w:name="_Toc21124949"/>
      <w:bookmarkStart w:id="1742" w:name="_Toc29767939"/>
      <w:bookmarkStart w:id="1743" w:name="_Toc36044381"/>
      <w:bookmarkStart w:id="1744" w:name="_Toc37230286"/>
      <w:bookmarkStart w:id="1745" w:name="_Toc45907429"/>
      <w:bookmarkStart w:id="1746" w:name="_Toc53181534"/>
      <w:bookmarkStart w:id="1747" w:name="_Toc61127405"/>
      <w:bookmarkStart w:id="1748" w:name="_Toc67054419"/>
      <w:bookmarkStart w:id="1749" w:name="_Toc67061417"/>
      <w:bookmarkStart w:id="1750" w:name="_Toc74734935"/>
      <w:bookmarkStart w:id="1751" w:name="_Toc74753178"/>
      <w:bookmarkStart w:id="1752" w:name="_Toc76507437"/>
      <w:bookmarkStart w:id="1753" w:name="_Toc83109046"/>
      <w:r w:rsidRPr="00090C64">
        <w:rPr>
          <w:lang w:eastAsia="sv-SE"/>
        </w:rPr>
        <w:t>6.3.2.2</w:t>
      </w:r>
      <w:r w:rsidRPr="00090C64">
        <w:rPr>
          <w:lang w:eastAsia="sv-SE"/>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754" w:name="_Toc21124950"/>
      <w:bookmarkStart w:id="1755" w:name="_Toc29767940"/>
      <w:bookmarkStart w:id="1756" w:name="_Toc36044382"/>
      <w:bookmarkStart w:id="1757" w:name="_Toc37230287"/>
      <w:bookmarkStart w:id="1758" w:name="_Toc45907430"/>
      <w:bookmarkStart w:id="1759" w:name="_Toc53181535"/>
      <w:bookmarkStart w:id="1760" w:name="_Toc61127406"/>
      <w:bookmarkStart w:id="1761" w:name="_Toc67054420"/>
      <w:bookmarkStart w:id="1762" w:name="_Toc67061418"/>
      <w:bookmarkStart w:id="1763" w:name="_Toc74734936"/>
      <w:bookmarkStart w:id="1764" w:name="_Toc74753179"/>
      <w:bookmarkStart w:id="1765" w:name="_Toc76507438"/>
      <w:bookmarkStart w:id="1766" w:name="_Toc83109047"/>
      <w:r w:rsidRPr="00090C64">
        <w:rPr>
          <w:lang w:eastAsia="sv-SE"/>
        </w:rPr>
        <w:t>6.3.2.3</w:t>
      </w:r>
      <w:r w:rsidRPr="00090C64">
        <w:rPr>
          <w:lang w:eastAsia="sv-SE"/>
        </w:rPr>
        <w:tab/>
        <w:t>Test purpose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767" w:name="_Toc21124951"/>
      <w:bookmarkStart w:id="1768" w:name="_Toc29767941"/>
      <w:bookmarkStart w:id="1769" w:name="_Toc36044383"/>
      <w:bookmarkStart w:id="1770" w:name="_Toc37230288"/>
      <w:bookmarkStart w:id="1771" w:name="_Toc45907431"/>
      <w:bookmarkStart w:id="1772" w:name="_Toc53181536"/>
      <w:bookmarkStart w:id="1773" w:name="_Toc61127407"/>
      <w:bookmarkStart w:id="1774" w:name="_Toc67054421"/>
      <w:bookmarkStart w:id="1775" w:name="_Toc67061419"/>
      <w:bookmarkStart w:id="1776" w:name="_Toc74734937"/>
      <w:bookmarkStart w:id="1777" w:name="_Toc74753180"/>
      <w:bookmarkStart w:id="1778" w:name="_Toc76507439"/>
      <w:bookmarkStart w:id="1779" w:name="_Toc83109048"/>
      <w:r w:rsidRPr="00090C64">
        <w:rPr>
          <w:lang w:eastAsia="sv-SE"/>
        </w:rPr>
        <w:t>6.</w:t>
      </w:r>
      <w:r w:rsidRPr="00090C64">
        <w:rPr>
          <w:lang w:eastAsia="zh-CN"/>
        </w:rPr>
        <w:t>3.2.</w:t>
      </w:r>
      <w:r w:rsidRPr="00090C64">
        <w:rPr>
          <w:lang w:eastAsia="sv-SE"/>
        </w:rPr>
        <w:t>4</w:t>
      </w:r>
      <w:r w:rsidRPr="00090C64">
        <w:rPr>
          <w:lang w:eastAsia="sv-SE"/>
        </w:rPr>
        <w:tab/>
        <w:t>Method of test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5664324" w14:textId="77777777" w:rsidR="00D57C09" w:rsidRPr="00090C64" w:rsidRDefault="00D57C09" w:rsidP="00D57C09">
      <w:pPr>
        <w:pStyle w:val="Heading5"/>
        <w:rPr>
          <w:lang w:eastAsia="sv-SE"/>
        </w:rPr>
      </w:pPr>
      <w:bookmarkStart w:id="1780" w:name="_Toc21124952"/>
      <w:bookmarkStart w:id="1781" w:name="_Toc29767942"/>
      <w:bookmarkStart w:id="1782" w:name="_Toc36044384"/>
      <w:bookmarkStart w:id="1783" w:name="_Toc37230289"/>
      <w:bookmarkStart w:id="1784" w:name="_Toc45907432"/>
      <w:bookmarkStart w:id="1785" w:name="_Toc53181537"/>
      <w:bookmarkStart w:id="1786" w:name="_Toc61127408"/>
      <w:bookmarkStart w:id="1787" w:name="_Toc67054422"/>
      <w:bookmarkStart w:id="1788" w:name="_Toc67061420"/>
      <w:bookmarkStart w:id="1789" w:name="_Toc74734938"/>
      <w:bookmarkStart w:id="1790" w:name="_Toc74753181"/>
      <w:bookmarkStart w:id="1791" w:name="_Toc76507440"/>
      <w:bookmarkStart w:id="1792" w:name="_Toc83109049"/>
      <w:r w:rsidRPr="00090C64">
        <w:rPr>
          <w:lang w:eastAsia="sv-SE"/>
        </w:rPr>
        <w:t>6.3.2.4.1</w:t>
      </w:r>
      <w:r w:rsidRPr="00090C64">
        <w:rPr>
          <w:lang w:eastAsia="sv-SE"/>
        </w:rPr>
        <w:tab/>
        <w:t>Initial conditions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793" w:name="_Toc21124953"/>
      <w:bookmarkStart w:id="1794" w:name="_Toc29767943"/>
      <w:bookmarkStart w:id="1795" w:name="_Toc36044385"/>
      <w:bookmarkStart w:id="1796" w:name="_Toc37230290"/>
      <w:bookmarkStart w:id="1797" w:name="_Toc45907433"/>
      <w:bookmarkStart w:id="1798" w:name="_Toc53181538"/>
      <w:bookmarkStart w:id="1799" w:name="_Toc61127409"/>
      <w:bookmarkStart w:id="1800" w:name="_Toc67054423"/>
      <w:bookmarkStart w:id="1801" w:name="_Toc67061421"/>
      <w:bookmarkStart w:id="1802" w:name="_Toc74734939"/>
      <w:bookmarkStart w:id="1803" w:name="_Toc74753182"/>
      <w:bookmarkStart w:id="1804" w:name="_Toc76507441"/>
      <w:bookmarkStart w:id="1805" w:name="_Toc83109050"/>
      <w:r w:rsidRPr="00090C64">
        <w:rPr>
          <w:lang w:eastAsia="sv-SE"/>
        </w:rPr>
        <w:t>6.3.2.4.2</w:t>
      </w:r>
      <w:r w:rsidRPr="00090C64">
        <w:rPr>
          <w:lang w:eastAsia="sv-SE"/>
        </w:rPr>
        <w:tab/>
        <w:t>Procedure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806" w:name="_Toc21124954"/>
      <w:bookmarkStart w:id="1807" w:name="_Toc29767944"/>
      <w:bookmarkStart w:id="1808" w:name="_Toc36044386"/>
      <w:bookmarkStart w:id="1809" w:name="_Toc37230291"/>
      <w:bookmarkStart w:id="1810" w:name="_Toc45907434"/>
      <w:bookmarkStart w:id="1811" w:name="_Toc53181539"/>
      <w:bookmarkStart w:id="1812" w:name="_Toc61127410"/>
      <w:bookmarkStart w:id="1813" w:name="_Toc67054424"/>
      <w:bookmarkStart w:id="1814" w:name="_Toc67061422"/>
      <w:bookmarkStart w:id="1815" w:name="_Toc74734940"/>
      <w:bookmarkStart w:id="1816" w:name="_Toc74753183"/>
      <w:bookmarkStart w:id="1817" w:name="_Toc76507442"/>
      <w:bookmarkStart w:id="1818" w:name="_Toc83109051"/>
      <w:r w:rsidRPr="00090C64">
        <w:rPr>
          <w:lang w:eastAsia="sv-SE"/>
        </w:rPr>
        <w:t>6.</w:t>
      </w:r>
      <w:r w:rsidRPr="00090C64">
        <w:rPr>
          <w:lang w:eastAsia="zh-CN"/>
        </w:rPr>
        <w:t>3.2.</w:t>
      </w:r>
      <w:r w:rsidRPr="00090C64">
        <w:rPr>
          <w:lang w:eastAsia="sv-SE"/>
        </w:rPr>
        <w:t>5</w:t>
      </w:r>
      <w:r w:rsidRPr="00090C64">
        <w:rPr>
          <w:lang w:eastAsia="sv-SE"/>
        </w:rPr>
        <w:tab/>
        <w:t>Test Requirement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819" w:name="_Toc21124955"/>
      <w:bookmarkStart w:id="1820" w:name="_Toc29767945"/>
      <w:bookmarkStart w:id="1821" w:name="_Toc36044387"/>
      <w:bookmarkStart w:id="1822" w:name="_Toc37230292"/>
      <w:bookmarkStart w:id="1823" w:name="_Toc45907435"/>
      <w:bookmarkStart w:id="1824" w:name="_Toc53181540"/>
      <w:bookmarkStart w:id="1825" w:name="_Toc61127411"/>
      <w:bookmarkStart w:id="1826" w:name="_Toc67054425"/>
      <w:bookmarkStart w:id="1827" w:name="_Toc67061423"/>
      <w:bookmarkStart w:id="1828" w:name="_Toc74734941"/>
      <w:bookmarkStart w:id="1829" w:name="_Toc74753184"/>
      <w:bookmarkStart w:id="1830" w:name="_Toc76507443"/>
      <w:bookmarkStart w:id="1831" w:name="_Toc83109052"/>
      <w:r w:rsidRPr="00090C64">
        <w:t>6.3.3</w:t>
      </w:r>
      <w:r w:rsidRPr="00090C64">
        <w:tab/>
        <w:t>OTA E-UTRA DL RS power</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7F34C950" w14:textId="77777777" w:rsidR="00D57C09" w:rsidRPr="00090C64" w:rsidRDefault="00D57C09" w:rsidP="00D57C09">
      <w:pPr>
        <w:pStyle w:val="Heading4"/>
        <w:rPr>
          <w:lang w:eastAsia="sv-SE"/>
        </w:rPr>
      </w:pPr>
      <w:bookmarkStart w:id="1832" w:name="_Toc21124956"/>
      <w:bookmarkStart w:id="1833" w:name="_Toc29767946"/>
      <w:bookmarkStart w:id="1834" w:name="_Toc36044388"/>
      <w:bookmarkStart w:id="1835" w:name="_Toc37230293"/>
      <w:bookmarkStart w:id="1836" w:name="_Toc45907436"/>
      <w:bookmarkStart w:id="1837" w:name="_Toc53181541"/>
      <w:bookmarkStart w:id="1838" w:name="_Toc61127412"/>
      <w:bookmarkStart w:id="1839" w:name="_Toc67054426"/>
      <w:bookmarkStart w:id="1840" w:name="_Toc67061424"/>
      <w:bookmarkStart w:id="1841" w:name="_Toc74734942"/>
      <w:bookmarkStart w:id="1842" w:name="_Toc74753185"/>
      <w:bookmarkStart w:id="1843" w:name="_Toc76507444"/>
      <w:bookmarkStart w:id="1844" w:name="_Toc83109053"/>
      <w:r w:rsidRPr="00090C64">
        <w:rPr>
          <w:lang w:eastAsia="sv-SE"/>
        </w:rPr>
        <w:t>6.3.3.1</w:t>
      </w:r>
      <w:r w:rsidRPr="00090C64">
        <w:rPr>
          <w:lang w:eastAsia="sv-SE"/>
        </w:rPr>
        <w:tab/>
        <w:t>Definition and applicability</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845" w:name="_Toc21124957"/>
      <w:bookmarkStart w:id="1846" w:name="_Toc29767947"/>
      <w:bookmarkStart w:id="1847" w:name="_Toc36044389"/>
      <w:bookmarkStart w:id="1848" w:name="_Toc37230294"/>
      <w:bookmarkStart w:id="1849" w:name="_Toc45907437"/>
      <w:bookmarkStart w:id="1850" w:name="_Toc53181542"/>
      <w:bookmarkStart w:id="1851" w:name="_Toc61127413"/>
      <w:bookmarkStart w:id="1852" w:name="_Toc67054427"/>
      <w:bookmarkStart w:id="1853" w:name="_Toc67061425"/>
      <w:bookmarkStart w:id="1854" w:name="_Toc74734943"/>
      <w:bookmarkStart w:id="1855" w:name="_Toc74753186"/>
      <w:bookmarkStart w:id="1856" w:name="_Toc76507445"/>
      <w:bookmarkStart w:id="1857" w:name="_Toc83109054"/>
      <w:r w:rsidRPr="00090C64">
        <w:rPr>
          <w:lang w:eastAsia="sv-SE"/>
        </w:rPr>
        <w:t>6.3.3.2</w:t>
      </w:r>
      <w:r w:rsidRPr="00090C64">
        <w:rPr>
          <w:lang w:eastAsia="sv-SE"/>
        </w:rPr>
        <w:tab/>
        <w:t>Minimum Requirement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858" w:name="_Toc21124958"/>
      <w:bookmarkStart w:id="1859" w:name="_Toc29767948"/>
      <w:bookmarkStart w:id="1860" w:name="_Toc36044390"/>
      <w:bookmarkStart w:id="1861" w:name="_Toc37230295"/>
      <w:bookmarkStart w:id="1862" w:name="_Toc45907438"/>
      <w:bookmarkStart w:id="1863" w:name="_Toc53181543"/>
      <w:bookmarkStart w:id="1864" w:name="_Toc61127414"/>
      <w:bookmarkStart w:id="1865" w:name="_Toc67054428"/>
      <w:bookmarkStart w:id="1866" w:name="_Toc67061426"/>
      <w:bookmarkStart w:id="1867" w:name="_Toc74734944"/>
      <w:bookmarkStart w:id="1868" w:name="_Toc74753187"/>
      <w:bookmarkStart w:id="1869" w:name="_Toc76507446"/>
      <w:bookmarkStart w:id="1870" w:name="_Toc83109055"/>
      <w:r w:rsidRPr="00090C64">
        <w:rPr>
          <w:lang w:eastAsia="sv-SE"/>
        </w:rPr>
        <w:t>6.3.3.3</w:t>
      </w:r>
      <w:r w:rsidRPr="00090C64">
        <w:rPr>
          <w:lang w:eastAsia="sv-SE"/>
        </w:rPr>
        <w:tab/>
        <w:t>Test purpose</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871" w:name="_Toc21124959"/>
      <w:bookmarkStart w:id="1872" w:name="_Toc29767949"/>
      <w:bookmarkStart w:id="1873" w:name="_Toc36044391"/>
      <w:bookmarkStart w:id="1874" w:name="_Toc37230296"/>
      <w:bookmarkStart w:id="1875" w:name="_Toc45907439"/>
      <w:bookmarkStart w:id="1876" w:name="_Toc53181544"/>
      <w:bookmarkStart w:id="1877" w:name="_Toc61127415"/>
      <w:bookmarkStart w:id="1878" w:name="_Toc67054429"/>
      <w:bookmarkStart w:id="1879" w:name="_Toc67061427"/>
      <w:bookmarkStart w:id="1880" w:name="_Toc74734945"/>
      <w:bookmarkStart w:id="1881" w:name="_Toc74753188"/>
      <w:bookmarkStart w:id="1882" w:name="_Toc76507447"/>
      <w:bookmarkStart w:id="1883" w:name="_Toc83109056"/>
      <w:r w:rsidRPr="00090C64">
        <w:rPr>
          <w:lang w:eastAsia="sv-SE"/>
        </w:rPr>
        <w:t>6.</w:t>
      </w:r>
      <w:r w:rsidRPr="00090C64">
        <w:rPr>
          <w:lang w:eastAsia="zh-CN"/>
        </w:rPr>
        <w:t>3.3.</w:t>
      </w:r>
      <w:r w:rsidRPr="00090C64">
        <w:rPr>
          <w:lang w:eastAsia="sv-SE"/>
        </w:rPr>
        <w:t>4</w:t>
      </w:r>
      <w:r w:rsidRPr="00090C64">
        <w:rPr>
          <w:lang w:eastAsia="sv-SE"/>
        </w:rPr>
        <w:tab/>
        <w:t>Method of test</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3030F5E7" w14:textId="77777777" w:rsidR="00D57C09" w:rsidRPr="00090C64" w:rsidRDefault="00D57C09" w:rsidP="00D57C09">
      <w:pPr>
        <w:pStyle w:val="Heading5"/>
        <w:rPr>
          <w:lang w:eastAsia="sv-SE"/>
        </w:rPr>
      </w:pPr>
      <w:bookmarkStart w:id="1884" w:name="_Toc21124960"/>
      <w:bookmarkStart w:id="1885" w:name="_Toc29767950"/>
      <w:bookmarkStart w:id="1886" w:name="_Toc36044392"/>
      <w:bookmarkStart w:id="1887" w:name="_Toc37230297"/>
      <w:bookmarkStart w:id="1888" w:name="_Toc45907440"/>
      <w:bookmarkStart w:id="1889" w:name="_Toc53181545"/>
      <w:bookmarkStart w:id="1890" w:name="_Toc61127416"/>
      <w:bookmarkStart w:id="1891" w:name="_Toc67054430"/>
      <w:bookmarkStart w:id="1892" w:name="_Toc67061428"/>
      <w:bookmarkStart w:id="1893" w:name="_Toc74734946"/>
      <w:bookmarkStart w:id="1894" w:name="_Toc74753189"/>
      <w:bookmarkStart w:id="1895" w:name="_Toc76507448"/>
      <w:bookmarkStart w:id="1896" w:name="_Toc83109057"/>
      <w:r w:rsidRPr="00090C64">
        <w:rPr>
          <w:lang w:eastAsia="sv-SE"/>
        </w:rPr>
        <w:t>6.3.3.4.1</w:t>
      </w:r>
      <w:r w:rsidRPr="00090C64">
        <w:rPr>
          <w:lang w:eastAsia="sv-SE"/>
        </w:rPr>
        <w:tab/>
        <w:t>Initial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897" w:name="_Toc21124961"/>
      <w:bookmarkStart w:id="1898" w:name="_Toc29767951"/>
      <w:bookmarkStart w:id="1899" w:name="_Toc36044393"/>
      <w:bookmarkStart w:id="1900" w:name="_Toc37230298"/>
      <w:bookmarkStart w:id="1901" w:name="_Toc45907441"/>
      <w:bookmarkStart w:id="1902" w:name="_Toc53181546"/>
      <w:bookmarkStart w:id="1903" w:name="_Toc61127417"/>
      <w:bookmarkStart w:id="1904" w:name="_Toc67054431"/>
      <w:bookmarkStart w:id="1905" w:name="_Toc67061429"/>
      <w:bookmarkStart w:id="1906" w:name="_Toc74734947"/>
      <w:bookmarkStart w:id="1907" w:name="_Toc74753190"/>
      <w:bookmarkStart w:id="1908" w:name="_Toc76507449"/>
      <w:bookmarkStart w:id="1909" w:name="_Toc83109058"/>
      <w:r w:rsidRPr="00090C64">
        <w:rPr>
          <w:lang w:eastAsia="sv-SE"/>
        </w:rPr>
        <w:t>6.3.3.4.2</w:t>
      </w:r>
      <w:r w:rsidRPr="00090C64">
        <w:rPr>
          <w:lang w:eastAsia="sv-SE"/>
        </w:rPr>
        <w:tab/>
        <w:t>Procedure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910" w:name="_Toc21124962"/>
      <w:bookmarkStart w:id="1911" w:name="_Toc29767952"/>
      <w:bookmarkStart w:id="1912" w:name="_Toc36044394"/>
      <w:bookmarkStart w:id="1913" w:name="_Toc37230299"/>
      <w:bookmarkStart w:id="1914" w:name="_Toc45907442"/>
      <w:bookmarkStart w:id="1915" w:name="_Toc53181547"/>
      <w:bookmarkStart w:id="1916" w:name="_Toc61127418"/>
      <w:bookmarkStart w:id="1917" w:name="_Toc67054432"/>
      <w:bookmarkStart w:id="1918" w:name="_Toc67061430"/>
      <w:bookmarkStart w:id="1919" w:name="_Toc74734948"/>
      <w:bookmarkStart w:id="1920" w:name="_Toc74753191"/>
      <w:bookmarkStart w:id="1921" w:name="_Toc76507450"/>
      <w:bookmarkStart w:id="1922" w:name="_Toc83109059"/>
      <w:r w:rsidRPr="00090C64">
        <w:rPr>
          <w:lang w:eastAsia="sv-SE"/>
        </w:rPr>
        <w:t>6.</w:t>
      </w:r>
      <w:r w:rsidRPr="00090C64">
        <w:rPr>
          <w:lang w:eastAsia="zh-CN"/>
        </w:rPr>
        <w:t>3.3.</w:t>
      </w:r>
      <w:r w:rsidRPr="00090C64">
        <w:rPr>
          <w:lang w:eastAsia="sv-SE"/>
        </w:rPr>
        <w:t>5</w:t>
      </w:r>
      <w:r w:rsidRPr="00090C64">
        <w:rPr>
          <w:lang w:eastAsia="sv-SE"/>
        </w:rPr>
        <w:tab/>
        <w:t>Test Requirement</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923" w:name="_Toc21124963"/>
      <w:bookmarkStart w:id="1924" w:name="_Toc29767953"/>
      <w:bookmarkStart w:id="1925" w:name="_Toc36044395"/>
      <w:bookmarkStart w:id="1926" w:name="_Toc37230300"/>
      <w:bookmarkStart w:id="1927" w:name="_Toc45907443"/>
      <w:bookmarkStart w:id="1928" w:name="_Toc53181548"/>
      <w:bookmarkStart w:id="1929" w:name="_Toc61127419"/>
      <w:bookmarkStart w:id="1930" w:name="_Toc67054433"/>
      <w:bookmarkStart w:id="1931" w:name="_Toc67061431"/>
      <w:bookmarkStart w:id="1932" w:name="_Toc74734949"/>
      <w:bookmarkStart w:id="1933" w:name="_Toc74753192"/>
      <w:bookmarkStart w:id="1934" w:name="_Toc76507451"/>
      <w:bookmarkStart w:id="1935" w:name="_Toc83109060"/>
      <w:r w:rsidRPr="00090C64">
        <w:t>6.4</w:t>
      </w:r>
      <w:r w:rsidRPr="00090C64">
        <w:tab/>
        <w:t>OTA Output power dynamics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52185E47" w14:textId="77777777" w:rsidR="00D57C09" w:rsidRPr="00090C64" w:rsidRDefault="00D57C09" w:rsidP="00D57C09">
      <w:pPr>
        <w:pStyle w:val="Heading3"/>
      </w:pPr>
      <w:bookmarkStart w:id="1936" w:name="_Toc21124964"/>
      <w:bookmarkStart w:id="1937" w:name="_Toc29767954"/>
      <w:bookmarkStart w:id="1938" w:name="_Toc36044396"/>
      <w:bookmarkStart w:id="1939" w:name="_Toc37230301"/>
      <w:bookmarkStart w:id="1940" w:name="_Toc45907444"/>
      <w:bookmarkStart w:id="1941" w:name="_Toc53181549"/>
      <w:bookmarkStart w:id="1942" w:name="_Toc61127420"/>
      <w:bookmarkStart w:id="1943" w:name="_Toc67054434"/>
      <w:bookmarkStart w:id="1944" w:name="_Toc67061432"/>
      <w:bookmarkStart w:id="1945" w:name="_Toc74734950"/>
      <w:bookmarkStart w:id="1946" w:name="_Toc74753193"/>
      <w:bookmarkStart w:id="1947" w:name="_Toc76507452"/>
      <w:bookmarkStart w:id="1948" w:name="_Toc83109061"/>
      <w:r w:rsidRPr="00090C64">
        <w:t>6.4.1</w:t>
      </w:r>
      <w:r w:rsidRPr="00090C64">
        <w:tab/>
        <w:t>General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949" w:name="_Toc21124965"/>
      <w:bookmarkStart w:id="1950" w:name="_Toc29767955"/>
      <w:bookmarkStart w:id="1951" w:name="_Toc36044397"/>
      <w:bookmarkStart w:id="1952" w:name="_Toc37230302"/>
      <w:bookmarkStart w:id="1953" w:name="_Toc45907445"/>
      <w:bookmarkStart w:id="1954" w:name="_Toc53181550"/>
      <w:bookmarkStart w:id="1955" w:name="_Toc61127421"/>
      <w:bookmarkStart w:id="1956" w:name="_Toc67054435"/>
      <w:bookmarkStart w:id="1957" w:name="_Toc67061433"/>
      <w:bookmarkStart w:id="1958" w:name="_Toc74734951"/>
      <w:bookmarkStart w:id="1959" w:name="_Toc74753194"/>
      <w:bookmarkStart w:id="1960" w:name="_Toc76507453"/>
      <w:bookmarkStart w:id="1961" w:name="_Toc83109062"/>
      <w:r w:rsidRPr="00090C64">
        <w:t>6.4.2</w:t>
      </w:r>
      <w:r w:rsidRPr="00090C64">
        <w:tab/>
        <w:t>OTA UTRA Inner loop power control in the downlink</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CCCFCE9" w14:textId="77777777" w:rsidR="00D57C09" w:rsidRPr="00090C64" w:rsidRDefault="00D57C09" w:rsidP="00D57C09">
      <w:pPr>
        <w:pStyle w:val="Heading4"/>
        <w:rPr>
          <w:lang w:eastAsia="sv-SE"/>
        </w:rPr>
      </w:pPr>
      <w:bookmarkStart w:id="1962" w:name="_Toc21124966"/>
      <w:bookmarkStart w:id="1963" w:name="_Toc29767956"/>
      <w:bookmarkStart w:id="1964" w:name="_Toc36044398"/>
      <w:bookmarkStart w:id="1965" w:name="_Toc37230303"/>
      <w:bookmarkStart w:id="1966" w:name="_Toc45907446"/>
      <w:bookmarkStart w:id="1967" w:name="_Toc53181551"/>
      <w:bookmarkStart w:id="1968" w:name="_Toc61127422"/>
      <w:bookmarkStart w:id="1969" w:name="_Toc67054436"/>
      <w:bookmarkStart w:id="1970" w:name="_Toc67061434"/>
      <w:bookmarkStart w:id="1971" w:name="_Toc74734952"/>
      <w:bookmarkStart w:id="1972" w:name="_Toc74753195"/>
      <w:bookmarkStart w:id="1973" w:name="_Toc76507454"/>
      <w:bookmarkStart w:id="1974" w:name="_Toc83109063"/>
      <w:r w:rsidRPr="00090C64">
        <w:rPr>
          <w:lang w:eastAsia="sv-SE"/>
        </w:rPr>
        <w:t>6.4.2.1</w:t>
      </w:r>
      <w:r w:rsidRPr="00090C64">
        <w:rPr>
          <w:lang w:eastAsia="sv-SE"/>
        </w:rPr>
        <w:tab/>
        <w:t>Definition and applicability</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975" w:name="_Toc21124967"/>
      <w:bookmarkStart w:id="1976" w:name="_Toc29767957"/>
      <w:bookmarkStart w:id="1977" w:name="_Toc36044399"/>
      <w:bookmarkStart w:id="1978" w:name="_Toc37230304"/>
      <w:bookmarkStart w:id="1979" w:name="_Toc45907447"/>
      <w:bookmarkStart w:id="1980" w:name="_Toc53181552"/>
      <w:bookmarkStart w:id="1981" w:name="_Toc61127423"/>
      <w:bookmarkStart w:id="1982" w:name="_Toc67054437"/>
      <w:bookmarkStart w:id="1983" w:name="_Toc67061435"/>
      <w:bookmarkStart w:id="1984" w:name="_Toc74734953"/>
      <w:bookmarkStart w:id="1985" w:name="_Toc74753196"/>
      <w:bookmarkStart w:id="1986" w:name="_Toc76507455"/>
      <w:bookmarkStart w:id="1987" w:name="_Toc83109064"/>
      <w:r w:rsidRPr="00090C64">
        <w:rPr>
          <w:lang w:eastAsia="sv-SE"/>
        </w:rPr>
        <w:t>6.4.2.2</w:t>
      </w:r>
      <w:r w:rsidRPr="00090C64">
        <w:rPr>
          <w:lang w:eastAsia="sv-SE"/>
        </w:rPr>
        <w:tab/>
        <w:t>Minimum requirement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988" w:name="_Toc21124968"/>
      <w:bookmarkStart w:id="1989" w:name="_Toc29767958"/>
      <w:bookmarkStart w:id="1990" w:name="_Toc36044400"/>
      <w:bookmarkStart w:id="1991" w:name="_Toc37230305"/>
      <w:bookmarkStart w:id="1992" w:name="_Toc45907448"/>
      <w:bookmarkStart w:id="1993" w:name="_Toc53181553"/>
      <w:bookmarkStart w:id="1994" w:name="_Toc61127424"/>
      <w:bookmarkStart w:id="1995" w:name="_Toc67054438"/>
      <w:bookmarkStart w:id="1996" w:name="_Toc67061436"/>
      <w:bookmarkStart w:id="1997" w:name="_Toc74734954"/>
      <w:bookmarkStart w:id="1998" w:name="_Toc74753197"/>
      <w:bookmarkStart w:id="1999" w:name="_Toc76507456"/>
      <w:bookmarkStart w:id="2000" w:name="_Toc83109065"/>
      <w:r w:rsidRPr="00090C64">
        <w:rPr>
          <w:lang w:eastAsia="sv-SE"/>
        </w:rPr>
        <w:t>6.4.2.3</w:t>
      </w:r>
      <w:r w:rsidRPr="00090C64">
        <w:rPr>
          <w:lang w:eastAsia="sv-SE"/>
        </w:rPr>
        <w:tab/>
        <w:t>Test purpose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001" w:name="_Toc21124969"/>
      <w:bookmarkStart w:id="2002" w:name="_Toc29767959"/>
      <w:bookmarkStart w:id="2003" w:name="_Toc36044401"/>
      <w:bookmarkStart w:id="2004" w:name="_Toc37230306"/>
      <w:bookmarkStart w:id="2005" w:name="_Toc45907449"/>
      <w:bookmarkStart w:id="2006" w:name="_Toc53181554"/>
      <w:bookmarkStart w:id="2007" w:name="_Toc61127425"/>
      <w:bookmarkStart w:id="2008" w:name="_Toc67054439"/>
      <w:bookmarkStart w:id="2009" w:name="_Toc67061437"/>
      <w:bookmarkStart w:id="2010" w:name="_Toc74734955"/>
      <w:bookmarkStart w:id="2011" w:name="_Toc74753198"/>
      <w:bookmarkStart w:id="2012" w:name="_Toc76507457"/>
      <w:bookmarkStart w:id="2013" w:name="_Toc83109066"/>
      <w:r w:rsidRPr="00090C64">
        <w:rPr>
          <w:lang w:eastAsia="sv-SE"/>
        </w:rPr>
        <w:t>6.</w:t>
      </w:r>
      <w:r w:rsidRPr="00090C64">
        <w:rPr>
          <w:lang w:eastAsia="zh-CN"/>
        </w:rPr>
        <w:t>4.2.</w:t>
      </w:r>
      <w:r w:rsidRPr="00090C64">
        <w:rPr>
          <w:lang w:eastAsia="sv-SE"/>
        </w:rPr>
        <w:t>4</w:t>
      </w:r>
      <w:r w:rsidRPr="00090C64">
        <w:rPr>
          <w:lang w:eastAsia="sv-SE"/>
        </w:rPr>
        <w:tab/>
        <w:t>Method of test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5497B7E" w14:textId="77777777" w:rsidR="00D57C09" w:rsidRPr="00090C64" w:rsidRDefault="00D57C09" w:rsidP="00D57C09">
      <w:pPr>
        <w:pStyle w:val="Heading5"/>
        <w:rPr>
          <w:lang w:eastAsia="sv-SE"/>
        </w:rPr>
      </w:pPr>
      <w:bookmarkStart w:id="2014" w:name="_Toc21124970"/>
      <w:bookmarkStart w:id="2015" w:name="_Toc29767960"/>
      <w:bookmarkStart w:id="2016" w:name="_Toc36044402"/>
      <w:bookmarkStart w:id="2017" w:name="_Toc37230307"/>
      <w:bookmarkStart w:id="2018" w:name="_Toc45907450"/>
      <w:bookmarkStart w:id="2019" w:name="_Toc53181555"/>
      <w:bookmarkStart w:id="2020" w:name="_Toc61127426"/>
      <w:bookmarkStart w:id="2021" w:name="_Toc67054440"/>
      <w:bookmarkStart w:id="2022" w:name="_Toc67061438"/>
      <w:bookmarkStart w:id="2023" w:name="_Toc74734956"/>
      <w:bookmarkStart w:id="2024" w:name="_Toc74753199"/>
      <w:bookmarkStart w:id="2025" w:name="_Toc76507458"/>
      <w:bookmarkStart w:id="2026" w:name="_Toc83109067"/>
      <w:r w:rsidRPr="00090C64">
        <w:rPr>
          <w:lang w:eastAsia="sv-SE"/>
        </w:rPr>
        <w:t>6.4.2.4.1</w:t>
      </w:r>
      <w:r w:rsidRPr="00090C64">
        <w:rPr>
          <w:lang w:eastAsia="sv-SE"/>
        </w:rPr>
        <w:tab/>
        <w:t>Initial conditions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027" w:name="_Toc21124971"/>
      <w:bookmarkStart w:id="2028" w:name="_Toc29767961"/>
      <w:bookmarkStart w:id="2029" w:name="_Toc36044403"/>
      <w:bookmarkStart w:id="2030" w:name="_Toc37230308"/>
      <w:bookmarkStart w:id="2031" w:name="_Toc45907451"/>
      <w:bookmarkStart w:id="2032" w:name="_Toc53181556"/>
      <w:bookmarkStart w:id="2033" w:name="_Toc61127427"/>
      <w:bookmarkStart w:id="2034" w:name="_Toc67054441"/>
      <w:bookmarkStart w:id="2035" w:name="_Toc67061439"/>
      <w:bookmarkStart w:id="2036" w:name="_Toc74734957"/>
      <w:bookmarkStart w:id="2037" w:name="_Toc74753200"/>
      <w:bookmarkStart w:id="2038" w:name="_Toc76507459"/>
      <w:bookmarkStart w:id="2039" w:name="_Toc83109068"/>
      <w:r w:rsidRPr="00090C64">
        <w:rPr>
          <w:lang w:eastAsia="sv-SE"/>
        </w:rPr>
        <w:t>6.4.2.4.2</w:t>
      </w:r>
      <w:r w:rsidRPr="00090C64">
        <w:rPr>
          <w:lang w:eastAsia="sv-SE"/>
        </w:rPr>
        <w:tab/>
        <w:t>Procedure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040" w:name="_Toc21124972"/>
      <w:bookmarkStart w:id="2041" w:name="_Toc29767962"/>
      <w:bookmarkStart w:id="2042" w:name="_Toc36044404"/>
      <w:bookmarkStart w:id="2043" w:name="_Toc37230309"/>
      <w:bookmarkStart w:id="2044" w:name="_Toc45907452"/>
      <w:bookmarkStart w:id="2045" w:name="_Toc53181557"/>
      <w:bookmarkStart w:id="2046" w:name="_Toc61127428"/>
      <w:bookmarkStart w:id="2047" w:name="_Toc67054442"/>
      <w:bookmarkStart w:id="2048" w:name="_Toc67061440"/>
      <w:bookmarkStart w:id="2049" w:name="_Toc74734958"/>
      <w:bookmarkStart w:id="2050" w:name="_Toc74753201"/>
      <w:bookmarkStart w:id="2051" w:name="_Toc76507460"/>
      <w:bookmarkStart w:id="2052" w:name="_Toc83109069"/>
      <w:r w:rsidRPr="00090C64">
        <w:rPr>
          <w:lang w:eastAsia="sv-SE"/>
        </w:rPr>
        <w:t>6.</w:t>
      </w:r>
      <w:r w:rsidRPr="00090C64">
        <w:rPr>
          <w:lang w:eastAsia="zh-CN"/>
        </w:rPr>
        <w:t>4.2.</w:t>
      </w:r>
      <w:r w:rsidRPr="00090C64">
        <w:rPr>
          <w:lang w:eastAsia="sv-SE"/>
        </w:rPr>
        <w:t>5</w:t>
      </w:r>
      <w:r w:rsidRPr="00090C64">
        <w:rPr>
          <w:lang w:eastAsia="sv-SE"/>
        </w:rPr>
        <w:tab/>
        <w:t>Test Requirement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053" w:name="_Toc21124973"/>
      <w:bookmarkStart w:id="2054" w:name="_Toc29767963"/>
      <w:bookmarkStart w:id="2055" w:name="_Toc36044405"/>
      <w:bookmarkStart w:id="2056" w:name="_Toc37230310"/>
      <w:bookmarkStart w:id="2057" w:name="_Toc45907453"/>
      <w:bookmarkStart w:id="2058" w:name="_Toc53181558"/>
      <w:bookmarkStart w:id="2059" w:name="_Toc61127429"/>
      <w:bookmarkStart w:id="2060" w:name="_Toc67054443"/>
      <w:bookmarkStart w:id="2061" w:name="_Toc67061441"/>
      <w:bookmarkStart w:id="2062" w:name="_Toc74734959"/>
      <w:bookmarkStart w:id="2063" w:name="_Toc74753202"/>
      <w:bookmarkStart w:id="2064" w:name="_Toc76507461"/>
      <w:bookmarkStart w:id="2065" w:name="_Toc83109070"/>
      <w:r w:rsidRPr="00090C64">
        <w:t>6.4.3</w:t>
      </w:r>
      <w:r w:rsidRPr="00090C64">
        <w:tab/>
        <w:t>OTA Power control dynamic range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1FC766" w14:textId="77777777" w:rsidR="00D57C09" w:rsidRPr="00090C64" w:rsidRDefault="00D57C09" w:rsidP="00D57C09">
      <w:pPr>
        <w:pStyle w:val="Heading4"/>
        <w:rPr>
          <w:lang w:eastAsia="sv-SE"/>
        </w:rPr>
      </w:pPr>
      <w:bookmarkStart w:id="2066" w:name="_Toc21124974"/>
      <w:bookmarkStart w:id="2067" w:name="_Toc29767964"/>
      <w:bookmarkStart w:id="2068" w:name="_Toc36044406"/>
      <w:bookmarkStart w:id="2069" w:name="_Toc37230311"/>
      <w:bookmarkStart w:id="2070" w:name="_Toc45907454"/>
      <w:bookmarkStart w:id="2071" w:name="_Toc53181559"/>
      <w:bookmarkStart w:id="2072" w:name="_Toc61127430"/>
      <w:bookmarkStart w:id="2073" w:name="_Toc67054444"/>
      <w:bookmarkStart w:id="2074" w:name="_Toc67061442"/>
      <w:bookmarkStart w:id="2075" w:name="_Toc74734960"/>
      <w:bookmarkStart w:id="2076" w:name="_Toc74753203"/>
      <w:bookmarkStart w:id="2077" w:name="_Toc76507462"/>
      <w:bookmarkStart w:id="2078" w:name="_Toc83109071"/>
      <w:r w:rsidRPr="00090C64">
        <w:rPr>
          <w:lang w:eastAsia="sv-SE"/>
        </w:rPr>
        <w:t>6.4.3.1</w:t>
      </w:r>
      <w:r w:rsidRPr="00090C64">
        <w:rPr>
          <w:lang w:eastAsia="sv-SE"/>
        </w:rPr>
        <w:tab/>
        <w:t>Definition and applicability</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079" w:name="_Toc21124975"/>
      <w:bookmarkStart w:id="2080" w:name="_Toc29767965"/>
      <w:bookmarkStart w:id="2081" w:name="_Toc36044407"/>
      <w:bookmarkStart w:id="2082" w:name="_Toc37230312"/>
      <w:bookmarkStart w:id="2083" w:name="_Toc45907455"/>
      <w:bookmarkStart w:id="2084" w:name="_Toc53181560"/>
      <w:bookmarkStart w:id="2085" w:name="_Toc61127431"/>
      <w:bookmarkStart w:id="2086" w:name="_Toc67054445"/>
      <w:bookmarkStart w:id="2087" w:name="_Toc67061443"/>
      <w:bookmarkStart w:id="2088" w:name="_Toc74734961"/>
      <w:bookmarkStart w:id="2089" w:name="_Toc74753204"/>
      <w:bookmarkStart w:id="2090" w:name="_Toc76507463"/>
      <w:bookmarkStart w:id="2091" w:name="_Toc83109072"/>
      <w:r w:rsidRPr="00090C64">
        <w:rPr>
          <w:lang w:eastAsia="sv-SE"/>
        </w:rPr>
        <w:t>6.4.3.2</w:t>
      </w:r>
      <w:r w:rsidRPr="00090C64">
        <w:rPr>
          <w:lang w:eastAsia="sv-SE"/>
        </w:rPr>
        <w:tab/>
        <w:t>Minimum Requirement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092" w:name="_Toc21124976"/>
      <w:bookmarkStart w:id="2093" w:name="_Toc29767966"/>
      <w:bookmarkStart w:id="2094" w:name="_Toc36044408"/>
      <w:bookmarkStart w:id="2095" w:name="_Toc37230313"/>
      <w:bookmarkStart w:id="2096" w:name="_Toc45907456"/>
      <w:bookmarkStart w:id="2097" w:name="_Toc53181561"/>
      <w:bookmarkStart w:id="2098" w:name="_Toc61127432"/>
      <w:bookmarkStart w:id="2099" w:name="_Toc67054446"/>
      <w:bookmarkStart w:id="2100" w:name="_Toc67061444"/>
      <w:bookmarkStart w:id="2101" w:name="_Toc74734962"/>
      <w:bookmarkStart w:id="2102" w:name="_Toc74753205"/>
      <w:bookmarkStart w:id="2103" w:name="_Toc76507464"/>
      <w:bookmarkStart w:id="2104" w:name="_Toc83109073"/>
      <w:r w:rsidRPr="00090C64">
        <w:rPr>
          <w:lang w:eastAsia="sv-SE"/>
        </w:rPr>
        <w:t>6.4.3.3</w:t>
      </w:r>
      <w:r w:rsidRPr="00090C64">
        <w:rPr>
          <w:lang w:eastAsia="sv-SE"/>
        </w:rPr>
        <w:tab/>
        <w:t>Test purpose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105" w:name="_Toc21124977"/>
      <w:bookmarkStart w:id="2106" w:name="_Toc29767967"/>
      <w:bookmarkStart w:id="2107" w:name="_Toc36044409"/>
      <w:bookmarkStart w:id="2108" w:name="_Toc37230314"/>
      <w:bookmarkStart w:id="2109" w:name="_Toc45907457"/>
      <w:bookmarkStart w:id="2110" w:name="_Toc53181562"/>
      <w:bookmarkStart w:id="2111" w:name="_Toc61127433"/>
      <w:bookmarkStart w:id="2112" w:name="_Toc67054447"/>
      <w:bookmarkStart w:id="2113" w:name="_Toc67061445"/>
      <w:bookmarkStart w:id="2114" w:name="_Toc74734963"/>
      <w:bookmarkStart w:id="2115" w:name="_Toc74753206"/>
      <w:bookmarkStart w:id="2116" w:name="_Toc76507465"/>
      <w:bookmarkStart w:id="2117" w:name="_Toc83109074"/>
      <w:r w:rsidRPr="00090C64">
        <w:rPr>
          <w:lang w:eastAsia="sv-SE"/>
        </w:rPr>
        <w:t>6.</w:t>
      </w:r>
      <w:r w:rsidRPr="00090C64">
        <w:rPr>
          <w:lang w:eastAsia="zh-CN"/>
        </w:rPr>
        <w:t>4.3.</w:t>
      </w:r>
      <w:r w:rsidRPr="00090C64">
        <w:rPr>
          <w:lang w:eastAsia="sv-SE"/>
        </w:rPr>
        <w:t>4</w:t>
      </w:r>
      <w:r w:rsidRPr="00090C64">
        <w:rPr>
          <w:lang w:eastAsia="sv-SE"/>
        </w:rPr>
        <w:tab/>
        <w:t>Method of test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5565108E" w14:textId="77777777" w:rsidR="00D57C09" w:rsidRPr="00090C64" w:rsidRDefault="00D57C09" w:rsidP="00D57C09">
      <w:pPr>
        <w:pStyle w:val="Heading5"/>
        <w:rPr>
          <w:lang w:eastAsia="sv-SE"/>
        </w:rPr>
      </w:pPr>
      <w:bookmarkStart w:id="2118" w:name="_Toc21124978"/>
      <w:bookmarkStart w:id="2119" w:name="_Toc29767968"/>
      <w:bookmarkStart w:id="2120" w:name="_Toc36044410"/>
      <w:bookmarkStart w:id="2121" w:name="_Toc37230315"/>
      <w:bookmarkStart w:id="2122" w:name="_Toc45907458"/>
      <w:bookmarkStart w:id="2123" w:name="_Toc53181563"/>
      <w:bookmarkStart w:id="2124" w:name="_Toc61127434"/>
      <w:bookmarkStart w:id="2125" w:name="_Toc67054448"/>
      <w:bookmarkStart w:id="2126" w:name="_Toc67061446"/>
      <w:bookmarkStart w:id="2127" w:name="_Toc74734964"/>
      <w:bookmarkStart w:id="2128" w:name="_Toc74753207"/>
      <w:bookmarkStart w:id="2129" w:name="_Toc76507466"/>
      <w:bookmarkStart w:id="2130" w:name="_Toc83109075"/>
      <w:r w:rsidRPr="00090C64">
        <w:rPr>
          <w:lang w:eastAsia="sv-SE"/>
        </w:rPr>
        <w:t>6.4.3.4.1</w:t>
      </w:r>
      <w:r w:rsidRPr="00090C64">
        <w:rPr>
          <w:lang w:eastAsia="sv-SE"/>
        </w:rPr>
        <w:tab/>
        <w:t>Initial conditions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131" w:name="_Toc21124979"/>
      <w:bookmarkStart w:id="2132" w:name="_Toc29767969"/>
      <w:bookmarkStart w:id="2133" w:name="_Toc36044411"/>
      <w:bookmarkStart w:id="2134" w:name="_Toc37230316"/>
      <w:bookmarkStart w:id="2135" w:name="_Toc45907459"/>
      <w:bookmarkStart w:id="2136" w:name="_Toc53181564"/>
      <w:bookmarkStart w:id="2137" w:name="_Toc61127435"/>
      <w:bookmarkStart w:id="2138" w:name="_Toc67054449"/>
      <w:bookmarkStart w:id="2139" w:name="_Toc67061447"/>
      <w:bookmarkStart w:id="2140" w:name="_Toc74734965"/>
      <w:bookmarkStart w:id="2141" w:name="_Toc74753208"/>
      <w:bookmarkStart w:id="2142" w:name="_Toc76507467"/>
      <w:bookmarkStart w:id="2143" w:name="_Toc83109076"/>
      <w:r w:rsidRPr="00090C64">
        <w:rPr>
          <w:lang w:eastAsia="sv-SE"/>
        </w:rPr>
        <w:t>6.4.3.4.2</w:t>
      </w:r>
      <w:r w:rsidRPr="00090C64">
        <w:rPr>
          <w:lang w:eastAsia="sv-SE"/>
        </w:rPr>
        <w:tab/>
        <w:t>Procedure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144" w:name="_Toc21124980"/>
      <w:bookmarkStart w:id="2145" w:name="_Toc29767970"/>
      <w:bookmarkStart w:id="2146" w:name="_Toc36044412"/>
      <w:bookmarkStart w:id="2147" w:name="_Toc37230317"/>
      <w:bookmarkStart w:id="2148" w:name="_Toc45907460"/>
      <w:bookmarkStart w:id="2149" w:name="_Toc53181565"/>
      <w:bookmarkStart w:id="2150" w:name="_Toc61127436"/>
      <w:bookmarkStart w:id="2151" w:name="_Toc67054450"/>
      <w:bookmarkStart w:id="2152" w:name="_Toc67061448"/>
      <w:bookmarkStart w:id="2153" w:name="_Toc74734966"/>
      <w:bookmarkStart w:id="2154" w:name="_Toc74753209"/>
      <w:bookmarkStart w:id="2155" w:name="_Toc76507468"/>
      <w:bookmarkStart w:id="2156" w:name="_Toc83109077"/>
      <w:r w:rsidRPr="00090C64">
        <w:rPr>
          <w:lang w:eastAsia="sv-SE"/>
        </w:rPr>
        <w:t>6.</w:t>
      </w:r>
      <w:r w:rsidRPr="00090C64">
        <w:rPr>
          <w:lang w:eastAsia="zh-CN"/>
        </w:rPr>
        <w:t>4.3.</w:t>
      </w:r>
      <w:r w:rsidRPr="00090C64">
        <w:rPr>
          <w:lang w:eastAsia="sv-SE"/>
        </w:rPr>
        <w:t>5</w:t>
      </w:r>
      <w:r w:rsidRPr="00090C64">
        <w:rPr>
          <w:lang w:eastAsia="sv-SE"/>
        </w:rPr>
        <w:tab/>
        <w:t>Test Requirement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157" w:name="_Toc21124981"/>
      <w:bookmarkStart w:id="2158" w:name="_Toc29767971"/>
      <w:bookmarkStart w:id="2159" w:name="_Toc36044413"/>
      <w:bookmarkStart w:id="2160" w:name="_Toc37230318"/>
      <w:bookmarkStart w:id="2161" w:name="_Toc45907461"/>
      <w:bookmarkStart w:id="2162" w:name="_Toc53181566"/>
      <w:bookmarkStart w:id="2163" w:name="_Toc61127437"/>
      <w:bookmarkStart w:id="2164" w:name="_Toc67054451"/>
      <w:bookmarkStart w:id="2165" w:name="_Toc67061449"/>
      <w:bookmarkStart w:id="2166" w:name="_Toc74734967"/>
      <w:bookmarkStart w:id="2167" w:name="_Toc74753210"/>
      <w:bookmarkStart w:id="2168" w:name="_Toc76507469"/>
      <w:bookmarkStart w:id="2169" w:name="_Toc83109078"/>
      <w:r w:rsidRPr="00090C64">
        <w:t>6.4.4</w:t>
      </w:r>
      <w:r w:rsidRPr="00090C64">
        <w:tab/>
        <w:t>OTA total power dynamic range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11A51844" w14:textId="77777777" w:rsidR="00D57C09" w:rsidRPr="00090C64" w:rsidRDefault="00D57C09" w:rsidP="00D57C09">
      <w:pPr>
        <w:pStyle w:val="Heading4"/>
        <w:rPr>
          <w:lang w:eastAsia="sv-SE"/>
        </w:rPr>
      </w:pPr>
      <w:bookmarkStart w:id="2170" w:name="_Toc21124982"/>
      <w:bookmarkStart w:id="2171" w:name="_Toc29767972"/>
      <w:bookmarkStart w:id="2172" w:name="_Toc36044414"/>
      <w:bookmarkStart w:id="2173" w:name="_Toc37230319"/>
      <w:bookmarkStart w:id="2174" w:name="_Toc45907462"/>
      <w:bookmarkStart w:id="2175" w:name="_Toc53181567"/>
      <w:bookmarkStart w:id="2176" w:name="_Toc61127438"/>
      <w:bookmarkStart w:id="2177" w:name="_Toc67054452"/>
      <w:bookmarkStart w:id="2178" w:name="_Toc67061450"/>
      <w:bookmarkStart w:id="2179" w:name="_Toc74734968"/>
      <w:bookmarkStart w:id="2180" w:name="_Toc74753211"/>
      <w:bookmarkStart w:id="2181" w:name="_Toc76507470"/>
      <w:bookmarkStart w:id="2182" w:name="_Toc83109079"/>
      <w:r w:rsidRPr="00090C64">
        <w:rPr>
          <w:lang w:eastAsia="sv-SE"/>
        </w:rPr>
        <w:t>6.4.4.1</w:t>
      </w:r>
      <w:r w:rsidRPr="00090C64">
        <w:rPr>
          <w:lang w:eastAsia="sv-SE"/>
        </w:rPr>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183" w:name="_Toc21124983"/>
      <w:bookmarkStart w:id="2184" w:name="_Toc29767973"/>
      <w:bookmarkStart w:id="2185" w:name="_Toc36044415"/>
      <w:bookmarkStart w:id="2186" w:name="_Toc37230320"/>
      <w:bookmarkStart w:id="2187" w:name="_Toc45907463"/>
      <w:bookmarkStart w:id="2188" w:name="_Toc53181568"/>
      <w:bookmarkStart w:id="2189" w:name="_Toc61127439"/>
      <w:bookmarkStart w:id="2190" w:name="_Toc67054453"/>
      <w:bookmarkStart w:id="2191" w:name="_Toc67061451"/>
      <w:bookmarkStart w:id="2192" w:name="_Toc74734969"/>
      <w:bookmarkStart w:id="2193" w:name="_Toc74753212"/>
      <w:bookmarkStart w:id="2194" w:name="_Toc76507471"/>
      <w:bookmarkStart w:id="2195" w:name="_Toc83109080"/>
      <w:r w:rsidRPr="00090C64">
        <w:rPr>
          <w:lang w:eastAsia="sv-SE"/>
        </w:rPr>
        <w:t>6.4.4.2</w:t>
      </w:r>
      <w:r w:rsidRPr="00090C64">
        <w:rPr>
          <w:lang w:eastAsia="sv-SE"/>
        </w:rPr>
        <w:tab/>
        <w:t>Minimum Requirement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196" w:name="_Toc21124984"/>
      <w:bookmarkStart w:id="2197" w:name="_Toc29767974"/>
      <w:bookmarkStart w:id="2198" w:name="_Toc36044416"/>
      <w:bookmarkStart w:id="2199" w:name="_Toc37230321"/>
      <w:bookmarkStart w:id="2200" w:name="_Toc45907464"/>
      <w:bookmarkStart w:id="2201" w:name="_Toc53181569"/>
      <w:bookmarkStart w:id="2202" w:name="_Toc61127440"/>
      <w:bookmarkStart w:id="2203" w:name="_Toc67054454"/>
      <w:bookmarkStart w:id="2204" w:name="_Toc67061452"/>
      <w:bookmarkStart w:id="2205" w:name="_Toc74734970"/>
      <w:bookmarkStart w:id="2206" w:name="_Toc74753213"/>
      <w:bookmarkStart w:id="2207" w:name="_Toc76507472"/>
      <w:bookmarkStart w:id="2208" w:name="_Toc83109081"/>
      <w:r w:rsidRPr="00090C64">
        <w:rPr>
          <w:lang w:eastAsia="sv-SE"/>
        </w:rPr>
        <w:t>6.4.4.3</w:t>
      </w:r>
      <w:r w:rsidRPr="00090C64">
        <w:rPr>
          <w:lang w:eastAsia="sv-SE"/>
        </w:rPr>
        <w:tab/>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209" w:name="_Toc21124985"/>
      <w:bookmarkStart w:id="2210" w:name="_Toc29767975"/>
      <w:bookmarkStart w:id="2211" w:name="_Toc36044417"/>
      <w:bookmarkStart w:id="2212" w:name="_Toc37230322"/>
      <w:bookmarkStart w:id="2213" w:name="_Toc45907465"/>
      <w:bookmarkStart w:id="2214" w:name="_Toc53181570"/>
      <w:bookmarkStart w:id="2215" w:name="_Toc61127441"/>
      <w:bookmarkStart w:id="2216" w:name="_Toc67054455"/>
      <w:bookmarkStart w:id="2217" w:name="_Toc67061453"/>
      <w:bookmarkStart w:id="2218" w:name="_Toc74734971"/>
      <w:bookmarkStart w:id="2219" w:name="_Toc74753214"/>
      <w:bookmarkStart w:id="2220" w:name="_Toc76507473"/>
      <w:bookmarkStart w:id="2221" w:name="_Toc83109082"/>
      <w:r w:rsidRPr="00090C64">
        <w:rPr>
          <w:lang w:eastAsia="sv-SE"/>
        </w:rPr>
        <w:t>6.</w:t>
      </w:r>
      <w:r w:rsidRPr="00090C64">
        <w:rPr>
          <w:lang w:eastAsia="zh-CN"/>
        </w:rPr>
        <w:t>4.4.</w:t>
      </w:r>
      <w:r w:rsidRPr="00090C64">
        <w:rPr>
          <w:lang w:eastAsia="sv-SE"/>
        </w:rPr>
        <w:t>4</w:t>
      </w:r>
      <w:r w:rsidRPr="00090C64">
        <w:rPr>
          <w:lang w:eastAsia="sv-SE"/>
        </w:rPr>
        <w:tab/>
        <w:t>Method of test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02B0BF22" w14:textId="77777777" w:rsidR="00D57C09" w:rsidRPr="00090C64" w:rsidRDefault="00D57C09" w:rsidP="00D57C09">
      <w:pPr>
        <w:pStyle w:val="Heading5"/>
        <w:rPr>
          <w:lang w:eastAsia="sv-SE"/>
        </w:rPr>
      </w:pPr>
      <w:bookmarkStart w:id="2222" w:name="_Toc21124986"/>
      <w:bookmarkStart w:id="2223" w:name="_Toc29767976"/>
      <w:bookmarkStart w:id="2224" w:name="_Toc36044418"/>
      <w:bookmarkStart w:id="2225" w:name="_Toc37230323"/>
      <w:bookmarkStart w:id="2226" w:name="_Toc45907466"/>
      <w:bookmarkStart w:id="2227" w:name="_Toc53181571"/>
      <w:bookmarkStart w:id="2228" w:name="_Toc61127442"/>
      <w:bookmarkStart w:id="2229" w:name="_Toc67054456"/>
      <w:bookmarkStart w:id="2230" w:name="_Toc67061454"/>
      <w:bookmarkStart w:id="2231" w:name="_Toc74734972"/>
      <w:bookmarkStart w:id="2232" w:name="_Toc74753215"/>
      <w:bookmarkStart w:id="2233" w:name="_Toc76507474"/>
      <w:bookmarkStart w:id="2234" w:name="_Toc83109083"/>
      <w:r w:rsidRPr="00090C64">
        <w:rPr>
          <w:lang w:eastAsia="sv-SE"/>
        </w:rPr>
        <w:t>6.4.4.4.1</w:t>
      </w:r>
      <w:r w:rsidRPr="00090C64">
        <w:rPr>
          <w:lang w:eastAsia="sv-SE"/>
        </w:rPr>
        <w:tab/>
        <w:t>Initial conditions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235" w:name="_Toc21124987"/>
      <w:bookmarkStart w:id="2236" w:name="_Toc29767977"/>
      <w:bookmarkStart w:id="2237" w:name="_Toc36044419"/>
      <w:bookmarkStart w:id="2238" w:name="_Toc37230324"/>
      <w:bookmarkStart w:id="2239" w:name="_Toc45907467"/>
      <w:bookmarkStart w:id="2240" w:name="_Toc53181572"/>
      <w:bookmarkStart w:id="2241" w:name="_Toc61127443"/>
      <w:bookmarkStart w:id="2242" w:name="_Toc67054457"/>
      <w:bookmarkStart w:id="2243" w:name="_Toc67061455"/>
      <w:bookmarkStart w:id="2244" w:name="_Toc74734973"/>
      <w:bookmarkStart w:id="2245" w:name="_Toc74753216"/>
      <w:bookmarkStart w:id="2246" w:name="_Toc76507475"/>
      <w:bookmarkStart w:id="2247" w:name="_Toc83109084"/>
      <w:r w:rsidRPr="00090C64">
        <w:rPr>
          <w:lang w:eastAsia="sv-SE"/>
        </w:rPr>
        <w:t>6.4.4.4.2</w:t>
      </w:r>
      <w:r w:rsidRPr="00090C64">
        <w:rPr>
          <w:lang w:eastAsia="sv-SE"/>
        </w:rPr>
        <w:tab/>
        <w:t>Procedure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2189EBEC" w14:textId="77777777" w:rsidR="00D57C09" w:rsidRPr="00090C64" w:rsidRDefault="00D57C09" w:rsidP="00554118">
      <w:pPr>
        <w:pStyle w:val="H6"/>
      </w:pPr>
      <w:bookmarkStart w:id="2248" w:name="_Toc21124988"/>
      <w:bookmarkStart w:id="2249" w:name="_Toc29767978"/>
      <w:bookmarkStart w:id="2250" w:name="_Toc36044420"/>
      <w:bookmarkStart w:id="2251" w:name="_Toc37230325"/>
      <w:bookmarkStart w:id="2252" w:name="_Toc45907468"/>
      <w:bookmarkStart w:id="2253" w:name="_Toc53181573"/>
      <w:r w:rsidRPr="00090C64">
        <w:t>6.4.4.4.2.1</w:t>
      </w:r>
      <w:r w:rsidRPr="00090C64">
        <w:tab/>
        <w:t>General procedure</w:t>
      </w:r>
      <w:bookmarkEnd w:id="2248"/>
      <w:bookmarkEnd w:id="2249"/>
      <w:bookmarkEnd w:id="2250"/>
      <w:bookmarkEnd w:id="2251"/>
      <w:bookmarkEnd w:id="2252"/>
      <w:bookmarkEnd w:id="2253"/>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254" w:name="_Toc21124989"/>
      <w:bookmarkStart w:id="2255" w:name="_Toc29767979"/>
      <w:bookmarkStart w:id="2256" w:name="_Toc36044421"/>
      <w:bookmarkStart w:id="2257" w:name="_Toc37230326"/>
      <w:bookmarkStart w:id="2258" w:name="_Toc45907469"/>
      <w:bookmarkStart w:id="2259" w:name="_Toc53181574"/>
      <w:r w:rsidRPr="00090C64">
        <w:t>6.4.4.4.2.2</w:t>
      </w:r>
      <w:r w:rsidRPr="00090C64">
        <w:tab/>
        <w:t>UTRA FDD</w:t>
      </w:r>
      <w:bookmarkEnd w:id="2254"/>
      <w:bookmarkEnd w:id="2255"/>
      <w:bookmarkEnd w:id="2256"/>
      <w:bookmarkEnd w:id="2257"/>
      <w:bookmarkEnd w:id="2258"/>
      <w:bookmarkEnd w:id="2259"/>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260" w:name="_Toc21124990"/>
      <w:bookmarkStart w:id="2261" w:name="_Toc29767980"/>
      <w:bookmarkStart w:id="2262" w:name="_Toc36044422"/>
      <w:bookmarkStart w:id="2263" w:name="_Toc37230327"/>
      <w:bookmarkStart w:id="2264" w:name="_Toc45907470"/>
      <w:bookmarkStart w:id="2265" w:name="_Toc53181575"/>
      <w:r w:rsidRPr="00090C64">
        <w:t>6.4.4.4.2.3</w:t>
      </w:r>
      <w:r w:rsidRPr="00090C64">
        <w:tab/>
        <w:t>E-UTRA</w:t>
      </w:r>
      <w:bookmarkEnd w:id="2260"/>
      <w:bookmarkEnd w:id="2261"/>
      <w:bookmarkEnd w:id="2262"/>
      <w:bookmarkEnd w:id="2263"/>
      <w:bookmarkEnd w:id="2264"/>
      <w:bookmarkEnd w:id="2265"/>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266" w:name="_Toc21124991"/>
      <w:bookmarkStart w:id="2267" w:name="_Toc29767981"/>
      <w:bookmarkStart w:id="2268" w:name="_Toc36044423"/>
      <w:bookmarkStart w:id="2269" w:name="_Toc37230328"/>
      <w:bookmarkStart w:id="2270" w:name="_Toc45907471"/>
      <w:bookmarkStart w:id="2271" w:name="_Toc53181576"/>
      <w:r w:rsidRPr="00090C64">
        <w:t>6.4.4.4.2.4</w:t>
      </w:r>
      <w:r w:rsidRPr="00090C64">
        <w:tab/>
        <w:t>NR</w:t>
      </w:r>
      <w:bookmarkEnd w:id="2266"/>
      <w:bookmarkEnd w:id="2267"/>
      <w:bookmarkEnd w:id="2268"/>
      <w:bookmarkEnd w:id="2269"/>
      <w:bookmarkEnd w:id="2270"/>
      <w:bookmarkEnd w:id="2271"/>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272" w:name="_Toc21124992"/>
      <w:bookmarkStart w:id="2273" w:name="_Toc29767982"/>
      <w:bookmarkStart w:id="2274" w:name="_Toc36044424"/>
      <w:bookmarkStart w:id="2275" w:name="_Toc37230329"/>
      <w:bookmarkStart w:id="2276" w:name="_Toc45907472"/>
      <w:bookmarkStart w:id="2277" w:name="_Toc53181577"/>
      <w:bookmarkStart w:id="2278" w:name="_Toc61127444"/>
      <w:bookmarkStart w:id="2279" w:name="_Toc67054458"/>
      <w:bookmarkStart w:id="2280" w:name="_Toc67061456"/>
      <w:bookmarkStart w:id="2281" w:name="_Toc74734974"/>
      <w:bookmarkStart w:id="2282" w:name="_Toc74753217"/>
      <w:bookmarkStart w:id="2283" w:name="_Toc76507476"/>
      <w:bookmarkStart w:id="2284" w:name="_Toc83109085"/>
      <w:r w:rsidRPr="00090C64">
        <w:rPr>
          <w:lang w:eastAsia="sv-SE"/>
        </w:rPr>
        <w:t>6.</w:t>
      </w:r>
      <w:r w:rsidRPr="00090C64">
        <w:rPr>
          <w:lang w:eastAsia="zh-CN"/>
        </w:rPr>
        <w:t>4.4.</w:t>
      </w:r>
      <w:r w:rsidRPr="00090C64">
        <w:rPr>
          <w:lang w:eastAsia="sv-SE"/>
        </w:rPr>
        <w:t>5</w:t>
      </w:r>
      <w:r w:rsidRPr="00090C64">
        <w:rPr>
          <w:lang w:eastAsia="sv-SE"/>
        </w:rPr>
        <w:tab/>
        <w:t>Test Requirement</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3B5AD22A" w14:textId="77777777" w:rsidR="00D57C09" w:rsidRPr="00090C64" w:rsidRDefault="00D57C09" w:rsidP="00D57C09">
      <w:pPr>
        <w:pStyle w:val="Heading5"/>
      </w:pPr>
      <w:bookmarkStart w:id="2285" w:name="_Toc21124993"/>
      <w:bookmarkStart w:id="2286" w:name="_Toc29767983"/>
      <w:bookmarkStart w:id="2287" w:name="_Toc36044425"/>
      <w:bookmarkStart w:id="2288" w:name="_Toc37230330"/>
      <w:bookmarkStart w:id="2289" w:name="_Toc45907473"/>
      <w:bookmarkStart w:id="2290" w:name="_Toc53181578"/>
      <w:bookmarkStart w:id="2291" w:name="_Toc61127445"/>
      <w:bookmarkStart w:id="2292" w:name="_Toc67054459"/>
      <w:bookmarkStart w:id="2293" w:name="_Toc67061457"/>
      <w:bookmarkStart w:id="2294" w:name="_Toc74734975"/>
      <w:bookmarkStart w:id="2295" w:name="_Toc74753218"/>
      <w:bookmarkStart w:id="2296" w:name="_Toc76507477"/>
      <w:bookmarkStart w:id="2297" w:name="_Toc83109086"/>
      <w:r w:rsidRPr="00090C64">
        <w:t>6.4.4.5.1</w:t>
      </w:r>
      <w:r w:rsidRPr="00090C64">
        <w:tab/>
        <w:t>UTRA FDD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298" w:name="_Toc21124994"/>
      <w:bookmarkStart w:id="2299" w:name="_Toc29767984"/>
      <w:bookmarkStart w:id="2300" w:name="_Toc36044426"/>
      <w:bookmarkStart w:id="2301" w:name="_Toc37230331"/>
      <w:bookmarkStart w:id="2302" w:name="_Toc45907474"/>
      <w:bookmarkStart w:id="2303" w:name="_Toc53181579"/>
      <w:bookmarkStart w:id="2304" w:name="_Toc61127446"/>
      <w:bookmarkStart w:id="2305" w:name="_Toc67054460"/>
      <w:bookmarkStart w:id="2306" w:name="_Toc67061458"/>
      <w:bookmarkStart w:id="2307" w:name="_Toc74734976"/>
      <w:bookmarkStart w:id="2308" w:name="_Toc74753219"/>
      <w:bookmarkStart w:id="2309" w:name="_Toc76507478"/>
      <w:bookmarkStart w:id="2310" w:name="_Toc83109087"/>
      <w:r w:rsidRPr="00090C64">
        <w:t>6.4.4.5.2</w:t>
      </w:r>
      <w:r w:rsidRPr="00090C64">
        <w:tab/>
        <w:t>E-UTRA</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311" w:name="_Toc21124995"/>
      <w:bookmarkStart w:id="2312" w:name="_Toc29767985"/>
      <w:bookmarkStart w:id="2313" w:name="_Toc36044427"/>
      <w:bookmarkStart w:id="2314" w:name="_Toc37230332"/>
      <w:bookmarkStart w:id="2315" w:name="_Toc45907475"/>
      <w:bookmarkStart w:id="2316" w:name="_Toc53181580"/>
      <w:bookmarkStart w:id="2317" w:name="_Toc61127447"/>
      <w:bookmarkStart w:id="2318" w:name="_Toc67054461"/>
      <w:bookmarkStart w:id="2319" w:name="_Toc67061459"/>
      <w:bookmarkStart w:id="2320" w:name="_Toc74734977"/>
      <w:bookmarkStart w:id="2321" w:name="_Toc74753220"/>
      <w:bookmarkStart w:id="2322" w:name="_Toc76507479"/>
      <w:bookmarkStart w:id="2323" w:name="_Toc83109088"/>
      <w:r w:rsidRPr="00090C64">
        <w:t>6.4.4.5.3</w:t>
      </w:r>
      <w:r w:rsidRPr="00090C64">
        <w:tab/>
        <w:t>NR</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324" w:name="_Toc21124996"/>
      <w:bookmarkStart w:id="2325" w:name="_Toc29767986"/>
      <w:bookmarkStart w:id="2326" w:name="_Toc36044428"/>
      <w:bookmarkStart w:id="2327" w:name="_Toc37230333"/>
      <w:bookmarkStart w:id="2328" w:name="_Toc45907476"/>
      <w:bookmarkStart w:id="2329" w:name="_Toc53181581"/>
      <w:bookmarkStart w:id="2330" w:name="_Toc61127448"/>
      <w:bookmarkStart w:id="2331" w:name="_Toc67054462"/>
      <w:bookmarkStart w:id="2332" w:name="_Toc67061460"/>
      <w:bookmarkStart w:id="2333" w:name="_Toc74734978"/>
      <w:bookmarkStart w:id="2334" w:name="_Toc74753221"/>
      <w:bookmarkStart w:id="2335" w:name="_Toc76507480"/>
      <w:bookmarkStart w:id="2336" w:name="_Toc83109089"/>
      <w:r w:rsidRPr="00090C64">
        <w:t>6.4.5</w:t>
      </w:r>
      <w:r w:rsidRPr="00090C64">
        <w:tab/>
        <w:t>OTA IPDL time mask</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635A378D" w14:textId="77777777" w:rsidR="00D57C09" w:rsidRPr="00090C64" w:rsidRDefault="00D57C09" w:rsidP="00D57C09">
      <w:pPr>
        <w:pStyle w:val="Heading4"/>
        <w:rPr>
          <w:lang w:eastAsia="sv-SE"/>
        </w:rPr>
      </w:pPr>
      <w:bookmarkStart w:id="2337" w:name="_Toc21124997"/>
      <w:bookmarkStart w:id="2338" w:name="_Toc29767987"/>
      <w:bookmarkStart w:id="2339" w:name="_Toc36044429"/>
      <w:bookmarkStart w:id="2340" w:name="_Toc37230334"/>
      <w:bookmarkStart w:id="2341" w:name="_Toc45907477"/>
      <w:bookmarkStart w:id="2342" w:name="_Toc53181582"/>
      <w:bookmarkStart w:id="2343" w:name="_Toc61127449"/>
      <w:bookmarkStart w:id="2344" w:name="_Toc67054463"/>
      <w:bookmarkStart w:id="2345" w:name="_Toc67061461"/>
      <w:bookmarkStart w:id="2346" w:name="_Toc74734979"/>
      <w:bookmarkStart w:id="2347" w:name="_Toc74753222"/>
      <w:bookmarkStart w:id="2348" w:name="_Toc76507481"/>
      <w:bookmarkStart w:id="2349" w:name="_Toc83109090"/>
      <w:r w:rsidRPr="00090C64">
        <w:rPr>
          <w:lang w:eastAsia="sv-SE"/>
        </w:rPr>
        <w:t>6.4.5.1</w:t>
      </w:r>
      <w:r w:rsidRPr="00090C64">
        <w:rPr>
          <w:lang w:eastAsia="sv-SE"/>
        </w:rPr>
        <w:tab/>
        <w:t>Definition and applicability</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350" w:name="_Toc21124998"/>
      <w:bookmarkStart w:id="2351" w:name="_Toc29767988"/>
      <w:bookmarkStart w:id="2352" w:name="_Toc36044430"/>
      <w:bookmarkStart w:id="2353" w:name="_Toc37230335"/>
      <w:bookmarkStart w:id="2354" w:name="_Toc45907478"/>
      <w:bookmarkStart w:id="2355" w:name="_Toc53181583"/>
      <w:bookmarkStart w:id="2356" w:name="_Toc61127450"/>
      <w:bookmarkStart w:id="2357" w:name="_Toc67054464"/>
      <w:bookmarkStart w:id="2358" w:name="_Toc67061462"/>
      <w:bookmarkStart w:id="2359" w:name="_Toc74734980"/>
      <w:bookmarkStart w:id="2360" w:name="_Toc74753223"/>
      <w:bookmarkStart w:id="2361" w:name="_Toc76507482"/>
      <w:bookmarkStart w:id="2362" w:name="_Toc83109091"/>
      <w:r w:rsidRPr="00090C64">
        <w:rPr>
          <w:lang w:eastAsia="sv-SE"/>
        </w:rPr>
        <w:t>6.4.5.2</w:t>
      </w:r>
      <w:r w:rsidRPr="00090C64">
        <w:rPr>
          <w:lang w:eastAsia="sv-SE"/>
        </w:rPr>
        <w:tab/>
        <w:t>Minimum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363" w:name="_Toc21124999"/>
      <w:bookmarkStart w:id="2364" w:name="_Toc29767989"/>
      <w:bookmarkStart w:id="2365" w:name="_Toc36044431"/>
      <w:bookmarkStart w:id="2366" w:name="_Toc37230336"/>
      <w:bookmarkStart w:id="2367" w:name="_Toc45907479"/>
      <w:bookmarkStart w:id="2368" w:name="_Toc53181584"/>
      <w:bookmarkStart w:id="2369" w:name="_Toc61127451"/>
      <w:bookmarkStart w:id="2370" w:name="_Toc67054465"/>
      <w:bookmarkStart w:id="2371" w:name="_Toc67061463"/>
      <w:bookmarkStart w:id="2372" w:name="_Toc74734981"/>
      <w:bookmarkStart w:id="2373" w:name="_Toc74753224"/>
      <w:bookmarkStart w:id="2374" w:name="_Toc76507483"/>
      <w:bookmarkStart w:id="2375" w:name="_Toc83109092"/>
      <w:r w:rsidRPr="00090C64">
        <w:rPr>
          <w:lang w:eastAsia="sv-SE"/>
        </w:rPr>
        <w:t>6.4.5.3</w:t>
      </w:r>
      <w:r w:rsidRPr="00090C64">
        <w:rPr>
          <w:lang w:eastAsia="sv-SE"/>
        </w:rPr>
        <w:tab/>
        <w:t>Test purpose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376" w:name="_Toc21125000"/>
      <w:bookmarkStart w:id="2377" w:name="_Toc29767990"/>
      <w:bookmarkStart w:id="2378" w:name="_Toc36044432"/>
      <w:bookmarkStart w:id="2379" w:name="_Toc37230337"/>
      <w:bookmarkStart w:id="2380" w:name="_Toc45907480"/>
      <w:bookmarkStart w:id="2381" w:name="_Toc53181585"/>
      <w:bookmarkStart w:id="2382" w:name="_Toc61127452"/>
      <w:bookmarkStart w:id="2383" w:name="_Toc67054466"/>
      <w:bookmarkStart w:id="2384" w:name="_Toc67061464"/>
      <w:bookmarkStart w:id="2385" w:name="_Toc74734982"/>
      <w:bookmarkStart w:id="2386" w:name="_Toc74753225"/>
      <w:bookmarkStart w:id="2387" w:name="_Toc76507484"/>
      <w:bookmarkStart w:id="2388" w:name="_Toc83109093"/>
      <w:r w:rsidRPr="00090C64">
        <w:rPr>
          <w:lang w:eastAsia="sv-SE"/>
        </w:rPr>
        <w:t>6.</w:t>
      </w:r>
      <w:r w:rsidRPr="00090C64">
        <w:rPr>
          <w:lang w:eastAsia="zh-CN"/>
        </w:rPr>
        <w:t>4.5.</w:t>
      </w:r>
      <w:r w:rsidRPr="00090C64">
        <w:rPr>
          <w:lang w:eastAsia="sv-SE"/>
        </w:rPr>
        <w:t>4</w:t>
      </w:r>
      <w:r w:rsidRPr="00090C64">
        <w:rPr>
          <w:lang w:eastAsia="sv-SE"/>
        </w:rPr>
        <w:tab/>
        <w:t>Method of test</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BFD73C8" w14:textId="77777777" w:rsidR="00D57C09" w:rsidRPr="00090C64" w:rsidRDefault="00D57C09" w:rsidP="00D57C09">
      <w:pPr>
        <w:pStyle w:val="Heading5"/>
        <w:rPr>
          <w:lang w:eastAsia="sv-SE"/>
        </w:rPr>
      </w:pPr>
      <w:bookmarkStart w:id="2389" w:name="_Toc21125001"/>
      <w:bookmarkStart w:id="2390" w:name="_Toc29767991"/>
      <w:bookmarkStart w:id="2391" w:name="_Toc36044433"/>
      <w:bookmarkStart w:id="2392" w:name="_Toc37230338"/>
      <w:bookmarkStart w:id="2393" w:name="_Toc45907481"/>
      <w:bookmarkStart w:id="2394" w:name="_Toc53181586"/>
      <w:bookmarkStart w:id="2395" w:name="_Toc61127453"/>
      <w:bookmarkStart w:id="2396" w:name="_Toc67054467"/>
      <w:bookmarkStart w:id="2397" w:name="_Toc67061465"/>
      <w:bookmarkStart w:id="2398" w:name="_Toc74734983"/>
      <w:bookmarkStart w:id="2399" w:name="_Toc74753226"/>
      <w:bookmarkStart w:id="2400" w:name="_Toc76507485"/>
      <w:bookmarkStart w:id="2401" w:name="_Toc83109094"/>
      <w:r w:rsidRPr="00090C64">
        <w:rPr>
          <w:lang w:eastAsia="sv-SE"/>
        </w:rPr>
        <w:t>6.4.5.4.1</w:t>
      </w:r>
      <w:r w:rsidRPr="00090C64">
        <w:rPr>
          <w:lang w:eastAsia="sv-SE"/>
        </w:rPr>
        <w:tab/>
        <w:t>Initial conditions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402" w:name="_Toc21125002"/>
      <w:bookmarkStart w:id="2403" w:name="_Toc29767992"/>
      <w:bookmarkStart w:id="2404" w:name="_Toc36044434"/>
      <w:bookmarkStart w:id="2405" w:name="_Toc37230339"/>
      <w:bookmarkStart w:id="2406" w:name="_Toc45907482"/>
      <w:bookmarkStart w:id="2407" w:name="_Toc53181587"/>
      <w:bookmarkStart w:id="2408" w:name="_Toc61127454"/>
      <w:bookmarkStart w:id="2409" w:name="_Toc67054468"/>
      <w:bookmarkStart w:id="2410" w:name="_Toc67061466"/>
      <w:bookmarkStart w:id="2411" w:name="_Toc74734984"/>
      <w:bookmarkStart w:id="2412" w:name="_Toc74753227"/>
      <w:bookmarkStart w:id="2413" w:name="_Toc76507486"/>
      <w:bookmarkStart w:id="2414" w:name="_Toc83109095"/>
      <w:r w:rsidRPr="00090C64">
        <w:rPr>
          <w:lang w:eastAsia="sv-SE"/>
        </w:rPr>
        <w:t>6.4.5.4.2</w:t>
      </w:r>
      <w:r w:rsidRPr="00090C64">
        <w:rPr>
          <w:lang w:eastAsia="sv-SE"/>
        </w:rPr>
        <w:tab/>
        <w:t>Procedure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415" w:name="_Toc21125003"/>
      <w:bookmarkStart w:id="2416" w:name="_Toc29767993"/>
      <w:bookmarkStart w:id="2417" w:name="_Toc36044435"/>
      <w:bookmarkStart w:id="2418" w:name="_Toc37230340"/>
      <w:bookmarkStart w:id="2419" w:name="_Toc45907483"/>
      <w:bookmarkStart w:id="2420" w:name="_Toc53181588"/>
      <w:bookmarkStart w:id="2421" w:name="_Toc61127455"/>
      <w:bookmarkStart w:id="2422" w:name="_Toc67054469"/>
      <w:bookmarkStart w:id="2423" w:name="_Toc67061467"/>
      <w:bookmarkStart w:id="2424" w:name="_Toc74734985"/>
      <w:bookmarkStart w:id="2425" w:name="_Toc74753228"/>
      <w:bookmarkStart w:id="2426" w:name="_Toc76507487"/>
      <w:bookmarkStart w:id="2427" w:name="_Toc83109096"/>
      <w:r w:rsidRPr="00090C64">
        <w:rPr>
          <w:lang w:eastAsia="sv-SE"/>
        </w:rPr>
        <w:t>6.</w:t>
      </w:r>
      <w:r w:rsidRPr="00090C64">
        <w:rPr>
          <w:lang w:eastAsia="zh-CN"/>
        </w:rPr>
        <w:t>4.5.</w:t>
      </w:r>
      <w:r w:rsidRPr="00090C64">
        <w:rPr>
          <w:lang w:eastAsia="sv-SE"/>
        </w:rPr>
        <w:t>5</w:t>
      </w:r>
      <w:r w:rsidRPr="00090C64">
        <w:rPr>
          <w:lang w:eastAsia="sv-SE"/>
        </w:rPr>
        <w:tab/>
        <w:t>Test Requirement</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65pt;height:151.15pt" o:ole="">
            <v:imagedata r:id="rId33" o:title=""/>
          </v:shape>
          <o:OLEObject Type="Embed" ProgID="Word.Picture.8" ShapeID="_x0000_i1035" DrawAspect="Content" ObjectID="_1694533833"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428" w:name="_Toc21125004"/>
      <w:bookmarkStart w:id="2429" w:name="_Toc29767994"/>
      <w:bookmarkStart w:id="2430" w:name="_Toc36044436"/>
      <w:bookmarkStart w:id="2431" w:name="_Toc37230341"/>
      <w:bookmarkStart w:id="2432" w:name="_Toc45907484"/>
      <w:bookmarkStart w:id="2433" w:name="_Toc53181589"/>
      <w:bookmarkStart w:id="2434" w:name="_Toc61127456"/>
      <w:bookmarkStart w:id="2435" w:name="_Toc67054470"/>
      <w:bookmarkStart w:id="2436" w:name="_Toc67061468"/>
      <w:bookmarkStart w:id="2437" w:name="_Toc74734986"/>
      <w:bookmarkStart w:id="2438" w:name="_Toc74753229"/>
      <w:bookmarkStart w:id="2439" w:name="_Toc76507488"/>
      <w:bookmarkStart w:id="2440" w:name="_Toc83109097"/>
      <w:r w:rsidRPr="00090C64">
        <w:t>6.4.6</w:t>
      </w:r>
      <w:r w:rsidRPr="00090C64">
        <w:tab/>
        <w:t>OTA RE Power control dynamic range</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842BBE1" w14:textId="77777777" w:rsidR="00D57C09" w:rsidRPr="00090C64" w:rsidRDefault="00D57C09" w:rsidP="00D57C09">
      <w:pPr>
        <w:pStyle w:val="Heading4"/>
        <w:rPr>
          <w:lang w:eastAsia="sv-SE"/>
        </w:rPr>
      </w:pPr>
      <w:bookmarkStart w:id="2441" w:name="_Toc21125005"/>
      <w:bookmarkStart w:id="2442" w:name="_Toc29767995"/>
      <w:bookmarkStart w:id="2443" w:name="_Toc36044437"/>
      <w:bookmarkStart w:id="2444" w:name="_Toc37230342"/>
      <w:bookmarkStart w:id="2445" w:name="_Toc45907485"/>
      <w:bookmarkStart w:id="2446" w:name="_Toc53181590"/>
      <w:bookmarkStart w:id="2447" w:name="_Toc61127457"/>
      <w:bookmarkStart w:id="2448" w:name="_Toc67054471"/>
      <w:bookmarkStart w:id="2449" w:name="_Toc67061469"/>
      <w:bookmarkStart w:id="2450" w:name="_Toc74734987"/>
      <w:bookmarkStart w:id="2451" w:name="_Toc74753230"/>
      <w:bookmarkStart w:id="2452" w:name="_Toc76507489"/>
      <w:bookmarkStart w:id="2453" w:name="_Toc83109098"/>
      <w:r w:rsidRPr="00090C64">
        <w:rPr>
          <w:lang w:eastAsia="sv-SE"/>
        </w:rPr>
        <w:t>6.4.6.1</w:t>
      </w:r>
      <w:r w:rsidRPr="00090C64">
        <w:rPr>
          <w:lang w:eastAsia="sv-SE"/>
        </w:rPr>
        <w:tab/>
        <w:t>Definition and applicability</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454" w:name="_Toc21125006"/>
      <w:bookmarkStart w:id="2455" w:name="_Toc29767996"/>
      <w:bookmarkStart w:id="2456" w:name="_Toc36044438"/>
      <w:bookmarkStart w:id="2457" w:name="_Toc37230343"/>
      <w:bookmarkStart w:id="2458" w:name="_Toc45907486"/>
      <w:bookmarkStart w:id="2459" w:name="_Toc53181591"/>
      <w:bookmarkStart w:id="2460" w:name="_Toc61127458"/>
      <w:bookmarkStart w:id="2461" w:name="_Toc67054472"/>
      <w:bookmarkStart w:id="2462" w:name="_Toc67061470"/>
      <w:bookmarkStart w:id="2463" w:name="_Toc74734988"/>
      <w:bookmarkStart w:id="2464" w:name="_Toc74753231"/>
      <w:bookmarkStart w:id="2465" w:name="_Toc76507490"/>
      <w:bookmarkStart w:id="2466" w:name="_Toc83109099"/>
      <w:r w:rsidRPr="00090C64">
        <w:rPr>
          <w:lang w:eastAsia="sv-SE"/>
        </w:rPr>
        <w:t>6.4.6.2</w:t>
      </w:r>
      <w:r w:rsidRPr="00090C64">
        <w:rPr>
          <w:lang w:eastAsia="sv-SE"/>
        </w:rPr>
        <w:tab/>
        <w:t>Minimum Requirement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467" w:name="_Toc21125007"/>
      <w:bookmarkStart w:id="2468" w:name="_Toc29767997"/>
      <w:bookmarkStart w:id="2469" w:name="_Toc36044439"/>
      <w:bookmarkStart w:id="2470" w:name="_Toc37230344"/>
      <w:bookmarkStart w:id="2471" w:name="_Toc45907487"/>
      <w:bookmarkStart w:id="2472" w:name="_Toc53181592"/>
      <w:bookmarkStart w:id="2473" w:name="_Toc61127459"/>
      <w:bookmarkStart w:id="2474" w:name="_Toc67054473"/>
      <w:bookmarkStart w:id="2475" w:name="_Toc67061471"/>
      <w:bookmarkStart w:id="2476" w:name="_Toc74734989"/>
      <w:bookmarkStart w:id="2477" w:name="_Toc74753232"/>
      <w:bookmarkStart w:id="2478" w:name="_Toc76507491"/>
      <w:bookmarkStart w:id="2479" w:name="_Toc83109100"/>
      <w:r w:rsidRPr="00090C64">
        <w:rPr>
          <w:lang w:eastAsia="sv-SE"/>
        </w:rPr>
        <w:t>6.</w:t>
      </w:r>
      <w:r w:rsidRPr="00090C64">
        <w:rPr>
          <w:lang w:eastAsia="zh-CN"/>
        </w:rPr>
        <w:t>4.6.</w:t>
      </w:r>
      <w:r w:rsidRPr="00090C64">
        <w:rPr>
          <w:lang w:eastAsia="sv-SE"/>
        </w:rPr>
        <w:t>3</w:t>
      </w:r>
      <w:r w:rsidRPr="00090C64">
        <w:rPr>
          <w:lang w:eastAsia="sv-SE"/>
        </w:rPr>
        <w:tab/>
        <w:t>Method of test</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480" w:name="_Toc21125008"/>
      <w:bookmarkStart w:id="2481" w:name="_Toc29767998"/>
      <w:bookmarkStart w:id="2482" w:name="_Toc36044440"/>
      <w:bookmarkStart w:id="2483" w:name="_Toc37230345"/>
      <w:bookmarkStart w:id="2484" w:name="_Toc45907488"/>
      <w:bookmarkStart w:id="2485" w:name="_Toc53181593"/>
      <w:bookmarkStart w:id="2486" w:name="_Toc61127460"/>
      <w:bookmarkStart w:id="2487" w:name="_Toc67054474"/>
      <w:bookmarkStart w:id="2488" w:name="_Toc67061472"/>
      <w:bookmarkStart w:id="2489" w:name="_Toc74734990"/>
      <w:bookmarkStart w:id="2490" w:name="_Toc74753233"/>
      <w:bookmarkStart w:id="2491" w:name="_Toc76507492"/>
      <w:bookmarkStart w:id="2492" w:name="_Toc83109101"/>
      <w:r w:rsidRPr="00090C64">
        <w:t>6.5</w:t>
      </w:r>
      <w:r w:rsidRPr="00090C64">
        <w:tab/>
        <w:t>OTA Transmit ON/OFF power</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4EF68913" w14:textId="77777777" w:rsidR="00D57C09" w:rsidRPr="00090C64" w:rsidRDefault="00D57C09" w:rsidP="00D57C09">
      <w:pPr>
        <w:pStyle w:val="Heading3"/>
      </w:pPr>
      <w:bookmarkStart w:id="2493" w:name="_Toc21125009"/>
      <w:bookmarkStart w:id="2494" w:name="_Toc29767999"/>
      <w:bookmarkStart w:id="2495" w:name="_Toc36044441"/>
      <w:bookmarkStart w:id="2496" w:name="_Toc37230346"/>
      <w:bookmarkStart w:id="2497" w:name="_Toc45907489"/>
      <w:bookmarkStart w:id="2498" w:name="_Toc53181594"/>
      <w:bookmarkStart w:id="2499" w:name="_Toc61127461"/>
      <w:bookmarkStart w:id="2500" w:name="_Toc67054475"/>
      <w:bookmarkStart w:id="2501" w:name="_Toc67061473"/>
      <w:bookmarkStart w:id="2502" w:name="_Toc74734991"/>
      <w:bookmarkStart w:id="2503" w:name="_Toc74753234"/>
      <w:bookmarkStart w:id="2504" w:name="_Toc76507493"/>
      <w:bookmarkStart w:id="2505" w:name="_Toc83109102"/>
      <w:r w:rsidRPr="00090C64">
        <w:t>6.5.1</w:t>
      </w:r>
      <w:r w:rsidRPr="00090C64">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506" w:name="_Toc21125010"/>
      <w:bookmarkStart w:id="2507" w:name="_Toc29768000"/>
      <w:bookmarkStart w:id="2508" w:name="_Toc36044442"/>
      <w:bookmarkStart w:id="2509" w:name="_Toc37230347"/>
      <w:bookmarkStart w:id="2510" w:name="_Toc45907490"/>
      <w:bookmarkStart w:id="2511" w:name="_Toc53181595"/>
      <w:bookmarkStart w:id="2512" w:name="_Toc61127462"/>
      <w:bookmarkStart w:id="2513" w:name="_Toc67054476"/>
      <w:bookmarkStart w:id="2514" w:name="_Toc67061474"/>
      <w:bookmarkStart w:id="2515" w:name="_Toc74734992"/>
      <w:bookmarkStart w:id="2516" w:name="_Toc74753235"/>
      <w:bookmarkStart w:id="2517" w:name="_Toc76507494"/>
      <w:bookmarkStart w:id="2518" w:name="_Toc83109103"/>
      <w:r w:rsidRPr="00090C64">
        <w:t>6.5.2</w:t>
      </w:r>
      <w:r w:rsidRPr="00090C64">
        <w:tab/>
        <w:t>OTA Transmitter OFF power</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06ABD93" w14:textId="77777777" w:rsidR="00D57C09" w:rsidRPr="00090C64" w:rsidRDefault="00D57C09" w:rsidP="00D57C09">
      <w:pPr>
        <w:pStyle w:val="Heading4"/>
        <w:rPr>
          <w:lang w:eastAsia="sv-SE"/>
        </w:rPr>
      </w:pPr>
      <w:bookmarkStart w:id="2519" w:name="_Toc21125011"/>
      <w:bookmarkStart w:id="2520" w:name="_Toc29768001"/>
      <w:bookmarkStart w:id="2521" w:name="_Toc36044443"/>
      <w:bookmarkStart w:id="2522" w:name="_Toc37230348"/>
      <w:bookmarkStart w:id="2523" w:name="_Toc45907491"/>
      <w:bookmarkStart w:id="2524" w:name="_Toc53181596"/>
      <w:bookmarkStart w:id="2525" w:name="_Toc61127463"/>
      <w:bookmarkStart w:id="2526" w:name="_Toc67054477"/>
      <w:bookmarkStart w:id="2527" w:name="_Toc67061475"/>
      <w:bookmarkStart w:id="2528" w:name="_Toc74734993"/>
      <w:bookmarkStart w:id="2529" w:name="_Toc74753236"/>
      <w:bookmarkStart w:id="2530" w:name="_Toc76507495"/>
      <w:bookmarkStart w:id="2531" w:name="_Toc83109104"/>
      <w:r w:rsidRPr="00090C64">
        <w:rPr>
          <w:lang w:eastAsia="sv-SE"/>
        </w:rPr>
        <w:t>6.5.2.1</w:t>
      </w:r>
      <w:r w:rsidRPr="00090C64">
        <w:rPr>
          <w:lang w:eastAsia="sv-SE"/>
        </w:rPr>
        <w:tab/>
        <w:t>Definition and applicability</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532" w:name="_Toc21125012"/>
      <w:bookmarkStart w:id="2533" w:name="_Toc29768002"/>
      <w:bookmarkStart w:id="2534" w:name="_Toc36044444"/>
      <w:bookmarkStart w:id="2535" w:name="_Toc37230349"/>
      <w:bookmarkStart w:id="2536" w:name="_Toc45907492"/>
      <w:bookmarkStart w:id="2537" w:name="_Toc53181597"/>
      <w:bookmarkStart w:id="2538" w:name="_Toc61127464"/>
      <w:bookmarkStart w:id="2539" w:name="_Toc67054478"/>
      <w:bookmarkStart w:id="2540" w:name="_Toc67061476"/>
      <w:bookmarkStart w:id="2541" w:name="_Toc74734994"/>
      <w:bookmarkStart w:id="2542" w:name="_Toc74753237"/>
      <w:bookmarkStart w:id="2543" w:name="_Toc76507496"/>
      <w:bookmarkStart w:id="2544" w:name="_Toc83109105"/>
      <w:r w:rsidRPr="00090C64">
        <w:rPr>
          <w:lang w:eastAsia="sv-SE"/>
        </w:rPr>
        <w:t>6.5.2.2</w:t>
      </w:r>
      <w:r w:rsidRPr="00090C64">
        <w:rPr>
          <w:lang w:eastAsia="sv-SE"/>
        </w:rPr>
        <w:tab/>
        <w:t>Minimum Requirement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545" w:name="_Toc21125013"/>
      <w:bookmarkStart w:id="2546" w:name="_Toc29768003"/>
      <w:bookmarkStart w:id="2547" w:name="_Toc36044445"/>
      <w:bookmarkStart w:id="2548" w:name="_Toc37230350"/>
      <w:bookmarkStart w:id="2549" w:name="_Toc45907493"/>
      <w:bookmarkStart w:id="2550" w:name="_Toc53181598"/>
      <w:bookmarkStart w:id="2551" w:name="_Toc61127465"/>
      <w:bookmarkStart w:id="2552" w:name="_Toc67054479"/>
      <w:bookmarkStart w:id="2553" w:name="_Toc67061477"/>
      <w:bookmarkStart w:id="2554" w:name="_Toc74734995"/>
      <w:bookmarkStart w:id="2555" w:name="_Toc74753238"/>
      <w:bookmarkStart w:id="2556" w:name="_Toc76507497"/>
      <w:bookmarkStart w:id="2557" w:name="_Toc83109106"/>
      <w:r w:rsidRPr="00090C64">
        <w:rPr>
          <w:lang w:eastAsia="sv-SE"/>
        </w:rPr>
        <w:t>6.5.2.3</w:t>
      </w:r>
      <w:r w:rsidRPr="00090C64">
        <w:rPr>
          <w:lang w:eastAsia="sv-SE"/>
        </w:rPr>
        <w:tab/>
        <w:t>Test purpose</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558" w:name="_Toc21125014"/>
      <w:bookmarkStart w:id="2559" w:name="_Toc29768004"/>
      <w:bookmarkStart w:id="2560" w:name="_Toc36044446"/>
      <w:bookmarkStart w:id="2561" w:name="_Toc37230351"/>
      <w:bookmarkStart w:id="2562" w:name="_Toc45907494"/>
      <w:bookmarkStart w:id="2563" w:name="_Toc53181599"/>
      <w:bookmarkStart w:id="2564" w:name="_Toc61127466"/>
      <w:bookmarkStart w:id="2565" w:name="_Toc67054480"/>
      <w:bookmarkStart w:id="2566" w:name="_Toc67061478"/>
      <w:bookmarkStart w:id="2567" w:name="_Toc74734996"/>
      <w:bookmarkStart w:id="2568" w:name="_Toc74753239"/>
      <w:bookmarkStart w:id="2569" w:name="_Toc76507498"/>
      <w:bookmarkStart w:id="2570" w:name="_Toc83109107"/>
      <w:r w:rsidRPr="00090C64">
        <w:rPr>
          <w:lang w:eastAsia="sv-SE"/>
        </w:rPr>
        <w:t>6.</w:t>
      </w:r>
      <w:r w:rsidRPr="00090C64">
        <w:rPr>
          <w:lang w:eastAsia="zh-CN"/>
        </w:rPr>
        <w:t>5.2.</w:t>
      </w:r>
      <w:r w:rsidRPr="00090C64">
        <w:rPr>
          <w:lang w:eastAsia="sv-SE"/>
        </w:rPr>
        <w:t>4</w:t>
      </w:r>
      <w:r w:rsidRPr="00090C64">
        <w:rPr>
          <w:lang w:eastAsia="sv-SE"/>
        </w:rPr>
        <w:tab/>
        <w:t>Method of test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8BC81B0" w14:textId="77777777" w:rsidR="00D57C09" w:rsidRPr="00090C64" w:rsidRDefault="00D57C09" w:rsidP="00D57C09">
      <w:pPr>
        <w:pStyle w:val="Heading5"/>
        <w:rPr>
          <w:lang w:eastAsia="sv-SE"/>
        </w:rPr>
      </w:pPr>
      <w:bookmarkStart w:id="2571" w:name="_Toc21125015"/>
      <w:bookmarkStart w:id="2572" w:name="_Toc29768005"/>
      <w:bookmarkStart w:id="2573" w:name="_Toc36044447"/>
      <w:bookmarkStart w:id="2574" w:name="_Toc37230352"/>
      <w:bookmarkStart w:id="2575" w:name="_Toc45907495"/>
      <w:bookmarkStart w:id="2576" w:name="_Toc53181600"/>
      <w:bookmarkStart w:id="2577" w:name="_Toc61127467"/>
      <w:bookmarkStart w:id="2578" w:name="_Toc67054481"/>
      <w:bookmarkStart w:id="2579" w:name="_Toc67061479"/>
      <w:bookmarkStart w:id="2580" w:name="_Toc74734997"/>
      <w:bookmarkStart w:id="2581" w:name="_Toc74753240"/>
      <w:bookmarkStart w:id="2582" w:name="_Toc76507499"/>
      <w:bookmarkStart w:id="2583" w:name="_Toc83109108"/>
      <w:r w:rsidRPr="00090C64">
        <w:rPr>
          <w:lang w:eastAsia="sv-SE"/>
        </w:rPr>
        <w:t>6.5.2.4.1</w:t>
      </w:r>
      <w:r w:rsidRPr="00090C64">
        <w:rPr>
          <w:lang w:eastAsia="sv-SE"/>
        </w:rPr>
        <w:tab/>
        <w:t>Initial conditions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584" w:name="_Toc21125016"/>
      <w:bookmarkStart w:id="2585" w:name="_Toc29768006"/>
      <w:bookmarkStart w:id="2586" w:name="_Toc36044448"/>
      <w:bookmarkStart w:id="2587" w:name="_Toc37230353"/>
      <w:bookmarkStart w:id="2588" w:name="_Toc45907496"/>
      <w:bookmarkStart w:id="2589" w:name="_Toc53181601"/>
      <w:bookmarkStart w:id="2590" w:name="_Toc61127468"/>
      <w:bookmarkStart w:id="2591" w:name="_Toc67054482"/>
      <w:bookmarkStart w:id="2592" w:name="_Toc67061480"/>
      <w:bookmarkStart w:id="2593" w:name="_Toc74734998"/>
      <w:bookmarkStart w:id="2594" w:name="_Toc74753241"/>
      <w:bookmarkStart w:id="2595" w:name="_Toc76507500"/>
      <w:bookmarkStart w:id="2596" w:name="_Toc83109109"/>
      <w:r w:rsidRPr="00090C64">
        <w:rPr>
          <w:lang w:eastAsia="sv-SE"/>
        </w:rPr>
        <w:t>6.5.2.4.2</w:t>
      </w:r>
      <w:r w:rsidRPr="00090C64">
        <w:rPr>
          <w:lang w:eastAsia="sv-SE"/>
        </w:rPr>
        <w:tab/>
        <w:t>Procedure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597" w:name="_Toc21125017"/>
      <w:bookmarkStart w:id="2598" w:name="_Toc29768007"/>
      <w:bookmarkStart w:id="2599" w:name="_Toc36044449"/>
      <w:bookmarkStart w:id="2600" w:name="_Toc37230354"/>
      <w:bookmarkStart w:id="2601" w:name="_Toc45907497"/>
      <w:bookmarkStart w:id="2602" w:name="_Toc53181602"/>
      <w:bookmarkStart w:id="2603" w:name="_Toc61127469"/>
      <w:bookmarkStart w:id="2604" w:name="_Toc67054483"/>
      <w:bookmarkStart w:id="2605" w:name="_Toc67061481"/>
      <w:bookmarkStart w:id="2606" w:name="_Toc74734999"/>
      <w:bookmarkStart w:id="2607" w:name="_Toc74753242"/>
      <w:bookmarkStart w:id="2608" w:name="_Toc76507501"/>
      <w:bookmarkStart w:id="2609" w:name="_Toc83109110"/>
      <w:r w:rsidRPr="00090C64">
        <w:rPr>
          <w:lang w:eastAsia="sv-SE"/>
        </w:rPr>
        <w:t>6.</w:t>
      </w:r>
      <w:r w:rsidRPr="00090C64">
        <w:rPr>
          <w:lang w:eastAsia="zh-CN"/>
        </w:rPr>
        <w:t>5.2.</w:t>
      </w:r>
      <w:r w:rsidRPr="00090C64">
        <w:rPr>
          <w:lang w:eastAsia="sv-SE"/>
        </w:rPr>
        <w:t>5</w:t>
      </w:r>
      <w:r w:rsidRPr="00090C64">
        <w:rPr>
          <w:lang w:eastAsia="sv-SE"/>
        </w:rPr>
        <w:tab/>
        <w:t>Test Requirement</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2610" w:name="_Toc21125018"/>
      <w:bookmarkStart w:id="2611" w:name="_Toc29768008"/>
      <w:bookmarkStart w:id="2612" w:name="_Toc36044450"/>
      <w:bookmarkStart w:id="2613" w:name="_Toc37230355"/>
      <w:bookmarkStart w:id="2614" w:name="_Toc45907498"/>
      <w:bookmarkStart w:id="2615" w:name="_Toc53181603"/>
      <w:bookmarkStart w:id="2616" w:name="_Toc61127470"/>
      <w:bookmarkStart w:id="2617" w:name="_Toc67054484"/>
      <w:bookmarkStart w:id="2618" w:name="_Toc67061482"/>
      <w:bookmarkStart w:id="2619" w:name="_Toc74735000"/>
      <w:bookmarkStart w:id="2620" w:name="_Toc74753243"/>
      <w:bookmarkStart w:id="2621" w:name="_Toc76507502"/>
      <w:bookmarkStart w:id="2622" w:name="_Toc83109111"/>
      <w:r w:rsidRPr="00090C64">
        <w:t>6.5.3</w:t>
      </w:r>
      <w:r w:rsidRPr="00090C64">
        <w:tab/>
        <w:t>OTA Transmitter transient period</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30AFA6B" w14:textId="77777777" w:rsidR="00D57C09" w:rsidRPr="00090C64" w:rsidRDefault="00D57C09" w:rsidP="00D57C09">
      <w:pPr>
        <w:pStyle w:val="Heading4"/>
        <w:rPr>
          <w:lang w:eastAsia="sv-SE"/>
        </w:rPr>
      </w:pPr>
      <w:bookmarkStart w:id="2623" w:name="_Toc21125019"/>
      <w:bookmarkStart w:id="2624" w:name="_Toc29768009"/>
      <w:bookmarkStart w:id="2625" w:name="_Toc36044451"/>
      <w:bookmarkStart w:id="2626" w:name="_Toc37230356"/>
      <w:bookmarkStart w:id="2627" w:name="_Toc45907499"/>
      <w:bookmarkStart w:id="2628" w:name="_Toc53181604"/>
      <w:bookmarkStart w:id="2629" w:name="_Toc61127471"/>
      <w:bookmarkStart w:id="2630" w:name="_Toc67054485"/>
      <w:bookmarkStart w:id="2631" w:name="_Toc67061483"/>
      <w:bookmarkStart w:id="2632" w:name="_Toc74735001"/>
      <w:bookmarkStart w:id="2633" w:name="_Toc74753244"/>
      <w:bookmarkStart w:id="2634" w:name="_Toc76507503"/>
      <w:bookmarkStart w:id="2635" w:name="_Toc83109112"/>
      <w:r w:rsidRPr="00090C64">
        <w:rPr>
          <w:lang w:eastAsia="sv-SE"/>
        </w:rPr>
        <w:t>6.5.3.1</w:t>
      </w:r>
      <w:r w:rsidRPr="00090C64">
        <w:rPr>
          <w:lang w:eastAsia="sv-SE"/>
        </w:rPr>
        <w:tab/>
        <w:t>Definition and applicability</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2636" w:name="_MON_1572099881"/>
    <w:bookmarkStart w:id="2637" w:name="_MON_1565440135"/>
    <w:bookmarkStart w:id="2638" w:name="_MON_1572099549"/>
    <w:bookmarkStart w:id="2639" w:name="_MON_1572355398"/>
    <w:bookmarkStart w:id="2640" w:name="_MON_1572099568"/>
    <w:bookmarkStart w:id="2641" w:name="_MON_1572099724"/>
    <w:bookmarkStart w:id="2642" w:name="_MON_1572157718"/>
    <w:bookmarkStart w:id="2643" w:name="_MON_1572454981"/>
    <w:bookmarkStart w:id="2644" w:name="_MON_1572099771"/>
    <w:bookmarkEnd w:id="2636"/>
    <w:bookmarkEnd w:id="2637"/>
    <w:bookmarkEnd w:id="2638"/>
    <w:bookmarkEnd w:id="2639"/>
    <w:bookmarkEnd w:id="2640"/>
    <w:bookmarkEnd w:id="2641"/>
    <w:bookmarkEnd w:id="2642"/>
    <w:bookmarkEnd w:id="2643"/>
    <w:bookmarkEnd w:id="2644"/>
    <w:bookmarkStart w:id="2645" w:name="_MON_1572161131"/>
    <w:bookmarkEnd w:id="2645"/>
    <w:p w14:paraId="4FE178A1" w14:textId="77777777" w:rsidR="00D57C09" w:rsidRPr="00090C64" w:rsidRDefault="00D57C09" w:rsidP="00D57C09">
      <w:pPr>
        <w:pStyle w:val="TH"/>
      </w:pPr>
      <w:r w:rsidRPr="00090C64">
        <w:object w:dxaOrig="9720" w:dyaOrig="4692" w14:anchorId="5EBC3128">
          <v:shape id="_x0000_i1036" type="#_x0000_t75" style="width:446.95pt;height:251.65pt" o:ole="">
            <v:imagedata r:id="rId35" o:title="" croptop="6311f" cropleft="2026f" cropright="2877f"/>
          </v:shape>
          <o:OLEObject Type="Embed" ProgID="Word.Picture.8" ShapeID="_x0000_i1036" DrawAspect="Content" ObjectID="_1694533834"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2646"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2646"/>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2647" w:name="_Toc21125020"/>
      <w:bookmarkStart w:id="2648" w:name="_Toc29768010"/>
      <w:bookmarkStart w:id="2649" w:name="_Toc36044452"/>
      <w:bookmarkStart w:id="2650" w:name="_Toc37230357"/>
      <w:bookmarkStart w:id="2651" w:name="_Toc45907500"/>
      <w:bookmarkStart w:id="2652" w:name="_Toc53181605"/>
      <w:bookmarkStart w:id="2653" w:name="_Toc61127472"/>
      <w:bookmarkStart w:id="2654" w:name="_Toc67054486"/>
      <w:bookmarkStart w:id="2655" w:name="_Toc67061484"/>
      <w:bookmarkStart w:id="2656" w:name="_Toc74735002"/>
      <w:bookmarkStart w:id="2657" w:name="_Toc74753245"/>
      <w:bookmarkStart w:id="2658" w:name="_Toc76507504"/>
      <w:bookmarkStart w:id="2659" w:name="_Toc83109113"/>
      <w:r w:rsidRPr="00090C64">
        <w:rPr>
          <w:lang w:eastAsia="sv-SE"/>
        </w:rPr>
        <w:t>6.5.3.2</w:t>
      </w:r>
      <w:r w:rsidRPr="00090C64">
        <w:rPr>
          <w:lang w:eastAsia="sv-SE"/>
        </w:rPr>
        <w:tab/>
        <w:t>Minimum Requirement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2660" w:name="_Toc21125021"/>
      <w:bookmarkStart w:id="2661" w:name="_Toc29768011"/>
      <w:bookmarkStart w:id="2662" w:name="_Toc36044453"/>
      <w:bookmarkStart w:id="2663" w:name="_Toc37230358"/>
      <w:bookmarkStart w:id="2664" w:name="_Toc45907501"/>
      <w:bookmarkStart w:id="2665" w:name="_Toc53181606"/>
      <w:bookmarkStart w:id="2666" w:name="_Toc61127473"/>
      <w:bookmarkStart w:id="2667" w:name="_Toc67054487"/>
      <w:bookmarkStart w:id="2668" w:name="_Toc67061485"/>
      <w:bookmarkStart w:id="2669" w:name="_Toc74735003"/>
      <w:bookmarkStart w:id="2670" w:name="_Toc74753246"/>
      <w:bookmarkStart w:id="2671" w:name="_Toc76507505"/>
      <w:bookmarkStart w:id="2672" w:name="_Toc83109114"/>
      <w:r w:rsidRPr="00090C64">
        <w:rPr>
          <w:lang w:eastAsia="sv-SE"/>
        </w:rPr>
        <w:t>6.5.3.3</w:t>
      </w:r>
      <w:r w:rsidRPr="00090C64">
        <w:rPr>
          <w:lang w:eastAsia="sv-SE"/>
        </w:rPr>
        <w:tab/>
        <w:t>Test purpose</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2673" w:name="_Toc21125022"/>
      <w:bookmarkStart w:id="2674" w:name="_Toc29768012"/>
      <w:bookmarkStart w:id="2675" w:name="_Toc36044454"/>
      <w:bookmarkStart w:id="2676" w:name="_Toc37230359"/>
      <w:bookmarkStart w:id="2677" w:name="_Toc45907502"/>
      <w:bookmarkStart w:id="2678" w:name="_Toc53181607"/>
      <w:bookmarkStart w:id="2679" w:name="_Toc61127474"/>
      <w:bookmarkStart w:id="2680" w:name="_Toc67054488"/>
      <w:bookmarkStart w:id="2681" w:name="_Toc67061486"/>
      <w:bookmarkStart w:id="2682" w:name="_Toc74735004"/>
      <w:bookmarkStart w:id="2683" w:name="_Toc74753247"/>
      <w:bookmarkStart w:id="2684" w:name="_Toc76507506"/>
      <w:bookmarkStart w:id="2685" w:name="_Toc83109115"/>
      <w:r w:rsidRPr="00090C64">
        <w:rPr>
          <w:lang w:eastAsia="sv-SE"/>
        </w:rPr>
        <w:t>6.</w:t>
      </w:r>
      <w:r w:rsidRPr="00090C64">
        <w:rPr>
          <w:lang w:eastAsia="zh-CN"/>
        </w:rPr>
        <w:t>5.3.</w:t>
      </w:r>
      <w:r w:rsidRPr="00090C64">
        <w:rPr>
          <w:lang w:eastAsia="sv-SE"/>
        </w:rPr>
        <w:t>4</w:t>
      </w:r>
      <w:r w:rsidRPr="00090C64">
        <w:rPr>
          <w:lang w:eastAsia="sv-SE"/>
        </w:rPr>
        <w:tab/>
        <w:t>Method of test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33297A7C" w14:textId="77777777" w:rsidR="00D57C09" w:rsidRPr="00090C64" w:rsidRDefault="00D57C09" w:rsidP="00D57C09">
      <w:pPr>
        <w:pStyle w:val="Heading5"/>
        <w:rPr>
          <w:lang w:eastAsia="sv-SE"/>
        </w:rPr>
      </w:pPr>
      <w:bookmarkStart w:id="2686" w:name="_Toc21125023"/>
      <w:bookmarkStart w:id="2687" w:name="_Toc29768013"/>
      <w:bookmarkStart w:id="2688" w:name="_Toc36044455"/>
      <w:bookmarkStart w:id="2689" w:name="_Toc37230360"/>
      <w:bookmarkStart w:id="2690" w:name="_Toc45907503"/>
      <w:bookmarkStart w:id="2691" w:name="_Toc53181608"/>
      <w:bookmarkStart w:id="2692" w:name="_Toc61127475"/>
      <w:bookmarkStart w:id="2693" w:name="_Toc67054489"/>
      <w:bookmarkStart w:id="2694" w:name="_Toc67061487"/>
      <w:bookmarkStart w:id="2695" w:name="_Toc74735005"/>
      <w:bookmarkStart w:id="2696" w:name="_Toc74753248"/>
      <w:bookmarkStart w:id="2697" w:name="_Toc76507507"/>
      <w:bookmarkStart w:id="2698" w:name="_Toc83109116"/>
      <w:r w:rsidRPr="00090C64">
        <w:rPr>
          <w:lang w:eastAsia="sv-SE"/>
        </w:rPr>
        <w:t>6.5.3.4.1</w:t>
      </w:r>
      <w:r w:rsidRPr="00090C64">
        <w:rPr>
          <w:lang w:eastAsia="sv-SE"/>
        </w:rPr>
        <w:tab/>
        <w:t>Initial conditions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2699" w:name="_Toc21125024"/>
      <w:bookmarkStart w:id="2700" w:name="_Toc29768014"/>
      <w:bookmarkStart w:id="2701" w:name="_Toc36044456"/>
      <w:bookmarkStart w:id="2702" w:name="_Toc37230361"/>
      <w:bookmarkStart w:id="2703" w:name="_Toc45907504"/>
      <w:bookmarkStart w:id="2704" w:name="_Toc53181609"/>
      <w:bookmarkStart w:id="2705" w:name="_Toc61127476"/>
      <w:bookmarkStart w:id="2706" w:name="_Toc67054490"/>
      <w:bookmarkStart w:id="2707" w:name="_Toc67061488"/>
      <w:bookmarkStart w:id="2708" w:name="_Toc74735006"/>
      <w:bookmarkStart w:id="2709" w:name="_Toc74753249"/>
      <w:bookmarkStart w:id="2710" w:name="_Toc76507508"/>
      <w:bookmarkStart w:id="2711" w:name="_Toc83109117"/>
      <w:r w:rsidRPr="00090C64">
        <w:rPr>
          <w:lang w:eastAsia="sv-SE"/>
        </w:rPr>
        <w:t>6.5.3.4.2</w:t>
      </w:r>
      <w:r w:rsidRPr="00090C64">
        <w:rPr>
          <w:lang w:eastAsia="sv-SE"/>
        </w:rPr>
        <w:tab/>
        <w:t>Procedure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2712" w:name="_Toc21125025"/>
      <w:bookmarkStart w:id="2713" w:name="_Toc29768015"/>
      <w:bookmarkStart w:id="2714" w:name="_Toc36044457"/>
      <w:bookmarkStart w:id="2715" w:name="_Toc37230362"/>
      <w:bookmarkStart w:id="2716" w:name="_Toc45907505"/>
      <w:bookmarkStart w:id="2717" w:name="_Toc53181610"/>
      <w:bookmarkStart w:id="2718" w:name="_Toc61127477"/>
      <w:bookmarkStart w:id="2719" w:name="_Toc67054491"/>
      <w:bookmarkStart w:id="2720" w:name="_Toc67061489"/>
      <w:bookmarkStart w:id="2721" w:name="_Toc74735007"/>
      <w:bookmarkStart w:id="2722" w:name="_Toc74753250"/>
      <w:bookmarkStart w:id="2723" w:name="_Toc76507509"/>
      <w:bookmarkStart w:id="2724" w:name="_Toc83109118"/>
      <w:r w:rsidRPr="00090C64">
        <w:rPr>
          <w:lang w:eastAsia="sv-SE"/>
        </w:rPr>
        <w:t>6.</w:t>
      </w:r>
      <w:r w:rsidRPr="00090C64">
        <w:rPr>
          <w:lang w:eastAsia="zh-CN"/>
        </w:rPr>
        <w:t>5.3.</w:t>
      </w:r>
      <w:r w:rsidRPr="00090C64">
        <w:rPr>
          <w:lang w:eastAsia="sv-SE"/>
        </w:rPr>
        <w:t>5</w:t>
      </w:r>
      <w:r w:rsidRPr="00090C64">
        <w:rPr>
          <w:lang w:eastAsia="sv-SE"/>
        </w:rPr>
        <w:tab/>
        <w:t>Test Requirement</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2725" w:name="_Toc21125026"/>
      <w:bookmarkStart w:id="2726" w:name="_Toc29768016"/>
      <w:bookmarkStart w:id="2727" w:name="_Toc36044458"/>
      <w:bookmarkStart w:id="2728" w:name="_Toc37230363"/>
      <w:bookmarkStart w:id="2729" w:name="_Toc45907506"/>
      <w:bookmarkStart w:id="2730" w:name="_Toc53181611"/>
      <w:bookmarkStart w:id="2731" w:name="_Toc61127478"/>
      <w:bookmarkStart w:id="2732" w:name="_Toc67054492"/>
      <w:bookmarkStart w:id="2733" w:name="_Toc67061490"/>
      <w:bookmarkStart w:id="2734" w:name="_Toc74735008"/>
      <w:bookmarkStart w:id="2735" w:name="_Toc74753251"/>
      <w:bookmarkStart w:id="2736" w:name="_Toc76507510"/>
      <w:bookmarkStart w:id="2737" w:name="_Toc83109119"/>
      <w:r w:rsidRPr="00090C64">
        <w:t>6.6</w:t>
      </w:r>
      <w:r w:rsidRPr="00090C64">
        <w:tab/>
        <w:t>OTA Transmitted signal quality</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1966BF2D" w14:textId="77777777" w:rsidR="00D57C09" w:rsidRPr="00090C64" w:rsidRDefault="00D57C09" w:rsidP="00D57C09">
      <w:pPr>
        <w:pStyle w:val="Heading3"/>
      </w:pPr>
      <w:bookmarkStart w:id="2738" w:name="_Toc21125027"/>
      <w:bookmarkStart w:id="2739" w:name="_Toc29768017"/>
      <w:bookmarkStart w:id="2740" w:name="_Toc36044459"/>
      <w:bookmarkStart w:id="2741" w:name="_Toc37230364"/>
      <w:bookmarkStart w:id="2742" w:name="_Toc45907507"/>
      <w:bookmarkStart w:id="2743" w:name="_Toc53181612"/>
      <w:bookmarkStart w:id="2744" w:name="_Toc61127479"/>
      <w:bookmarkStart w:id="2745" w:name="_Toc67054493"/>
      <w:bookmarkStart w:id="2746" w:name="_Toc67061491"/>
      <w:bookmarkStart w:id="2747" w:name="_Toc74735009"/>
      <w:bookmarkStart w:id="2748" w:name="_Toc74753252"/>
      <w:bookmarkStart w:id="2749" w:name="_Toc76507511"/>
      <w:bookmarkStart w:id="2750" w:name="_Toc83109120"/>
      <w:r w:rsidRPr="00090C64">
        <w:t>6.6.1</w:t>
      </w:r>
      <w:r w:rsidRPr="00090C64">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2751" w:name="_Toc21125028"/>
      <w:bookmarkStart w:id="2752" w:name="_Toc29768018"/>
      <w:bookmarkStart w:id="2753" w:name="_Toc36044460"/>
      <w:bookmarkStart w:id="2754" w:name="_Toc37230365"/>
      <w:bookmarkStart w:id="2755" w:name="_Toc45907508"/>
      <w:bookmarkStart w:id="2756" w:name="_Toc53181613"/>
      <w:bookmarkStart w:id="2757" w:name="_Toc61127480"/>
      <w:bookmarkStart w:id="2758" w:name="_Toc67054494"/>
      <w:bookmarkStart w:id="2759" w:name="_Toc67061492"/>
      <w:bookmarkStart w:id="2760" w:name="_Toc74735010"/>
      <w:bookmarkStart w:id="2761" w:name="_Toc74753253"/>
      <w:bookmarkStart w:id="2762" w:name="_Toc76507512"/>
      <w:bookmarkStart w:id="2763" w:name="_Toc83109121"/>
      <w:r w:rsidRPr="00090C64">
        <w:t>6.6.2</w:t>
      </w:r>
      <w:r w:rsidRPr="00090C64">
        <w:tab/>
        <w:t>OTA Frequency Error</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CCC3EED" w14:textId="77777777" w:rsidR="00D57C09" w:rsidRPr="00090C64" w:rsidRDefault="00D57C09" w:rsidP="00D57C09">
      <w:pPr>
        <w:pStyle w:val="Heading4"/>
        <w:rPr>
          <w:lang w:eastAsia="sv-SE"/>
        </w:rPr>
      </w:pPr>
      <w:bookmarkStart w:id="2764" w:name="_Toc21125029"/>
      <w:bookmarkStart w:id="2765" w:name="_Toc29768019"/>
      <w:bookmarkStart w:id="2766" w:name="_Toc36044461"/>
      <w:bookmarkStart w:id="2767" w:name="_Toc37230366"/>
      <w:bookmarkStart w:id="2768" w:name="_Toc45907509"/>
      <w:bookmarkStart w:id="2769" w:name="_Toc53181614"/>
      <w:bookmarkStart w:id="2770" w:name="_Toc61127481"/>
      <w:bookmarkStart w:id="2771" w:name="_Toc67054495"/>
      <w:bookmarkStart w:id="2772" w:name="_Toc67061493"/>
      <w:bookmarkStart w:id="2773" w:name="_Toc74735011"/>
      <w:bookmarkStart w:id="2774" w:name="_Toc74753254"/>
      <w:bookmarkStart w:id="2775" w:name="_Toc76507513"/>
      <w:bookmarkStart w:id="2776" w:name="_Toc83109122"/>
      <w:r w:rsidRPr="00090C64">
        <w:rPr>
          <w:lang w:eastAsia="sv-SE"/>
        </w:rPr>
        <w:t>6.6.2.1</w:t>
      </w:r>
      <w:r w:rsidRPr="00090C64">
        <w:rPr>
          <w:lang w:eastAsia="sv-SE"/>
        </w:rPr>
        <w:tab/>
        <w:t>Definition and applicability</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2777" w:name="_Toc21125030"/>
      <w:bookmarkStart w:id="2778" w:name="_Toc29768020"/>
      <w:bookmarkStart w:id="2779" w:name="_Toc36044462"/>
      <w:bookmarkStart w:id="2780" w:name="_Toc37230367"/>
      <w:bookmarkStart w:id="2781" w:name="_Toc45907510"/>
      <w:bookmarkStart w:id="2782" w:name="_Toc53181615"/>
      <w:bookmarkStart w:id="2783" w:name="_Toc61127482"/>
      <w:bookmarkStart w:id="2784" w:name="_Toc67054496"/>
      <w:bookmarkStart w:id="2785" w:name="_Toc67061494"/>
      <w:bookmarkStart w:id="2786" w:name="_Toc74735012"/>
      <w:bookmarkStart w:id="2787" w:name="_Toc74753255"/>
      <w:bookmarkStart w:id="2788" w:name="_Toc76507514"/>
      <w:bookmarkStart w:id="2789" w:name="_Toc83109123"/>
      <w:r w:rsidRPr="00090C64">
        <w:rPr>
          <w:lang w:eastAsia="sv-SE"/>
        </w:rPr>
        <w:t>6.6.2.2</w:t>
      </w:r>
      <w:r w:rsidRPr="00090C64">
        <w:rPr>
          <w:lang w:eastAsia="sv-SE"/>
        </w:rPr>
        <w:tab/>
        <w:t>Minimum Requirement</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2790" w:name="_Toc21125031"/>
      <w:bookmarkStart w:id="2791" w:name="_Toc29768021"/>
      <w:bookmarkStart w:id="2792" w:name="_Toc36044463"/>
      <w:bookmarkStart w:id="2793" w:name="_Toc37230368"/>
      <w:bookmarkStart w:id="2794" w:name="_Toc45907511"/>
      <w:bookmarkStart w:id="2795" w:name="_Toc53181616"/>
      <w:bookmarkStart w:id="2796" w:name="_Toc61127483"/>
      <w:bookmarkStart w:id="2797" w:name="_Toc67054497"/>
      <w:bookmarkStart w:id="2798" w:name="_Toc67061495"/>
      <w:bookmarkStart w:id="2799" w:name="_Toc74735013"/>
      <w:bookmarkStart w:id="2800" w:name="_Toc74753256"/>
      <w:bookmarkStart w:id="2801" w:name="_Toc76507515"/>
      <w:bookmarkStart w:id="2802" w:name="_Toc83109124"/>
      <w:r w:rsidRPr="00090C64">
        <w:rPr>
          <w:lang w:eastAsia="sv-SE"/>
        </w:rPr>
        <w:t>6.6.2.3</w:t>
      </w:r>
      <w:r w:rsidRPr="00090C64">
        <w:rPr>
          <w:lang w:eastAsia="sv-SE"/>
        </w:rPr>
        <w:tab/>
        <w:t>Test purpose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2803" w:name="_Toc21125032"/>
      <w:bookmarkStart w:id="2804" w:name="_Toc29768022"/>
      <w:bookmarkStart w:id="2805" w:name="_Toc36044464"/>
      <w:bookmarkStart w:id="2806" w:name="_Toc37230369"/>
      <w:bookmarkStart w:id="2807" w:name="_Toc45907512"/>
      <w:bookmarkStart w:id="2808" w:name="_Toc53181617"/>
      <w:bookmarkStart w:id="2809" w:name="_Toc61127484"/>
      <w:bookmarkStart w:id="2810" w:name="_Toc67054498"/>
      <w:bookmarkStart w:id="2811" w:name="_Toc67061496"/>
      <w:bookmarkStart w:id="2812" w:name="_Toc74735014"/>
      <w:bookmarkStart w:id="2813" w:name="_Toc74753257"/>
      <w:bookmarkStart w:id="2814" w:name="_Toc76507516"/>
      <w:bookmarkStart w:id="2815" w:name="_Toc83109125"/>
      <w:r w:rsidRPr="00090C64">
        <w:rPr>
          <w:lang w:eastAsia="sv-SE"/>
        </w:rPr>
        <w:t>6.</w:t>
      </w:r>
      <w:r w:rsidRPr="00090C64">
        <w:rPr>
          <w:lang w:eastAsia="zh-CN"/>
        </w:rPr>
        <w:t>6.2.</w:t>
      </w:r>
      <w:r w:rsidRPr="00090C64">
        <w:rPr>
          <w:lang w:eastAsia="sv-SE"/>
        </w:rPr>
        <w:t>4</w:t>
      </w:r>
      <w:r w:rsidRPr="00090C64">
        <w:rPr>
          <w:lang w:eastAsia="sv-SE"/>
        </w:rPr>
        <w:tab/>
        <w:t>Method of test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2816" w:name="_Toc21125033"/>
      <w:bookmarkStart w:id="2817" w:name="_Toc29768023"/>
      <w:bookmarkStart w:id="2818" w:name="_Toc36044465"/>
      <w:bookmarkStart w:id="2819" w:name="_Toc37230370"/>
      <w:bookmarkStart w:id="2820" w:name="_Toc45907513"/>
      <w:bookmarkStart w:id="2821" w:name="_Toc53181618"/>
      <w:bookmarkStart w:id="2822" w:name="_Toc61127485"/>
      <w:bookmarkStart w:id="2823" w:name="_Toc67054499"/>
      <w:bookmarkStart w:id="2824" w:name="_Toc67061497"/>
      <w:bookmarkStart w:id="2825" w:name="_Toc74735015"/>
      <w:bookmarkStart w:id="2826" w:name="_Toc74753258"/>
      <w:bookmarkStart w:id="2827" w:name="_Toc76507517"/>
      <w:bookmarkStart w:id="2828" w:name="_Toc83109126"/>
      <w:r w:rsidRPr="00090C64">
        <w:rPr>
          <w:lang w:eastAsia="sv-SE"/>
        </w:rPr>
        <w:t>6.</w:t>
      </w:r>
      <w:r w:rsidRPr="00090C64">
        <w:rPr>
          <w:lang w:eastAsia="zh-CN"/>
        </w:rPr>
        <w:t>6.2.</w:t>
      </w:r>
      <w:r w:rsidRPr="00090C64">
        <w:rPr>
          <w:lang w:eastAsia="sv-SE"/>
        </w:rPr>
        <w:t>5</w:t>
      </w:r>
      <w:r w:rsidRPr="00090C64">
        <w:rPr>
          <w:lang w:eastAsia="sv-SE"/>
        </w:rPr>
        <w:tab/>
        <w:t>Test Requirement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C331C04" w14:textId="77777777" w:rsidR="00D57C09" w:rsidRPr="00090C64" w:rsidRDefault="00D57C09" w:rsidP="00D57C09">
      <w:pPr>
        <w:pStyle w:val="Heading5"/>
      </w:pPr>
      <w:bookmarkStart w:id="2829" w:name="_Toc21125034"/>
      <w:bookmarkStart w:id="2830" w:name="_Toc29768024"/>
      <w:bookmarkStart w:id="2831" w:name="_Toc36044466"/>
      <w:bookmarkStart w:id="2832" w:name="_Toc37230371"/>
      <w:bookmarkStart w:id="2833" w:name="_Toc45907514"/>
      <w:bookmarkStart w:id="2834" w:name="_Toc53181619"/>
      <w:bookmarkStart w:id="2835" w:name="_Toc61127486"/>
      <w:bookmarkStart w:id="2836" w:name="_Toc67054500"/>
      <w:bookmarkStart w:id="2837" w:name="_Toc67061498"/>
      <w:bookmarkStart w:id="2838" w:name="_Toc74735016"/>
      <w:bookmarkStart w:id="2839" w:name="_Toc74753259"/>
      <w:bookmarkStart w:id="2840" w:name="_Toc76507518"/>
      <w:bookmarkStart w:id="2841" w:name="_Toc83109127"/>
      <w:r w:rsidRPr="00090C64">
        <w:t>6.6.2.5.1</w:t>
      </w:r>
      <w:r w:rsidRPr="00090C64">
        <w:tab/>
        <w:t>UTRA FDD test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2842" w:name="_Toc21125035"/>
      <w:bookmarkStart w:id="2843" w:name="_Toc29768025"/>
      <w:bookmarkStart w:id="2844" w:name="_Toc36044467"/>
      <w:bookmarkStart w:id="2845" w:name="_Toc37230372"/>
      <w:bookmarkStart w:id="2846" w:name="_Toc45907515"/>
      <w:bookmarkStart w:id="2847" w:name="_Toc53181620"/>
      <w:bookmarkStart w:id="2848" w:name="_Toc61127487"/>
      <w:bookmarkStart w:id="2849" w:name="_Toc67054501"/>
      <w:bookmarkStart w:id="2850" w:name="_Toc67061499"/>
      <w:bookmarkStart w:id="2851" w:name="_Toc74735017"/>
      <w:bookmarkStart w:id="2852" w:name="_Toc74753260"/>
      <w:bookmarkStart w:id="2853" w:name="_Toc76507519"/>
      <w:bookmarkStart w:id="2854" w:name="_Toc83109128"/>
      <w:r w:rsidRPr="00090C64">
        <w:t>6.6.2.5.2</w:t>
      </w:r>
      <w:r w:rsidRPr="00090C64">
        <w:tab/>
        <w:t>E-UTRA and NR test requirement</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2855" w:name="_Toc21125036"/>
      <w:bookmarkStart w:id="2856" w:name="_Toc29768026"/>
      <w:bookmarkStart w:id="2857" w:name="_Toc36044468"/>
      <w:bookmarkStart w:id="2858" w:name="_Toc37230373"/>
      <w:bookmarkStart w:id="2859" w:name="_Toc45907516"/>
      <w:bookmarkStart w:id="2860" w:name="_Toc53181621"/>
      <w:bookmarkStart w:id="2861" w:name="_Toc61127488"/>
      <w:bookmarkStart w:id="2862" w:name="_Toc67054502"/>
      <w:bookmarkStart w:id="2863" w:name="_Toc67061500"/>
      <w:bookmarkStart w:id="2864" w:name="_Toc74735018"/>
      <w:bookmarkStart w:id="2865" w:name="_Toc74753261"/>
      <w:bookmarkStart w:id="2866" w:name="_Toc76507520"/>
      <w:bookmarkStart w:id="2867" w:name="_Toc83109129"/>
      <w:r w:rsidRPr="00090C64">
        <w:t>6.6.3</w:t>
      </w:r>
      <w:r w:rsidRPr="00090C64">
        <w:tab/>
        <w:t>OTA Time alignment error</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D04D6B0" w14:textId="77777777" w:rsidR="00D57C09" w:rsidRPr="00090C64" w:rsidRDefault="00D57C09" w:rsidP="00D57C09">
      <w:pPr>
        <w:pStyle w:val="Heading4"/>
        <w:rPr>
          <w:lang w:eastAsia="sv-SE"/>
        </w:rPr>
      </w:pPr>
      <w:bookmarkStart w:id="2868" w:name="_Toc21125037"/>
      <w:bookmarkStart w:id="2869" w:name="_Toc29768027"/>
      <w:bookmarkStart w:id="2870" w:name="_Toc36044469"/>
      <w:bookmarkStart w:id="2871" w:name="_Toc37230374"/>
      <w:bookmarkStart w:id="2872" w:name="_Toc45907517"/>
      <w:bookmarkStart w:id="2873" w:name="_Toc53181622"/>
      <w:bookmarkStart w:id="2874" w:name="_Toc61127489"/>
      <w:bookmarkStart w:id="2875" w:name="_Toc67054503"/>
      <w:bookmarkStart w:id="2876" w:name="_Toc67061501"/>
      <w:bookmarkStart w:id="2877" w:name="_Toc74735019"/>
      <w:bookmarkStart w:id="2878" w:name="_Toc74753262"/>
      <w:bookmarkStart w:id="2879" w:name="_Toc76507521"/>
      <w:bookmarkStart w:id="2880" w:name="_Toc83109130"/>
      <w:r w:rsidRPr="00090C64">
        <w:rPr>
          <w:lang w:eastAsia="sv-SE"/>
        </w:rPr>
        <w:t>6.6.3.1</w:t>
      </w:r>
      <w:r w:rsidRPr="00090C64">
        <w:rPr>
          <w:lang w:eastAsia="sv-SE"/>
        </w:rPr>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2881" w:name="_Toc21125038"/>
      <w:bookmarkStart w:id="2882" w:name="_Toc29768028"/>
      <w:bookmarkStart w:id="2883" w:name="_Toc36044470"/>
      <w:bookmarkStart w:id="2884" w:name="_Toc37230375"/>
      <w:bookmarkStart w:id="2885" w:name="_Toc45907518"/>
      <w:bookmarkStart w:id="2886" w:name="_Toc53181623"/>
      <w:bookmarkStart w:id="2887" w:name="_Toc61127490"/>
      <w:bookmarkStart w:id="2888" w:name="_Toc67054504"/>
      <w:bookmarkStart w:id="2889" w:name="_Toc67061502"/>
      <w:bookmarkStart w:id="2890" w:name="_Toc74735020"/>
      <w:bookmarkStart w:id="2891" w:name="_Toc74753263"/>
      <w:bookmarkStart w:id="2892" w:name="_Toc76507522"/>
      <w:bookmarkStart w:id="2893" w:name="_Toc83109131"/>
      <w:r w:rsidRPr="00090C64">
        <w:rPr>
          <w:lang w:eastAsia="sv-SE"/>
        </w:rPr>
        <w:t>6.6.3.2</w:t>
      </w:r>
      <w:r w:rsidRPr="00090C64">
        <w:rPr>
          <w:lang w:eastAsia="sv-SE"/>
        </w:rPr>
        <w:tab/>
        <w:t>Minimum Requirement</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2894" w:name="_Toc21125039"/>
      <w:bookmarkStart w:id="2895" w:name="_Toc29768029"/>
      <w:bookmarkStart w:id="2896" w:name="_Toc36044471"/>
      <w:bookmarkStart w:id="2897" w:name="_Toc37230376"/>
      <w:bookmarkStart w:id="2898" w:name="_Toc45907519"/>
      <w:bookmarkStart w:id="2899" w:name="_Toc53181624"/>
      <w:bookmarkStart w:id="2900" w:name="_Toc61127491"/>
      <w:bookmarkStart w:id="2901" w:name="_Toc67054505"/>
      <w:bookmarkStart w:id="2902" w:name="_Toc67061503"/>
      <w:bookmarkStart w:id="2903" w:name="_Toc74735021"/>
      <w:bookmarkStart w:id="2904" w:name="_Toc74753264"/>
      <w:bookmarkStart w:id="2905" w:name="_Toc76507523"/>
      <w:bookmarkStart w:id="2906" w:name="_Toc83109132"/>
      <w:r w:rsidRPr="00090C64">
        <w:rPr>
          <w:lang w:eastAsia="sv-SE"/>
        </w:rPr>
        <w:t>6.6.3.3</w:t>
      </w:r>
      <w:r w:rsidRPr="00090C64">
        <w:rPr>
          <w:lang w:eastAsia="sv-SE"/>
        </w:rPr>
        <w:tab/>
        <w:t>Test purpose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2907" w:name="_Toc21125040"/>
      <w:bookmarkStart w:id="2908" w:name="_Toc29768030"/>
      <w:bookmarkStart w:id="2909" w:name="_Toc36044472"/>
      <w:bookmarkStart w:id="2910" w:name="_Toc37230377"/>
      <w:bookmarkStart w:id="2911" w:name="_Toc45907520"/>
      <w:bookmarkStart w:id="2912" w:name="_Toc53181625"/>
      <w:bookmarkStart w:id="2913" w:name="_Toc61127492"/>
      <w:bookmarkStart w:id="2914" w:name="_Toc67054506"/>
      <w:bookmarkStart w:id="2915" w:name="_Toc67061504"/>
      <w:bookmarkStart w:id="2916" w:name="_Toc74735022"/>
      <w:bookmarkStart w:id="2917" w:name="_Toc74753265"/>
      <w:bookmarkStart w:id="2918" w:name="_Toc76507524"/>
      <w:bookmarkStart w:id="2919" w:name="_Toc83109133"/>
      <w:r w:rsidRPr="00090C64">
        <w:rPr>
          <w:lang w:eastAsia="sv-SE"/>
        </w:rPr>
        <w:t>6.</w:t>
      </w:r>
      <w:r w:rsidRPr="00090C64">
        <w:rPr>
          <w:lang w:eastAsia="zh-CN"/>
        </w:rPr>
        <w:t>6.3.</w:t>
      </w:r>
      <w:r w:rsidRPr="00090C64">
        <w:rPr>
          <w:lang w:eastAsia="sv-SE"/>
        </w:rPr>
        <w:t>4</w:t>
      </w:r>
      <w:r w:rsidRPr="00090C64">
        <w:rPr>
          <w:lang w:eastAsia="sv-SE"/>
        </w:rPr>
        <w:tab/>
        <w:t>Method of test</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D4B49E8" w14:textId="77777777" w:rsidR="00D57C09" w:rsidRPr="00090C64" w:rsidRDefault="00D57C09" w:rsidP="00D57C09">
      <w:pPr>
        <w:pStyle w:val="Heading5"/>
        <w:rPr>
          <w:lang w:eastAsia="sv-SE"/>
        </w:rPr>
      </w:pPr>
      <w:bookmarkStart w:id="2920" w:name="_Toc21125041"/>
      <w:bookmarkStart w:id="2921" w:name="_Toc29768031"/>
      <w:bookmarkStart w:id="2922" w:name="_Toc36044473"/>
      <w:bookmarkStart w:id="2923" w:name="_Toc37230378"/>
      <w:bookmarkStart w:id="2924" w:name="_Toc45907521"/>
      <w:bookmarkStart w:id="2925" w:name="_Toc53181626"/>
      <w:bookmarkStart w:id="2926" w:name="_Toc61127493"/>
      <w:bookmarkStart w:id="2927" w:name="_Toc67054507"/>
      <w:bookmarkStart w:id="2928" w:name="_Toc67061505"/>
      <w:bookmarkStart w:id="2929" w:name="_Toc74735023"/>
      <w:bookmarkStart w:id="2930" w:name="_Toc74753266"/>
      <w:bookmarkStart w:id="2931" w:name="_Toc76507525"/>
      <w:bookmarkStart w:id="2932" w:name="_Toc83109134"/>
      <w:r w:rsidRPr="00090C64">
        <w:rPr>
          <w:lang w:eastAsia="sv-SE"/>
        </w:rPr>
        <w:t>6.6.3.4.1</w:t>
      </w:r>
      <w:r w:rsidRPr="00090C64">
        <w:rPr>
          <w:lang w:eastAsia="sv-SE"/>
        </w:rPr>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C5F2E83" w14:textId="77777777" w:rsidR="00D57C09" w:rsidRPr="00090C64" w:rsidRDefault="00D57C09" w:rsidP="00554118">
      <w:pPr>
        <w:pStyle w:val="H6"/>
      </w:pPr>
      <w:bookmarkStart w:id="2933" w:name="_Toc21125042"/>
      <w:bookmarkStart w:id="2934" w:name="_Toc29768032"/>
      <w:bookmarkStart w:id="2935" w:name="_Toc36044474"/>
      <w:bookmarkStart w:id="2936" w:name="_Toc37230379"/>
      <w:bookmarkStart w:id="2937" w:name="_Toc45907522"/>
      <w:bookmarkStart w:id="2938" w:name="_Toc53181627"/>
      <w:r w:rsidRPr="00090C64">
        <w:t>6.6.3.4.1.1</w:t>
      </w:r>
      <w:r w:rsidRPr="00090C64">
        <w:tab/>
        <w:t>General test conditions</w:t>
      </w:r>
      <w:bookmarkEnd w:id="2933"/>
      <w:bookmarkEnd w:id="2934"/>
      <w:bookmarkEnd w:id="2935"/>
      <w:bookmarkEnd w:id="2936"/>
      <w:bookmarkEnd w:id="2937"/>
      <w:bookmarkEnd w:id="2938"/>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2939" w:name="_Toc21125043"/>
      <w:bookmarkStart w:id="2940" w:name="_Toc29768033"/>
      <w:bookmarkStart w:id="2941" w:name="_Toc36044475"/>
      <w:bookmarkStart w:id="2942" w:name="_Toc37230380"/>
      <w:bookmarkStart w:id="2943" w:name="_Toc45907523"/>
      <w:bookmarkStart w:id="2944" w:name="_Toc53181628"/>
      <w:r w:rsidRPr="00090C64">
        <w:t>6.6.3.4.1.2</w:t>
      </w:r>
      <w:r w:rsidRPr="00090C64">
        <w:tab/>
        <w:t>UTRA FDD</w:t>
      </w:r>
      <w:bookmarkEnd w:id="2939"/>
      <w:bookmarkEnd w:id="2940"/>
      <w:bookmarkEnd w:id="2941"/>
      <w:bookmarkEnd w:id="2942"/>
      <w:bookmarkEnd w:id="2943"/>
      <w:bookmarkEnd w:id="2944"/>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2945" w:name="_Toc21125044"/>
      <w:bookmarkStart w:id="2946" w:name="_Toc29768034"/>
      <w:bookmarkStart w:id="2947" w:name="_Toc36044476"/>
      <w:bookmarkStart w:id="2948" w:name="_Toc37230381"/>
      <w:bookmarkStart w:id="2949" w:name="_Toc45907524"/>
      <w:bookmarkStart w:id="2950" w:name="_Toc53181629"/>
      <w:r w:rsidRPr="00090C64">
        <w:t>6.6.3.4.1.3</w:t>
      </w:r>
      <w:r w:rsidRPr="00090C64">
        <w:tab/>
        <w:t>E-UTRA and NR</w:t>
      </w:r>
      <w:bookmarkEnd w:id="2945"/>
      <w:bookmarkEnd w:id="2946"/>
      <w:bookmarkEnd w:id="2947"/>
      <w:bookmarkEnd w:id="2948"/>
      <w:bookmarkEnd w:id="2949"/>
      <w:bookmarkEnd w:id="2950"/>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2951" w:name="_Toc21125045"/>
      <w:bookmarkStart w:id="2952" w:name="_Toc29768035"/>
      <w:bookmarkStart w:id="2953" w:name="_Toc36044477"/>
      <w:bookmarkStart w:id="2954" w:name="_Toc37230382"/>
      <w:bookmarkStart w:id="2955" w:name="_Toc45907525"/>
      <w:bookmarkStart w:id="2956" w:name="_Toc53181630"/>
      <w:bookmarkStart w:id="2957" w:name="_Toc61127494"/>
      <w:bookmarkStart w:id="2958" w:name="_Toc67054508"/>
      <w:bookmarkStart w:id="2959" w:name="_Toc67061506"/>
      <w:bookmarkStart w:id="2960" w:name="_Toc74735024"/>
      <w:bookmarkStart w:id="2961" w:name="_Toc74753267"/>
      <w:bookmarkStart w:id="2962" w:name="_Toc76507526"/>
      <w:bookmarkStart w:id="2963" w:name="_Toc83109135"/>
      <w:r w:rsidRPr="00090C64">
        <w:rPr>
          <w:lang w:eastAsia="sv-SE"/>
        </w:rPr>
        <w:t>6.6.3.4.2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15AFC5E" w14:textId="77777777" w:rsidR="00D57C09" w:rsidRPr="00090C64" w:rsidRDefault="00D57C09" w:rsidP="00554118">
      <w:pPr>
        <w:pStyle w:val="H6"/>
      </w:pPr>
      <w:bookmarkStart w:id="2964" w:name="_Toc21125046"/>
      <w:bookmarkStart w:id="2965" w:name="_Toc29768036"/>
      <w:bookmarkStart w:id="2966" w:name="_Toc36044478"/>
      <w:bookmarkStart w:id="2967" w:name="_Toc37230383"/>
      <w:bookmarkStart w:id="2968" w:name="_Toc45907526"/>
      <w:bookmarkStart w:id="2969" w:name="_Toc53181631"/>
      <w:r w:rsidRPr="00090C64">
        <w:t>6.6.3.4.2.1</w:t>
      </w:r>
      <w:r w:rsidRPr="00090C64">
        <w:tab/>
        <w:t>General Procedure</w:t>
      </w:r>
      <w:bookmarkEnd w:id="2964"/>
      <w:bookmarkEnd w:id="2965"/>
      <w:bookmarkEnd w:id="2966"/>
      <w:bookmarkEnd w:id="2967"/>
      <w:bookmarkEnd w:id="2968"/>
      <w:bookmarkEnd w:id="296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2970" w:name="_Toc21125047"/>
      <w:bookmarkStart w:id="2971" w:name="_Toc29768037"/>
      <w:bookmarkStart w:id="2972" w:name="_Toc36044479"/>
      <w:bookmarkStart w:id="2973" w:name="_Toc37230384"/>
      <w:bookmarkStart w:id="2974" w:name="_Toc45907527"/>
      <w:bookmarkStart w:id="2975" w:name="_Toc53181632"/>
      <w:r w:rsidRPr="00090C64">
        <w:t>6.6.3.4.2.2</w:t>
      </w:r>
      <w:r w:rsidRPr="00090C64">
        <w:tab/>
        <w:t>UTRA FDD Procedure</w:t>
      </w:r>
      <w:bookmarkEnd w:id="2970"/>
      <w:bookmarkEnd w:id="2971"/>
      <w:bookmarkEnd w:id="2972"/>
      <w:bookmarkEnd w:id="2973"/>
      <w:bookmarkEnd w:id="2974"/>
      <w:bookmarkEnd w:id="297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2976" w:name="_Toc21125048"/>
      <w:bookmarkStart w:id="2977" w:name="_Toc29768038"/>
      <w:bookmarkStart w:id="2978" w:name="_Toc36044480"/>
      <w:bookmarkStart w:id="2979" w:name="_Toc37230385"/>
      <w:bookmarkStart w:id="2980" w:name="_Toc45907528"/>
      <w:bookmarkStart w:id="2981" w:name="_Toc53181633"/>
      <w:r w:rsidRPr="00090C64">
        <w:t>6.6.3.4.2.3</w:t>
      </w:r>
      <w:r w:rsidRPr="00090C64">
        <w:tab/>
        <w:t>E-UTRA and NR Procedure</w:t>
      </w:r>
      <w:bookmarkEnd w:id="2976"/>
      <w:bookmarkEnd w:id="2977"/>
      <w:bookmarkEnd w:id="2978"/>
      <w:bookmarkEnd w:id="2979"/>
      <w:bookmarkEnd w:id="2980"/>
      <w:bookmarkEnd w:id="298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2982" w:name="_Toc21125049"/>
      <w:bookmarkStart w:id="2983" w:name="_Toc29768039"/>
      <w:bookmarkStart w:id="2984" w:name="_Toc36044481"/>
      <w:bookmarkStart w:id="2985" w:name="_Toc37230386"/>
      <w:bookmarkStart w:id="2986" w:name="_Toc45907529"/>
      <w:bookmarkStart w:id="2987" w:name="_Toc53181634"/>
      <w:bookmarkStart w:id="2988" w:name="_Toc61127495"/>
      <w:bookmarkStart w:id="2989" w:name="_Toc67054509"/>
      <w:bookmarkStart w:id="2990" w:name="_Toc67061507"/>
      <w:bookmarkStart w:id="2991" w:name="_Toc74735025"/>
      <w:bookmarkStart w:id="2992" w:name="_Toc74753268"/>
      <w:bookmarkStart w:id="2993" w:name="_Toc76507527"/>
      <w:bookmarkStart w:id="2994" w:name="_Toc83109136"/>
      <w:r w:rsidRPr="00090C64">
        <w:rPr>
          <w:lang w:eastAsia="sv-SE"/>
        </w:rPr>
        <w:t>6.</w:t>
      </w:r>
      <w:r w:rsidRPr="00090C64">
        <w:rPr>
          <w:lang w:eastAsia="zh-CN"/>
        </w:rPr>
        <w:t>6.3.</w:t>
      </w:r>
      <w:r w:rsidRPr="00090C64">
        <w:rPr>
          <w:lang w:eastAsia="sv-SE"/>
        </w:rPr>
        <w:t>5</w:t>
      </w:r>
      <w:r w:rsidRPr="00090C64">
        <w:rPr>
          <w:lang w:eastAsia="sv-SE"/>
        </w:rPr>
        <w:tab/>
        <w:t>Test Requirement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3BEA08E" w14:textId="77777777" w:rsidR="00D57C09" w:rsidRPr="00090C64" w:rsidRDefault="00D57C09" w:rsidP="00D57C09">
      <w:pPr>
        <w:pStyle w:val="Heading5"/>
      </w:pPr>
      <w:bookmarkStart w:id="2995" w:name="_Toc21125050"/>
      <w:bookmarkStart w:id="2996" w:name="_Toc29768040"/>
      <w:bookmarkStart w:id="2997" w:name="_Toc36044482"/>
      <w:bookmarkStart w:id="2998" w:name="_Toc37230387"/>
      <w:bookmarkStart w:id="2999" w:name="_Toc45907530"/>
      <w:bookmarkStart w:id="3000" w:name="_Toc53181635"/>
      <w:bookmarkStart w:id="3001" w:name="_Toc61127496"/>
      <w:bookmarkStart w:id="3002" w:name="_Toc67054510"/>
      <w:bookmarkStart w:id="3003" w:name="_Toc67061508"/>
      <w:bookmarkStart w:id="3004" w:name="_Toc74735026"/>
      <w:bookmarkStart w:id="3005" w:name="_Toc74753269"/>
      <w:bookmarkStart w:id="3006" w:name="_Toc76507528"/>
      <w:bookmarkStart w:id="3007" w:name="_Toc83109137"/>
      <w:r w:rsidRPr="00090C64">
        <w:t>6.6.3.5.1</w:t>
      </w:r>
      <w:r w:rsidRPr="00090C64">
        <w:tab/>
        <w:t>UTRA FDD test requirement</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008" w:name="_Toc21125051"/>
      <w:bookmarkStart w:id="3009" w:name="_Toc29768041"/>
      <w:bookmarkStart w:id="3010" w:name="_Toc36044483"/>
      <w:bookmarkStart w:id="3011" w:name="_Toc37230388"/>
      <w:bookmarkStart w:id="3012" w:name="_Toc45907531"/>
      <w:bookmarkStart w:id="3013" w:name="_Toc53181636"/>
      <w:bookmarkStart w:id="3014" w:name="_Toc61127497"/>
      <w:bookmarkStart w:id="3015" w:name="_Toc67054511"/>
      <w:bookmarkStart w:id="3016" w:name="_Toc67061509"/>
      <w:bookmarkStart w:id="3017" w:name="_Toc74735027"/>
      <w:bookmarkStart w:id="3018" w:name="_Toc74753270"/>
      <w:bookmarkStart w:id="3019" w:name="_Toc76507529"/>
      <w:bookmarkStart w:id="3020" w:name="_Toc83109138"/>
      <w:r w:rsidRPr="00090C64">
        <w:t>6.6.3.5.2</w:t>
      </w:r>
      <w:r w:rsidRPr="00090C64">
        <w:tab/>
        <w:t>E-UTRA test requirement</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021" w:name="_Toc21125052"/>
      <w:bookmarkStart w:id="3022" w:name="_Toc29768042"/>
      <w:bookmarkStart w:id="3023" w:name="_Toc36044484"/>
      <w:bookmarkStart w:id="3024" w:name="_Toc37230389"/>
      <w:bookmarkStart w:id="3025" w:name="_Toc45907532"/>
      <w:bookmarkStart w:id="3026" w:name="_Toc53181637"/>
      <w:bookmarkStart w:id="3027" w:name="_Toc61127498"/>
      <w:bookmarkStart w:id="3028" w:name="_Toc67054512"/>
      <w:bookmarkStart w:id="3029" w:name="_Toc67061510"/>
      <w:bookmarkStart w:id="3030" w:name="_Toc74735028"/>
      <w:bookmarkStart w:id="3031" w:name="_Toc74753271"/>
      <w:bookmarkStart w:id="3032" w:name="_Toc76507530"/>
      <w:bookmarkStart w:id="3033" w:name="_Toc83109139"/>
      <w:r w:rsidRPr="00090C64">
        <w:t>6.6.3.5.3</w:t>
      </w:r>
      <w:r w:rsidRPr="00090C64">
        <w:tab/>
        <w:t>NR test requirement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034" w:name="_Toc21125053"/>
      <w:bookmarkStart w:id="3035" w:name="_Toc29768043"/>
      <w:bookmarkStart w:id="3036" w:name="_Toc36044485"/>
      <w:bookmarkStart w:id="3037" w:name="_Toc37230390"/>
      <w:bookmarkStart w:id="3038" w:name="_Toc45907533"/>
      <w:bookmarkStart w:id="3039" w:name="_Toc53181638"/>
      <w:bookmarkStart w:id="3040" w:name="_Toc61127499"/>
      <w:bookmarkStart w:id="3041" w:name="_Toc67054513"/>
      <w:bookmarkStart w:id="3042" w:name="_Toc67061511"/>
      <w:bookmarkStart w:id="3043" w:name="_Toc74735029"/>
      <w:bookmarkStart w:id="3044" w:name="_Toc74753272"/>
      <w:bookmarkStart w:id="3045" w:name="_Toc76507531"/>
      <w:bookmarkStart w:id="3046" w:name="_Toc83109140"/>
      <w:r w:rsidRPr="00090C64">
        <w:t>6.6.4</w:t>
      </w:r>
      <w:r w:rsidRPr="00090C64">
        <w:tab/>
        <w:t>OTA modulation quality</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64E124D3" w14:textId="77777777" w:rsidR="00D57C09" w:rsidRPr="00090C64" w:rsidRDefault="00D57C09" w:rsidP="00D57C09">
      <w:pPr>
        <w:pStyle w:val="Heading4"/>
        <w:rPr>
          <w:lang w:eastAsia="sv-SE"/>
        </w:rPr>
      </w:pPr>
      <w:bookmarkStart w:id="3047" w:name="_Toc21125054"/>
      <w:bookmarkStart w:id="3048" w:name="_Toc29768044"/>
      <w:bookmarkStart w:id="3049" w:name="_Toc36044486"/>
      <w:bookmarkStart w:id="3050" w:name="_Toc37230391"/>
      <w:bookmarkStart w:id="3051" w:name="_Toc45907534"/>
      <w:bookmarkStart w:id="3052" w:name="_Toc53181639"/>
      <w:bookmarkStart w:id="3053" w:name="_Toc61127500"/>
      <w:bookmarkStart w:id="3054" w:name="_Toc67054514"/>
      <w:bookmarkStart w:id="3055" w:name="_Toc67061512"/>
      <w:bookmarkStart w:id="3056" w:name="_Toc74735030"/>
      <w:bookmarkStart w:id="3057" w:name="_Toc74753273"/>
      <w:bookmarkStart w:id="3058" w:name="_Toc76507532"/>
      <w:bookmarkStart w:id="3059" w:name="_Toc83109141"/>
      <w:r w:rsidRPr="00090C64">
        <w:rPr>
          <w:lang w:eastAsia="sv-SE"/>
        </w:rPr>
        <w:t>6.6.4.1</w:t>
      </w:r>
      <w:r w:rsidRPr="00090C64">
        <w:rPr>
          <w:lang w:eastAsia="sv-SE"/>
        </w:rPr>
        <w:tab/>
        <w:t>Definition and applicability</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060" w:name="_Toc21125055"/>
      <w:bookmarkStart w:id="3061" w:name="_Toc29768045"/>
      <w:bookmarkStart w:id="3062" w:name="_Toc36044487"/>
      <w:bookmarkStart w:id="3063" w:name="_Toc37230392"/>
      <w:bookmarkStart w:id="3064" w:name="_Toc45907535"/>
      <w:bookmarkStart w:id="3065" w:name="_Toc53181640"/>
      <w:bookmarkStart w:id="3066" w:name="_Toc61127501"/>
      <w:bookmarkStart w:id="3067" w:name="_Toc67054515"/>
      <w:bookmarkStart w:id="3068" w:name="_Toc67061513"/>
      <w:bookmarkStart w:id="3069" w:name="_Toc74735031"/>
      <w:bookmarkStart w:id="3070" w:name="_Toc74753274"/>
      <w:bookmarkStart w:id="3071" w:name="_Toc76507533"/>
      <w:bookmarkStart w:id="3072" w:name="_Toc83109142"/>
      <w:r w:rsidRPr="00090C64">
        <w:rPr>
          <w:lang w:eastAsia="sv-SE"/>
        </w:rPr>
        <w:t>6.6.4.2</w:t>
      </w:r>
      <w:r w:rsidRPr="00090C64">
        <w:rPr>
          <w:lang w:eastAsia="sv-SE"/>
        </w:rPr>
        <w:tab/>
        <w:t>Minimum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073" w:name="_Toc21125056"/>
      <w:bookmarkStart w:id="3074" w:name="_Toc29768046"/>
      <w:bookmarkStart w:id="3075" w:name="_Toc36044488"/>
      <w:bookmarkStart w:id="3076" w:name="_Toc37230393"/>
      <w:bookmarkStart w:id="3077" w:name="_Toc45907536"/>
      <w:bookmarkStart w:id="3078" w:name="_Toc53181641"/>
      <w:bookmarkStart w:id="3079" w:name="_Toc61127502"/>
      <w:bookmarkStart w:id="3080" w:name="_Toc67054516"/>
      <w:bookmarkStart w:id="3081" w:name="_Toc67061514"/>
      <w:bookmarkStart w:id="3082" w:name="_Toc74735032"/>
      <w:bookmarkStart w:id="3083" w:name="_Toc74753275"/>
      <w:bookmarkStart w:id="3084" w:name="_Toc76507534"/>
      <w:bookmarkStart w:id="3085" w:name="_Toc83109143"/>
      <w:r w:rsidRPr="00090C64">
        <w:rPr>
          <w:lang w:eastAsia="sv-SE"/>
        </w:rPr>
        <w:t>6.6.4.3</w:t>
      </w:r>
      <w:r w:rsidRPr="00090C64">
        <w:rPr>
          <w:lang w:eastAsia="sv-SE"/>
        </w:rPr>
        <w:tab/>
        <w:t>Test purpose</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086" w:name="_Toc21125057"/>
      <w:bookmarkStart w:id="3087" w:name="_Toc29768047"/>
      <w:bookmarkStart w:id="3088" w:name="_Toc36044489"/>
      <w:bookmarkStart w:id="3089" w:name="_Toc37230394"/>
      <w:bookmarkStart w:id="3090" w:name="_Toc45907537"/>
      <w:bookmarkStart w:id="3091" w:name="_Toc53181642"/>
      <w:bookmarkStart w:id="3092" w:name="_Toc61127503"/>
      <w:bookmarkStart w:id="3093" w:name="_Toc67054517"/>
      <w:bookmarkStart w:id="3094" w:name="_Toc67061515"/>
      <w:bookmarkStart w:id="3095" w:name="_Toc74735033"/>
      <w:bookmarkStart w:id="3096" w:name="_Toc74753276"/>
      <w:bookmarkStart w:id="3097" w:name="_Toc76507535"/>
      <w:bookmarkStart w:id="3098" w:name="_Toc83109144"/>
      <w:r w:rsidRPr="00090C64">
        <w:rPr>
          <w:lang w:eastAsia="sv-SE"/>
        </w:rPr>
        <w:t>6.</w:t>
      </w:r>
      <w:r w:rsidRPr="00090C64">
        <w:rPr>
          <w:lang w:eastAsia="zh-CN"/>
        </w:rPr>
        <w:t>6.4.</w:t>
      </w:r>
      <w:r w:rsidRPr="00090C64">
        <w:rPr>
          <w:lang w:eastAsia="sv-SE"/>
        </w:rPr>
        <w:t>4</w:t>
      </w:r>
      <w:r w:rsidRPr="00090C64">
        <w:rPr>
          <w:lang w:eastAsia="sv-SE"/>
        </w:rPr>
        <w:tab/>
        <w:t>Method of test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7F93BC6" w14:textId="77777777" w:rsidR="00D57C09" w:rsidRPr="00090C64" w:rsidRDefault="00D57C09" w:rsidP="00D57C09">
      <w:pPr>
        <w:pStyle w:val="Heading5"/>
      </w:pPr>
      <w:bookmarkStart w:id="3099" w:name="_Toc21125058"/>
      <w:bookmarkStart w:id="3100" w:name="_Toc29768048"/>
      <w:bookmarkStart w:id="3101" w:name="_Toc36044490"/>
      <w:bookmarkStart w:id="3102" w:name="_Toc37230395"/>
      <w:bookmarkStart w:id="3103" w:name="_Toc45907538"/>
      <w:bookmarkStart w:id="3104" w:name="_Toc53181643"/>
      <w:bookmarkStart w:id="3105" w:name="_Toc61127504"/>
      <w:bookmarkStart w:id="3106" w:name="_Toc67054518"/>
      <w:bookmarkStart w:id="3107" w:name="_Toc67061516"/>
      <w:bookmarkStart w:id="3108" w:name="_Toc74735034"/>
      <w:bookmarkStart w:id="3109" w:name="_Toc74753277"/>
      <w:bookmarkStart w:id="3110" w:name="_Toc76507536"/>
      <w:bookmarkStart w:id="3111" w:name="_Toc83109145"/>
      <w:r w:rsidRPr="00090C64">
        <w:t>6.6.4.4.1</w:t>
      </w:r>
      <w:r w:rsidRPr="00090C64">
        <w:tab/>
        <w:t>UTRA method of test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F76DF30" w14:textId="77777777" w:rsidR="00D57C09" w:rsidRPr="00090C64" w:rsidRDefault="00D57C09" w:rsidP="00554118">
      <w:pPr>
        <w:pStyle w:val="H6"/>
      </w:pPr>
      <w:bookmarkStart w:id="3112" w:name="_Toc21125059"/>
      <w:bookmarkStart w:id="3113" w:name="_Toc29768049"/>
      <w:bookmarkStart w:id="3114" w:name="_Toc36044491"/>
      <w:bookmarkStart w:id="3115" w:name="_Toc37230396"/>
      <w:bookmarkStart w:id="3116" w:name="_Toc45907539"/>
      <w:bookmarkStart w:id="3117" w:name="_Toc53181644"/>
      <w:r w:rsidRPr="00090C64">
        <w:t>6.6.4.4.1.1</w:t>
      </w:r>
      <w:r w:rsidRPr="00090C64">
        <w:tab/>
        <w:t>Initial conditions</w:t>
      </w:r>
      <w:bookmarkEnd w:id="3112"/>
      <w:bookmarkEnd w:id="3113"/>
      <w:bookmarkEnd w:id="3114"/>
      <w:bookmarkEnd w:id="3115"/>
      <w:bookmarkEnd w:id="3116"/>
      <w:bookmarkEnd w:id="311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118" w:name="_Toc21125060"/>
      <w:bookmarkStart w:id="3119" w:name="_Toc29768050"/>
      <w:bookmarkStart w:id="3120" w:name="_Toc36044492"/>
      <w:bookmarkStart w:id="3121" w:name="_Toc37230397"/>
      <w:bookmarkStart w:id="3122" w:name="_Toc45907540"/>
      <w:bookmarkStart w:id="3123" w:name="_Toc53181645"/>
      <w:r w:rsidRPr="00090C64">
        <w:t>6.6.4.4.1.2</w:t>
      </w:r>
      <w:r w:rsidRPr="00090C64">
        <w:tab/>
        <w:t>Procedure</w:t>
      </w:r>
      <w:bookmarkEnd w:id="3118"/>
      <w:bookmarkEnd w:id="3119"/>
      <w:bookmarkEnd w:id="3120"/>
      <w:bookmarkEnd w:id="3121"/>
      <w:bookmarkEnd w:id="3122"/>
      <w:bookmarkEnd w:id="3123"/>
    </w:p>
    <w:p w14:paraId="049140E3" w14:textId="77777777" w:rsidR="00D57C09" w:rsidRPr="00090C64" w:rsidRDefault="00D57C09" w:rsidP="00554118">
      <w:pPr>
        <w:pStyle w:val="H6"/>
      </w:pPr>
      <w:bookmarkStart w:id="3124" w:name="_Toc21125061"/>
      <w:bookmarkStart w:id="3125" w:name="_Toc29768051"/>
      <w:bookmarkStart w:id="3126" w:name="_Toc36044493"/>
      <w:bookmarkStart w:id="3127" w:name="_Toc37230398"/>
      <w:bookmarkStart w:id="3128" w:name="_Toc45907541"/>
      <w:bookmarkStart w:id="3129" w:name="_Toc53181646"/>
      <w:r w:rsidRPr="00090C64">
        <w:t>6.6.4.4.1.2.1</w:t>
      </w:r>
      <w:r w:rsidRPr="00090C64">
        <w:tab/>
        <w:t>General procedure</w:t>
      </w:r>
      <w:bookmarkEnd w:id="3124"/>
      <w:bookmarkEnd w:id="3125"/>
      <w:bookmarkEnd w:id="3126"/>
      <w:bookmarkEnd w:id="3127"/>
      <w:bookmarkEnd w:id="3128"/>
      <w:bookmarkEnd w:id="312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130" w:name="_Toc21125062"/>
      <w:bookmarkStart w:id="3131" w:name="_Toc29768052"/>
      <w:bookmarkStart w:id="3132" w:name="_Toc36044494"/>
      <w:bookmarkStart w:id="3133" w:name="_Toc37230399"/>
      <w:bookmarkStart w:id="3134" w:name="_Toc45907542"/>
      <w:bookmarkStart w:id="3135" w:name="_Toc53181647"/>
      <w:r w:rsidRPr="00090C64">
        <w:t>6.6.4.4.1.2.3</w:t>
      </w:r>
      <w:r w:rsidRPr="00090C64">
        <w:tab/>
        <w:t>PCDE procedure</w:t>
      </w:r>
      <w:bookmarkEnd w:id="3130"/>
      <w:bookmarkEnd w:id="3131"/>
      <w:bookmarkEnd w:id="3132"/>
      <w:bookmarkEnd w:id="3133"/>
      <w:bookmarkEnd w:id="3134"/>
      <w:bookmarkEnd w:id="313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136" w:name="_Toc21125063"/>
      <w:bookmarkStart w:id="3137" w:name="_Toc29768053"/>
      <w:bookmarkStart w:id="3138" w:name="_Toc36044495"/>
      <w:bookmarkStart w:id="3139" w:name="_Toc37230400"/>
      <w:bookmarkStart w:id="3140" w:name="_Toc45907543"/>
      <w:bookmarkStart w:id="3141" w:name="_Toc53181648"/>
      <w:r w:rsidRPr="00090C64">
        <w:t>6.6.4.4.1.2.4</w:t>
      </w:r>
      <w:r w:rsidRPr="00090C64">
        <w:tab/>
        <w:t>RCDE procedure</w:t>
      </w:r>
      <w:bookmarkEnd w:id="3136"/>
      <w:bookmarkEnd w:id="3137"/>
      <w:bookmarkEnd w:id="3138"/>
      <w:bookmarkEnd w:id="3139"/>
      <w:bookmarkEnd w:id="3140"/>
      <w:bookmarkEnd w:id="314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142" w:name="_Toc21125064"/>
      <w:bookmarkStart w:id="3143" w:name="_Toc29768054"/>
      <w:bookmarkStart w:id="3144" w:name="_Toc36044496"/>
      <w:bookmarkStart w:id="3145" w:name="_Toc37230401"/>
      <w:bookmarkStart w:id="3146" w:name="_Toc45907544"/>
      <w:bookmarkStart w:id="3147" w:name="_Toc53181649"/>
      <w:bookmarkStart w:id="3148" w:name="_Toc61127505"/>
      <w:bookmarkStart w:id="3149" w:name="_Toc67054519"/>
      <w:bookmarkStart w:id="3150" w:name="_Toc67061517"/>
      <w:bookmarkStart w:id="3151" w:name="_Toc74735035"/>
      <w:bookmarkStart w:id="3152" w:name="_Toc74753278"/>
      <w:bookmarkStart w:id="3153" w:name="_Toc76507537"/>
      <w:bookmarkStart w:id="3154" w:name="_Toc83109146"/>
      <w:r w:rsidRPr="00090C64">
        <w:t>6.6.4.4.2</w:t>
      </w:r>
      <w:r w:rsidRPr="00090C64">
        <w:tab/>
        <w:t>E-UTRA and NR method of test</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9612CB6" w14:textId="77777777" w:rsidR="00D57C09" w:rsidRPr="00090C64" w:rsidRDefault="00D57C09" w:rsidP="00554118">
      <w:pPr>
        <w:pStyle w:val="H6"/>
      </w:pPr>
      <w:bookmarkStart w:id="3155" w:name="_Toc21125065"/>
      <w:bookmarkStart w:id="3156" w:name="_Toc29768055"/>
      <w:bookmarkStart w:id="3157" w:name="_Toc36044497"/>
      <w:bookmarkStart w:id="3158" w:name="_Toc37230402"/>
      <w:bookmarkStart w:id="3159" w:name="_Toc45907545"/>
      <w:bookmarkStart w:id="3160" w:name="_Toc53181650"/>
      <w:r w:rsidRPr="00090C64">
        <w:t>6.6.4.4.2.1</w:t>
      </w:r>
      <w:r w:rsidRPr="00090C64">
        <w:tab/>
        <w:t>Initial conditions</w:t>
      </w:r>
      <w:bookmarkEnd w:id="3155"/>
      <w:bookmarkEnd w:id="3156"/>
      <w:bookmarkEnd w:id="3157"/>
      <w:bookmarkEnd w:id="3158"/>
      <w:bookmarkEnd w:id="3159"/>
      <w:bookmarkEnd w:id="3160"/>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161" w:name="_Toc21125066"/>
      <w:bookmarkStart w:id="3162" w:name="_Toc29768056"/>
      <w:bookmarkStart w:id="3163" w:name="_Toc36044498"/>
      <w:bookmarkStart w:id="3164" w:name="_Toc37230403"/>
      <w:bookmarkStart w:id="3165" w:name="_Toc45907546"/>
      <w:bookmarkStart w:id="3166" w:name="_Toc53181651"/>
      <w:r w:rsidRPr="00090C64">
        <w:t>6.6.4.4.2.2</w:t>
      </w:r>
      <w:r w:rsidRPr="00090C64">
        <w:tab/>
        <w:t>Procedure</w:t>
      </w:r>
      <w:bookmarkEnd w:id="3161"/>
      <w:bookmarkEnd w:id="3162"/>
      <w:bookmarkEnd w:id="3163"/>
      <w:bookmarkEnd w:id="3164"/>
      <w:bookmarkEnd w:id="3165"/>
      <w:bookmarkEnd w:id="3166"/>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167" w:name="_Toc21125067"/>
      <w:bookmarkStart w:id="3168" w:name="_Toc29768057"/>
      <w:bookmarkStart w:id="3169" w:name="_Toc36044499"/>
      <w:bookmarkStart w:id="3170" w:name="_Toc37230404"/>
      <w:bookmarkStart w:id="3171" w:name="_Toc45907547"/>
      <w:bookmarkStart w:id="3172" w:name="_Toc53181652"/>
      <w:bookmarkStart w:id="3173" w:name="_Toc61127506"/>
      <w:bookmarkStart w:id="3174" w:name="_Toc67054520"/>
      <w:bookmarkStart w:id="3175" w:name="_Toc67061518"/>
      <w:bookmarkStart w:id="3176" w:name="_Toc74735036"/>
      <w:bookmarkStart w:id="3177" w:name="_Toc74753279"/>
      <w:bookmarkStart w:id="3178" w:name="_Toc76507538"/>
      <w:bookmarkStart w:id="3179" w:name="_Toc83109147"/>
      <w:r w:rsidRPr="00090C64">
        <w:rPr>
          <w:lang w:eastAsia="sv-SE"/>
        </w:rPr>
        <w:t>6.</w:t>
      </w:r>
      <w:r w:rsidRPr="00090C64">
        <w:rPr>
          <w:lang w:eastAsia="zh-CN"/>
        </w:rPr>
        <w:t>6.4.</w:t>
      </w:r>
      <w:r w:rsidRPr="00090C64">
        <w:rPr>
          <w:lang w:eastAsia="sv-SE"/>
        </w:rPr>
        <w:t>5</w:t>
      </w:r>
      <w:r w:rsidRPr="00090C64">
        <w:rPr>
          <w:lang w:eastAsia="sv-SE"/>
        </w:rPr>
        <w:tab/>
        <w:t>Test Requirement</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00F26C32" w14:textId="77777777" w:rsidR="00D57C09" w:rsidRPr="00090C64" w:rsidRDefault="00D57C09" w:rsidP="00D57C09">
      <w:pPr>
        <w:pStyle w:val="Heading5"/>
      </w:pPr>
      <w:bookmarkStart w:id="3180" w:name="_Toc21125068"/>
      <w:bookmarkStart w:id="3181" w:name="_Toc29768058"/>
      <w:bookmarkStart w:id="3182" w:name="_Toc36044500"/>
      <w:bookmarkStart w:id="3183" w:name="_Toc37230405"/>
      <w:bookmarkStart w:id="3184" w:name="_Toc45907548"/>
      <w:bookmarkStart w:id="3185" w:name="_Toc53181653"/>
      <w:bookmarkStart w:id="3186" w:name="_Toc61127507"/>
      <w:bookmarkStart w:id="3187" w:name="_Toc67054521"/>
      <w:bookmarkStart w:id="3188" w:name="_Toc67061519"/>
      <w:bookmarkStart w:id="3189" w:name="_Toc74735037"/>
      <w:bookmarkStart w:id="3190" w:name="_Toc74753280"/>
      <w:bookmarkStart w:id="3191" w:name="_Toc76507539"/>
      <w:bookmarkStart w:id="3192" w:name="_Toc83109148"/>
      <w:r w:rsidRPr="00090C64">
        <w:t>6.6.4.5.1</w:t>
      </w:r>
      <w:r w:rsidRPr="00090C64">
        <w:tab/>
        <w:t>UTRA test requirement</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193" w:name="_Toc21125069"/>
      <w:bookmarkStart w:id="3194" w:name="_Toc29768059"/>
      <w:bookmarkStart w:id="3195" w:name="_Toc36044501"/>
      <w:bookmarkStart w:id="3196" w:name="_Toc37230406"/>
      <w:bookmarkStart w:id="3197" w:name="_Toc45907549"/>
      <w:bookmarkStart w:id="3198" w:name="_Toc53181654"/>
      <w:bookmarkStart w:id="3199" w:name="_Toc61127508"/>
      <w:bookmarkStart w:id="3200" w:name="_Toc67054522"/>
      <w:bookmarkStart w:id="3201" w:name="_Toc67061520"/>
      <w:bookmarkStart w:id="3202" w:name="_Toc74735038"/>
      <w:bookmarkStart w:id="3203" w:name="_Toc74753281"/>
      <w:bookmarkStart w:id="3204" w:name="_Toc76507540"/>
      <w:bookmarkStart w:id="3205" w:name="_Toc83109149"/>
      <w:r w:rsidRPr="00090C64">
        <w:t>6.6.4.5.2</w:t>
      </w:r>
      <w:r w:rsidRPr="00090C64">
        <w:tab/>
        <w:t>E-UTRA and NR test requirement</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206" w:name="_Toc21125070"/>
      <w:bookmarkStart w:id="3207" w:name="_Toc29768060"/>
      <w:bookmarkStart w:id="3208" w:name="_Toc36044502"/>
      <w:bookmarkStart w:id="3209" w:name="_Toc37230407"/>
      <w:bookmarkStart w:id="3210" w:name="_Toc45907550"/>
      <w:bookmarkStart w:id="3211" w:name="_Toc53181655"/>
      <w:bookmarkStart w:id="3212" w:name="_Toc61127509"/>
      <w:bookmarkStart w:id="3213" w:name="_Toc67054523"/>
      <w:bookmarkStart w:id="3214" w:name="_Toc67061521"/>
      <w:bookmarkStart w:id="3215" w:name="_Toc74735039"/>
      <w:bookmarkStart w:id="3216" w:name="_Toc74753282"/>
      <w:bookmarkStart w:id="3217" w:name="_Toc76507541"/>
      <w:bookmarkStart w:id="3218" w:name="_Toc83109150"/>
      <w:r w:rsidRPr="00090C64">
        <w:t>6.7</w:t>
      </w:r>
      <w:r w:rsidRPr="00090C64">
        <w:tab/>
        <w:t>OTA Unwanted Emissions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414C333A" w14:textId="77777777" w:rsidR="00D57C09" w:rsidRPr="00090C64" w:rsidRDefault="00D57C09" w:rsidP="00D57C09">
      <w:pPr>
        <w:pStyle w:val="Heading3"/>
      </w:pPr>
      <w:bookmarkStart w:id="3219" w:name="_Toc21125071"/>
      <w:bookmarkStart w:id="3220" w:name="_Toc29768061"/>
      <w:bookmarkStart w:id="3221" w:name="_Toc36044503"/>
      <w:bookmarkStart w:id="3222" w:name="_Toc37230408"/>
      <w:bookmarkStart w:id="3223" w:name="_Toc45907551"/>
      <w:bookmarkStart w:id="3224" w:name="_Toc53181656"/>
      <w:bookmarkStart w:id="3225" w:name="_Toc61127510"/>
      <w:bookmarkStart w:id="3226" w:name="_Toc67054524"/>
      <w:bookmarkStart w:id="3227" w:name="_Toc67061522"/>
      <w:bookmarkStart w:id="3228" w:name="_Toc74735040"/>
      <w:bookmarkStart w:id="3229" w:name="_Toc74753283"/>
      <w:bookmarkStart w:id="3230" w:name="_Toc76507542"/>
      <w:bookmarkStart w:id="3231" w:name="_Toc83109151"/>
      <w:r w:rsidRPr="00090C64">
        <w:t>6.7.1</w:t>
      </w:r>
      <w:r w:rsidRPr="00090C64">
        <w:tab/>
        <w:t>General</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232" w:name="_Toc21125072"/>
      <w:bookmarkStart w:id="3233" w:name="_Toc29768062"/>
      <w:bookmarkStart w:id="3234" w:name="_Toc36044504"/>
      <w:bookmarkStart w:id="3235" w:name="_Toc37230409"/>
      <w:bookmarkStart w:id="3236" w:name="_Toc45907552"/>
      <w:bookmarkStart w:id="3237" w:name="_Toc53181657"/>
      <w:bookmarkStart w:id="3238" w:name="_Toc61127511"/>
      <w:bookmarkStart w:id="3239" w:name="_Toc67054525"/>
      <w:bookmarkStart w:id="3240" w:name="_Toc67061523"/>
      <w:bookmarkStart w:id="3241" w:name="_Toc74735041"/>
      <w:bookmarkStart w:id="3242" w:name="_Toc74753284"/>
      <w:bookmarkStart w:id="3243" w:name="_Toc76507543"/>
      <w:bookmarkStart w:id="3244" w:name="_Toc83109152"/>
      <w:r w:rsidRPr="00090C64">
        <w:t>6.7.2</w:t>
      </w:r>
      <w:r w:rsidRPr="00090C64">
        <w:tab/>
        <w:t>OTA occupied bandwidth</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11C23F87" w14:textId="77777777" w:rsidR="00D57C09" w:rsidRPr="00090C64" w:rsidRDefault="00D57C09" w:rsidP="00D57C09">
      <w:pPr>
        <w:pStyle w:val="Heading4"/>
        <w:rPr>
          <w:lang w:eastAsia="sv-SE"/>
        </w:rPr>
      </w:pPr>
      <w:bookmarkStart w:id="3245" w:name="_Toc21125073"/>
      <w:bookmarkStart w:id="3246" w:name="_Toc29768063"/>
      <w:bookmarkStart w:id="3247" w:name="_Toc36044505"/>
      <w:bookmarkStart w:id="3248" w:name="_Toc37230410"/>
      <w:bookmarkStart w:id="3249" w:name="_Toc45907553"/>
      <w:bookmarkStart w:id="3250" w:name="_Toc53181658"/>
      <w:bookmarkStart w:id="3251" w:name="_Toc61127512"/>
      <w:bookmarkStart w:id="3252" w:name="_Toc67054526"/>
      <w:bookmarkStart w:id="3253" w:name="_Toc67061524"/>
      <w:bookmarkStart w:id="3254" w:name="_Toc74735042"/>
      <w:bookmarkStart w:id="3255" w:name="_Toc74753285"/>
      <w:bookmarkStart w:id="3256" w:name="_Toc76507544"/>
      <w:bookmarkStart w:id="3257" w:name="_Toc83109153"/>
      <w:r w:rsidRPr="00090C64">
        <w:rPr>
          <w:lang w:eastAsia="sv-SE"/>
        </w:rPr>
        <w:t>6.7.2.1</w:t>
      </w:r>
      <w:r w:rsidRPr="00090C64">
        <w:rPr>
          <w:lang w:eastAsia="sv-SE"/>
        </w:rPr>
        <w:tab/>
        <w:t>Definition and applicability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258" w:name="_Toc21125074"/>
      <w:bookmarkStart w:id="3259" w:name="_Toc29768064"/>
      <w:bookmarkStart w:id="3260" w:name="_Toc36044506"/>
      <w:bookmarkStart w:id="3261" w:name="_Toc37230411"/>
      <w:bookmarkStart w:id="3262" w:name="_Toc45907554"/>
      <w:bookmarkStart w:id="3263" w:name="_Toc53181659"/>
      <w:bookmarkStart w:id="3264" w:name="_Toc61127513"/>
      <w:bookmarkStart w:id="3265" w:name="_Toc67054527"/>
      <w:bookmarkStart w:id="3266" w:name="_Toc67061525"/>
      <w:bookmarkStart w:id="3267" w:name="_Toc74735043"/>
      <w:bookmarkStart w:id="3268" w:name="_Toc74753286"/>
      <w:bookmarkStart w:id="3269" w:name="_Toc76507545"/>
      <w:bookmarkStart w:id="3270" w:name="_Toc83109154"/>
      <w:r w:rsidRPr="00090C64">
        <w:rPr>
          <w:lang w:eastAsia="sv-SE"/>
        </w:rPr>
        <w:t>6.7.2.2</w:t>
      </w:r>
      <w:r w:rsidRPr="00090C64">
        <w:rPr>
          <w:lang w:eastAsia="sv-SE"/>
        </w:rPr>
        <w:tab/>
        <w:t>Minimum Requirement</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271" w:name="_Toc21125075"/>
      <w:bookmarkStart w:id="3272" w:name="_Toc29768065"/>
      <w:bookmarkStart w:id="3273" w:name="_Toc36044507"/>
      <w:bookmarkStart w:id="3274" w:name="_Toc37230412"/>
      <w:bookmarkStart w:id="3275" w:name="_Toc45907555"/>
      <w:bookmarkStart w:id="3276" w:name="_Toc53181660"/>
      <w:bookmarkStart w:id="3277" w:name="_Toc61127514"/>
      <w:bookmarkStart w:id="3278" w:name="_Toc67054528"/>
      <w:bookmarkStart w:id="3279" w:name="_Toc67061526"/>
      <w:bookmarkStart w:id="3280" w:name="_Toc74735044"/>
      <w:bookmarkStart w:id="3281" w:name="_Toc74753287"/>
      <w:bookmarkStart w:id="3282" w:name="_Toc76507546"/>
      <w:bookmarkStart w:id="3283" w:name="_Toc83109155"/>
      <w:r w:rsidRPr="00090C64">
        <w:rPr>
          <w:lang w:eastAsia="sv-SE"/>
        </w:rPr>
        <w:t>6.7.2.3</w:t>
      </w:r>
      <w:r w:rsidRPr="00090C64">
        <w:rPr>
          <w:lang w:eastAsia="sv-SE"/>
        </w:rPr>
        <w:tab/>
        <w:t>Test purpose</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284" w:name="_Toc21125076"/>
      <w:bookmarkStart w:id="3285" w:name="_Toc29768066"/>
      <w:bookmarkStart w:id="3286" w:name="_Toc36044508"/>
      <w:bookmarkStart w:id="3287" w:name="_Toc37230413"/>
      <w:bookmarkStart w:id="3288" w:name="_Toc45907556"/>
      <w:bookmarkStart w:id="3289" w:name="_Toc53181661"/>
      <w:bookmarkStart w:id="3290" w:name="_Toc61127515"/>
      <w:bookmarkStart w:id="3291" w:name="_Toc67054529"/>
      <w:bookmarkStart w:id="3292" w:name="_Toc67061527"/>
      <w:bookmarkStart w:id="3293" w:name="_Toc74735045"/>
      <w:bookmarkStart w:id="3294" w:name="_Toc74753288"/>
      <w:bookmarkStart w:id="3295" w:name="_Toc76507547"/>
      <w:bookmarkStart w:id="3296" w:name="_Toc83109156"/>
      <w:r w:rsidRPr="00090C64">
        <w:rPr>
          <w:lang w:eastAsia="sv-SE"/>
        </w:rPr>
        <w:t>6.</w:t>
      </w:r>
      <w:r w:rsidRPr="00090C64">
        <w:rPr>
          <w:lang w:eastAsia="zh-CN"/>
        </w:rPr>
        <w:t>7.2.</w:t>
      </w:r>
      <w:r w:rsidRPr="00090C64">
        <w:rPr>
          <w:lang w:eastAsia="sv-SE"/>
        </w:rPr>
        <w:t>4</w:t>
      </w:r>
      <w:r w:rsidRPr="00090C64">
        <w:rPr>
          <w:lang w:eastAsia="sv-SE"/>
        </w:rPr>
        <w:tab/>
        <w:t>Method of test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4001BE67" w14:textId="77777777" w:rsidR="00D57C09" w:rsidRPr="00090C64" w:rsidRDefault="00D57C09" w:rsidP="00D57C09">
      <w:pPr>
        <w:pStyle w:val="Heading5"/>
        <w:rPr>
          <w:lang w:eastAsia="sv-SE"/>
        </w:rPr>
      </w:pPr>
      <w:bookmarkStart w:id="3297" w:name="_Toc21125077"/>
      <w:bookmarkStart w:id="3298" w:name="_Toc29768067"/>
      <w:bookmarkStart w:id="3299" w:name="_Toc36044509"/>
      <w:bookmarkStart w:id="3300" w:name="_Toc37230414"/>
      <w:bookmarkStart w:id="3301" w:name="_Toc45907557"/>
      <w:bookmarkStart w:id="3302" w:name="_Toc53181662"/>
      <w:bookmarkStart w:id="3303" w:name="_Toc61127516"/>
      <w:bookmarkStart w:id="3304" w:name="_Toc67054530"/>
      <w:bookmarkStart w:id="3305" w:name="_Toc67061528"/>
      <w:bookmarkStart w:id="3306" w:name="_Toc74735046"/>
      <w:bookmarkStart w:id="3307" w:name="_Toc74753289"/>
      <w:bookmarkStart w:id="3308" w:name="_Toc76507548"/>
      <w:bookmarkStart w:id="3309" w:name="_Toc83109157"/>
      <w:r w:rsidRPr="00090C64">
        <w:rPr>
          <w:lang w:eastAsia="sv-SE"/>
        </w:rPr>
        <w:t>6.7.2.4.1</w:t>
      </w:r>
      <w:r w:rsidRPr="00090C64">
        <w:rPr>
          <w:lang w:eastAsia="sv-SE"/>
        </w:rPr>
        <w:tab/>
        <w:t>Initial conditions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DF23F4D" w14:textId="77777777" w:rsidR="00D57C09" w:rsidRPr="00090C64" w:rsidRDefault="00D57C09" w:rsidP="00554118">
      <w:pPr>
        <w:pStyle w:val="H6"/>
        <w:rPr>
          <w:rFonts w:eastAsia="Yu Mincho"/>
        </w:rPr>
      </w:pPr>
      <w:bookmarkStart w:id="3310" w:name="_Toc21125078"/>
      <w:bookmarkStart w:id="3311" w:name="_Toc29768068"/>
      <w:bookmarkStart w:id="3312" w:name="_Toc36044510"/>
      <w:bookmarkStart w:id="3313" w:name="_Toc37230415"/>
      <w:bookmarkStart w:id="3314" w:name="_Toc45907558"/>
      <w:bookmarkStart w:id="3315" w:name="_Toc53181663"/>
      <w:r w:rsidRPr="00090C64">
        <w:rPr>
          <w:rFonts w:eastAsia="Yu Mincho"/>
        </w:rPr>
        <w:t>6.7.2.4.1.1</w:t>
      </w:r>
      <w:r w:rsidRPr="00090C64">
        <w:rPr>
          <w:rFonts w:eastAsia="Yu Mincho"/>
        </w:rPr>
        <w:tab/>
        <w:t>General test conditions</w:t>
      </w:r>
      <w:bookmarkEnd w:id="3310"/>
      <w:bookmarkEnd w:id="3311"/>
      <w:bookmarkEnd w:id="3312"/>
      <w:bookmarkEnd w:id="3313"/>
      <w:bookmarkEnd w:id="3314"/>
      <w:bookmarkEnd w:id="331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316" w:name="_Toc21125079"/>
      <w:bookmarkStart w:id="3317" w:name="_Toc29768069"/>
      <w:bookmarkStart w:id="3318" w:name="_Toc36044511"/>
      <w:bookmarkStart w:id="3319" w:name="_Toc37230416"/>
      <w:bookmarkStart w:id="3320" w:name="_Toc45907559"/>
      <w:bookmarkStart w:id="3321" w:name="_Toc53181664"/>
      <w:r w:rsidRPr="00090C64">
        <w:t>6.7.2.4.1.2</w:t>
      </w:r>
      <w:r w:rsidRPr="00090C64">
        <w:tab/>
        <w:t>UTRA FDD</w:t>
      </w:r>
      <w:bookmarkEnd w:id="3316"/>
      <w:bookmarkEnd w:id="3317"/>
      <w:bookmarkEnd w:id="3318"/>
      <w:bookmarkEnd w:id="3319"/>
      <w:bookmarkEnd w:id="3320"/>
      <w:bookmarkEnd w:id="332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322" w:name="_Toc21125080"/>
      <w:bookmarkStart w:id="3323" w:name="_Toc29768070"/>
      <w:bookmarkStart w:id="3324" w:name="_Toc36044512"/>
      <w:bookmarkStart w:id="3325" w:name="_Toc37230417"/>
      <w:bookmarkStart w:id="3326" w:name="_Toc45907560"/>
      <w:bookmarkStart w:id="3327" w:name="_Toc53181665"/>
      <w:r w:rsidRPr="00090C64">
        <w:t>6.7.2.4.1.3</w:t>
      </w:r>
      <w:r w:rsidRPr="00090C64">
        <w:tab/>
        <w:t>E-UTRA and NR</w:t>
      </w:r>
      <w:bookmarkEnd w:id="3322"/>
      <w:bookmarkEnd w:id="3323"/>
      <w:bookmarkEnd w:id="3324"/>
      <w:bookmarkEnd w:id="3325"/>
      <w:bookmarkEnd w:id="3326"/>
      <w:bookmarkEnd w:id="332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328" w:name="_Toc21125081"/>
      <w:bookmarkStart w:id="3329" w:name="_Toc29768071"/>
      <w:bookmarkStart w:id="3330" w:name="_Toc36044513"/>
      <w:bookmarkStart w:id="3331" w:name="_Toc37230418"/>
      <w:bookmarkStart w:id="3332" w:name="_Toc45907561"/>
      <w:bookmarkStart w:id="3333" w:name="_Toc53181666"/>
      <w:bookmarkStart w:id="3334" w:name="_Toc61127517"/>
      <w:bookmarkStart w:id="3335" w:name="_Toc67054531"/>
      <w:bookmarkStart w:id="3336" w:name="_Toc67061529"/>
      <w:bookmarkStart w:id="3337" w:name="_Toc74735047"/>
      <w:bookmarkStart w:id="3338" w:name="_Toc74753290"/>
      <w:bookmarkStart w:id="3339" w:name="_Toc76507549"/>
      <w:bookmarkStart w:id="3340" w:name="_Toc83109158"/>
      <w:r w:rsidRPr="00090C64">
        <w:rPr>
          <w:lang w:eastAsia="sv-SE"/>
        </w:rPr>
        <w:t>6.7.2.4.2</w:t>
      </w:r>
      <w:r w:rsidRPr="00090C64">
        <w:rPr>
          <w:lang w:eastAsia="sv-SE"/>
        </w:rPr>
        <w:tab/>
        <w:t>Procedure</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E53381"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341" w:name="_Toc21125082"/>
      <w:bookmarkStart w:id="3342" w:name="_Toc29768072"/>
      <w:bookmarkStart w:id="3343" w:name="_Toc36044514"/>
      <w:bookmarkStart w:id="3344" w:name="_Toc37230419"/>
      <w:bookmarkStart w:id="3345" w:name="_Toc45907562"/>
      <w:bookmarkStart w:id="3346" w:name="_Toc53181667"/>
      <w:bookmarkStart w:id="3347" w:name="_Toc61127518"/>
      <w:bookmarkStart w:id="3348" w:name="_Toc67054532"/>
      <w:bookmarkStart w:id="3349" w:name="_Toc67061530"/>
      <w:bookmarkStart w:id="3350" w:name="_Toc74735048"/>
      <w:bookmarkStart w:id="3351" w:name="_Toc74753291"/>
      <w:bookmarkStart w:id="3352" w:name="_Toc76507550"/>
      <w:bookmarkStart w:id="3353" w:name="_Toc83109159"/>
      <w:r w:rsidRPr="00090C64">
        <w:rPr>
          <w:lang w:eastAsia="sv-SE"/>
        </w:rPr>
        <w:t>6.</w:t>
      </w:r>
      <w:r w:rsidRPr="00090C64">
        <w:rPr>
          <w:lang w:eastAsia="zh-CN"/>
        </w:rPr>
        <w:t>7.2.</w:t>
      </w:r>
      <w:r w:rsidRPr="00090C64">
        <w:rPr>
          <w:lang w:eastAsia="sv-SE"/>
        </w:rPr>
        <w:t>5</w:t>
      </w:r>
      <w:r w:rsidRPr="00090C64">
        <w:rPr>
          <w:lang w:eastAsia="sv-SE"/>
        </w:rPr>
        <w:tab/>
        <w:t>Test Requirement</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BC0C1E0" w14:textId="77777777" w:rsidR="00D57C09" w:rsidRPr="00090C64" w:rsidRDefault="00D57C09" w:rsidP="00D57C09">
      <w:pPr>
        <w:pStyle w:val="Heading5"/>
      </w:pPr>
      <w:bookmarkStart w:id="3354" w:name="_Toc21125083"/>
      <w:bookmarkStart w:id="3355" w:name="_Toc29768073"/>
      <w:bookmarkStart w:id="3356" w:name="_Toc36044515"/>
      <w:bookmarkStart w:id="3357" w:name="_Toc37230420"/>
      <w:bookmarkStart w:id="3358" w:name="_Toc45907563"/>
      <w:bookmarkStart w:id="3359" w:name="_Toc53181668"/>
      <w:bookmarkStart w:id="3360" w:name="_Toc61127519"/>
      <w:bookmarkStart w:id="3361" w:name="_Toc67054533"/>
      <w:bookmarkStart w:id="3362" w:name="_Toc67061531"/>
      <w:bookmarkStart w:id="3363" w:name="_Toc74735049"/>
      <w:bookmarkStart w:id="3364" w:name="_Toc74753292"/>
      <w:bookmarkStart w:id="3365" w:name="_Toc76507551"/>
      <w:bookmarkStart w:id="3366" w:name="_Toc83109160"/>
      <w:r w:rsidRPr="00090C64">
        <w:t>6.7.2.5.1</w:t>
      </w:r>
      <w:r w:rsidRPr="00090C64">
        <w:tab/>
        <w:t>MSR</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367" w:name="_Toc21125084"/>
      <w:bookmarkStart w:id="3368" w:name="_Toc29768074"/>
      <w:bookmarkStart w:id="3369" w:name="_Toc36044516"/>
      <w:bookmarkStart w:id="3370" w:name="_Toc37230421"/>
      <w:bookmarkStart w:id="3371" w:name="_Toc45907564"/>
      <w:bookmarkStart w:id="3372" w:name="_Toc53181669"/>
      <w:bookmarkStart w:id="3373" w:name="_Toc61127520"/>
      <w:bookmarkStart w:id="3374" w:name="_Toc67054534"/>
      <w:bookmarkStart w:id="3375" w:name="_Toc67061532"/>
      <w:bookmarkStart w:id="3376" w:name="_Toc74735050"/>
      <w:bookmarkStart w:id="3377" w:name="_Toc74753293"/>
      <w:bookmarkStart w:id="3378" w:name="_Toc76507552"/>
      <w:bookmarkStart w:id="3379" w:name="_Toc83109161"/>
      <w:r w:rsidRPr="00090C64">
        <w:t>6.7.2.5.2</w:t>
      </w:r>
      <w:r w:rsidRPr="00090C64">
        <w:tab/>
        <w:t>UTRA FDD</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380" w:name="_Toc21125085"/>
      <w:bookmarkStart w:id="3381" w:name="_Toc29768075"/>
      <w:bookmarkStart w:id="3382" w:name="_Toc36044517"/>
      <w:bookmarkStart w:id="3383" w:name="_Toc37230422"/>
      <w:bookmarkStart w:id="3384" w:name="_Toc45907565"/>
      <w:bookmarkStart w:id="3385" w:name="_Toc53181670"/>
      <w:bookmarkStart w:id="3386" w:name="_Toc61127521"/>
      <w:bookmarkStart w:id="3387" w:name="_Toc67054535"/>
      <w:bookmarkStart w:id="3388" w:name="_Toc67061533"/>
      <w:bookmarkStart w:id="3389" w:name="_Toc74735051"/>
      <w:bookmarkStart w:id="3390" w:name="_Toc74753294"/>
      <w:bookmarkStart w:id="3391" w:name="_Toc76507553"/>
      <w:bookmarkStart w:id="3392" w:name="_Toc83109162"/>
      <w:r w:rsidRPr="00090C64">
        <w:t>6.7.2.5.3</w:t>
      </w:r>
      <w:r w:rsidRPr="00090C64">
        <w:tab/>
        <w:t>E-UTRA</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393" w:name="_Toc21125086"/>
      <w:bookmarkStart w:id="3394" w:name="_Toc29768076"/>
      <w:bookmarkStart w:id="3395" w:name="_Toc36044518"/>
      <w:bookmarkStart w:id="3396" w:name="_Toc37230423"/>
      <w:bookmarkStart w:id="3397" w:name="_Toc45907566"/>
      <w:bookmarkStart w:id="3398" w:name="_Toc53181671"/>
      <w:bookmarkStart w:id="3399" w:name="_Toc61127522"/>
      <w:bookmarkStart w:id="3400" w:name="_Toc67054536"/>
      <w:bookmarkStart w:id="3401" w:name="_Toc67061534"/>
      <w:bookmarkStart w:id="3402" w:name="_Toc74735052"/>
      <w:bookmarkStart w:id="3403" w:name="_Toc74753295"/>
      <w:bookmarkStart w:id="3404" w:name="_Toc76507554"/>
      <w:bookmarkStart w:id="3405" w:name="_Toc83109163"/>
      <w:r w:rsidRPr="00090C64">
        <w:t>6.7.3</w:t>
      </w:r>
      <w:r w:rsidRPr="00090C64">
        <w:tab/>
        <w:t>OTA Adjacent Channel Leakage power Ratio</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4B8C53F7" w14:textId="77777777" w:rsidR="00D57C09" w:rsidRPr="00090C64" w:rsidRDefault="00D57C09" w:rsidP="00D57C09">
      <w:pPr>
        <w:pStyle w:val="Heading4"/>
        <w:rPr>
          <w:lang w:eastAsia="sv-SE"/>
        </w:rPr>
      </w:pPr>
      <w:bookmarkStart w:id="3406" w:name="_Toc21125087"/>
      <w:bookmarkStart w:id="3407" w:name="_Toc29768077"/>
      <w:bookmarkStart w:id="3408" w:name="_Toc36044519"/>
      <w:bookmarkStart w:id="3409" w:name="_Toc37230424"/>
      <w:bookmarkStart w:id="3410" w:name="_Toc45907567"/>
      <w:bookmarkStart w:id="3411" w:name="_Toc53181672"/>
      <w:bookmarkStart w:id="3412" w:name="_Toc61127523"/>
      <w:bookmarkStart w:id="3413" w:name="_Toc67054537"/>
      <w:bookmarkStart w:id="3414" w:name="_Toc67061535"/>
      <w:bookmarkStart w:id="3415" w:name="_Toc74735053"/>
      <w:bookmarkStart w:id="3416" w:name="_Toc74753296"/>
      <w:bookmarkStart w:id="3417" w:name="_Toc76507555"/>
      <w:bookmarkStart w:id="3418" w:name="_Toc83109164"/>
      <w:r w:rsidRPr="00090C64">
        <w:rPr>
          <w:lang w:eastAsia="sv-SE"/>
        </w:rPr>
        <w:t>6.7.3.1</w:t>
      </w:r>
      <w:r w:rsidRPr="00090C64">
        <w:rPr>
          <w:lang w:eastAsia="sv-SE"/>
        </w:rPr>
        <w:tab/>
        <w:t>Definition and applicability</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419" w:name="_Toc21125088"/>
      <w:bookmarkStart w:id="3420" w:name="_Toc29768078"/>
      <w:bookmarkStart w:id="3421" w:name="_Toc36044520"/>
      <w:bookmarkStart w:id="3422" w:name="_Toc37230425"/>
      <w:bookmarkStart w:id="3423" w:name="_Toc45907568"/>
      <w:bookmarkStart w:id="3424" w:name="_Toc53181673"/>
      <w:bookmarkStart w:id="3425" w:name="_Toc61127524"/>
      <w:bookmarkStart w:id="3426" w:name="_Toc67054538"/>
      <w:bookmarkStart w:id="3427" w:name="_Toc67061536"/>
      <w:bookmarkStart w:id="3428" w:name="_Toc74735054"/>
      <w:bookmarkStart w:id="3429" w:name="_Toc74753297"/>
      <w:bookmarkStart w:id="3430" w:name="_Toc76507556"/>
      <w:bookmarkStart w:id="3431" w:name="_Toc83109165"/>
      <w:r w:rsidRPr="00090C64">
        <w:rPr>
          <w:lang w:eastAsia="sv-SE"/>
        </w:rPr>
        <w:t>6.7.3.2</w:t>
      </w:r>
      <w:r w:rsidRPr="00090C64">
        <w:rPr>
          <w:lang w:eastAsia="sv-SE"/>
        </w:rPr>
        <w:tab/>
        <w:t>Minimum Requirement</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432" w:name="_Toc21125089"/>
      <w:bookmarkStart w:id="3433" w:name="_Toc29768079"/>
      <w:bookmarkStart w:id="3434" w:name="_Toc36044521"/>
      <w:bookmarkStart w:id="3435" w:name="_Toc37230426"/>
      <w:bookmarkStart w:id="3436" w:name="_Toc45907569"/>
      <w:bookmarkStart w:id="3437" w:name="_Toc53181674"/>
      <w:bookmarkStart w:id="3438" w:name="_Toc61127525"/>
      <w:bookmarkStart w:id="3439" w:name="_Toc67054539"/>
      <w:bookmarkStart w:id="3440" w:name="_Toc67061537"/>
      <w:bookmarkStart w:id="3441" w:name="_Toc74735055"/>
      <w:bookmarkStart w:id="3442" w:name="_Toc74753298"/>
      <w:bookmarkStart w:id="3443" w:name="_Toc76507557"/>
      <w:bookmarkStart w:id="3444" w:name="_Toc83109166"/>
      <w:r w:rsidRPr="00090C64">
        <w:rPr>
          <w:lang w:eastAsia="sv-SE"/>
        </w:rPr>
        <w:t>6.7.3.3</w:t>
      </w:r>
      <w:r w:rsidRPr="00090C64">
        <w:rPr>
          <w:lang w:eastAsia="sv-SE"/>
        </w:rPr>
        <w:tab/>
        <w:t>Test purpose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445" w:name="_Toc21125090"/>
      <w:bookmarkStart w:id="3446" w:name="_Toc29768080"/>
      <w:bookmarkStart w:id="3447" w:name="_Toc36044522"/>
      <w:bookmarkStart w:id="3448" w:name="_Toc37230427"/>
      <w:bookmarkStart w:id="3449" w:name="_Toc45907570"/>
      <w:bookmarkStart w:id="3450" w:name="_Toc53181675"/>
      <w:bookmarkStart w:id="3451" w:name="_Toc61127526"/>
      <w:bookmarkStart w:id="3452" w:name="_Toc67054540"/>
      <w:bookmarkStart w:id="3453" w:name="_Toc67061538"/>
      <w:bookmarkStart w:id="3454" w:name="_Toc74735056"/>
      <w:bookmarkStart w:id="3455" w:name="_Toc74753299"/>
      <w:bookmarkStart w:id="3456" w:name="_Toc76507558"/>
      <w:bookmarkStart w:id="3457" w:name="_Toc83109167"/>
      <w:r w:rsidRPr="00090C64">
        <w:rPr>
          <w:lang w:eastAsia="sv-SE"/>
        </w:rPr>
        <w:t>6.</w:t>
      </w:r>
      <w:r w:rsidRPr="00090C64">
        <w:rPr>
          <w:lang w:eastAsia="zh-CN"/>
        </w:rPr>
        <w:t>7.3.</w:t>
      </w:r>
      <w:r w:rsidRPr="00090C64">
        <w:rPr>
          <w:lang w:eastAsia="sv-SE"/>
        </w:rPr>
        <w:t>4</w:t>
      </w:r>
      <w:r w:rsidRPr="00090C64">
        <w:rPr>
          <w:lang w:eastAsia="sv-SE"/>
        </w:rPr>
        <w:tab/>
        <w:t>Method of test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233B5CFD" w14:textId="77777777" w:rsidR="00D57C09" w:rsidRPr="00090C64" w:rsidRDefault="00D57C09" w:rsidP="00D57C09">
      <w:pPr>
        <w:pStyle w:val="Heading5"/>
        <w:rPr>
          <w:lang w:eastAsia="sv-SE"/>
        </w:rPr>
      </w:pPr>
      <w:bookmarkStart w:id="3458" w:name="_Toc21125091"/>
      <w:bookmarkStart w:id="3459" w:name="_Toc29768081"/>
      <w:bookmarkStart w:id="3460" w:name="_Toc36044523"/>
      <w:bookmarkStart w:id="3461" w:name="_Toc37230428"/>
      <w:bookmarkStart w:id="3462" w:name="_Toc45907571"/>
      <w:bookmarkStart w:id="3463" w:name="_Toc53181676"/>
      <w:bookmarkStart w:id="3464" w:name="_Toc61127527"/>
      <w:bookmarkStart w:id="3465" w:name="_Toc67054541"/>
      <w:bookmarkStart w:id="3466" w:name="_Toc67061539"/>
      <w:bookmarkStart w:id="3467" w:name="_Toc74735057"/>
      <w:bookmarkStart w:id="3468" w:name="_Toc74753300"/>
      <w:bookmarkStart w:id="3469" w:name="_Toc76507559"/>
      <w:bookmarkStart w:id="3470" w:name="_Toc83109168"/>
      <w:r w:rsidRPr="00090C64">
        <w:rPr>
          <w:lang w:eastAsia="sv-SE"/>
        </w:rPr>
        <w:t>6.7.3.4.1</w:t>
      </w:r>
      <w:r w:rsidRPr="00090C64">
        <w:rPr>
          <w:lang w:eastAsia="sv-SE"/>
        </w:rPr>
        <w:tab/>
        <w:t>Initial conditions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376B21F7" w14:textId="77777777" w:rsidR="00D57C09" w:rsidRPr="00090C64" w:rsidRDefault="00D57C09" w:rsidP="00554118">
      <w:pPr>
        <w:pStyle w:val="H6"/>
        <w:rPr>
          <w:lang w:eastAsia="sv-SE"/>
        </w:rPr>
      </w:pPr>
      <w:bookmarkStart w:id="3471" w:name="_Toc21125092"/>
      <w:bookmarkStart w:id="3472" w:name="_Toc29768082"/>
      <w:bookmarkStart w:id="3473" w:name="_Toc36044524"/>
      <w:bookmarkStart w:id="3474" w:name="_Toc37230429"/>
      <w:bookmarkStart w:id="3475" w:name="_Toc45907572"/>
      <w:bookmarkStart w:id="3476" w:name="_Toc53181677"/>
      <w:r w:rsidRPr="00090C64">
        <w:rPr>
          <w:lang w:eastAsia="sv-SE"/>
        </w:rPr>
        <w:t>6.7.3.4.1.1</w:t>
      </w:r>
      <w:r w:rsidRPr="00090C64">
        <w:rPr>
          <w:lang w:eastAsia="sv-SE"/>
        </w:rPr>
        <w:tab/>
        <w:t>General test conditions</w:t>
      </w:r>
      <w:bookmarkEnd w:id="3471"/>
      <w:bookmarkEnd w:id="3472"/>
      <w:bookmarkEnd w:id="3473"/>
      <w:bookmarkEnd w:id="3474"/>
      <w:bookmarkEnd w:id="3475"/>
      <w:bookmarkEnd w:id="3476"/>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477" w:name="_Toc21125093"/>
      <w:bookmarkStart w:id="3478" w:name="_Toc29768083"/>
      <w:bookmarkStart w:id="3479" w:name="_Toc36044525"/>
      <w:bookmarkStart w:id="3480" w:name="_Toc37230430"/>
      <w:bookmarkStart w:id="3481" w:name="_Toc45907573"/>
      <w:bookmarkStart w:id="3482" w:name="_Toc53181678"/>
      <w:r w:rsidRPr="00090C64">
        <w:rPr>
          <w:lang w:eastAsia="sv-SE"/>
        </w:rPr>
        <w:t>6.7.3.4.1.2</w:t>
      </w:r>
      <w:r w:rsidRPr="00090C64">
        <w:rPr>
          <w:lang w:eastAsia="sv-SE"/>
        </w:rPr>
        <w:tab/>
        <w:t>MSR</w:t>
      </w:r>
      <w:bookmarkEnd w:id="3477"/>
      <w:bookmarkEnd w:id="3478"/>
      <w:bookmarkEnd w:id="3479"/>
      <w:bookmarkEnd w:id="3480"/>
      <w:bookmarkEnd w:id="3481"/>
      <w:bookmarkEnd w:id="3482"/>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483" w:name="_Toc21125094"/>
      <w:bookmarkStart w:id="3484" w:name="_Toc29768084"/>
      <w:bookmarkStart w:id="3485" w:name="_Toc36044526"/>
      <w:bookmarkStart w:id="3486" w:name="_Toc37230431"/>
      <w:bookmarkStart w:id="3487" w:name="_Toc45907574"/>
      <w:bookmarkStart w:id="3488" w:name="_Toc53181679"/>
      <w:r w:rsidRPr="00090C64">
        <w:rPr>
          <w:lang w:eastAsia="sv-SE"/>
        </w:rPr>
        <w:t>6.7.3.4.1.3</w:t>
      </w:r>
      <w:r w:rsidRPr="00090C64">
        <w:rPr>
          <w:lang w:eastAsia="sv-SE"/>
        </w:rPr>
        <w:tab/>
        <w:t>UTRA FDD</w:t>
      </w:r>
      <w:bookmarkEnd w:id="3483"/>
      <w:bookmarkEnd w:id="3484"/>
      <w:bookmarkEnd w:id="3485"/>
      <w:bookmarkEnd w:id="3486"/>
      <w:bookmarkEnd w:id="3487"/>
      <w:bookmarkEnd w:id="3488"/>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489" w:name="_Toc21125095"/>
      <w:bookmarkStart w:id="3490" w:name="_Toc29768085"/>
      <w:bookmarkStart w:id="3491" w:name="_Toc36044527"/>
      <w:bookmarkStart w:id="3492" w:name="_Toc37230432"/>
      <w:bookmarkStart w:id="3493" w:name="_Toc45907575"/>
      <w:bookmarkStart w:id="3494" w:name="_Toc53181680"/>
      <w:r w:rsidRPr="00090C64">
        <w:t>6.7.3.4.1.4</w:t>
      </w:r>
      <w:r w:rsidRPr="00090C64">
        <w:tab/>
        <w:t>E-UTRA</w:t>
      </w:r>
      <w:bookmarkEnd w:id="3489"/>
      <w:bookmarkEnd w:id="3490"/>
      <w:bookmarkEnd w:id="3491"/>
      <w:bookmarkEnd w:id="3492"/>
      <w:bookmarkEnd w:id="3493"/>
      <w:bookmarkEnd w:id="3494"/>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3495" w:name="_Toc21125096"/>
      <w:bookmarkStart w:id="3496" w:name="_Toc29768086"/>
      <w:bookmarkStart w:id="3497" w:name="_Toc36044528"/>
      <w:bookmarkStart w:id="3498" w:name="_Toc37230433"/>
      <w:bookmarkStart w:id="3499" w:name="_Toc45907576"/>
      <w:bookmarkStart w:id="3500" w:name="_Toc53181681"/>
      <w:r w:rsidRPr="00090C64">
        <w:t>6.7.3.4.1.5</w:t>
      </w:r>
      <w:r w:rsidRPr="00090C64">
        <w:tab/>
        <w:t>NR</w:t>
      </w:r>
      <w:bookmarkEnd w:id="3495"/>
      <w:bookmarkEnd w:id="3496"/>
      <w:bookmarkEnd w:id="3497"/>
      <w:bookmarkEnd w:id="3498"/>
      <w:bookmarkEnd w:id="3499"/>
      <w:bookmarkEnd w:id="3500"/>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3501" w:name="_Toc21125097"/>
      <w:bookmarkStart w:id="3502" w:name="_Toc29768087"/>
      <w:bookmarkStart w:id="3503" w:name="_Toc36044529"/>
      <w:bookmarkStart w:id="3504" w:name="_Toc37230434"/>
      <w:bookmarkStart w:id="3505" w:name="_Toc45907577"/>
      <w:bookmarkStart w:id="3506" w:name="_Toc53181682"/>
      <w:bookmarkStart w:id="3507" w:name="_Toc61127528"/>
      <w:bookmarkStart w:id="3508" w:name="_Toc67054542"/>
      <w:bookmarkStart w:id="3509" w:name="_Toc67061540"/>
      <w:bookmarkStart w:id="3510" w:name="_Toc74735058"/>
      <w:bookmarkStart w:id="3511" w:name="_Toc74753301"/>
      <w:bookmarkStart w:id="3512" w:name="_Toc76507560"/>
      <w:bookmarkStart w:id="3513" w:name="_Toc83109169"/>
      <w:r w:rsidRPr="00090C64">
        <w:rPr>
          <w:lang w:eastAsia="sv-SE"/>
        </w:rPr>
        <w:t>6.7.3.4.2</w:t>
      </w:r>
      <w:r w:rsidRPr="00090C64">
        <w:rPr>
          <w:lang w:eastAsia="sv-SE"/>
        </w:rPr>
        <w:tab/>
        <w:t>Procedure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2192BC27" w14:textId="77777777" w:rsidR="00D57C09" w:rsidRPr="00B9132C" w:rsidRDefault="00D57C09" w:rsidP="00B9132C">
      <w:pPr>
        <w:pStyle w:val="H6"/>
      </w:pPr>
      <w:bookmarkStart w:id="3514" w:name="_Toc21125098"/>
      <w:bookmarkStart w:id="3515" w:name="_Toc29768088"/>
      <w:bookmarkStart w:id="3516" w:name="_Toc36044530"/>
      <w:bookmarkStart w:id="3517" w:name="_Toc37230435"/>
      <w:bookmarkStart w:id="3518" w:name="_Toc45907578"/>
      <w:bookmarkStart w:id="3519" w:name="_Toc53181683"/>
      <w:bookmarkStart w:id="3520" w:name="_Hlk513388270"/>
      <w:r w:rsidRPr="00B9132C">
        <w:t>6.7.3.4.2.1</w:t>
      </w:r>
      <w:r w:rsidRPr="00B9132C">
        <w:tab/>
        <w:t>General</w:t>
      </w:r>
      <w:bookmarkEnd w:id="3514"/>
      <w:bookmarkEnd w:id="3515"/>
      <w:bookmarkEnd w:id="3516"/>
      <w:bookmarkEnd w:id="3517"/>
      <w:bookmarkEnd w:id="3518"/>
      <w:bookmarkEnd w:id="3519"/>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3520"/>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3521" w:name="_Toc21125099"/>
      <w:bookmarkStart w:id="3522" w:name="_Toc29768089"/>
      <w:bookmarkStart w:id="3523" w:name="_Toc36044531"/>
      <w:bookmarkStart w:id="3524" w:name="_Toc37230436"/>
      <w:bookmarkStart w:id="3525" w:name="_Toc45907579"/>
      <w:bookmarkStart w:id="3526" w:name="_Toc53181684"/>
      <w:bookmarkStart w:id="3527" w:name="_Toc61127529"/>
      <w:bookmarkStart w:id="3528" w:name="_Toc67054543"/>
      <w:bookmarkStart w:id="3529" w:name="_Toc67061541"/>
      <w:bookmarkStart w:id="3530" w:name="_Toc74735059"/>
      <w:bookmarkStart w:id="3531" w:name="_Toc74753302"/>
      <w:bookmarkStart w:id="3532" w:name="_Toc76507561"/>
      <w:bookmarkStart w:id="3533" w:name="_Toc83109170"/>
      <w:r w:rsidRPr="00090C64">
        <w:rPr>
          <w:rStyle w:val="Heading6Char"/>
        </w:rPr>
        <w:t>6.7.3.4.2.2</w:t>
      </w:r>
      <w:r w:rsidRPr="00090C64">
        <w:rPr>
          <w:rStyle w:val="Heading6Char"/>
        </w:rPr>
        <w:tab/>
        <w:t>MSR</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3534" w:name="_Toc21125100"/>
      <w:bookmarkStart w:id="3535" w:name="_Toc29768090"/>
      <w:bookmarkStart w:id="3536" w:name="_Toc36044532"/>
      <w:bookmarkStart w:id="3537" w:name="_Toc37230437"/>
      <w:bookmarkStart w:id="3538" w:name="_Toc45907580"/>
      <w:bookmarkStart w:id="3539" w:name="_Toc53181685"/>
      <w:bookmarkStart w:id="3540" w:name="_Toc61127530"/>
      <w:bookmarkStart w:id="3541" w:name="_Toc67054544"/>
      <w:bookmarkStart w:id="3542" w:name="_Toc67061542"/>
      <w:bookmarkStart w:id="3543" w:name="_Toc74735060"/>
      <w:bookmarkStart w:id="3544" w:name="_Toc74753303"/>
      <w:bookmarkStart w:id="3545" w:name="_Toc76507562"/>
      <w:bookmarkStart w:id="3546" w:name="_Toc83109171"/>
      <w:r w:rsidRPr="00090C64">
        <w:rPr>
          <w:rStyle w:val="Heading6Char"/>
        </w:rPr>
        <w:t>6.7.3.4.2.3</w:t>
      </w:r>
      <w:r w:rsidRPr="00090C64">
        <w:rPr>
          <w:rStyle w:val="Heading6Char"/>
        </w:rPr>
        <w:tab/>
        <w:t>UTRA FDD</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3547" w:name="_Toc21125101"/>
      <w:bookmarkStart w:id="3548" w:name="_Toc29768091"/>
      <w:bookmarkStart w:id="3549" w:name="_Toc36044533"/>
      <w:bookmarkStart w:id="3550" w:name="_Toc37230438"/>
      <w:bookmarkStart w:id="3551" w:name="_Toc45907581"/>
      <w:bookmarkStart w:id="3552" w:name="_Toc53181686"/>
      <w:bookmarkStart w:id="3553" w:name="_Toc61127531"/>
      <w:bookmarkStart w:id="3554" w:name="_Toc67054545"/>
      <w:bookmarkStart w:id="3555" w:name="_Toc67061543"/>
      <w:bookmarkStart w:id="3556" w:name="_Toc74735061"/>
      <w:bookmarkStart w:id="3557" w:name="_Toc74753304"/>
      <w:bookmarkStart w:id="3558" w:name="_Toc76507563"/>
      <w:bookmarkStart w:id="3559" w:name="_Toc83109172"/>
      <w:r w:rsidRPr="00090C64">
        <w:rPr>
          <w:rStyle w:val="Heading6Char"/>
        </w:rPr>
        <w:t>6.7.3.4.2.4</w:t>
      </w:r>
      <w:r w:rsidRPr="00090C64">
        <w:rPr>
          <w:rStyle w:val="Heading6Char"/>
        </w:rPr>
        <w:tab/>
        <w:t>E-UTRA</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3560" w:name="_Toc21125102"/>
      <w:bookmarkStart w:id="3561" w:name="_Toc29768092"/>
      <w:bookmarkStart w:id="3562" w:name="_Toc36044534"/>
      <w:bookmarkStart w:id="3563" w:name="_Toc37230439"/>
      <w:bookmarkStart w:id="3564" w:name="_Toc45907582"/>
      <w:bookmarkStart w:id="3565" w:name="_Toc53181687"/>
      <w:bookmarkStart w:id="3566" w:name="_Toc61127532"/>
      <w:bookmarkStart w:id="3567" w:name="_Toc67054546"/>
      <w:bookmarkStart w:id="3568" w:name="_Toc67061544"/>
      <w:bookmarkStart w:id="3569" w:name="_Toc74735062"/>
      <w:bookmarkStart w:id="3570" w:name="_Toc74753305"/>
      <w:bookmarkStart w:id="3571" w:name="_Toc76507564"/>
      <w:bookmarkStart w:id="3572" w:name="_Toc83109173"/>
      <w:r w:rsidRPr="00090C64">
        <w:rPr>
          <w:lang w:eastAsia="sv-SE"/>
        </w:rPr>
        <w:t>6.</w:t>
      </w:r>
      <w:r w:rsidRPr="00090C64">
        <w:rPr>
          <w:lang w:eastAsia="zh-CN"/>
        </w:rPr>
        <w:t>7.3.</w:t>
      </w:r>
      <w:r w:rsidRPr="00090C64">
        <w:rPr>
          <w:lang w:eastAsia="sv-SE"/>
        </w:rPr>
        <w:t>5</w:t>
      </w:r>
      <w:r w:rsidRPr="00090C64">
        <w:rPr>
          <w:lang w:eastAsia="sv-SE"/>
        </w:rPr>
        <w:tab/>
        <w:t>Test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F4D34E8" w14:textId="77777777" w:rsidR="00D57C09" w:rsidRPr="00090C64" w:rsidRDefault="00D57C09" w:rsidP="00D57C09">
      <w:pPr>
        <w:pStyle w:val="Heading5"/>
      </w:pPr>
      <w:bookmarkStart w:id="3573" w:name="_Toc21125103"/>
      <w:bookmarkStart w:id="3574" w:name="_Toc29768093"/>
      <w:bookmarkStart w:id="3575" w:name="_Toc36044535"/>
      <w:bookmarkStart w:id="3576" w:name="_Toc37230440"/>
      <w:bookmarkStart w:id="3577" w:name="_Toc45907583"/>
      <w:bookmarkStart w:id="3578" w:name="_Toc53181688"/>
      <w:bookmarkStart w:id="3579" w:name="_Toc61127533"/>
      <w:bookmarkStart w:id="3580" w:name="_Toc67054547"/>
      <w:bookmarkStart w:id="3581" w:name="_Toc67061545"/>
      <w:bookmarkStart w:id="3582" w:name="_Toc74735063"/>
      <w:bookmarkStart w:id="3583" w:name="_Toc74753306"/>
      <w:bookmarkStart w:id="3584" w:name="_Toc76507565"/>
      <w:bookmarkStart w:id="3585" w:name="_Toc83109174"/>
      <w:r w:rsidRPr="00090C64">
        <w:rPr>
          <w:rStyle w:val="Heading5Char"/>
        </w:rPr>
        <w:t>6.7.3.5.1</w:t>
      </w:r>
      <w:r w:rsidRPr="00090C64">
        <w:tab/>
        <w:t>MSR</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FF383EB" w14:textId="1ED6A730" w:rsidR="00D57C09" w:rsidRPr="00090C64" w:rsidRDefault="00D57C09" w:rsidP="00554118">
      <w:pPr>
        <w:pStyle w:val="H6"/>
        <w:rPr>
          <w:noProof/>
        </w:rPr>
      </w:pPr>
      <w:bookmarkStart w:id="3586" w:name="_Toc21125104"/>
      <w:bookmarkStart w:id="3587" w:name="_Toc29768094"/>
      <w:bookmarkStart w:id="3588" w:name="_Toc36044536"/>
      <w:bookmarkStart w:id="3589" w:name="_Toc37230441"/>
      <w:bookmarkStart w:id="3590" w:name="_Toc45907584"/>
      <w:bookmarkStart w:id="3591" w:name="_Toc53181689"/>
      <w:r w:rsidRPr="00090C64">
        <w:t>6.7.3.5.1.1</w:t>
      </w:r>
      <w:r w:rsidR="00090C64">
        <w:rPr>
          <w:noProof/>
        </w:rPr>
        <w:tab/>
      </w:r>
      <w:r w:rsidRPr="00090C64">
        <w:rPr>
          <w:noProof/>
        </w:rPr>
        <w:t>MSR E-UTRA test requirement</w:t>
      </w:r>
      <w:bookmarkEnd w:id="3586"/>
      <w:bookmarkEnd w:id="3587"/>
      <w:bookmarkEnd w:id="3588"/>
      <w:bookmarkEnd w:id="3589"/>
      <w:bookmarkEnd w:id="3590"/>
      <w:bookmarkEnd w:id="3591"/>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3592" w:name="_Toc21125105"/>
      <w:bookmarkStart w:id="3593" w:name="_Toc29768095"/>
      <w:bookmarkStart w:id="3594" w:name="_Toc36044537"/>
      <w:bookmarkStart w:id="3595" w:name="_Toc37230442"/>
      <w:bookmarkStart w:id="3596" w:name="_Toc45907585"/>
      <w:bookmarkStart w:id="3597" w:name="_Toc53181690"/>
      <w:r w:rsidRPr="00090C64">
        <w:t>6.7.3.5.1.2</w:t>
      </w:r>
      <w:r w:rsidR="00090C64">
        <w:rPr>
          <w:noProof/>
        </w:rPr>
        <w:tab/>
      </w:r>
      <w:r w:rsidRPr="00090C64">
        <w:rPr>
          <w:noProof/>
        </w:rPr>
        <w:t>MSR UTRA FDD test requirement</w:t>
      </w:r>
      <w:bookmarkEnd w:id="3592"/>
      <w:bookmarkEnd w:id="3593"/>
      <w:bookmarkEnd w:id="3594"/>
      <w:bookmarkEnd w:id="3595"/>
      <w:bookmarkEnd w:id="3596"/>
      <w:bookmarkEnd w:id="3597"/>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3598" w:name="_Toc21125106"/>
      <w:bookmarkStart w:id="3599" w:name="_Toc29768096"/>
      <w:bookmarkStart w:id="3600" w:name="_Toc36044538"/>
      <w:bookmarkStart w:id="3601" w:name="_Toc37230443"/>
      <w:bookmarkStart w:id="3602" w:name="_Toc45907586"/>
      <w:bookmarkStart w:id="3603" w:name="_Toc53181691"/>
      <w:r w:rsidRPr="00090C64">
        <w:t>6.7.3.5.1.3</w:t>
      </w:r>
      <w:r w:rsidR="00090C64">
        <w:rPr>
          <w:noProof/>
        </w:rPr>
        <w:tab/>
      </w:r>
      <w:r w:rsidRPr="00090C64">
        <w:rPr>
          <w:noProof/>
        </w:rPr>
        <w:t>OTA Cumulative ACLR test requirement in non-contiguous spectrum</w:t>
      </w:r>
      <w:bookmarkEnd w:id="3598"/>
      <w:bookmarkEnd w:id="3599"/>
      <w:bookmarkEnd w:id="3600"/>
      <w:bookmarkEnd w:id="3601"/>
      <w:bookmarkEnd w:id="3602"/>
      <w:bookmarkEnd w:id="3603"/>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3604" w:name="_Toc21125107"/>
      <w:bookmarkStart w:id="3605" w:name="_Toc29768097"/>
      <w:bookmarkStart w:id="3606" w:name="_Toc36044539"/>
      <w:bookmarkStart w:id="3607" w:name="_Toc37230444"/>
      <w:bookmarkStart w:id="3608" w:name="_Toc45907587"/>
      <w:bookmarkStart w:id="3609" w:name="_Toc53181692"/>
      <w:r w:rsidRPr="00090C64">
        <w:t>6.7.3.5.1.4</w:t>
      </w:r>
      <w:r w:rsidRPr="00090C64">
        <w:rPr>
          <w:noProof/>
        </w:rPr>
        <w:tab/>
        <w:t>NR test requirement</w:t>
      </w:r>
      <w:bookmarkEnd w:id="3604"/>
      <w:bookmarkEnd w:id="3605"/>
      <w:bookmarkEnd w:id="3606"/>
      <w:bookmarkEnd w:id="3607"/>
      <w:bookmarkEnd w:id="3608"/>
      <w:bookmarkEnd w:id="3609"/>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3610" w:name="_Toc21125108"/>
      <w:bookmarkStart w:id="3611" w:name="_Toc29768098"/>
      <w:bookmarkStart w:id="3612" w:name="_Toc36044540"/>
      <w:bookmarkStart w:id="3613" w:name="_Toc37230445"/>
      <w:bookmarkStart w:id="3614" w:name="_Toc45907588"/>
      <w:bookmarkStart w:id="3615" w:name="_Toc53181693"/>
      <w:bookmarkStart w:id="3616" w:name="_Toc61127534"/>
      <w:bookmarkStart w:id="3617" w:name="_Toc67054548"/>
      <w:bookmarkStart w:id="3618" w:name="_Toc67061546"/>
      <w:bookmarkStart w:id="3619" w:name="_Toc74735064"/>
      <w:bookmarkStart w:id="3620" w:name="_Toc74753307"/>
      <w:bookmarkStart w:id="3621" w:name="_Toc76507566"/>
      <w:bookmarkStart w:id="3622" w:name="_Toc83109175"/>
      <w:r w:rsidRPr="00090C64">
        <w:rPr>
          <w:rStyle w:val="Heading5Char"/>
        </w:rPr>
        <w:t>6.7.3.5.2</w:t>
      </w:r>
      <w:r w:rsidRPr="00090C64">
        <w:rPr>
          <w:noProof/>
        </w:rPr>
        <w:tab/>
        <w:t>UTRA FDD</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21CA487A" w14:textId="77777777" w:rsidR="00D57C09" w:rsidRPr="00090C64" w:rsidRDefault="00D57C09" w:rsidP="00554118">
      <w:pPr>
        <w:pStyle w:val="H6"/>
        <w:rPr>
          <w:noProof/>
        </w:rPr>
      </w:pPr>
      <w:bookmarkStart w:id="3623" w:name="_Toc21125109"/>
      <w:bookmarkStart w:id="3624" w:name="_Toc29768099"/>
      <w:bookmarkStart w:id="3625" w:name="_Toc36044541"/>
      <w:bookmarkStart w:id="3626" w:name="_Toc37230446"/>
      <w:bookmarkStart w:id="3627" w:name="_Toc45907589"/>
      <w:bookmarkStart w:id="3628" w:name="_Toc53181694"/>
      <w:r w:rsidRPr="00090C64">
        <w:rPr>
          <w:noProof/>
        </w:rPr>
        <w:t>6.7.3.5.2.1</w:t>
      </w:r>
      <w:r w:rsidRPr="00090C64">
        <w:rPr>
          <w:noProof/>
        </w:rPr>
        <w:tab/>
        <w:t>OTA ACLR</w:t>
      </w:r>
      <w:bookmarkEnd w:id="3623"/>
      <w:bookmarkEnd w:id="3624"/>
      <w:bookmarkEnd w:id="3625"/>
      <w:bookmarkEnd w:id="3626"/>
      <w:bookmarkEnd w:id="3627"/>
      <w:bookmarkEnd w:id="362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3629" w:name="_Toc21125110"/>
      <w:bookmarkStart w:id="3630" w:name="_Toc29768100"/>
      <w:bookmarkStart w:id="3631" w:name="_Toc36044542"/>
      <w:bookmarkStart w:id="3632" w:name="_Toc37230447"/>
      <w:bookmarkStart w:id="3633" w:name="_Toc45907590"/>
      <w:bookmarkStart w:id="3634" w:name="_Toc53181695"/>
      <w:r w:rsidRPr="00090C64">
        <w:rPr>
          <w:noProof/>
        </w:rPr>
        <w:t>6.7.3.5.2.2</w:t>
      </w:r>
      <w:r w:rsidRPr="00090C64">
        <w:rPr>
          <w:noProof/>
        </w:rPr>
        <w:tab/>
        <w:t>OTA Cumulative ACLR test requirement in non-contiguous spectrum or multiple bands</w:t>
      </w:r>
      <w:bookmarkEnd w:id="3629"/>
      <w:bookmarkEnd w:id="3630"/>
      <w:bookmarkEnd w:id="3631"/>
      <w:bookmarkEnd w:id="3632"/>
      <w:bookmarkEnd w:id="3633"/>
      <w:bookmarkEnd w:id="363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3635" w:name="_Toc21125111"/>
      <w:bookmarkStart w:id="3636" w:name="_Toc29768101"/>
      <w:bookmarkStart w:id="3637" w:name="_Toc36044543"/>
      <w:bookmarkStart w:id="3638" w:name="_Toc37230448"/>
      <w:bookmarkStart w:id="3639" w:name="_Toc45907591"/>
      <w:bookmarkStart w:id="3640" w:name="_Toc53181696"/>
      <w:bookmarkStart w:id="3641" w:name="_Toc61127535"/>
      <w:bookmarkStart w:id="3642" w:name="_Toc67054549"/>
      <w:bookmarkStart w:id="3643" w:name="_Toc67061547"/>
      <w:bookmarkStart w:id="3644" w:name="_Toc74735065"/>
      <w:bookmarkStart w:id="3645" w:name="_Toc74753308"/>
      <w:bookmarkStart w:id="3646" w:name="_Toc76507567"/>
      <w:bookmarkStart w:id="3647" w:name="_Toc83109176"/>
      <w:r w:rsidRPr="00090C64">
        <w:t>6.7.3.5.3</w:t>
      </w:r>
      <w:r w:rsidRPr="00090C64">
        <w:tab/>
        <w:t>E-UTRA</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03E5E1B4" w14:textId="77777777" w:rsidR="00D57C09" w:rsidRPr="00090C64" w:rsidRDefault="00D57C09" w:rsidP="00554118">
      <w:pPr>
        <w:pStyle w:val="H6"/>
      </w:pPr>
      <w:bookmarkStart w:id="3648" w:name="_Toc21125112"/>
      <w:bookmarkStart w:id="3649" w:name="_Toc29768102"/>
      <w:bookmarkStart w:id="3650" w:name="_Toc36044544"/>
      <w:bookmarkStart w:id="3651" w:name="_Toc37230449"/>
      <w:bookmarkStart w:id="3652" w:name="_Toc45907592"/>
      <w:bookmarkStart w:id="3653" w:name="_Toc53181697"/>
      <w:r w:rsidRPr="00090C64">
        <w:t>6.7.3.5.3.1</w:t>
      </w:r>
      <w:r w:rsidRPr="00090C64">
        <w:tab/>
        <w:t>OTA ACLR</w:t>
      </w:r>
      <w:bookmarkEnd w:id="3648"/>
      <w:bookmarkEnd w:id="3649"/>
      <w:bookmarkEnd w:id="3650"/>
      <w:bookmarkEnd w:id="3651"/>
      <w:bookmarkEnd w:id="3652"/>
      <w:bookmarkEnd w:id="3653"/>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3654" w:name="_Toc21125113"/>
      <w:bookmarkStart w:id="3655" w:name="_Toc29768103"/>
      <w:bookmarkStart w:id="3656" w:name="_Toc36044545"/>
      <w:bookmarkStart w:id="3657" w:name="_Toc37230450"/>
      <w:bookmarkStart w:id="3658" w:name="_Toc45907593"/>
      <w:bookmarkStart w:id="3659" w:name="_Toc53181698"/>
      <w:r w:rsidRPr="00090C64">
        <w:t>6.7.3.5.3.2</w:t>
      </w:r>
      <w:r w:rsidRPr="00090C64">
        <w:tab/>
        <w:t>OTA Cumulative ACLR test requirement in non-contiguous spectrum</w:t>
      </w:r>
      <w:bookmarkEnd w:id="3654"/>
      <w:bookmarkEnd w:id="3655"/>
      <w:bookmarkEnd w:id="3656"/>
      <w:bookmarkEnd w:id="3657"/>
      <w:bookmarkEnd w:id="3658"/>
      <w:bookmarkEnd w:id="3659"/>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3660" w:name="_Toc21125114"/>
      <w:bookmarkStart w:id="3661" w:name="_Toc29768104"/>
      <w:bookmarkStart w:id="3662" w:name="_Toc36044546"/>
      <w:bookmarkStart w:id="3663" w:name="_Toc37230451"/>
      <w:bookmarkStart w:id="3664" w:name="_Toc45907594"/>
      <w:bookmarkStart w:id="3665" w:name="_Toc53181699"/>
      <w:bookmarkStart w:id="3666" w:name="_Toc61127536"/>
      <w:bookmarkStart w:id="3667" w:name="_Toc67054550"/>
      <w:bookmarkStart w:id="3668" w:name="_Toc67061548"/>
      <w:bookmarkStart w:id="3669" w:name="_Toc74735066"/>
      <w:bookmarkStart w:id="3670" w:name="_Toc74753309"/>
      <w:bookmarkStart w:id="3671" w:name="_Toc76507568"/>
      <w:bookmarkStart w:id="3672" w:name="_Toc83109177"/>
      <w:r w:rsidRPr="00090C64">
        <w:rPr>
          <w:rFonts w:eastAsia="SimSun"/>
        </w:rPr>
        <w:t>6.7.4</w:t>
      </w:r>
      <w:r w:rsidRPr="00090C64">
        <w:rPr>
          <w:rFonts w:eastAsia="SimSun"/>
        </w:rPr>
        <w:tab/>
        <w:t>OTA Spectrum emission mask</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8D95B17" w14:textId="77777777" w:rsidR="00D57C09" w:rsidRPr="00090C64" w:rsidRDefault="00D57C09" w:rsidP="00D57C09">
      <w:pPr>
        <w:pStyle w:val="Heading4"/>
        <w:rPr>
          <w:lang w:eastAsia="sv-SE"/>
        </w:rPr>
      </w:pPr>
      <w:bookmarkStart w:id="3673" w:name="_Toc21125115"/>
      <w:bookmarkStart w:id="3674" w:name="_Toc29768105"/>
      <w:bookmarkStart w:id="3675" w:name="_Toc36044547"/>
      <w:bookmarkStart w:id="3676" w:name="_Toc37230452"/>
      <w:bookmarkStart w:id="3677" w:name="_Toc45907595"/>
      <w:bookmarkStart w:id="3678" w:name="_Toc53181700"/>
      <w:bookmarkStart w:id="3679" w:name="_Toc61127537"/>
      <w:bookmarkStart w:id="3680" w:name="_Toc67054551"/>
      <w:bookmarkStart w:id="3681" w:name="_Toc67061549"/>
      <w:bookmarkStart w:id="3682" w:name="_Toc74735067"/>
      <w:bookmarkStart w:id="3683" w:name="_Toc74753310"/>
      <w:bookmarkStart w:id="3684" w:name="_Toc76507569"/>
      <w:bookmarkStart w:id="3685" w:name="_Toc83109178"/>
      <w:r w:rsidRPr="00090C64">
        <w:rPr>
          <w:lang w:eastAsia="sv-SE"/>
        </w:rPr>
        <w:t>6.7.4.1</w:t>
      </w:r>
      <w:r w:rsidRPr="00090C64">
        <w:rPr>
          <w:lang w:eastAsia="sv-SE"/>
        </w:rPr>
        <w:tab/>
        <w:t>Definition and applicability</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3686" w:name="_Toc21125116"/>
      <w:bookmarkStart w:id="3687" w:name="_Toc29768106"/>
      <w:bookmarkStart w:id="3688" w:name="_Toc36044548"/>
      <w:bookmarkStart w:id="3689" w:name="_Toc37230453"/>
      <w:bookmarkStart w:id="3690" w:name="_Toc45907596"/>
      <w:bookmarkStart w:id="3691" w:name="_Toc53181701"/>
      <w:bookmarkStart w:id="3692" w:name="_Toc61127538"/>
      <w:bookmarkStart w:id="3693" w:name="_Toc67054552"/>
      <w:bookmarkStart w:id="3694" w:name="_Toc67061550"/>
      <w:bookmarkStart w:id="3695" w:name="_Toc74735068"/>
      <w:bookmarkStart w:id="3696" w:name="_Toc74753311"/>
      <w:bookmarkStart w:id="3697" w:name="_Toc76507570"/>
      <w:bookmarkStart w:id="3698" w:name="_Toc83109179"/>
      <w:r w:rsidRPr="00090C64">
        <w:rPr>
          <w:lang w:eastAsia="sv-SE"/>
        </w:rPr>
        <w:t>6.7.4.2</w:t>
      </w:r>
      <w:r w:rsidRPr="00090C64">
        <w:rPr>
          <w:lang w:eastAsia="sv-SE"/>
        </w:rPr>
        <w:tab/>
        <w:t>Minimum requirement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3699" w:name="_Toc21125117"/>
      <w:bookmarkStart w:id="3700" w:name="_Toc29768107"/>
      <w:bookmarkStart w:id="3701" w:name="_Toc36044549"/>
      <w:bookmarkStart w:id="3702" w:name="_Toc37230454"/>
      <w:bookmarkStart w:id="3703" w:name="_Toc45907597"/>
      <w:bookmarkStart w:id="3704" w:name="_Toc53181702"/>
      <w:bookmarkStart w:id="3705" w:name="_Toc61127539"/>
      <w:bookmarkStart w:id="3706" w:name="_Toc67054553"/>
      <w:bookmarkStart w:id="3707" w:name="_Toc67061551"/>
      <w:bookmarkStart w:id="3708" w:name="_Toc74735069"/>
      <w:bookmarkStart w:id="3709" w:name="_Toc74753312"/>
      <w:bookmarkStart w:id="3710" w:name="_Toc76507571"/>
      <w:bookmarkStart w:id="3711" w:name="_Toc83109180"/>
      <w:r w:rsidRPr="00090C64">
        <w:rPr>
          <w:lang w:eastAsia="sv-SE"/>
        </w:rPr>
        <w:t>6.7.4.3</w:t>
      </w:r>
      <w:r w:rsidRPr="00090C64">
        <w:rPr>
          <w:lang w:eastAsia="sv-SE"/>
        </w:rPr>
        <w:tab/>
        <w:t>Test purpose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3712" w:name="_Toc21125118"/>
      <w:bookmarkStart w:id="3713" w:name="_Toc29768108"/>
      <w:bookmarkStart w:id="3714" w:name="_Toc36044550"/>
      <w:bookmarkStart w:id="3715" w:name="_Toc37230455"/>
      <w:bookmarkStart w:id="3716" w:name="_Toc45907598"/>
      <w:bookmarkStart w:id="3717" w:name="_Toc53181703"/>
      <w:bookmarkStart w:id="3718" w:name="_Toc61127540"/>
      <w:bookmarkStart w:id="3719" w:name="_Toc67054554"/>
      <w:bookmarkStart w:id="3720" w:name="_Toc67061552"/>
      <w:bookmarkStart w:id="3721" w:name="_Toc74735070"/>
      <w:bookmarkStart w:id="3722" w:name="_Toc74753313"/>
      <w:bookmarkStart w:id="3723" w:name="_Toc76507572"/>
      <w:bookmarkStart w:id="3724" w:name="_Toc83109181"/>
      <w:r w:rsidRPr="00090C64">
        <w:rPr>
          <w:lang w:eastAsia="sv-SE"/>
        </w:rPr>
        <w:t>6.</w:t>
      </w:r>
      <w:r w:rsidRPr="00090C64">
        <w:rPr>
          <w:lang w:eastAsia="zh-CN"/>
        </w:rPr>
        <w:t>7.4.</w:t>
      </w:r>
      <w:r w:rsidRPr="00090C64">
        <w:rPr>
          <w:lang w:eastAsia="sv-SE"/>
        </w:rPr>
        <w:t>4</w:t>
      </w:r>
      <w:r w:rsidRPr="00090C64">
        <w:rPr>
          <w:lang w:eastAsia="sv-SE"/>
        </w:rPr>
        <w:tab/>
        <w:t>Method of test</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B469FEB" w14:textId="77777777" w:rsidR="00D57C09" w:rsidRPr="00090C64" w:rsidRDefault="00D57C09" w:rsidP="00D57C09">
      <w:pPr>
        <w:pStyle w:val="Heading5"/>
        <w:rPr>
          <w:lang w:eastAsia="sv-SE"/>
        </w:rPr>
      </w:pPr>
      <w:bookmarkStart w:id="3725" w:name="_Toc21125119"/>
      <w:bookmarkStart w:id="3726" w:name="_Toc29768109"/>
      <w:bookmarkStart w:id="3727" w:name="_Toc36044551"/>
      <w:bookmarkStart w:id="3728" w:name="_Toc37230456"/>
      <w:bookmarkStart w:id="3729" w:name="_Toc45907599"/>
      <w:bookmarkStart w:id="3730" w:name="_Toc53181704"/>
      <w:bookmarkStart w:id="3731" w:name="_Toc61127541"/>
      <w:bookmarkStart w:id="3732" w:name="_Toc67054555"/>
      <w:bookmarkStart w:id="3733" w:name="_Toc67061553"/>
      <w:bookmarkStart w:id="3734" w:name="_Toc74735071"/>
      <w:bookmarkStart w:id="3735" w:name="_Toc74753314"/>
      <w:bookmarkStart w:id="3736" w:name="_Toc76507573"/>
      <w:bookmarkStart w:id="3737" w:name="_Toc83109182"/>
      <w:r w:rsidRPr="00090C64">
        <w:rPr>
          <w:lang w:eastAsia="sv-SE"/>
        </w:rPr>
        <w:t>6.7.4.4.1</w:t>
      </w:r>
      <w:r w:rsidRPr="00090C64">
        <w:rPr>
          <w:lang w:eastAsia="sv-SE"/>
        </w:rPr>
        <w:tab/>
        <w:t>Initial conditions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F71BD95" w14:textId="77777777" w:rsidR="00D57C09" w:rsidRPr="00090C64" w:rsidRDefault="00D57C09" w:rsidP="00554118">
      <w:pPr>
        <w:pStyle w:val="H6"/>
        <w:rPr>
          <w:lang w:eastAsia="sv-SE"/>
        </w:rPr>
      </w:pPr>
      <w:bookmarkStart w:id="3738" w:name="_Toc21125120"/>
      <w:bookmarkStart w:id="3739" w:name="_Toc29768110"/>
      <w:bookmarkStart w:id="3740" w:name="_Toc36044552"/>
      <w:bookmarkStart w:id="3741" w:name="_Toc37230457"/>
      <w:bookmarkStart w:id="3742" w:name="_Toc45907600"/>
      <w:bookmarkStart w:id="3743" w:name="_Toc53181705"/>
      <w:r w:rsidRPr="00090C64">
        <w:t>6.7.4.4.1.1</w:t>
      </w:r>
      <w:r w:rsidRPr="00090C64">
        <w:rPr>
          <w:lang w:eastAsia="sv-SE"/>
        </w:rPr>
        <w:tab/>
        <w:t>General test conditions</w:t>
      </w:r>
      <w:bookmarkEnd w:id="3738"/>
      <w:bookmarkEnd w:id="3739"/>
      <w:bookmarkEnd w:id="3740"/>
      <w:bookmarkEnd w:id="3741"/>
      <w:bookmarkEnd w:id="3742"/>
      <w:bookmarkEnd w:id="3743"/>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3744" w:name="_Toc21125121"/>
      <w:bookmarkStart w:id="3745" w:name="_Toc29768111"/>
      <w:bookmarkStart w:id="3746" w:name="_Toc36044553"/>
      <w:bookmarkStart w:id="3747" w:name="_Toc37230458"/>
      <w:bookmarkStart w:id="3748" w:name="_Toc45907601"/>
      <w:bookmarkStart w:id="3749" w:name="_Toc53181706"/>
      <w:r w:rsidRPr="00090C64">
        <w:t>6.7.4.4.1.2</w:t>
      </w:r>
      <w:r w:rsidRPr="00090C64">
        <w:tab/>
      </w:r>
      <w:r w:rsidRPr="00090C64">
        <w:rPr>
          <w:lang w:eastAsia="zh-CN"/>
        </w:rPr>
        <w:t>UTRA FDD</w:t>
      </w:r>
      <w:bookmarkEnd w:id="3744"/>
      <w:bookmarkEnd w:id="3745"/>
      <w:bookmarkEnd w:id="3746"/>
      <w:bookmarkEnd w:id="3747"/>
      <w:bookmarkEnd w:id="3748"/>
      <w:bookmarkEnd w:id="3749"/>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3750" w:name="_Toc21125122"/>
      <w:bookmarkStart w:id="3751" w:name="_Toc29768112"/>
      <w:bookmarkStart w:id="3752" w:name="_Toc36044554"/>
      <w:bookmarkStart w:id="3753" w:name="_Toc37230459"/>
      <w:bookmarkStart w:id="3754" w:name="_Toc45907602"/>
      <w:bookmarkStart w:id="3755" w:name="_Toc53181707"/>
      <w:bookmarkStart w:id="3756" w:name="_Toc61127542"/>
      <w:bookmarkStart w:id="3757" w:name="_Toc67054556"/>
      <w:bookmarkStart w:id="3758" w:name="_Toc67061554"/>
      <w:bookmarkStart w:id="3759" w:name="_Toc74735072"/>
      <w:bookmarkStart w:id="3760" w:name="_Toc74753315"/>
      <w:bookmarkStart w:id="3761" w:name="_Toc76507574"/>
      <w:bookmarkStart w:id="3762" w:name="_Toc83109183"/>
      <w:r w:rsidRPr="00090C64">
        <w:rPr>
          <w:lang w:eastAsia="sv-SE"/>
        </w:rPr>
        <w:t>6.7.4.4.2</w:t>
      </w:r>
      <w:r w:rsidRPr="00090C64">
        <w:rPr>
          <w:lang w:eastAsia="sv-SE"/>
        </w:rPr>
        <w:tab/>
        <w:t>Procedure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3763" w:name="_Toc21125123"/>
      <w:bookmarkStart w:id="3764" w:name="_Toc29768113"/>
      <w:bookmarkStart w:id="3765" w:name="_Toc36044555"/>
      <w:bookmarkStart w:id="3766" w:name="_Toc37230460"/>
      <w:bookmarkStart w:id="3767" w:name="_Toc45907603"/>
      <w:bookmarkStart w:id="3768" w:name="_Toc53181708"/>
      <w:bookmarkStart w:id="3769" w:name="_Toc61127543"/>
      <w:bookmarkStart w:id="3770" w:name="_Toc67054557"/>
      <w:bookmarkStart w:id="3771" w:name="_Toc67061555"/>
      <w:bookmarkStart w:id="3772" w:name="_Toc74735073"/>
      <w:bookmarkStart w:id="3773" w:name="_Toc74753316"/>
      <w:bookmarkStart w:id="3774" w:name="_Toc76507575"/>
      <w:bookmarkStart w:id="3775" w:name="_Toc83109184"/>
      <w:r w:rsidRPr="00090C64">
        <w:rPr>
          <w:lang w:eastAsia="sv-SE"/>
        </w:rPr>
        <w:t>6.</w:t>
      </w:r>
      <w:r w:rsidRPr="00090C64">
        <w:rPr>
          <w:lang w:eastAsia="zh-CN"/>
        </w:rPr>
        <w:t>7.4.</w:t>
      </w:r>
      <w:r w:rsidRPr="00090C64">
        <w:rPr>
          <w:lang w:eastAsia="sv-SE"/>
        </w:rPr>
        <w:t>5</w:t>
      </w:r>
      <w:r w:rsidRPr="00090C64">
        <w:rPr>
          <w:lang w:eastAsia="sv-SE"/>
        </w:rPr>
        <w:tab/>
        <w:t>Test Requirement</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D99F04D" w14:textId="77777777" w:rsidR="00D57C09" w:rsidRPr="00090C64" w:rsidRDefault="00D57C09" w:rsidP="00D57C09">
      <w:pPr>
        <w:pStyle w:val="Heading5"/>
        <w:rPr>
          <w:noProof/>
        </w:rPr>
      </w:pPr>
      <w:bookmarkStart w:id="3776" w:name="_Toc21125124"/>
      <w:bookmarkStart w:id="3777" w:name="_Toc29768114"/>
      <w:bookmarkStart w:id="3778" w:name="_Toc36044556"/>
      <w:bookmarkStart w:id="3779" w:name="_Toc37230461"/>
      <w:bookmarkStart w:id="3780" w:name="_Toc45907604"/>
      <w:bookmarkStart w:id="3781" w:name="_Toc53181709"/>
      <w:bookmarkStart w:id="3782" w:name="_Toc61127544"/>
      <w:bookmarkStart w:id="3783" w:name="_Toc67054558"/>
      <w:bookmarkStart w:id="3784" w:name="_Toc67061556"/>
      <w:bookmarkStart w:id="3785" w:name="_Toc74735074"/>
      <w:bookmarkStart w:id="3786" w:name="_Toc74753317"/>
      <w:bookmarkStart w:id="3787" w:name="_Toc76507576"/>
      <w:bookmarkStart w:id="3788" w:name="_Toc83109185"/>
      <w:r w:rsidRPr="00090C64">
        <w:rPr>
          <w:noProof/>
        </w:rPr>
        <w:t>6.7.4.5.1</w:t>
      </w:r>
      <w:r w:rsidRPr="00090C64">
        <w:rPr>
          <w:noProof/>
        </w:rPr>
        <w:tab/>
        <w:t>UTRA FDD</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3789" w:name="_Toc21125125"/>
      <w:bookmarkStart w:id="3790" w:name="_Toc29768115"/>
      <w:bookmarkStart w:id="3791" w:name="_Toc36044557"/>
      <w:bookmarkStart w:id="3792" w:name="_Toc37230462"/>
      <w:bookmarkStart w:id="3793" w:name="_Toc45907605"/>
      <w:bookmarkStart w:id="3794" w:name="_Toc53181710"/>
      <w:bookmarkStart w:id="3795" w:name="_Toc61127545"/>
      <w:bookmarkStart w:id="3796" w:name="_Toc67054559"/>
      <w:bookmarkStart w:id="3797" w:name="_Toc67061557"/>
      <w:bookmarkStart w:id="3798" w:name="_Toc74735075"/>
      <w:bookmarkStart w:id="3799" w:name="_Toc74753318"/>
      <w:bookmarkStart w:id="3800" w:name="_Toc76507577"/>
      <w:bookmarkStart w:id="3801" w:name="_Toc83109186"/>
      <w:r w:rsidRPr="00090C64">
        <w:t>6.7.5</w:t>
      </w:r>
      <w:r w:rsidRPr="00090C64">
        <w:tab/>
        <w:t>OTA Operating band unwanted emission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C8F306C" w14:textId="77777777" w:rsidR="00D57C09" w:rsidRPr="00090C64" w:rsidRDefault="00D57C09" w:rsidP="00D57C09">
      <w:pPr>
        <w:pStyle w:val="Heading4"/>
        <w:rPr>
          <w:lang w:eastAsia="sv-SE"/>
        </w:rPr>
      </w:pPr>
      <w:bookmarkStart w:id="3802" w:name="_Toc21125126"/>
      <w:bookmarkStart w:id="3803" w:name="_Toc29768116"/>
      <w:bookmarkStart w:id="3804" w:name="_Toc36044558"/>
      <w:bookmarkStart w:id="3805" w:name="_Toc37230463"/>
      <w:bookmarkStart w:id="3806" w:name="_Toc45907606"/>
      <w:bookmarkStart w:id="3807" w:name="_Toc53181711"/>
      <w:bookmarkStart w:id="3808" w:name="_Toc61127546"/>
      <w:bookmarkStart w:id="3809" w:name="_Toc67054560"/>
      <w:bookmarkStart w:id="3810" w:name="_Toc67061558"/>
      <w:bookmarkStart w:id="3811" w:name="_Toc74735076"/>
      <w:bookmarkStart w:id="3812" w:name="_Toc74753319"/>
      <w:bookmarkStart w:id="3813" w:name="_Toc76507578"/>
      <w:bookmarkStart w:id="3814" w:name="_Toc83109187"/>
      <w:r w:rsidRPr="00090C64">
        <w:rPr>
          <w:lang w:eastAsia="sv-SE"/>
        </w:rPr>
        <w:t>6.7.5.1</w:t>
      </w:r>
      <w:r w:rsidRPr="00090C64">
        <w:rPr>
          <w:lang w:eastAsia="sv-SE"/>
        </w:rPr>
        <w:tab/>
        <w:t>Definition and applicability</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3815" w:name="_Toc21125127"/>
      <w:bookmarkStart w:id="3816" w:name="_Toc29768117"/>
      <w:bookmarkStart w:id="3817" w:name="_Toc36044559"/>
      <w:bookmarkStart w:id="3818" w:name="_Toc37230464"/>
      <w:bookmarkStart w:id="3819" w:name="_Toc45907607"/>
      <w:bookmarkStart w:id="3820" w:name="_Toc53181712"/>
      <w:bookmarkStart w:id="3821" w:name="_Toc61127547"/>
      <w:bookmarkStart w:id="3822" w:name="_Toc67054561"/>
      <w:bookmarkStart w:id="3823" w:name="_Toc67061559"/>
      <w:bookmarkStart w:id="3824" w:name="_Toc74735077"/>
      <w:bookmarkStart w:id="3825" w:name="_Toc74753320"/>
      <w:bookmarkStart w:id="3826" w:name="_Toc76507579"/>
      <w:bookmarkStart w:id="3827" w:name="_Toc83109188"/>
      <w:r w:rsidRPr="00090C64">
        <w:rPr>
          <w:lang w:eastAsia="sv-SE"/>
        </w:rPr>
        <w:t>6.7.5.2</w:t>
      </w:r>
      <w:r w:rsidRPr="00090C64">
        <w:rPr>
          <w:lang w:eastAsia="sv-SE"/>
        </w:rPr>
        <w:tab/>
        <w:t>Minimum Requirement</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3828" w:name="_Toc21125128"/>
      <w:bookmarkStart w:id="3829" w:name="_Toc29768118"/>
      <w:bookmarkStart w:id="3830" w:name="_Toc36044560"/>
      <w:bookmarkStart w:id="3831" w:name="_Toc37230465"/>
      <w:bookmarkStart w:id="3832" w:name="_Toc45907608"/>
      <w:bookmarkStart w:id="3833" w:name="_Toc53181713"/>
      <w:bookmarkStart w:id="3834" w:name="_Toc61127548"/>
      <w:bookmarkStart w:id="3835" w:name="_Toc67054562"/>
      <w:bookmarkStart w:id="3836" w:name="_Toc67061560"/>
      <w:bookmarkStart w:id="3837" w:name="_Toc74735078"/>
      <w:bookmarkStart w:id="3838" w:name="_Toc74753321"/>
      <w:bookmarkStart w:id="3839" w:name="_Toc76507580"/>
      <w:bookmarkStart w:id="3840" w:name="_Toc83109189"/>
      <w:r w:rsidRPr="00090C64">
        <w:rPr>
          <w:lang w:eastAsia="sv-SE"/>
        </w:rPr>
        <w:t>6.7.5.3</w:t>
      </w:r>
      <w:r w:rsidRPr="00090C64">
        <w:rPr>
          <w:lang w:eastAsia="sv-SE"/>
        </w:rPr>
        <w:tab/>
        <w:t>Test purpose</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3841" w:name="_Toc21125129"/>
      <w:bookmarkStart w:id="3842" w:name="_Toc29768119"/>
      <w:bookmarkStart w:id="3843" w:name="_Toc36044561"/>
      <w:bookmarkStart w:id="3844" w:name="_Toc37230466"/>
      <w:bookmarkStart w:id="3845" w:name="_Toc45907609"/>
      <w:bookmarkStart w:id="3846" w:name="_Toc53181714"/>
      <w:bookmarkStart w:id="3847" w:name="_Toc61127549"/>
      <w:bookmarkStart w:id="3848" w:name="_Toc67054563"/>
      <w:bookmarkStart w:id="3849" w:name="_Toc67061561"/>
      <w:bookmarkStart w:id="3850" w:name="_Toc74735079"/>
      <w:bookmarkStart w:id="3851" w:name="_Toc74753322"/>
      <w:bookmarkStart w:id="3852" w:name="_Toc76507581"/>
      <w:bookmarkStart w:id="3853" w:name="_Toc83109190"/>
      <w:r w:rsidRPr="00090C64">
        <w:rPr>
          <w:lang w:eastAsia="sv-SE"/>
        </w:rPr>
        <w:t>6.</w:t>
      </w:r>
      <w:r w:rsidRPr="00090C64">
        <w:rPr>
          <w:lang w:eastAsia="zh-CN"/>
        </w:rPr>
        <w:t>7.5.</w:t>
      </w:r>
      <w:r w:rsidRPr="00090C64">
        <w:rPr>
          <w:lang w:eastAsia="sv-SE"/>
        </w:rPr>
        <w:t>4</w:t>
      </w:r>
      <w:r w:rsidRPr="00090C64">
        <w:rPr>
          <w:lang w:eastAsia="sv-SE"/>
        </w:rPr>
        <w:tab/>
        <w:t>Method of test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ACFBC94" w14:textId="77777777" w:rsidR="00D57C09" w:rsidRPr="00090C64" w:rsidRDefault="00D57C09" w:rsidP="00D57C09">
      <w:pPr>
        <w:pStyle w:val="Heading5"/>
        <w:rPr>
          <w:lang w:eastAsia="sv-SE"/>
        </w:rPr>
      </w:pPr>
      <w:bookmarkStart w:id="3854" w:name="_Toc21125130"/>
      <w:bookmarkStart w:id="3855" w:name="_Toc29768120"/>
      <w:bookmarkStart w:id="3856" w:name="_Toc36044562"/>
      <w:bookmarkStart w:id="3857" w:name="_Toc37230467"/>
      <w:bookmarkStart w:id="3858" w:name="_Toc45907610"/>
      <w:bookmarkStart w:id="3859" w:name="_Toc53181715"/>
      <w:bookmarkStart w:id="3860" w:name="_Toc61127550"/>
      <w:bookmarkStart w:id="3861" w:name="_Toc67054564"/>
      <w:bookmarkStart w:id="3862" w:name="_Toc67061562"/>
      <w:bookmarkStart w:id="3863" w:name="_Toc74735080"/>
      <w:bookmarkStart w:id="3864" w:name="_Toc74753323"/>
      <w:bookmarkStart w:id="3865" w:name="_Toc76507582"/>
      <w:bookmarkStart w:id="3866" w:name="_Toc83109191"/>
      <w:r w:rsidRPr="00090C64">
        <w:rPr>
          <w:lang w:eastAsia="sv-SE"/>
        </w:rPr>
        <w:t>6.7.5.4.1</w:t>
      </w:r>
      <w:r w:rsidRPr="00090C64">
        <w:rPr>
          <w:lang w:eastAsia="sv-SE"/>
        </w:rPr>
        <w:tab/>
        <w:t>Initial conditions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3867" w:name="_Toc21125131"/>
      <w:bookmarkStart w:id="3868" w:name="_Toc29768121"/>
      <w:bookmarkStart w:id="3869" w:name="_Toc36044563"/>
      <w:bookmarkStart w:id="3870" w:name="_Toc37230468"/>
      <w:bookmarkStart w:id="3871" w:name="_Toc45907611"/>
      <w:bookmarkStart w:id="3872" w:name="_Toc53181716"/>
      <w:bookmarkStart w:id="3873" w:name="_Toc61127551"/>
      <w:bookmarkStart w:id="3874" w:name="_Toc67054565"/>
      <w:bookmarkStart w:id="3875" w:name="_Toc67061563"/>
      <w:bookmarkStart w:id="3876" w:name="_Toc74735081"/>
      <w:bookmarkStart w:id="3877" w:name="_Toc74753324"/>
      <w:bookmarkStart w:id="3878" w:name="_Toc76507583"/>
      <w:bookmarkStart w:id="3879" w:name="_Toc83109192"/>
      <w:r w:rsidRPr="00090C64">
        <w:rPr>
          <w:lang w:eastAsia="sv-SE"/>
        </w:rPr>
        <w:t>6.7.5.4.2</w:t>
      </w:r>
      <w:r w:rsidRPr="00090C64">
        <w:rPr>
          <w:lang w:eastAsia="sv-SE"/>
        </w:rPr>
        <w:tab/>
        <w:t>Procedure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3880" w:name="_Toc21125132"/>
      <w:bookmarkStart w:id="3881" w:name="_Toc29768122"/>
      <w:bookmarkStart w:id="3882" w:name="_Toc36044564"/>
      <w:bookmarkStart w:id="3883" w:name="_Toc37230469"/>
      <w:bookmarkStart w:id="3884" w:name="_Toc45907612"/>
      <w:bookmarkStart w:id="3885" w:name="_Toc53181717"/>
      <w:bookmarkStart w:id="3886" w:name="_Toc61127552"/>
      <w:bookmarkStart w:id="3887" w:name="_Toc67054566"/>
      <w:bookmarkStart w:id="3888" w:name="_Toc67061564"/>
      <w:bookmarkStart w:id="3889" w:name="_Toc74735082"/>
      <w:bookmarkStart w:id="3890" w:name="_Toc74753325"/>
      <w:bookmarkStart w:id="3891" w:name="_Toc76507584"/>
      <w:bookmarkStart w:id="3892" w:name="_Toc83109193"/>
      <w:r w:rsidRPr="00090C64">
        <w:rPr>
          <w:lang w:eastAsia="sv-SE"/>
        </w:rPr>
        <w:t>6.</w:t>
      </w:r>
      <w:r w:rsidRPr="00090C64">
        <w:rPr>
          <w:lang w:eastAsia="zh-CN"/>
        </w:rPr>
        <w:t>7.5.</w:t>
      </w:r>
      <w:r w:rsidRPr="00090C64">
        <w:rPr>
          <w:lang w:eastAsia="sv-SE"/>
        </w:rPr>
        <w:t>5</w:t>
      </w:r>
      <w:r w:rsidRPr="00090C64">
        <w:rPr>
          <w:lang w:eastAsia="sv-SE"/>
        </w:rPr>
        <w:tab/>
        <w:t>Test Requirement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C7D2701" w14:textId="77777777" w:rsidR="00D57C09" w:rsidRPr="00090C64" w:rsidRDefault="00D57C09" w:rsidP="00D57C09">
      <w:pPr>
        <w:pStyle w:val="Heading5"/>
        <w:rPr>
          <w:lang w:eastAsia="sv-SE"/>
        </w:rPr>
      </w:pPr>
      <w:bookmarkStart w:id="3893" w:name="_Toc21125133"/>
      <w:bookmarkStart w:id="3894" w:name="_Toc29768123"/>
      <w:bookmarkStart w:id="3895" w:name="_Toc36044565"/>
      <w:bookmarkStart w:id="3896" w:name="_Toc37230470"/>
      <w:bookmarkStart w:id="3897" w:name="_Toc45907613"/>
      <w:bookmarkStart w:id="3898" w:name="_Toc53181718"/>
      <w:bookmarkStart w:id="3899" w:name="_Toc61127553"/>
      <w:bookmarkStart w:id="3900" w:name="_Toc67054567"/>
      <w:bookmarkStart w:id="3901" w:name="_Toc67061565"/>
      <w:bookmarkStart w:id="3902" w:name="_Toc74735083"/>
      <w:bookmarkStart w:id="3903" w:name="_Toc74753326"/>
      <w:bookmarkStart w:id="3904" w:name="_Toc76507585"/>
      <w:bookmarkStart w:id="3905" w:name="_Toc83109194"/>
      <w:r w:rsidRPr="00090C64">
        <w:rPr>
          <w:lang w:eastAsia="sv-SE"/>
        </w:rPr>
        <w:t>6.7.5.5.1</w:t>
      </w:r>
      <w:r w:rsidRPr="00090C64">
        <w:rPr>
          <w:lang w:eastAsia="sv-SE"/>
        </w:rPr>
        <w:tab/>
        <w:t>General</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3906" w:name="_Toc21125134"/>
      <w:bookmarkStart w:id="3907" w:name="_Toc29768124"/>
      <w:bookmarkStart w:id="3908" w:name="_Toc36044566"/>
      <w:bookmarkStart w:id="3909" w:name="_Toc37230471"/>
      <w:bookmarkStart w:id="3910" w:name="_Toc45907614"/>
      <w:bookmarkStart w:id="3911" w:name="_Toc53181719"/>
      <w:bookmarkStart w:id="3912" w:name="_Toc61127554"/>
      <w:bookmarkStart w:id="3913" w:name="_Toc67054568"/>
      <w:bookmarkStart w:id="3914" w:name="_Toc67061566"/>
      <w:bookmarkStart w:id="3915" w:name="_Toc74735084"/>
      <w:bookmarkStart w:id="3916" w:name="_Toc74753327"/>
      <w:bookmarkStart w:id="3917" w:name="_Toc76507586"/>
      <w:bookmarkStart w:id="3918" w:name="_Toc83109195"/>
      <w:r w:rsidRPr="00090C64">
        <w:rPr>
          <w:lang w:eastAsia="sv-SE"/>
        </w:rPr>
        <w:t>6.7.5.5.2</w:t>
      </w:r>
      <w:r w:rsidRPr="00090C64">
        <w:rPr>
          <w:lang w:eastAsia="sv-SE"/>
        </w:rPr>
        <w:tab/>
        <w:t>MSR Band categories 1 and 3</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3919" w:name="_Hlk61625360"/>
      <w:r w:rsidRPr="00E84EF6">
        <w:t>WA BS OBUE in BC1 and BC3 bands ≤ 3 GHz applicable for: BS not supporting NR; or BS supporting NR in Band n1</w:t>
      </w:r>
      <w:bookmarkEnd w:id="3919"/>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3920" w:name="_Toc21125135"/>
      <w:bookmarkStart w:id="3921" w:name="_Toc29768125"/>
      <w:bookmarkStart w:id="3922" w:name="_Toc36044567"/>
      <w:bookmarkStart w:id="3923" w:name="_Toc37230472"/>
      <w:bookmarkStart w:id="3924" w:name="_Toc45907615"/>
      <w:bookmarkStart w:id="3925" w:name="_Toc53181720"/>
      <w:bookmarkStart w:id="3926" w:name="_Toc61127555"/>
      <w:bookmarkStart w:id="3927" w:name="_Toc67054569"/>
      <w:bookmarkStart w:id="3928" w:name="_Toc67061567"/>
      <w:bookmarkStart w:id="3929" w:name="_Toc74735085"/>
      <w:bookmarkStart w:id="3930" w:name="_Toc74753328"/>
      <w:bookmarkStart w:id="3931" w:name="_Toc76507587"/>
      <w:bookmarkStart w:id="3932" w:name="_Toc83109196"/>
      <w:r w:rsidRPr="00090C64">
        <w:rPr>
          <w:lang w:eastAsia="sv-SE"/>
        </w:rPr>
        <w:t>6.7.5.5.3</w:t>
      </w:r>
      <w:r w:rsidRPr="00090C64">
        <w:rPr>
          <w:lang w:eastAsia="sv-SE"/>
        </w:rPr>
        <w:tab/>
        <w:t>MSR Band Category 2</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3933" w:name="_Toc21125136"/>
      <w:bookmarkStart w:id="3934" w:name="_Toc29768126"/>
      <w:bookmarkStart w:id="3935" w:name="_Toc36044568"/>
      <w:bookmarkStart w:id="3936" w:name="_Toc37230473"/>
      <w:bookmarkStart w:id="3937" w:name="_Toc45907616"/>
      <w:bookmarkStart w:id="3938" w:name="_Toc53181721"/>
      <w:bookmarkStart w:id="3939" w:name="_Toc61127556"/>
      <w:bookmarkStart w:id="3940" w:name="_Toc67054570"/>
      <w:bookmarkStart w:id="3941" w:name="_Toc67061568"/>
      <w:bookmarkStart w:id="3942" w:name="_Toc74735086"/>
      <w:bookmarkStart w:id="3943" w:name="_Toc74753329"/>
      <w:bookmarkStart w:id="3944" w:name="_Toc76507588"/>
      <w:bookmarkStart w:id="3945" w:name="_Toc83109197"/>
      <w:r w:rsidRPr="00090C64">
        <w:rPr>
          <w:lang w:eastAsia="sv-SE"/>
        </w:rPr>
        <w:t>6.7.5.5.4</w:t>
      </w:r>
      <w:r w:rsidRPr="00090C64">
        <w:rPr>
          <w:lang w:eastAsia="sv-SE"/>
        </w:rPr>
        <w:tab/>
        <w:t>MSR Additional requirements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9984D97" w14:textId="77777777" w:rsidR="00D57C09" w:rsidRPr="00090C64" w:rsidRDefault="00D57C09" w:rsidP="00554118">
      <w:pPr>
        <w:pStyle w:val="H6"/>
      </w:pPr>
      <w:bookmarkStart w:id="3946" w:name="_Toc21125137"/>
      <w:bookmarkStart w:id="3947" w:name="_Toc29768127"/>
      <w:bookmarkStart w:id="3948" w:name="_Toc36044569"/>
      <w:bookmarkStart w:id="3949" w:name="_Toc37230474"/>
      <w:bookmarkStart w:id="3950" w:name="_Toc45907617"/>
      <w:bookmarkStart w:id="3951" w:name="_Toc53181722"/>
      <w:r w:rsidRPr="00090C64">
        <w:t>6.7.5.5.4.1</w:t>
      </w:r>
      <w:r w:rsidRPr="00090C64">
        <w:tab/>
        <w:t>Limits in FCC Title 47</w:t>
      </w:r>
      <w:bookmarkEnd w:id="3946"/>
      <w:bookmarkEnd w:id="3947"/>
      <w:bookmarkEnd w:id="3948"/>
      <w:bookmarkEnd w:id="3949"/>
      <w:bookmarkEnd w:id="3950"/>
      <w:bookmarkEnd w:id="395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3952" w:name="_Toc21125138"/>
      <w:bookmarkStart w:id="3953" w:name="_Toc29768128"/>
      <w:bookmarkStart w:id="3954" w:name="_Toc36044570"/>
      <w:bookmarkStart w:id="3955" w:name="_Toc37230475"/>
      <w:bookmarkStart w:id="3956" w:name="_Toc45907618"/>
      <w:bookmarkStart w:id="3957" w:name="_Toc53181723"/>
      <w:r w:rsidRPr="00090C64">
        <w:t>6.7.5.5.4.2</w:t>
      </w:r>
      <w:r w:rsidRPr="00090C64">
        <w:tab/>
        <w:t>Unsynchronized operation for BC3</w:t>
      </w:r>
      <w:bookmarkEnd w:id="3952"/>
      <w:bookmarkEnd w:id="3953"/>
      <w:bookmarkEnd w:id="3954"/>
      <w:bookmarkEnd w:id="3955"/>
      <w:bookmarkEnd w:id="3956"/>
      <w:bookmarkEnd w:id="395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3958" w:name="_Toc21125139"/>
      <w:bookmarkStart w:id="3959" w:name="_Toc29768129"/>
      <w:bookmarkStart w:id="3960" w:name="_Toc36044571"/>
      <w:bookmarkStart w:id="3961" w:name="_Toc37230476"/>
      <w:bookmarkStart w:id="3962" w:name="_Toc45907619"/>
      <w:bookmarkStart w:id="3963" w:name="_Toc53181724"/>
      <w:r w:rsidRPr="00090C64">
        <w:t>6.7.5.5.4.3</w:t>
      </w:r>
      <w:r w:rsidRPr="00090C64">
        <w:tab/>
        <w:t>Protection of DTT</w:t>
      </w:r>
      <w:bookmarkEnd w:id="3958"/>
      <w:bookmarkEnd w:id="3959"/>
      <w:bookmarkEnd w:id="3960"/>
      <w:bookmarkEnd w:id="3961"/>
      <w:bookmarkEnd w:id="3962"/>
      <w:bookmarkEnd w:id="396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3964" w:name="_Toc21125140"/>
      <w:bookmarkStart w:id="3965" w:name="_Toc29768130"/>
      <w:bookmarkStart w:id="3966" w:name="_Toc36044572"/>
      <w:bookmarkStart w:id="3967" w:name="_Toc37230477"/>
      <w:bookmarkStart w:id="3968" w:name="_Toc45907620"/>
      <w:bookmarkStart w:id="396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3970" w:name="_Toc61127557"/>
      <w:bookmarkStart w:id="3971" w:name="_Toc67054571"/>
      <w:bookmarkStart w:id="3972" w:name="_Toc67061569"/>
      <w:bookmarkStart w:id="3973" w:name="_Toc74735087"/>
      <w:bookmarkStart w:id="3974" w:name="_Toc74753330"/>
      <w:bookmarkStart w:id="3975" w:name="_Toc76507589"/>
      <w:bookmarkStart w:id="3976" w:name="_Toc83109198"/>
      <w:r w:rsidRPr="00090C64">
        <w:rPr>
          <w:lang w:eastAsia="sv-SE"/>
        </w:rPr>
        <w:t>6.7.5.5.5</w:t>
      </w:r>
      <w:r w:rsidRPr="00090C64">
        <w:rPr>
          <w:lang w:eastAsia="sv-SE"/>
        </w:rPr>
        <w:tab/>
        <w:t>E-UTRA</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426CFEF6" w14:textId="77777777" w:rsidR="00D57C09" w:rsidRPr="00090C64" w:rsidRDefault="00D57C09" w:rsidP="00554118">
      <w:pPr>
        <w:pStyle w:val="H6"/>
      </w:pPr>
      <w:bookmarkStart w:id="3977" w:name="_Toc21125141"/>
      <w:bookmarkStart w:id="3978" w:name="_Toc29768131"/>
      <w:bookmarkStart w:id="3979" w:name="_Toc36044573"/>
      <w:bookmarkStart w:id="3980" w:name="_Toc37230478"/>
      <w:bookmarkStart w:id="3981" w:name="_Toc45907621"/>
      <w:bookmarkStart w:id="3982" w:name="_Toc53181726"/>
      <w:r w:rsidRPr="00090C64">
        <w:t>6.7.5.5.5.1</w:t>
      </w:r>
      <w:r w:rsidRPr="00090C64">
        <w:tab/>
        <w:t>General</w:t>
      </w:r>
      <w:bookmarkEnd w:id="3977"/>
      <w:bookmarkEnd w:id="3978"/>
      <w:bookmarkEnd w:id="3979"/>
      <w:bookmarkEnd w:id="3980"/>
      <w:bookmarkEnd w:id="3981"/>
      <w:bookmarkEnd w:id="398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3983" w:name="_Toc21125142"/>
      <w:bookmarkStart w:id="3984" w:name="_Toc29768132"/>
      <w:bookmarkStart w:id="3985" w:name="_Toc36044574"/>
      <w:bookmarkStart w:id="3986" w:name="_Toc37230479"/>
      <w:bookmarkStart w:id="3987" w:name="_Toc45907622"/>
      <w:bookmarkStart w:id="3988" w:name="_Toc53181727"/>
      <w:r w:rsidRPr="00090C64">
        <w:t>6.7.5.5.5.2</w:t>
      </w:r>
      <w:r w:rsidRPr="00090C64">
        <w:tab/>
        <w:t>Wide Area BS (Category A)</w:t>
      </w:r>
      <w:bookmarkEnd w:id="3983"/>
      <w:bookmarkEnd w:id="3984"/>
      <w:bookmarkEnd w:id="3985"/>
      <w:bookmarkEnd w:id="3986"/>
      <w:bookmarkEnd w:id="3987"/>
      <w:bookmarkEnd w:id="3988"/>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3989" w:name="_Toc21125143"/>
      <w:bookmarkStart w:id="3990" w:name="_Toc29768133"/>
      <w:bookmarkStart w:id="3991" w:name="_Toc36044575"/>
      <w:bookmarkStart w:id="3992" w:name="_Toc37230480"/>
      <w:bookmarkStart w:id="3993" w:name="_Toc45907623"/>
      <w:bookmarkStart w:id="3994" w:name="_Toc53181728"/>
      <w:r w:rsidRPr="00090C64">
        <w:t>6.7.5.5.5.3</w:t>
      </w:r>
      <w:r w:rsidRPr="00090C64">
        <w:tab/>
        <w:t>Wide Area BS Category B (Option1)</w:t>
      </w:r>
      <w:bookmarkEnd w:id="3989"/>
      <w:bookmarkEnd w:id="3990"/>
      <w:bookmarkEnd w:id="3991"/>
      <w:bookmarkEnd w:id="3992"/>
      <w:bookmarkEnd w:id="3993"/>
      <w:bookmarkEnd w:id="399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3995" w:name="_Toc21125144"/>
      <w:bookmarkStart w:id="3996" w:name="_Toc29768134"/>
      <w:bookmarkStart w:id="3997" w:name="_Toc36044576"/>
      <w:bookmarkStart w:id="3998" w:name="_Toc37230481"/>
      <w:bookmarkStart w:id="3999" w:name="_Toc45907624"/>
      <w:bookmarkStart w:id="4000" w:name="_Toc53181729"/>
      <w:r w:rsidRPr="00090C64">
        <w:t>6.7.5.5.5.4</w:t>
      </w:r>
      <w:r w:rsidRPr="00090C64">
        <w:tab/>
        <w:t>Wide Area BS Category B (Option 2)</w:t>
      </w:r>
      <w:bookmarkEnd w:id="3995"/>
      <w:bookmarkEnd w:id="3996"/>
      <w:bookmarkEnd w:id="3997"/>
      <w:bookmarkEnd w:id="3998"/>
      <w:bookmarkEnd w:id="3999"/>
      <w:bookmarkEnd w:id="400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001" w:name="_Toc21125145"/>
      <w:bookmarkStart w:id="4002" w:name="_Toc29768135"/>
      <w:bookmarkStart w:id="4003" w:name="_Toc36044577"/>
      <w:bookmarkStart w:id="4004" w:name="_Toc37230482"/>
      <w:bookmarkStart w:id="4005" w:name="_Toc45907625"/>
      <w:bookmarkStart w:id="4006" w:name="_Toc53181730"/>
      <w:r w:rsidRPr="00090C64">
        <w:t>6.7.5.5.5.5</w:t>
      </w:r>
      <w:r w:rsidRPr="00090C64">
        <w:tab/>
        <w:t>Local Area BS (Category A and B)</w:t>
      </w:r>
      <w:bookmarkEnd w:id="4001"/>
      <w:bookmarkEnd w:id="4002"/>
      <w:bookmarkEnd w:id="4003"/>
      <w:bookmarkEnd w:id="4004"/>
      <w:bookmarkEnd w:id="4005"/>
      <w:bookmarkEnd w:id="400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007" w:name="_Toc21125146"/>
      <w:bookmarkStart w:id="4008" w:name="_Toc29768136"/>
      <w:bookmarkStart w:id="4009" w:name="_Toc36044578"/>
      <w:bookmarkStart w:id="4010" w:name="_Toc37230483"/>
      <w:bookmarkStart w:id="4011" w:name="_Toc45907626"/>
      <w:bookmarkStart w:id="4012" w:name="_Toc53181731"/>
      <w:r w:rsidRPr="00090C64">
        <w:t>6.7.5.5.5.6</w:t>
      </w:r>
      <w:r w:rsidRPr="00090C64">
        <w:tab/>
        <w:t>Medium Range BS (Category A and B)</w:t>
      </w:r>
      <w:bookmarkEnd w:id="4007"/>
      <w:bookmarkEnd w:id="4008"/>
      <w:bookmarkEnd w:id="4009"/>
      <w:bookmarkEnd w:id="4010"/>
      <w:bookmarkEnd w:id="4011"/>
      <w:bookmarkEnd w:id="401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013" w:name="_Toc21125147"/>
      <w:bookmarkStart w:id="4014" w:name="_Toc29768137"/>
      <w:bookmarkStart w:id="4015" w:name="_Toc36044579"/>
      <w:bookmarkStart w:id="4016" w:name="_Toc37230484"/>
      <w:bookmarkStart w:id="4017" w:name="_Toc45907627"/>
      <w:bookmarkStart w:id="4018" w:name="_Toc53181732"/>
      <w:r w:rsidRPr="00090C64">
        <w:t>6.7.5.5.5.7</w:t>
      </w:r>
      <w:r w:rsidRPr="00090C64">
        <w:tab/>
        <w:t>Additional requirements</w:t>
      </w:r>
      <w:bookmarkEnd w:id="4013"/>
      <w:bookmarkEnd w:id="4014"/>
      <w:bookmarkEnd w:id="4015"/>
      <w:bookmarkEnd w:id="4016"/>
      <w:bookmarkEnd w:id="4017"/>
      <w:bookmarkEnd w:id="401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4019" w:name="_Toc21125148"/>
      <w:bookmarkStart w:id="4020" w:name="_Toc29768138"/>
      <w:bookmarkStart w:id="4021" w:name="_Toc36044580"/>
      <w:bookmarkStart w:id="4022" w:name="_Toc37230485"/>
      <w:bookmarkStart w:id="4023" w:name="_Toc45907628"/>
      <w:bookmarkStart w:id="402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4025" w:name="_Toc61127558"/>
      <w:bookmarkStart w:id="4026" w:name="_Toc67054572"/>
      <w:bookmarkStart w:id="4027" w:name="_Toc67061570"/>
      <w:bookmarkStart w:id="4028" w:name="_Toc74735088"/>
      <w:bookmarkStart w:id="4029" w:name="_Toc74753331"/>
      <w:bookmarkStart w:id="4030" w:name="_Toc76507590"/>
      <w:bookmarkStart w:id="4031" w:name="_Toc83109199"/>
      <w:r w:rsidRPr="00090C64">
        <w:t>6.7.6</w:t>
      </w:r>
      <w:r w:rsidRPr="00090C64">
        <w:tab/>
        <w:t>OTA Spurious emission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CD73B19" w14:textId="23B5B959" w:rsidR="00D57C09" w:rsidRPr="00090C64" w:rsidRDefault="00D57C09" w:rsidP="00D57C09">
      <w:pPr>
        <w:pStyle w:val="Heading4"/>
      </w:pPr>
      <w:bookmarkStart w:id="4032" w:name="_Toc21125149"/>
      <w:bookmarkStart w:id="4033" w:name="_Toc29768139"/>
      <w:bookmarkStart w:id="4034" w:name="_Toc36044581"/>
      <w:bookmarkStart w:id="4035" w:name="_Toc37230486"/>
      <w:bookmarkStart w:id="4036" w:name="_Toc45907629"/>
      <w:bookmarkStart w:id="4037" w:name="_Toc53181734"/>
      <w:bookmarkStart w:id="4038" w:name="_Toc61127559"/>
      <w:bookmarkStart w:id="4039" w:name="_Toc67054573"/>
      <w:bookmarkStart w:id="4040" w:name="_Toc67061571"/>
      <w:bookmarkStart w:id="4041" w:name="_Toc74735089"/>
      <w:bookmarkStart w:id="4042" w:name="_Toc74753332"/>
      <w:bookmarkStart w:id="4043" w:name="_Toc76507591"/>
      <w:bookmarkStart w:id="4044" w:name="_Toc83109200"/>
      <w:r w:rsidRPr="00090C64">
        <w:t>6.7.6.1</w:t>
      </w:r>
      <w:r w:rsidRPr="00090C64">
        <w:tab/>
        <w:t>General</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4045" w:name="_Toc21125150"/>
      <w:bookmarkStart w:id="4046" w:name="_Toc29768140"/>
      <w:bookmarkStart w:id="4047" w:name="_Toc36044582"/>
      <w:bookmarkStart w:id="4048" w:name="_Toc37230487"/>
      <w:bookmarkStart w:id="4049" w:name="_Toc45907630"/>
      <w:bookmarkStart w:id="4050" w:name="_Toc53181735"/>
      <w:bookmarkStart w:id="4051" w:name="_Toc61127560"/>
      <w:bookmarkStart w:id="4052" w:name="_Toc67054574"/>
      <w:bookmarkStart w:id="4053" w:name="_Toc67061572"/>
      <w:bookmarkStart w:id="4054" w:name="_Toc74735090"/>
      <w:bookmarkStart w:id="4055" w:name="_Toc74753333"/>
      <w:bookmarkStart w:id="4056" w:name="_Toc76507592"/>
      <w:bookmarkStart w:id="4057" w:name="_Toc83109201"/>
      <w:r w:rsidRPr="00090C64">
        <w:t>6.7.6.2</w:t>
      </w:r>
      <w:r w:rsidRPr="00090C64">
        <w:tab/>
        <w:t>Mandatory Requirements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5204DBCA" w14:textId="77777777" w:rsidR="00D57C09" w:rsidRPr="00090C64" w:rsidRDefault="00D57C09" w:rsidP="00D57C09">
      <w:pPr>
        <w:pStyle w:val="Heading5"/>
        <w:rPr>
          <w:lang w:eastAsia="sv-SE"/>
        </w:rPr>
      </w:pPr>
      <w:bookmarkStart w:id="4058" w:name="_Toc21125151"/>
      <w:bookmarkStart w:id="4059" w:name="_Toc29768141"/>
      <w:bookmarkStart w:id="4060" w:name="_Toc36044583"/>
      <w:bookmarkStart w:id="4061" w:name="_Toc37230488"/>
      <w:bookmarkStart w:id="4062" w:name="_Toc45907631"/>
      <w:bookmarkStart w:id="4063" w:name="_Toc53181736"/>
      <w:bookmarkStart w:id="4064" w:name="_Toc61127561"/>
      <w:bookmarkStart w:id="4065" w:name="_Toc67054575"/>
      <w:bookmarkStart w:id="4066" w:name="_Toc67061573"/>
      <w:bookmarkStart w:id="4067" w:name="_Toc74735091"/>
      <w:bookmarkStart w:id="4068" w:name="_Toc74753334"/>
      <w:bookmarkStart w:id="4069" w:name="_Toc76507593"/>
      <w:bookmarkStart w:id="4070" w:name="_Toc83109202"/>
      <w:r w:rsidRPr="00090C64">
        <w:rPr>
          <w:lang w:eastAsia="sv-SE"/>
        </w:rPr>
        <w:t>6.7.6.2.1</w:t>
      </w:r>
      <w:r w:rsidRPr="00090C64">
        <w:rPr>
          <w:lang w:eastAsia="sv-SE"/>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071" w:name="_Toc21125152"/>
      <w:bookmarkStart w:id="4072" w:name="_Toc29768142"/>
      <w:bookmarkStart w:id="4073" w:name="_Toc36044584"/>
      <w:bookmarkStart w:id="4074" w:name="_Toc37230489"/>
      <w:bookmarkStart w:id="4075" w:name="_Toc45907632"/>
      <w:bookmarkStart w:id="4076" w:name="_Toc53181737"/>
      <w:bookmarkStart w:id="4077" w:name="_Toc61127562"/>
      <w:bookmarkStart w:id="4078" w:name="_Toc67054576"/>
      <w:bookmarkStart w:id="4079" w:name="_Toc67061574"/>
      <w:bookmarkStart w:id="4080" w:name="_Toc74735092"/>
      <w:bookmarkStart w:id="4081" w:name="_Toc74753335"/>
      <w:bookmarkStart w:id="4082" w:name="_Toc76507594"/>
      <w:bookmarkStart w:id="4083" w:name="_Toc83109203"/>
      <w:r w:rsidRPr="00090C64">
        <w:rPr>
          <w:lang w:eastAsia="sv-SE"/>
        </w:rPr>
        <w:t>6.7.6.2.2</w:t>
      </w:r>
      <w:r w:rsidRPr="00090C64">
        <w:rPr>
          <w:lang w:eastAsia="sv-SE"/>
        </w:rPr>
        <w:tab/>
        <w:t>Minimum Requirement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084" w:name="_Toc21125153"/>
      <w:bookmarkStart w:id="4085" w:name="_Toc29768143"/>
      <w:bookmarkStart w:id="4086" w:name="_Toc36044585"/>
      <w:bookmarkStart w:id="4087" w:name="_Toc37230490"/>
      <w:bookmarkStart w:id="4088" w:name="_Toc45907633"/>
      <w:bookmarkStart w:id="4089" w:name="_Toc53181738"/>
      <w:bookmarkStart w:id="4090" w:name="_Toc61127563"/>
      <w:bookmarkStart w:id="4091" w:name="_Toc67054577"/>
      <w:bookmarkStart w:id="4092" w:name="_Toc67061575"/>
      <w:bookmarkStart w:id="4093" w:name="_Toc74735093"/>
      <w:bookmarkStart w:id="4094" w:name="_Toc74753336"/>
      <w:bookmarkStart w:id="4095" w:name="_Toc76507595"/>
      <w:bookmarkStart w:id="4096" w:name="_Toc83109204"/>
      <w:r w:rsidRPr="00090C64">
        <w:rPr>
          <w:lang w:eastAsia="sv-SE"/>
        </w:rPr>
        <w:t>6.7.6.2.3</w:t>
      </w:r>
      <w:r w:rsidRPr="00090C64">
        <w:rPr>
          <w:lang w:eastAsia="sv-SE"/>
        </w:rPr>
        <w:tab/>
        <w:t>Test purpose</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097" w:name="_Toc21125154"/>
      <w:bookmarkStart w:id="4098" w:name="_Toc29768144"/>
      <w:bookmarkStart w:id="4099" w:name="_Toc36044586"/>
      <w:bookmarkStart w:id="4100" w:name="_Toc37230491"/>
      <w:bookmarkStart w:id="4101" w:name="_Toc45907634"/>
      <w:bookmarkStart w:id="4102" w:name="_Toc53181739"/>
      <w:bookmarkStart w:id="4103" w:name="_Toc61127564"/>
      <w:bookmarkStart w:id="4104" w:name="_Toc67054578"/>
      <w:bookmarkStart w:id="4105" w:name="_Toc67061576"/>
      <w:bookmarkStart w:id="4106" w:name="_Toc74735094"/>
      <w:bookmarkStart w:id="4107" w:name="_Toc74753337"/>
      <w:bookmarkStart w:id="4108" w:name="_Toc76507596"/>
      <w:bookmarkStart w:id="4109" w:name="_Toc83109205"/>
      <w:r w:rsidRPr="00090C64">
        <w:rPr>
          <w:lang w:eastAsia="sv-SE"/>
        </w:rPr>
        <w:t>6.</w:t>
      </w:r>
      <w:r w:rsidRPr="00090C64">
        <w:rPr>
          <w:lang w:eastAsia="zh-CN"/>
        </w:rPr>
        <w:t>7.6.2.4</w:t>
      </w:r>
      <w:r w:rsidRPr="00090C64">
        <w:rPr>
          <w:lang w:eastAsia="sv-SE"/>
        </w:rPr>
        <w:tab/>
        <w:t>Method of test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CD9A4FC" w14:textId="77777777" w:rsidR="00D57C09" w:rsidRPr="00090C64" w:rsidRDefault="00D57C09" w:rsidP="00554118">
      <w:pPr>
        <w:pStyle w:val="H6"/>
        <w:rPr>
          <w:lang w:eastAsia="sv-SE"/>
        </w:rPr>
      </w:pPr>
      <w:bookmarkStart w:id="4110" w:name="_Toc21125155"/>
      <w:bookmarkStart w:id="4111" w:name="_Toc29768145"/>
      <w:bookmarkStart w:id="4112" w:name="_Toc36044587"/>
      <w:bookmarkStart w:id="4113" w:name="_Toc37230492"/>
      <w:bookmarkStart w:id="4114" w:name="_Toc45907635"/>
      <w:bookmarkStart w:id="4115" w:name="_Toc53181740"/>
      <w:r w:rsidRPr="00090C64">
        <w:rPr>
          <w:lang w:eastAsia="sv-SE"/>
        </w:rPr>
        <w:t>6.7.6.2.4.1</w:t>
      </w:r>
      <w:r w:rsidRPr="00090C64">
        <w:rPr>
          <w:lang w:eastAsia="sv-SE"/>
        </w:rPr>
        <w:tab/>
        <w:t>Initial conditions</w:t>
      </w:r>
      <w:bookmarkEnd w:id="4110"/>
      <w:bookmarkEnd w:id="4111"/>
      <w:bookmarkEnd w:id="4112"/>
      <w:bookmarkEnd w:id="4113"/>
      <w:bookmarkEnd w:id="4114"/>
      <w:bookmarkEnd w:id="4115"/>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116" w:name="_Toc21125156"/>
      <w:bookmarkStart w:id="4117" w:name="_Toc29768146"/>
      <w:bookmarkStart w:id="4118" w:name="_Toc36044588"/>
      <w:bookmarkStart w:id="4119" w:name="_Toc37230493"/>
      <w:bookmarkStart w:id="4120" w:name="_Toc45907636"/>
      <w:bookmarkStart w:id="4121" w:name="_Toc53181741"/>
      <w:r w:rsidRPr="00090C64">
        <w:rPr>
          <w:lang w:eastAsia="sv-SE"/>
        </w:rPr>
        <w:t>6.7.6.2.4.2</w:t>
      </w:r>
      <w:r w:rsidRPr="00090C64">
        <w:rPr>
          <w:lang w:eastAsia="sv-SE"/>
        </w:rPr>
        <w:tab/>
        <w:t>Procedure</w:t>
      </w:r>
      <w:bookmarkEnd w:id="4116"/>
      <w:bookmarkEnd w:id="4117"/>
      <w:bookmarkEnd w:id="4118"/>
      <w:bookmarkEnd w:id="4119"/>
      <w:bookmarkEnd w:id="4120"/>
      <w:bookmarkEnd w:id="412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122" w:name="_Toc21125157"/>
      <w:bookmarkStart w:id="4123" w:name="_Toc29768147"/>
      <w:bookmarkStart w:id="4124" w:name="_Toc36044589"/>
      <w:bookmarkStart w:id="4125" w:name="_Toc37230494"/>
      <w:bookmarkStart w:id="4126" w:name="_Toc45907637"/>
      <w:bookmarkStart w:id="4127" w:name="_Toc53181742"/>
      <w:bookmarkStart w:id="4128" w:name="_Toc61127565"/>
      <w:bookmarkStart w:id="4129" w:name="_Toc67054579"/>
      <w:bookmarkStart w:id="4130" w:name="_Toc67061577"/>
      <w:bookmarkStart w:id="4131" w:name="_Toc74735095"/>
      <w:bookmarkStart w:id="4132" w:name="_Toc74753338"/>
      <w:bookmarkStart w:id="4133" w:name="_Toc76507597"/>
      <w:bookmarkStart w:id="4134" w:name="_Toc83109206"/>
      <w:r w:rsidRPr="00090C64">
        <w:rPr>
          <w:lang w:eastAsia="sv-SE"/>
        </w:rPr>
        <w:t>6.</w:t>
      </w:r>
      <w:r w:rsidRPr="00090C64">
        <w:rPr>
          <w:lang w:eastAsia="zh-CN"/>
        </w:rPr>
        <w:t>7.6.2.5</w:t>
      </w:r>
      <w:r w:rsidRPr="00090C64">
        <w:rPr>
          <w:lang w:eastAsia="sv-SE"/>
        </w:rPr>
        <w:tab/>
        <w:t>Test Requirement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CCDCA58" w14:textId="77777777" w:rsidR="00D57C09" w:rsidRPr="00090C64" w:rsidRDefault="00D57C09" w:rsidP="00554118">
      <w:pPr>
        <w:pStyle w:val="H6"/>
      </w:pPr>
      <w:bookmarkStart w:id="4135" w:name="_Toc21125158"/>
      <w:bookmarkStart w:id="4136" w:name="_Toc29768148"/>
      <w:bookmarkStart w:id="4137" w:name="_Toc36044590"/>
      <w:bookmarkStart w:id="4138" w:name="_Toc37230495"/>
      <w:bookmarkStart w:id="4139" w:name="_Toc45907638"/>
      <w:bookmarkStart w:id="4140" w:name="_Toc53181743"/>
      <w:r w:rsidRPr="00090C64">
        <w:t>6.7.6.2.5.1</w:t>
      </w:r>
      <w:r w:rsidRPr="00090C64">
        <w:tab/>
        <w:t>MSR operation</w:t>
      </w:r>
      <w:bookmarkEnd w:id="4135"/>
      <w:bookmarkEnd w:id="4136"/>
      <w:bookmarkEnd w:id="4137"/>
      <w:bookmarkEnd w:id="4138"/>
      <w:bookmarkEnd w:id="4139"/>
      <w:bookmarkEnd w:id="414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141" w:name="_Toc21125159"/>
      <w:bookmarkStart w:id="4142" w:name="_Toc29768149"/>
      <w:bookmarkStart w:id="4143" w:name="_Toc36044591"/>
      <w:bookmarkStart w:id="4144" w:name="_Toc37230496"/>
      <w:bookmarkStart w:id="4145" w:name="_Toc45907639"/>
      <w:bookmarkStart w:id="4146" w:name="_Toc53181744"/>
      <w:r w:rsidRPr="00090C64">
        <w:t>6.7.6.2.5.2</w:t>
      </w:r>
      <w:r w:rsidRPr="00090C64">
        <w:tab/>
      </w:r>
      <w:r w:rsidRPr="00090C64">
        <w:rPr>
          <w:lang w:eastAsia="sv-SE"/>
        </w:rPr>
        <w:t>Single RAT UTRA operation</w:t>
      </w:r>
      <w:bookmarkEnd w:id="4141"/>
      <w:bookmarkEnd w:id="4142"/>
      <w:bookmarkEnd w:id="4143"/>
      <w:bookmarkEnd w:id="4144"/>
      <w:bookmarkEnd w:id="4145"/>
      <w:bookmarkEnd w:id="414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147" w:name="_Toc21125160"/>
      <w:bookmarkStart w:id="4148" w:name="_Toc29768150"/>
      <w:bookmarkStart w:id="4149" w:name="_Toc36044592"/>
      <w:bookmarkStart w:id="4150" w:name="_Toc37230497"/>
      <w:bookmarkStart w:id="4151" w:name="_Toc45907640"/>
      <w:bookmarkStart w:id="4152" w:name="_Toc53181745"/>
      <w:r w:rsidRPr="00090C64">
        <w:t>6.7.6.2.5.3</w:t>
      </w:r>
      <w:r w:rsidRPr="00090C64">
        <w:tab/>
      </w:r>
      <w:r w:rsidRPr="00090C64">
        <w:rPr>
          <w:lang w:eastAsia="sv-SE"/>
        </w:rPr>
        <w:t>Single RAT E-UTRA operation</w:t>
      </w:r>
      <w:bookmarkEnd w:id="4147"/>
      <w:bookmarkEnd w:id="4148"/>
      <w:bookmarkEnd w:id="4149"/>
      <w:bookmarkEnd w:id="4150"/>
      <w:bookmarkEnd w:id="4151"/>
      <w:bookmarkEnd w:id="415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153" w:name="_Toc21125161"/>
      <w:bookmarkStart w:id="4154" w:name="_Toc29768151"/>
      <w:bookmarkStart w:id="4155" w:name="_Toc36044593"/>
      <w:bookmarkStart w:id="4156" w:name="_Toc37230498"/>
      <w:bookmarkStart w:id="4157" w:name="_Toc45907641"/>
      <w:bookmarkStart w:id="4158" w:name="_Toc53181746"/>
      <w:bookmarkStart w:id="4159" w:name="_Toc61127566"/>
      <w:bookmarkStart w:id="4160" w:name="_Toc67054580"/>
      <w:bookmarkStart w:id="4161" w:name="_Toc67061578"/>
      <w:bookmarkStart w:id="4162" w:name="_Toc74735096"/>
      <w:bookmarkStart w:id="4163" w:name="_Toc74753339"/>
      <w:bookmarkStart w:id="4164" w:name="_Toc76507598"/>
      <w:bookmarkStart w:id="4165" w:name="_Toc83109207"/>
      <w:r w:rsidRPr="00090C64">
        <w:t>6.7.6.3</w:t>
      </w:r>
      <w:r w:rsidRPr="00090C64">
        <w:tab/>
        <w:t>Protection of the BS receiver of own or different BS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13F6CBF3" w14:textId="77777777" w:rsidR="00D57C09" w:rsidRPr="00090C64" w:rsidRDefault="00D57C09" w:rsidP="00D57C09">
      <w:pPr>
        <w:pStyle w:val="Heading5"/>
        <w:rPr>
          <w:lang w:eastAsia="sv-SE"/>
        </w:rPr>
      </w:pPr>
      <w:bookmarkStart w:id="4166" w:name="_Toc21125162"/>
      <w:bookmarkStart w:id="4167" w:name="_Toc29768152"/>
      <w:bookmarkStart w:id="4168" w:name="_Toc36044594"/>
      <w:bookmarkStart w:id="4169" w:name="_Toc37230499"/>
      <w:bookmarkStart w:id="4170" w:name="_Toc45907642"/>
      <w:bookmarkStart w:id="4171" w:name="_Toc53181747"/>
      <w:bookmarkStart w:id="4172" w:name="_Toc61127567"/>
      <w:bookmarkStart w:id="4173" w:name="_Toc67054581"/>
      <w:bookmarkStart w:id="4174" w:name="_Toc67061579"/>
      <w:bookmarkStart w:id="4175" w:name="_Toc74735097"/>
      <w:bookmarkStart w:id="4176" w:name="_Toc74753340"/>
      <w:bookmarkStart w:id="4177" w:name="_Toc76507599"/>
      <w:bookmarkStart w:id="4178" w:name="_Toc83109208"/>
      <w:r w:rsidRPr="00090C64">
        <w:rPr>
          <w:lang w:eastAsia="sv-SE"/>
        </w:rPr>
        <w:t>6.7.6.3.1</w:t>
      </w:r>
      <w:r w:rsidRPr="00090C64">
        <w:rPr>
          <w:lang w:eastAsia="sv-SE"/>
        </w:rPr>
        <w:tab/>
        <w:t>Definition and applicability</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179" w:name="_Toc21125163"/>
      <w:bookmarkStart w:id="4180" w:name="_Toc29768153"/>
      <w:bookmarkStart w:id="4181" w:name="_Toc36044595"/>
      <w:bookmarkStart w:id="4182" w:name="_Toc37230500"/>
      <w:bookmarkStart w:id="4183" w:name="_Toc45907643"/>
      <w:bookmarkStart w:id="4184" w:name="_Toc53181748"/>
      <w:bookmarkStart w:id="4185" w:name="_Toc61127568"/>
      <w:bookmarkStart w:id="4186" w:name="_Toc67054582"/>
      <w:bookmarkStart w:id="4187" w:name="_Toc67061580"/>
      <w:bookmarkStart w:id="4188" w:name="_Toc74735098"/>
      <w:bookmarkStart w:id="4189" w:name="_Toc74753341"/>
      <w:bookmarkStart w:id="4190" w:name="_Toc76507600"/>
      <w:bookmarkStart w:id="4191" w:name="_Toc83109209"/>
      <w:r w:rsidRPr="00090C64">
        <w:rPr>
          <w:lang w:eastAsia="sv-SE"/>
        </w:rPr>
        <w:t>6.7.6.3.2</w:t>
      </w:r>
      <w:r w:rsidRPr="00090C64">
        <w:rPr>
          <w:lang w:eastAsia="sv-SE"/>
        </w:rPr>
        <w:tab/>
        <w:t>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192" w:name="_Toc21125164"/>
      <w:bookmarkStart w:id="4193" w:name="_Toc29768154"/>
      <w:bookmarkStart w:id="4194" w:name="_Toc36044596"/>
      <w:bookmarkStart w:id="4195" w:name="_Toc37230501"/>
      <w:bookmarkStart w:id="4196" w:name="_Toc45907644"/>
      <w:bookmarkStart w:id="4197" w:name="_Toc53181749"/>
      <w:bookmarkStart w:id="4198" w:name="_Toc61127569"/>
      <w:bookmarkStart w:id="4199" w:name="_Toc67054583"/>
      <w:bookmarkStart w:id="4200" w:name="_Toc67061581"/>
      <w:bookmarkStart w:id="4201" w:name="_Toc74735099"/>
      <w:bookmarkStart w:id="4202" w:name="_Toc74753342"/>
      <w:bookmarkStart w:id="4203" w:name="_Toc76507601"/>
      <w:bookmarkStart w:id="4204" w:name="_Toc83109210"/>
      <w:r w:rsidRPr="00090C64">
        <w:rPr>
          <w:lang w:eastAsia="sv-SE"/>
        </w:rPr>
        <w:t>6.7.6.3.3</w:t>
      </w:r>
      <w:r w:rsidRPr="00090C64">
        <w:rPr>
          <w:lang w:eastAsia="sv-SE"/>
        </w:rPr>
        <w:tab/>
        <w:t>Test purpose</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205" w:name="_Toc21125165"/>
      <w:bookmarkStart w:id="4206" w:name="_Toc29768155"/>
      <w:bookmarkStart w:id="4207" w:name="_Toc36044597"/>
      <w:bookmarkStart w:id="4208" w:name="_Toc37230502"/>
      <w:bookmarkStart w:id="4209" w:name="_Toc45907645"/>
      <w:bookmarkStart w:id="4210" w:name="_Toc53181750"/>
      <w:bookmarkStart w:id="4211" w:name="_Toc61127570"/>
      <w:bookmarkStart w:id="4212" w:name="_Toc67054584"/>
      <w:bookmarkStart w:id="4213" w:name="_Toc67061582"/>
      <w:bookmarkStart w:id="4214" w:name="_Toc74735100"/>
      <w:bookmarkStart w:id="4215" w:name="_Toc74753343"/>
      <w:bookmarkStart w:id="4216" w:name="_Toc76507602"/>
      <w:bookmarkStart w:id="4217" w:name="_Toc83109211"/>
      <w:r w:rsidRPr="00090C64">
        <w:rPr>
          <w:lang w:eastAsia="sv-SE"/>
        </w:rPr>
        <w:t>6.</w:t>
      </w:r>
      <w:r w:rsidRPr="00090C64">
        <w:rPr>
          <w:lang w:eastAsia="zh-CN"/>
        </w:rPr>
        <w:t>7.6.3.4</w:t>
      </w:r>
      <w:r w:rsidRPr="00090C64">
        <w:rPr>
          <w:lang w:eastAsia="sv-SE"/>
        </w:rPr>
        <w:tab/>
        <w:t>Method of test</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002F665" w14:textId="77777777" w:rsidR="00D57C09" w:rsidRPr="00090C64" w:rsidRDefault="00D57C09" w:rsidP="00554118">
      <w:pPr>
        <w:pStyle w:val="H6"/>
        <w:rPr>
          <w:lang w:eastAsia="sv-SE"/>
        </w:rPr>
      </w:pPr>
      <w:bookmarkStart w:id="4218" w:name="_Toc21125166"/>
      <w:bookmarkStart w:id="4219" w:name="_Toc29768156"/>
      <w:bookmarkStart w:id="4220" w:name="_Toc36044598"/>
      <w:bookmarkStart w:id="4221" w:name="_Toc37230503"/>
      <w:bookmarkStart w:id="4222" w:name="_Toc45907646"/>
      <w:bookmarkStart w:id="4223" w:name="_Toc53181751"/>
      <w:r w:rsidRPr="00090C64">
        <w:rPr>
          <w:lang w:eastAsia="sv-SE"/>
        </w:rPr>
        <w:t>6.7.6.3.4.1</w:t>
      </w:r>
      <w:r w:rsidRPr="00090C64">
        <w:rPr>
          <w:lang w:eastAsia="sv-SE"/>
        </w:rPr>
        <w:tab/>
        <w:t>Initial conditions</w:t>
      </w:r>
      <w:bookmarkEnd w:id="4218"/>
      <w:bookmarkEnd w:id="4219"/>
      <w:bookmarkEnd w:id="4220"/>
      <w:bookmarkEnd w:id="4221"/>
      <w:bookmarkEnd w:id="4222"/>
      <w:bookmarkEnd w:id="422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4224" w:name="_Toc21125167"/>
      <w:bookmarkStart w:id="4225" w:name="_Toc29768157"/>
      <w:bookmarkStart w:id="4226" w:name="_Toc36044599"/>
      <w:bookmarkStart w:id="4227" w:name="_Toc37230504"/>
      <w:bookmarkStart w:id="4228" w:name="_Toc45907647"/>
      <w:bookmarkStart w:id="422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224"/>
      <w:bookmarkEnd w:id="4225"/>
      <w:bookmarkEnd w:id="4226"/>
      <w:bookmarkEnd w:id="4227"/>
      <w:bookmarkEnd w:id="4228"/>
      <w:bookmarkEnd w:id="4229"/>
    </w:p>
    <w:p w14:paraId="5F312D2C" w14:textId="77777777" w:rsidR="00D57C09" w:rsidRPr="00090C64" w:rsidRDefault="00D57C09" w:rsidP="00D57C09">
      <w:pPr>
        <w:pStyle w:val="B10"/>
        <w:rPr>
          <w:lang w:eastAsia="zh-CN"/>
        </w:rPr>
      </w:pPr>
      <w:bookmarkStart w:id="423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231" w:name="_Toc21125168"/>
      <w:bookmarkStart w:id="4232" w:name="_Toc29768158"/>
      <w:bookmarkStart w:id="4233" w:name="_Toc36044600"/>
      <w:bookmarkStart w:id="4234" w:name="_Toc37230505"/>
      <w:bookmarkStart w:id="4235" w:name="_Toc45907648"/>
      <w:bookmarkStart w:id="4236" w:name="_Toc53181753"/>
      <w:bookmarkStart w:id="4237" w:name="_Toc61127571"/>
      <w:bookmarkStart w:id="4238" w:name="_Toc67054585"/>
      <w:bookmarkStart w:id="4239" w:name="_Toc67061583"/>
      <w:bookmarkStart w:id="4240" w:name="_Toc74735101"/>
      <w:bookmarkStart w:id="4241" w:name="_Toc74753344"/>
      <w:bookmarkStart w:id="4242" w:name="_Toc76507603"/>
      <w:bookmarkStart w:id="4243" w:name="_Toc83109212"/>
      <w:bookmarkEnd w:id="4230"/>
      <w:r w:rsidRPr="00090C64">
        <w:rPr>
          <w:lang w:eastAsia="sv-SE"/>
        </w:rPr>
        <w:t>6.</w:t>
      </w:r>
      <w:r w:rsidRPr="00090C64">
        <w:rPr>
          <w:lang w:eastAsia="zh-CN"/>
        </w:rPr>
        <w:t>7.6.3.5</w:t>
      </w:r>
      <w:r w:rsidRPr="00090C64">
        <w:rPr>
          <w:lang w:eastAsia="sv-SE"/>
        </w:rPr>
        <w:tab/>
        <w:t>Test Requirement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813665B" w14:textId="77777777" w:rsidR="00D57C09" w:rsidRPr="00090C64" w:rsidRDefault="00D57C09" w:rsidP="00554118">
      <w:pPr>
        <w:pStyle w:val="H6"/>
        <w:rPr>
          <w:lang w:eastAsia="sv-SE"/>
        </w:rPr>
      </w:pPr>
      <w:bookmarkStart w:id="4244" w:name="_Toc21125169"/>
      <w:bookmarkStart w:id="4245" w:name="_Toc29768159"/>
      <w:bookmarkStart w:id="4246" w:name="_Toc36044601"/>
      <w:bookmarkStart w:id="4247" w:name="_Toc37230506"/>
      <w:bookmarkStart w:id="4248" w:name="_Toc45907649"/>
      <w:bookmarkStart w:id="4249" w:name="_Toc53181754"/>
      <w:r w:rsidRPr="00090C64">
        <w:rPr>
          <w:lang w:eastAsia="sv-SE"/>
        </w:rPr>
        <w:t>6.7.6.3.5.1</w:t>
      </w:r>
      <w:r w:rsidRPr="00090C64">
        <w:rPr>
          <w:lang w:eastAsia="sv-SE"/>
        </w:rPr>
        <w:tab/>
        <w:t>MSR operation</w:t>
      </w:r>
      <w:bookmarkEnd w:id="4244"/>
      <w:bookmarkEnd w:id="4245"/>
      <w:bookmarkEnd w:id="4246"/>
      <w:bookmarkEnd w:id="4247"/>
      <w:bookmarkEnd w:id="4248"/>
      <w:bookmarkEnd w:id="424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250" w:name="_Toc21125170"/>
      <w:bookmarkStart w:id="4251" w:name="_Toc29768160"/>
      <w:bookmarkStart w:id="4252" w:name="_Toc36044602"/>
      <w:bookmarkStart w:id="4253" w:name="_Toc37230507"/>
      <w:bookmarkStart w:id="4254" w:name="_Toc45907650"/>
      <w:bookmarkStart w:id="4255" w:name="_Toc53181755"/>
      <w:r w:rsidRPr="00090C64">
        <w:rPr>
          <w:lang w:eastAsia="sv-SE"/>
        </w:rPr>
        <w:t>6.7.6.3.5.2</w:t>
      </w:r>
      <w:r w:rsidRPr="00090C64">
        <w:rPr>
          <w:lang w:eastAsia="sv-SE"/>
        </w:rPr>
        <w:tab/>
        <w:t>Single RAT UTRA operation</w:t>
      </w:r>
      <w:bookmarkEnd w:id="4250"/>
      <w:bookmarkEnd w:id="4251"/>
      <w:bookmarkEnd w:id="4252"/>
      <w:bookmarkEnd w:id="4253"/>
      <w:bookmarkEnd w:id="4254"/>
      <w:bookmarkEnd w:id="425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256" w:name="_Toc21125171"/>
      <w:bookmarkStart w:id="4257" w:name="_Toc29768161"/>
      <w:bookmarkStart w:id="4258" w:name="_Toc36044603"/>
      <w:bookmarkStart w:id="4259" w:name="_Toc37230508"/>
      <w:bookmarkStart w:id="4260" w:name="_Toc45907651"/>
      <w:bookmarkStart w:id="4261" w:name="_Toc53181756"/>
      <w:r w:rsidRPr="00090C64">
        <w:rPr>
          <w:lang w:eastAsia="sv-SE"/>
        </w:rPr>
        <w:t>6.7.6.3.5.3</w:t>
      </w:r>
      <w:r w:rsidRPr="00090C64">
        <w:rPr>
          <w:lang w:eastAsia="sv-SE"/>
        </w:rPr>
        <w:tab/>
        <w:t>Single RAT E-UTRA operation</w:t>
      </w:r>
      <w:bookmarkEnd w:id="4256"/>
      <w:bookmarkEnd w:id="4257"/>
      <w:bookmarkEnd w:id="4258"/>
      <w:bookmarkEnd w:id="4259"/>
      <w:bookmarkEnd w:id="4260"/>
      <w:bookmarkEnd w:id="426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262" w:name="_Toc21125172"/>
      <w:bookmarkStart w:id="4263" w:name="_Toc29768162"/>
      <w:bookmarkStart w:id="4264" w:name="_Toc36044604"/>
      <w:bookmarkStart w:id="4265" w:name="_Toc37230509"/>
      <w:bookmarkStart w:id="4266" w:name="_Toc45907652"/>
      <w:bookmarkStart w:id="4267" w:name="_Toc53181757"/>
      <w:bookmarkStart w:id="4268" w:name="_Toc61127572"/>
      <w:bookmarkStart w:id="4269" w:name="_Toc67054586"/>
      <w:bookmarkStart w:id="4270" w:name="_Toc67061584"/>
      <w:bookmarkStart w:id="4271" w:name="_Toc74735102"/>
      <w:bookmarkStart w:id="4272" w:name="_Toc74753345"/>
      <w:bookmarkStart w:id="4273" w:name="_Toc76507604"/>
      <w:bookmarkStart w:id="4274" w:name="_Toc83109213"/>
      <w:r w:rsidRPr="00090C64">
        <w:t>6.7.6.4</w:t>
      </w:r>
      <w:r w:rsidRPr="00090C64">
        <w:tab/>
        <w:t>Additional spurious emissions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41AEEC0" w14:textId="77777777" w:rsidR="00D57C09" w:rsidRPr="00090C64" w:rsidRDefault="00D57C09" w:rsidP="00D57C09">
      <w:pPr>
        <w:pStyle w:val="Heading5"/>
        <w:rPr>
          <w:lang w:eastAsia="sv-SE"/>
        </w:rPr>
      </w:pPr>
      <w:bookmarkStart w:id="4275" w:name="_Toc21125173"/>
      <w:bookmarkStart w:id="4276" w:name="_Toc29768163"/>
      <w:bookmarkStart w:id="4277" w:name="_Toc36044605"/>
      <w:bookmarkStart w:id="4278" w:name="_Toc37230510"/>
      <w:bookmarkStart w:id="4279" w:name="_Toc45907653"/>
      <w:bookmarkStart w:id="4280" w:name="_Toc53181758"/>
      <w:bookmarkStart w:id="4281" w:name="_Toc61127573"/>
      <w:bookmarkStart w:id="4282" w:name="_Toc67054587"/>
      <w:bookmarkStart w:id="4283" w:name="_Toc67061585"/>
      <w:bookmarkStart w:id="4284" w:name="_Toc74735103"/>
      <w:bookmarkStart w:id="4285" w:name="_Toc74753346"/>
      <w:bookmarkStart w:id="4286" w:name="_Toc76507605"/>
      <w:bookmarkStart w:id="4287" w:name="_Toc83109214"/>
      <w:r w:rsidRPr="00090C64">
        <w:rPr>
          <w:lang w:eastAsia="sv-SE"/>
        </w:rPr>
        <w:t>6.7.6.4.1</w:t>
      </w:r>
      <w:r w:rsidRPr="00090C64">
        <w:rPr>
          <w:lang w:eastAsia="sv-SE"/>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288" w:name="_Toc21125174"/>
      <w:bookmarkStart w:id="4289" w:name="_Toc29768164"/>
      <w:bookmarkStart w:id="4290" w:name="_Toc36044606"/>
      <w:bookmarkStart w:id="4291" w:name="_Toc37230511"/>
      <w:bookmarkStart w:id="4292" w:name="_Toc45907654"/>
      <w:bookmarkStart w:id="4293" w:name="_Toc53181759"/>
      <w:bookmarkStart w:id="4294" w:name="_Toc61127574"/>
      <w:bookmarkStart w:id="4295" w:name="_Toc67054588"/>
      <w:bookmarkStart w:id="4296" w:name="_Toc67061586"/>
      <w:bookmarkStart w:id="4297" w:name="_Toc74735104"/>
      <w:bookmarkStart w:id="4298" w:name="_Toc74753347"/>
      <w:bookmarkStart w:id="4299" w:name="_Toc76507606"/>
      <w:bookmarkStart w:id="4300" w:name="_Toc83109215"/>
      <w:r w:rsidRPr="00090C64">
        <w:rPr>
          <w:lang w:eastAsia="sv-SE"/>
        </w:rPr>
        <w:t>6.7.6.4.2</w:t>
      </w:r>
      <w:r w:rsidRPr="00090C64">
        <w:rPr>
          <w:lang w:eastAsia="sv-SE"/>
        </w:rPr>
        <w:tab/>
        <w:t>Minimum Requirement</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301" w:name="_Toc21125175"/>
      <w:bookmarkStart w:id="4302" w:name="_Toc29768165"/>
      <w:bookmarkStart w:id="4303" w:name="_Toc36044607"/>
      <w:bookmarkStart w:id="4304" w:name="_Toc37230512"/>
      <w:bookmarkStart w:id="4305" w:name="_Toc45907655"/>
      <w:bookmarkStart w:id="4306" w:name="_Toc53181760"/>
      <w:bookmarkStart w:id="4307" w:name="_Toc61127575"/>
      <w:bookmarkStart w:id="4308" w:name="_Toc67054589"/>
      <w:bookmarkStart w:id="4309" w:name="_Toc67061587"/>
      <w:bookmarkStart w:id="4310" w:name="_Toc74735105"/>
      <w:bookmarkStart w:id="4311" w:name="_Toc74753348"/>
      <w:bookmarkStart w:id="4312" w:name="_Toc76507607"/>
      <w:bookmarkStart w:id="4313" w:name="_Toc83109216"/>
      <w:r w:rsidRPr="00090C64">
        <w:rPr>
          <w:lang w:eastAsia="sv-SE"/>
        </w:rPr>
        <w:t>6.7.6.4.3</w:t>
      </w:r>
      <w:r w:rsidRPr="00090C64">
        <w:rPr>
          <w:lang w:eastAsia="sv-SE"/>
        </w:rPr>
        <w:tab/>
        <w:t>Test purpose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314" w:name="_Toc21125176"/>
      <w:bookmarkStart w:id="4315" w:name="_Toc29768166"/>
      <w:bookmarkStart w:id="4316" w:name="_Toc36044608"/>
      <w:bookmarkStart w:id="4317" w:name="_Toc37230513"/>
      <w:bookmarkStart w:id="4318" w:name="_Toc45907656"/>
      <w:bookmarkStart w:id="4319" w:name="_Toc53181761"/>
      <w:bookmarkStart w:id="4320" w:name="_Toc61127576"/>
      <w:bookmarkStart w:id="4321" w:name="_Toc67054590"/>
      <w:bookmarkStart w:id="4322" w:name="_Toc67061588"/>
      <w:bookmarkStart w:id="4323" w:name="_Toc74735106"/>
      <w:bookmarkStart w:id="4324" w:name="_Toc74753349"/>
      <w:bookmarkStart w:id="4325" w:name="_Toc76507608"/>
      <w:bookmarkStart w:id="4326" w:name="_Toc83109217"/>
      <w:r w:rsidRPr="00090C64">
        <w:rPr>
          <w:lang w:eastAsia="sv-SE"/>
        </w:rPr>
        <w:t>6.</w:t>
      </w:r>
      <w:r w:rsidRPr="00090C64">
        <w:rPr>
          <w:lang w:eastAsia="zh-CN"/>
        </w:rPr>
        <w:t>7.6.4.4</w:t>
      </w:r>
      <w:r w:rsidRPr="00090C64">
        <w:rPr>
          <w:lang w:eastAsia="sv-SE"/>
        </w:rPr>
        <w:tab/>
        <w:t>Method of test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1CAE4D5" w14:textId="77777777" w:rsidR="00D57C09" w:rsidRPr="00090C64" w:rsidRDefault="00D57C09" w:rsidP="00554118">
      <w:pPr>
        <w:pStyle w:val="H6"/>
        <w:rPr>
          <w:lang w:eastAsia="sv-SE"/>
        </w:rPr>
      </w:pPr>
      <w:bookmarkStart w:id="4327" w:name="_Toc21125177"/>
      <w:bookmarkStart w:id="4328" w:name="_Toc29768167"/>
      <w:bookmarkStart w:id="4329" w:name="_Toc36044609"/>
      <w:bookmarkStart w:id="4330" w:name="_Toc37230514"/>
      <w:bookmarkStart w:id="4331" w:name="_Toc45907657"/>
      <w:bookmarkStart w:id="4332" w:name="_Toc53181762"/>
      <w:r w:rsidRPr="00090C64">
        <w:rPr>
          <w:lang w:eastAsia="sv-SE"/>
        </w:rPr>
        <w:t>6.7.6.4.4.1</w:t>
      </w:r>
      <w:r w:rsidRPr="00090C64">
        <w:rPr>
          <w:lang w:eastAsia="sv-SE"/>
        </w:rPr>
        <w:tab/>
        <w:t>Initial conditions</w:t>
      </w:r>
      <w:bookmarkEnd w:id="4327"/>
      <w:bookmarkEnd w:id="4328"/>
      <w:bookmarkEnd w:id="4329"/>
      <w:bookmarkEnd w:id="4330"/>
      <w:bookmarkEnd w:id="4331"/>
      <w:bookmarkEnd w:id="433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333" w:name="_Toc21125178"/>
      <w:bookmarkStart w:id="4334" w:name="_Toc29768168"/>
      <w:bookmarkStart w:id="4335" w:name="_Toc36044610"/>
      <w:bookmarkStart w:id="4336" w:name="_Toc37230515"/>
      <w:bookmarkStart w:id="4337" w:name="_Toc45907658"/>
      <w:bookmarkStart w:id="4338" w:name="_Toc53181763"/>
      <w:r w:rsidRPr="00090C64">
        <w:rPr>
          <w:lang w:eastAsia="sv-SE"/>
        </w:rPr>
        <w:t>6.7.6.4.4.2</w:t>
      </w:r>
      <w:r w:rsidRPr="00090C64">
        <w:rPr>
          <w:lang w:eastAsia="sv-SE"/>
        </w:rPr>
        <w:tab/>
        <w:t>Procedure</w:t>
      </w:r>
      <w:bookmarkEnd w:id="4333"/>
      <w:bookmarkEnd w:id="4334"/>
      <w:bookmarkEnd w:id="4335"/>
      <w:bookmarkEnd w:id="4336"/>
      <w:bookmarkEnd w:id="4337"/>
      <w:bookmarkEnd w:id="4338"/>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339" w:name="_Toc21125179"/>
      <w:bookmarkStart w:id="4340" w:name="_Toc29768169"/>
      <w:bookmarkStart w:id="4341" w:name="_Toc36044611"/>
      <w:bookmarkStart w:id="4342" w:name="_Toc37230516"/>
      <w:bookmarkStart w:id="4343" w:name="_Toc45907659"/>
      <w:bookmarkStart w:id="4344" w:name="_Toc53181764"/>
      <w:bookmarkStart w:id="4345" w:name="_Toc61127577"/>
      <w:bookmarkStart w:id="4346" w:name="_Toc67054591"/>
      <w:bookmarkStart w:id="4347" w:name="_Toc67061589"/>
      <w:bookmarkStart w:id="4348" w:name="_Toc74735107"/>
      <w:bookmarkStart w:id="4349" w:name="_Toc74753350"/>
      <w:bookmarkStart w:id="4350" w:name="_Toc76507609"/>
      <w:bookmarkStart w:id="4351" w:name="_Toc83109218"/>
      <w:r w:rsidRPr="00090C64">
        <w:rPr>
          <w:lang w:eastAsia="sv-SE"/>
        </w:rPr>
        <w:t>6.</w:t>
      </w:r>
      <w:r w:rsidRPr="00090C64">
        <w:rPr>
          <w:lang w:eastAsia="zh-CN"/>
        </w:rPr>
        <w:t>7.6.4.5</w:t>
      </w:r>
      <w:r w:rsidRPr="00090C64">
        <w:rPr>
          <w:lang w:eastAsia="sv-SE"/>
        </w:rPr>
        <w:tab/>
        <w:t>Test Requirement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73EA5DF8" w14:textId="77777777" w:rsidR="00D57C09" w:rsidRPr="00090C64" w:rsidRDefault="00D57C09" w:rsidP="00554118">
      <w:pPr>
        <w:pStyle w:val="H6"/>
      </w:pPr>
      <w:bookmarkStart w:id="4352" w:name="_Toc21125180"/>
      <w:bookmarkStart w:id="4353" w:name="_Toc29768170"/>
      <w:bookmarkStart w:id="4354" w:name="_Toc36044612"/>
      <w:bookmarkStart w:id="4355" w:name="_Toc37230517"/>
      <w:bookmarkStart w:id="4356" w:name="_Toc45907660"/>
      <w:bookmarkStart w:id="4357" w:name="_Toc53181765"/>
      <w:r w:rsidRPr="00090C64">
        <w:t>6.7.6.4.5.1</w:t>
      </w:r>
      <w:r w:rsidRPr="00090C64">
        <w:tab/>
        <w:t>MSR operation</w:t>
      </w:r>
      <w:bookmarkEnd w:id="4352"/>
      <w:bookmarkEnd w:id="4353"/>
      <w:bookmarkEnd w:id="4354"/>
      <w:bookmarkEnd w:id="4355"/>
      <w:bookmarkEnd w:id="4356"/>
      <w:bookmarkEnd w:id="435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358" w:name="_Toc21125181"/>
      <w:bookmarkStart w:id="4359" w:name="_Toc29768171"/>
      <w:bookmarkStart w:id="4360" w:name="_Toc36044613"/>
      <w:bookmarkStart w:id="4361" w:name="_Toc37230518"/>
      <w:bookmarkStart w:id="4362" w:name="_Toc45907661"/>
      <w:bookmarkStart w:id="4363" w:name="_Toc53181766"/>
      <w:r w:rsidRPr="00090C64">
        <w:t>6.7.6.4.5.1.1</w:t>
      </w:r>
      <w:r w:rsidRPr="00090C64">
        <w:tab/>
        <w:t>E-UTRA and NR MSR operation</w:t>
      </w:r>
      <w:bookmarkEnd w:id="4358"/>
      <w:bookmarkEnd w:id="4359"/>
      <w:bookmarkEnd w:id="4360"/>
      <w:bookmarkEnd w:id="4361"/>
      <w:bookmarkEnd w:id="4362"/>
      <w:bookmarkEnd w:id="436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364" w:name="_Toc21125182"/>
      <w:bookmarkStart w:id="4365" w:name="_Toc29768172"/>
      <w:bookmarkStart w:id="4366" w:name="_Toc36044614"/>
      <w:bookmarkStart w:id="4367" w:name="_Toc37230519"/>
      <w:bookmarkStart w:id="4368" w:name="_Toc45907662"/>
      <w:bookmarkStart w:id="4369" w:name="_Toc53181767"/>
      <w:r w:rsidRPr="00090C64">
        <w:t>6.7.6.4.5.2</w:t>
      </w:r>
      <w:r w:rsidRPr="00090C64">
        <w:tab/>
        <w:t>Single RAT UTRA operation</w:t>
      </w:r>
      <w:bookmarkEnd w:id="4364"/>
      <w:bookmarkEnd w:id="4365"/>
      <w:bookmarkEnd w:id="4366"/>
      <w:bookmarkEnd w:id="4367"/>
      <w:bookmarkEnd w:id="4368"/>
      <w:bookmarkEnd w:id="4369"/>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370" w:name="_Toc21125183"/>
      <w:bookmarkStart w:id="4371" w:name="_Toc29768173"/>
      <w:bookmarkStart w:id="4372" w:name="_Toc36044615"/>
      <w:bookmarkStart w:id="4373" w:name="_Toc37230520"/>
      <w:bookmarkStart w:id="4374" w:name="_Toc45907663"/>
      <w:bookmarkStart w:id="4375" w:name="_Toc53181768"/>
      <w:r w:rsidRPr="00090C64">
        <w:t>6.7.6.4.5.3</w:t>
      </w:r>
      <w:r w:rsidRPr="00090C64">
        <w:tab/>
        <w:t>Single RAT E-UTRA operation</w:t>
      </w:r>
      <w:bookmarkEnd w:id="4370"/>
      <w:bookmarkEnd w:id="4371"/>
      <w:bookmarkEnd w:id="4372"/>
      <w:bookmarkEnd w:id="4373"/>
      <w:bookmarkEnd w:id="4374"/>
      <w:bookmarkEnd w:id="4375"/>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376" w:name="_Toc21125184"/>
      <w:bookmarkStart w:id="4377" w:name="_Toc29768174"/>
      <w:bookmarkStart w:id="4378" w:name="_Toc36044616"/>
      <w:bookmarkStart w:id="4379" w:name="_Toc37230521"/>
      <w:bookmarkStart w:id="4380" w:name="_Toc45907664"/>
      <w:bookmarkStart w:id="4381" w:name="_Toc53181769"/>
      <w:bookmarkStart w:id="4382" w:name="_Toc61127578"/>
      <w:bookmarkStart w:id="4383" w:name="_Toc67054592"/>
      <w:bookmarkStart w:id="4384" w:name="_Toc67061590"/>
      <w:bookmarkStart w:id="4385" w:name="_Toc74735108"/>
      <w:bookmarkStart w:id="4386" w:name="_Toc74753351"/>
      <w:bookmarkStart w:id="4387" w:name="_Toc76507610"/>
      <w:bookmarkStart w:id="4388" w:name="_Toc83109219"/>
      <w:r w:rsidRPr="00090C64">
        <w:t>6.7.6.5</w:t>
      </w:r>
      <w:r w:rsidRPr="00090C64">
        <w:tab/>
        <w:t>Co-location with other base stations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23804C5" w14:textId="77777777" w:rsidR="00D57C09" w:rsidRPr="00090C64" w:rsidRDefault="00D57C09" w:rsidP="00D57C09">
      <w:pPr>
        <w:pStyle w:val="Heading5"/>
        <w:rPr>
          <w:lang w:eastAsia="sv-SE"/>
        </w:rPr>
      </w:pPr>
      <w:bookmarkStart w:id="4389" w:name="_Toc21125185"/>
      <w:bookmarkStart w:id="4390" w:name="_Toc29768175"/>
      <w:bookmarkStart w:id="4391" w:name="_Toc36044617"/>
      <w:bookmarkStart w:id="4392" w:name="_Toc37230522"/>
      <w:bookmarkStart w:id="4393" w:name="_Toc45907665"/>
      <w:bookmarkStart w:id="4394" w:name="_Toc53181770"/>
      <w:bookmarkStart w:id="4395" w:name="_Toc61127579"/>
      <w:bookmarkStart w:id="4396" w:name="_Toc67054593"/>
      <w:bookmarkStart w:id="4397" w:name="_Toc67061591"/>
      <w:bookmarkStart w:id="4398" w:name="_Toc74735109"/>
      <w:bookmarkStart w:id="4399" w:name="_Toc74753352"/>
      <w:bookmarkStart w:id="4400" w:name="_Toc76507611"/>
      <w:bookmarkStart w:id="4401" w:name="_Toc83109220"/>
      <w:r w:rsidRPr="00090C64">
        <w:rPr>
          <w:lang w:eastAsia="sv-SE"/>
        </w:rPr>
        <w:t>6.7.6.5.1</w:t>
      </w:r>
      <w:r w:rsidRPr="00090C64">
        <w:rPr>
          <w:lang w:eastAsia="sv-SE"/>
        </w:rPr>
        <w:tab/>
        <w:t>Definition and applicability</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0A1BBD61" w14:textId="77777777" w:rsidR="00D57C09" w:rsidRPr="00090C64" w:rsidRDefault="00D57C09" w:rsidP="00D57C09">
      <w:pPr>
        <w:pStyle w:val="Heading5"/>
        <w:rPr>
          <w:lang w:eastAsia="sv-SE"/>
        </w:rPr>
      </w:pPr>
      <w:bookmarkStart w:id="4402" w:name="_Toc21125186"/>
      <w:bookmarkStart w:id="4403" w:name="_Toc29768176"/>
      <w:bookmarkStart w:id="4404" w:name="_Toc36044618"/>
      <w:bookmarkStart w:id="4405" w:name="_Toc37230523"/>
      <w:bookmarkStart w:id="4406" w:name="_Toc45907666"/>
      <w:bookmarkStart w:id="4407" w:name="_Toc53181771"/>
      <w:bookmarkStart w:id="4408" w:name="_Toc61127580"/>
      <w:bookmarkStart w:id="4409" w:name="_Toc67054594"/>
      <w:bookmarkStart w:id="4410" w:name="_Toc67061592"/>
      <w:bookmarkStart w:id="4411" w:name="_Toc74735110"/>
      <w:bookmarkStart w:id="4412" w:name="_Toc74753353"/>
      <w:bookmarkStart w:id="4413" w:name="_Toc76507612"/>
      <w:bookmarkStart w:id="4414" w:name="_Toc83109221"/>
      <w:r w:rsidRPr="00090C64">
        <w:rPr>
          <w:lang w:eastAsia="sv-SE"/>
        </w:rPr>
        <w:t>6.7.6.5.2</w:t>
      </w:r>
      <w:r w:rsidRPr="00090C64">
        <w:rPr>
          <w:lang w:eastAsia="sv-SE"/>
        </w:rPr>
        <w:tab/>
        <w:t>Minimum Requirement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4415" w:name="_Toc21125187"/>
      <w:bookmarkStart w:id="4416" w:name="_Toc29768177"/>
      <w:bookmarkStart w:id="4417" w:name="_Toc36044619"/>
      <w:bookmarkStart w:id="4418" w:name="_Toc37230524"/>
      <w:bookmarkStart w:id="4419" w:name="_Toc45907667"/>
      <w:bookmarkStart w:id="4420" w:name="_Toc53181772"/>
      <w:bookmarkStart w:id="4421" w:name="_Toc61127581"/>
      <w:bookmarkStart w:id="4422" w:name="_Toc67054595"/>
      <w:bookmarkStart w:id="4423" w:name="_Toc67061593"/>
      <w:bookmarkStart w:id="4424" w:name="_Toc74735111"/>
      <w:bookmarkStart w:id="4425" w:name="_Toc74753354"/>
      <w:bookmarkStart w:id="4426" w:name="_Toc76507613"/>
      <w:bookmarkStart w:id="4427" w:name="_Toc83109222"/>
      <w:r w:rsidRPr="00090C64">
        <w:rPr>
          <w:lang w:eastAsia="sv-SE"/>
        </w:rPr>
        <w:t>6.7.6.5.3</w:t>
      </w:r>
      <w:r w:rsidRPr="00090C64">
        <w:rPr>
          <w:lang w:eastAsia="sv-SE"/>
        </w:rPr>
        <w:tab/>
        <w:t>Test purpose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4428" w:name="_Toc21125188"/>
      <w:bookmarkStart w:id="4429" w:name="_Toc29768178"/>
      <w:bookmarkStart w:id="4430" w:name="_Toc36044620"/>
      <w:bookmarkStart w:id="4431" w:name="_Toc37230525"/>
      <w:bookmarkStart w:id="4432" w:name="_Toc45907668"/>
      <w:bookmarkStart w:id="4433" w:name="_Toc53181773"/>
      <w:bookmarkStart w:id="4434" w:name="_Toc61127582"/>
      <w:bookmarkStart w:id="4435" w:name="_Toc67054596"/>
      <w:bookmarkStart w:id="4436" w:name="_Toc67061594"/>
      <w:bookmarkStart w:id="4437" w:name="_Toc74735112"/>
      <w:bookmarkStart w:id="4438" w:name="_Toc74753355"/>
      <w:bookmarkStart w:id="4439" w:name="_Toc76507614"/>
      <w:bookmarkStart w:id="4440" w:name="_Toc83109223"/>
      <w:r w:rsidRPr="00090C64">
        <w:rPr>
          <w:lang w:eastAsia="sv-SE"/>
        </w:rPr>
        <w:t>6.</w:t>
      </w:r>
      <w:r w:rsidRPr="00090C64">
        <w:rPr>
          <w:lang w:eastAsia="zh-CN"/>
        </w:rPr>
        <w:t>7.6.5.4</w:t>
      </w:r>
      <w:r w:rsidRPr="00090C64">
        <w:rPr>
          <w:lang w:eastAsia="sv-SE"/>
        </w:rPr>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6DA43F01" w14:textId="77777777" w:rsidR="00D57C09" w:rsidRPr="00090C64" w:rsidRDefault="00D57C09" w:rsidP="00554118">
      <w:pPr>
        <w:pStyle w:val="H6"/>
        <w:rPr>
          <w:lang w:eastAsia="sv-SE"/>
        </w:rPr>
      </w:pPr>
      <w:bookmarkStart w:id="4441" w:name="_Toc21125189"/>
      <w:bookmarkStart w:id="4442" w:name="_Toc29768179"/>
      <w:bookmarkStart w:id="4443" w:name="_Toc36044621"/>
      <w:bookmarkStart w:id="4444" w:name="_Toc37230526"/>
      <w:bookmarkStart w:id="4445" w:name="_Toc45907669"/>
      <w:bookmarkStart w:id="4446" w:name="_Toc53181774"/>
      <w:r w:rsidRPr="00090C64">
        <w:rPr>
          <w:lang w:eastAsia="sv-SE"/>
        </w:rPr>
        <w:t>6.7.6.5.4.1</w:t>
      </w:r>
      <w:r w:rsidRPr="00090C64">
        <w:rPr>
          <w:lang w:eastAsia="sv-SE"/>
        </w:rPr>
        <w:tab/>
        <w:t>Initial conditions</w:t>
      </w:r>
      <w:bookmarkEnd w:id="4441"/>
      <w:bookmarkEnd w:id="4442"/>
      <w:bookmarkEnd w:id="4443"/>
      <w:bookmarkEnd w:id="4444"/>
      <w:bookmarkEnd w:id="4445"/>
      <w:bookmarkEnd w:id="4446"/>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4447" w:name="_Toc21125190"/>
      <w:bookmarkStart w:id="4448" w:name="_Toc29768180"/>
      <w:bookmarkStart w:id="4449" w:name="_Toc36044622"/>
      <w:bookmarkStart w:id="4450" w:name="_Toc37230527"/>
      <w:bookmarkStart w:id="4451" w:name="_Toc45907670"/>
      <w:bookmarkStart w:id="4452" w:name="_Toc53181775"/>
      <w:r w:rsidRPr="00090C64">
        <w:rPr>
          <w:lang w:eastAsia="sv-SE"/>
        </w:rPr>
        <w:t>6.7.6.5.4.2</w:t>
      </w:r>
      <w:r w:rsidRPr="00090C64">
        <w:rPr>
          <w:lang w:eastAsia="sv-SE"/>
        </w:rPr>
        <w:tab/>
        <w:t>Procedure</w:t>
      </w:r>
      <w:bookmarkEnd w:id="4447"/>
      <w:bookmarkEnd w:id="4448"/>
      <w:bookmarkEnd w:id="4449"/>
      <w:bookmarkEnd w:id="4450"/>
      <w:bookmarkEnd w:id="4451"/>
      <w:bookmarkEnd w:id="4452"/>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4453" w:name="_Toc21125191"/>
      <w:bookmarkStart w:id="4454" w:name="_Toc29768181"/>
      <w:bookmarkStart w:id="4455" w:name="_Toc36044623"/>
      <w:bookmarkStart w:id="4456" w:name="_Toc37230528"/>
      <w:bookmarkStart w:id="4457" w:name="_Toc45907671"/>
      <w:bookmarkStart w:id="4458" w:name="_Toc53181776"/>
      <w:bookmarkStart w:id="4459" w:name="_Toc61127583"/>
      <w:bookmarkStart w:id="4460" w:name="_Toc67054597"/>
      <w:bookmarkStart w:id="4461" w:name="_Toc67061595"/>
      <w:bookmarkStart w:id="4462" w:name="_Toc74735113"/>
      <w:bookmarkStart w:id="4463" w:name="_Toc74753356"/>
      <w:bookmarkStart w:id="4464" w:name="_Toc76507615"/>
      <w:bookmarkStart w:id="4465" w:name="_Toc83109224"/>
      <w:r w:rsidRPr="00090C64">
        <w:rPr>
          <w:lang w:eastAsia="sv-SE"/>
        </w:rPr>
        <w:t>6.</w:t>
      </w:r>
      <w:r w:rsidRPr="00090C64">
        <w:rPr>
          <w:lang w:eastAsia="zh-CN"/>
        </w:rPr>
        <w:t>7.6.5.5</w:t>
      </w:r>
      <w:r w:rsidRPr="00090C64">
        <w:rPr>
          <w:lang w:eastAsia="sv-SE"/>
        </w:rPr>
        <w:tab/>
        <w:t>Test Requirement</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r>
              <w:t>5925 - 7125</w:t>
            </w:r>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4466" w:name="_Toc21125192"/>
      <w:bookmarkStart w:id="4467" w:name="_Toc29768182"/>
      <w:bookmarkStart w:id="4468" w:name="_Toc36044624"/>
      <w:bookmarkStart w:id="4469" w:name="_Toc37230529"/>
      <w:bookmarkStart w:id="4470" w:name="_Toc45907672"/>
      <w:bookmarkStart w:id="4471" w:name="_Toc53181777"/>
      <w:bookmarkStart w:id="4472" w:name="_Toc61127584"/>
      <w:bookmarkStart w:id="4473" w:name="_Toc67054598"/>
      <w:bookmarkStart w:id="4474" w:name="_Toc67061596"/>
      <w:bookmarkStart w:id="4475" w:name="_Toc74735114"/>
      <w:bookmarkStart w:id="4476" w:name="_Toc74753357"/>
      <w:bookmarkStart w:id="4477" w:name="_Toc76507616"/>
      <w:bookmarkStart w:id="4478" w:name="_Toc83109225"/>
      <w:r w:rsidRPr="00090C64">
        <w:t>6.8</w:t>
      </w:r>
      <w:r w:rsidRPr="00090C64">
        <w:tab/>
        <w:t>OTA Transmitter intermodulation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39BBED2" w14:textId="77777777" w:rsidR="00D57C09" w:rsidRPr="00090C64" w:rsidRDefault="00D57C09" w:rsidP="00D57C09">
      <w:pPr>
        <w:pStyle w:val="Heading3"/>
        <w:rPr>
          <w:lang w:eastAsia="sv-SE"/>
        </w:rPr>
      </w:pPr>
      <w:bookmarkStart w:id="4479" w:name="_Toc21125193"/>
      <w:bookmarkStart w:id="4480" w:name="_Toc29768183"/>
      <w:bookmarkStart w:id="4481" w:name="_Toc36044625"/>
      <w:bookmarkStart w:id="4482" w:name="_Toc37230530"/>
      <w:bookmarkStart w:id="4483" w:name="_Toc45907673"/>
      <w:bookmarkStart w:id="4484" w:name="_Toc53181778"/>
      <w:bookmarkStart w:id="4485" w:name="_Toc61127585"/>
      <w:bookmarkStart w:id="4486" w:name="_Toc67054599"/>
      <w:bookmarkStart w:id="4487" w:name="_Toc67061597"/>
      <w:bookmarkStart w:id="4488" w:name="_Toc74735115"/>
      <w:bookmarkStart w:id="4489" w:name="_Toc74753358"/>
      <w:bookmarkStart w:id="4490" w:name="_Toc76507617"/>
      <w:bookmarkStart w:id="4491" w:name="_Toc83109226"/>
      <w:r w:rsidRPr="00090C64">
        <w:rPr>
          <w:lang w:eastAsia="sv-SE"/>
        </w:rPr>
        <w:t>6.8.1</w:t>
      </w:r>
      <w:r w:rsidRPr="00090C64">
        <w:rPr>
          <w:lang w:eastAsia="sv-SE"/>
        </w:rPr>
        <w:tab/>
        <w:t>Definition and applicability</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4492" w:name="_Toc21125194"/>
      <w:bookmarkStart w:id="4493" w:name="_Toc29768184"/>
      <w:bookmarkStart w:id="4494" w:name="_Toc36044626"/>
      <w:bookmarkStart w:id="4495" w:name="_Toc37230531"/>
      <w:bookmarkStart w:id="4496" w:name="_Toc45907674"/>
      <w:bookmarkStart w:id="4497" w:name="_Toc53181779"/>
      <w:bookmarkStart w:id="4498" w:name="_Toc61127586"/>
      <w:bookmarkStart w:id="4499" w:name="_Toc67054600"/>
      <w:bookmarkStart w:id="4500" w:name="_Toc67061598"/>
      <w:bookmarkStart w:id="4501" w:name="_Toc74735116"/>
      <w:bookmarkStart w:id="4502" w:name="_Toc74753359"/>
      <w:bookmarkStart w:id="4503" w:name="_Toc76507618"/>
      <w:bookmarkStart w:id="4504" w:name="_Toc83109227"/>
      <w:r w:rsidRPr="00090C64">
        <w:rPr>
          <w:lang w:eastAsia="sv-SE"/>
        </w:rPr>
        <w:t>6.8.2</w:t>
      </w:r>
      <w:r w:rsidRPr="00090C64">
        <w:rPr>
          <w:lang w:eastAsia="sv-SE"/>
        </w:rPr>
        <w:tab/>
        <w:t>Minimum Requirement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4505" w:name="_Toc21125195"/>
      <w:bookmarkStart w:id="4506" w:name="_Toc29768185"/>
      <w:bookmarkStart w:id="4507" w:name="_Toc36044627"/>
      <w:bookmarkStart w:id="4508" w:name="_Toc37230532"/>
      <w:bookmarkStart w:id="4509" w:name="_Toc45907675"/>
      <w:bookmarkStart w:id="4510" w:name="_Toc53181780"/>
      <w:bookmarkStart w:id="4511" w:name="_Toc61127587"/>
      <w:bookmarkStart w:id="4512" w:name="_Toc67054601"/>
      <w:bookmarkStart w:id="4513" w:name="_Toc67061599"/>
      <w:bookmarkStart w:id="4514" w:name="_Toc74735117"/>
      <w:bookmarkStart w:id="4515" w:name="_Toc74753360"/>
      <w:bookmarkStart w:id="4516" w:name="_Toc76507619"/>
      <w:bookmarkStart w:id="4517" w:name="_Toc83109228"/>
      <w:r w:rsidRPr="00090C64">
        <w:rPr>
          <w:lang w:eastAsia="sv-SE"/>
        </w:rPr>
        <w:t>6.8.3</w:t>
      </w:r>
      <w:r w:rsidRPr="00090C64">
        <w:rPr>
          <w:lang w:eastAsia="sv-SE"/>
        </w:rPr>
        <w:tab/>
        <w:t>Test purpose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4518" w:name="_Toc21125196"/>
      <w:bookmarkStart w:id="4519" w:name="_Toc29768186"/>
      <w:bookmarkStart w:id="4520" w:name="_Toc36044628"/>
      <w:bookmarkStart w:id="4521" w:name="_Toc37230533"/>
      <w:bookmarkStart w:id="4522" w:name="_Toc45907676"/>
      <w:bookmarkStart w:id="4523" w:name="_Toc53181781"/>
      <w:bookmarkStart w:id="4524" w:name="_Toc61127588"/>
      <w:bookmarkStart w:id="4525" w:name="_Toc67054602"/>
      <w:bookmarkStart w:id="4526" w:name="_Toc67061600"/>
      <w:bookmarkStart w:id="4527" w:name="_Toc74735118"/>
      <w:bookmarkStart w:id="4528" w:name="_Toc74753361"/>
      <w:bookmarkStart w:id="4529" w:name="_Toc76507620"/>
      <w:bookmarkStart w:id="4530" w:name="_Toc83109229"/>
      <w:r w:rsidRPr="00090C64">
        <w:rPr>
          <w:lang w:eastAsia="sv-SE"/>
        </w:rPr>
        <w:t>6.8</w:t>
      </w:r>
      <w:r w:rsidRPr="00090C64">
        <w:rPr>
          <w:lang w:eastAsia="zh-CN"/>
        </w:rPr>
        <w:t>.</w:t>
      </w:r>
      <w:r w:rsidRPr="00090C64">
        <w:rPr>
          <w:lang w:eastAsia="sv-SE"/>
        </w:rPr>
        <w:t>4</w:t>
      </w:r>
      <w:r w:rsidRPr="00090C64">
        <w:rPr>
          <w:lang w:eastAsia="sv-SE"/>
        </w:rPr>
        <w:tab/>
        <w:t>Method of test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50D9479" w14:textId="77777777" w:rsidR="00D57C09" w:rsidRPr="00090C64" w:rsidRDefault="00D57C09" w:rsidP="00D57C09">
      <w:pPr>
        <w:pStyle w:val="Heading4"/>
        <w:rPr>
          <w:lang w:eastAsia="sv-SE"/>
        </w:rPr>
      </w:pPr>
      <w:bookmarkStart w:id="4531" w:name="_Toc21125197"/>
      <w:bookmarkStart w:id="4532" w:name="_Toc29768187"/>
      <w:bookmarkStart w:id="4533" w:name="_Toc36044629"/>
      <w:bookmarkStart w:id="4534" w:name="_Toc37230534"/>
      <w:bookmarkStart w:id="4535" w:name="_Toc45907677"/>
      <w:bookmarkStart w:id="4536" w:name="_Toc53181782"/>
      <w:bookmarkStart w:id="4537" w:name="_Toc61127589"/>
      <w:bookmarkStart w:id="4538" w:name="_Toc67054603"/>
      <w:bookmarkStart w:id="4539" w:name="_Toc67061601"/>
      <w:bookmarkStart w:id="4540" w:name="_Toc74735119"/>
      <w:bookmarkStart w:id="4541" w:name="_Toc74753362"/>
      <w:bookmarkStart w:id="4542" w:name="_Toc76507621"/>
      <w:bookmarkStart w:id="4543" w:name="_Toc83109230"/>
      <w:r w:rsidRPr="00090C64">
        <w:rPr>
          <w:lang w:eastAsia="sv-SE"/>
        </w:rPr>
        <w:t>6.8.4.1</w:t>
      </w:r>
      <w:r w:rsidRPr="00090C64">
        <w:rPr>
          <w:lang w:eastAsia="sv-SE"/>
        </w:rPr>
        <w:tab/>
        <w:t>Initial conditions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4544" w:name="_Toc21125198"/>
      <w:bookmarkStart w:id="4545" w:name="_Toc29768188"/>
      <w:bookmarkStart w:id="4546" w:name="_Toc36044630"/>
      <w:bookmarkStart w:id="4547" w:name="_Toc37230535"/>
      <w:bookmarkStart w:id="4548" w:name="_Toc45907678"/>
      <w:bookmarkStart w:id="4549" w:name="_Toc53181783"/>
      <w:bookmarkStart w:id="4550" w:name="_Toc61127590"/>
      <w:bookmarkStart w:id="4551" w:name="_Toc67054604"/>
      <w:bookmarkStart w:id="4552" w:name="_Toc67061602"/>
      <w:bookmarkStart w:id="4553" w:name="_Toc74735120"/>
      <w:bookmarkStart w:id="4554" w:name="_Toc74753363"/>
      <w:bookmarkStart w:id="4555" w:name="_Toc76507622"/>
      <w:bookmarkStart w:id="4556" w:name="_Toc83109231"/>
      <w:r w:rsidRPr="00090C64">
        <w:rPr>
          <w:lang w:eastAsia="sv-SE"/>
        </w:rPr>
        <w:t>6.8.4.2</w:t>
      </w:r>
      <w:r w:rsidRPr="00090C64">
        <w:rPr>
          <w:lang w:eastAsia="sv-SE"/>
        </w:rPr>
        <w:tab/>
        <w:t>Procedure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4557" w:name="_Toc21125199"/>
      <w:bookmarkStart w:id="4558" w:name="_Toc29768189"/>
      <w:bookmarkStart w:id="4559" w:name="_Toc36044631"/>
      <w:bookmarkStart w:id="4560" w:name="_Toc37230536"/>
      <w:bookmarkStart w:id="4561" w:name="_Toc45907679"/>
      <w:bookmarkStart w:id="4562" w:name="_Toc53181784"/>
      <w:bookmarkStart w:id="4563" w:name="_Toc61127591"/>
      <w:bookmarkStart w:id="4564" w:name="_Toc67054605"/>
      <w:bookmarkStart w:id="4565" w:name="_Toc67061603"/>
      <w:bookmarkStart w:id="4566" w:name="_Toc74735121"/>
      <w:bookmarkStart w:id="4567" w:name="_Toc74753364"/>
      <w:bookmarkStart w:id="4568" w:name="_Toc76507623"/>
      <w:bookmarkStart w:id="4569" w:name="_Toc83109232"/>
      <w:r w:rsidRPr="00090C64">
        <w:rPr>
          <w:lang w:eastAsia="sv-SE"/>
        </w:rPr>
        <w:t>6.8</w:t>
      </w:r>
      <w:r w:rsidRPr="00090C64">
        <w:rPr>
          <w:lang w:eastAsia="zh-CN"/>
        </w:rPr>
        <w:t>.</w:t>
      </w:r>
      <w:r w:rsidRPr="00090C64">
        <w:rPr>
          <w:lang w:eastAsia="sv-SE"/>
        </w:rPr>
        <w:t>5</w:t>
      </w:r>
      <w:r w:rsidRPr="00090C64">
        <w:rPr>
          <w:lang w:eastAsia="sv-SE"/>
        </w:rPr>
        <w:tab/>
        <w:t>Test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D147E31" w14:textId="77777777" w:rsidR="00D57C09" w:rsidRPr="00090C64" w:rsidRDefault="00D57C09" w:rsidP="005D2715">
      <w:pPr>
        <w:pStyle w:val="Heading4"/>
      </w:pPr>
      <w:bookmarkStart w:id="4570" w:name="_Toc61127592"/>
      <w:bookmarkStart w:id="4571" w:name="_Toc67054606"/>
      <w:bookmarkStart w:id="4572" w:name="_Toc67061604"/>
      <w:bookmarkStart w:id="4573" w:name="_Toc74735122"/>
      <w:bookmarkStart w:id="4574" w:name="_Toc74753365"/>
      <w:bookmarkStart w:id="4575" w:name="_Toc76507624"/>
      <w:bookmarkStart w:id="4576" w:name="_Toc83109233"/>
      <w:r w:rsidRPr="00090C64">
        <w:t>6.8.5.1</w:t>
      </w:r>
      <w:r w:rsidRPr="00090C64">
        <w:tab/>
        <w:t>MSR test requirements</w:t>
      </w:r>
      <w:bookmarkEnd w:id="4570"/>
      <w:bookmarkEnd w:id="4571"/>
      <w:bookmarkEnd w:id="4572"/>
      <w:bookmarkEnd w:id="4573"/>
      <w:bookmarkEnd w:id="4574"/>
      <w:bookmarkEnd w:id="4575"/>
      <w:bookmarkEnd w:id="4576"/>
    </w:p>
    <w:p w14:paraId="463A1982" w14:textId="77777777" w:rsidR="00D57C09" w:rsidRPr="00090C64" w:rsidRDefault="00D57C09" w:rsidP="005D2715">
      <w:pPr>
        <w:pStyle w:val="Heading5"/>
      </w:pPr>
      <w:bookmarkStart w:id="4577" w:name="_Toc61127593"/>
      <w:bookmarkStart w:id="4578" w:name="_Toc67054607"/>
      <w:bookmarkStart w:id="4579" w:name="_Toc67061605"/>
      <w:bookmarkStart w:id="4580" w:name="_Toc74735123"/>
      <w:bookmarkStart w:id="4581" w:name="_Toc74753366"/>
      <w:bookmarkStart w:id="4582" w:name="_Toc76507625"/>
      <w:bookmarkStart w:id="4583" w:name="_Toc83109234"/>
      <w:r w:rsidRPr="00090C64">
        <w:t>6.8.5.1.1</w:t>
      </w:r>
      <w:r w:rsidRPr="00090C64">
        <w:tab/>
        <w:t>General test requirement</w:t>
      </w:r>
      <w:bookmarkEnd w:id="4577"/>
      <w:bookmarkEnd w:id="4578"/>
      <w:bookmarkEnd w:id="4579"/>
      <w:bookmarkEnd w:id="4580"/>
      <w:bookmarkEnd w:id="4581"/>
      <w:bookmarkEnd w:id="4582"/>
      <w:bookmarkEnd w:id="458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4584" w:name="_Hlk505245061"/>
      <w:r w:rsidRPr="00C330E2">
        <w:t>6.8.5.1.1-1</w:t>
      </w:r>
      <w:bookmarkEnd w:id="458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4585" w:name="_Toc61127594"/>
      <w:bookmarkStart w:id="4586" w:name="_Toc67054608"/>
      <w:bookmarkStart w:id="4587" w:name="_Toc67061606"/>
      <w:bookmarkStart w:id="4588" w:name="_Toc74735124"/>
      <w:bookmarkStart w:id="4589" w:name="_Toc74753367"/>
      <w:bookmarkStart w:id="4590" w:name="_Toc76507626"/>
      <w:bookmarkStart w:id="4591" w:name="_Toc83109235"/>
      <w:r w:rsidRPr="00090C64">
        <w:t>6.8.5.1.2</w:t>
      </w:r>
      <w:r w:rsidRPr="00090C64">
        <w:tab/>
        <w:t>Additional test requirement (BC1 and BC2)</w:t>
      </w:r>
      <w:bookmarkEnd w:id="4585"/>
      <w:bookmarkEnd w:id="4586"/>
      <w:bookmarkEnd w:id="4587"/>
      <w:bookmarkEnd w:id="4588"/>
      <w:bookmarkEnd w:id="4589"/>
      <w:bookmarkEnd w:id="4590"/>
      <w:bookmarkEnd w:id="4591"/>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4592" w:name="_Toc61127595"/>
      <w:bookmarkStart w:id="4593" w:name="_Toc67054609"/>
      <w:bookmarkStart w:id="4594" w:name="_Toc67061607"/>
      <w:bookmarkStart w:id="4595" w:name="_Toc74735125"/>
      <w:bookmarkStart w:id="4596" w:name="_Toc74753368"/>
      <w:bookmarkStart w:id="4597" w:name="_Toc76507627"/>
      <w:bookmarkStart w:id="4598" w:name="_Toc83109236"/>
      <w:r w:rsidRPr="00090C64">
        <w:t>6.8.5.1.3</w:t>
      </w:r>
      <w:r w:rsidRPr="00090C64">
        <w:tab/>
        <w:t>Additional test requirement (BC3)</w:t>
      </w:r>
      <w:bookmarkEnd w:id="4592"/>
      <w:bookmarkEnd w:id="4593"/>
      <w:bookmarkEnd w:id="4594"/>
      <w:bookmarkEnd w:id="4595"/>
      <w:bookmarkEnd w:id="4596"/>
      <w:bookmarkEnd w:id="4597"/>
      <w:bookmarkEnd w:id="4598"/>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4599" w:name="_Toc61127596"/>
      <w:bookmarkStart w:id="4600" w:name="_Toc67054610"/>
      <w:bookmarkStart w:id="4601" w:name="_Toc67061608"/>
      <w:bookmarkStart w:id="4602" w:name="_Toc74735126"/>
      <w:bookmarkStart w:id="4603" w:name="_Toc74753369"/>
      <w:bookmarkStart w:id="4604" w:name="_Toc76507628"/>
      <w:bookmarkStart w:id="4605" w:name="_Toc83109237"/>
      <w:r w:rsidRPr="00090C64">
        <w:t>6.8.5.2</w:t>
      </w:r>
      <w:r w:rsidRPr="00090C64">
        <w:tab/>
        <w:t>Single RAT UTRA operation</w:t>
      </w:r>
      <w:bookmarkEnd w:id="4599"/>
      <w:bookmarkEnd w:id="4600"/>
      <w:bookmarkEnd w:id="4601"/>
      <w:bookmarkEnd w:id="4602"/>
      <w:bookmarkEnd w:id="4603"/>
      <w:bookmarkEnd w:id="4604"/>
      <w:bookmarkEnd w:id="4605"/>
    </w:p>
    <w:p w14:paraId="33AD6F6E" w14:textId="77777777" w:rsidR="00D57C09" w:rsidRPr="00090C64" w:rsidRDefault="00D57C09" w:rsidP="005D2715">
      <w:pPr>
        <w:pStyle w:val="Heading5"/>
      </w:pPr>
      <w:bookmarkStart w:id="4606" w:name="_Toc61127597"/>
      <w:bookmarkStart w:id="4607" w:name="_Toc67054611"/>
      <w:bookmarkStart w:id="4608" w:name="_Toc67061609"/>
      <w:bookmarkStart w:id="4609" w:name="_Toc74735127"/>
      <w:bookmarkStart w:id="4610" w:name="_Toc74753370"/>
      <w:bookmarkStart w:id="4611" w:name="_Toc76507629"/>
      <w:bookmarkStart w:id="4612" w:name="_Toc83109238"/>
      <w:r w:rsidRPr="00090C64">
        <w:t>6.8.5.2.1</w:t>
      </w:r>
      <w:r w:rsidRPr="00090C64">
        <w:tab/>
        <w:t>General test requirement for UTRA FDD</w:t>
      </w:r>
      <w:bookmarkEnd w:id="4606"/>
      <w:bookmarkEnd w:id="4607"/>
      <w:bookmarkEnd w:id="4608"/>
      <w:bookmarkEnd w:id="4609"/>
      <w:bookmarkEnd w:id="4610"/>
      <w:bookmarkEnd w:id="4611"/>
      <w:bookmarkEnd w:id="4612"/>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4613" w:name="_Hlk505246740"/>
      <w:r w:rsidRPr="00090C64">
        <w:t>6.8.5.2.1-1</w:t>
      </w:r>
      <w:bookmarkEnd w:id="461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4614" w:name="_Toc61127598"/>
      <w:bookmarkStart w:id="4615" w:name="_Toc67054612"/>
      <w:bookmarkStart w:id="4616" w:name="_Toc67061610"/>
      <w:bookmarkStart w:id="4617" w:name="_Toc74735128"/>
      <w:bookmarkStart w:id="4618" w:name="_Toc74753371"/>
      <w:bookmarkStart w:id="4619" w:name="_Toc76507630"/>
      <w:bookmarkStart w:id="4620" w:name="_Toc83109239"/>
      <w:r w:rsidRPr="00090C64">
        <w:t>6.8.5.3</w:t>
      </w:r>
      <w:r w:rsidRPr="00090C64">
        <w:tab/>
        <w:t>Single RAT E-UTRA operation</w:t>
      </w:r>
      <w:bookmarkEnd w:id="4614"/>
      <w:bookmarkEnd w:id="4615"/>
      <w:bookmarkEnd w:id="4616"/>
      <w:bookmarkEnd w:id="4617"/>
      <w:bookmarkEnd w:id="4618"/>
      <w:bookmarkEnd w:id="4619"/>
      <w:bookmarkEnd w:id="4620"/>
    </w:p>
    <w:p w14:paraId="7A7064CB" w14:textId="77777777" w:rsidR="00D57C09" w:rsidRPr="00090C64" w:rsidRDefault="00D57C09" w:rsidP="005D2715">
      <w:pPr>
        <w:pStyle w:val="Heading5"/>
      </w:pPr>
      <w:bookmarkStart w:id="4621" w:name="_Toc61127599"/>
      <w:bookmarkStart w:id="4622" w:name="_Toc67054613"/>
      <w:bookmarkStart w:id="4623" w:name="_Toc67061611"/>
      <w:bookmarkStart w:id="4624" w:name="_Toc74735129"/>
      <w:bookmarkStart w:id="4625" w:name="_Toc74753372"/>
      <w:bookmarkStart w:id="4626" w:name="_Toc76507631"/>
      <w:bookmarkStart w:id="4627" w:name="_Toc83109240"/>
      <w:r w:rsidRPr="00090C64">
        <w:t>6.8.5.3.1</w:t>
      </w:r>
      <w:r w:rsidRPr="00090C64">
        <w:tab/>
        <w:t>General test requirement</w:t>
      </w:r>
      <w:bookmarkEnd w:id="4621"/>
      <w:bookmarkEnd w:id="4622"/>
      <w:bookmarkEnd w:id="4623"/>
      <w:bookmarkEnd w:id="4624"/>
      <w:bookmarkEnd w:id="4625"/>
      <w:bookmarkEnd w:id="4626"/>
      <w:bookmarkEnd w:id="462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4628" w:name="_Toc61117240"/>
      <w:bookmarkStart w:id="4629" w:name="_Toc67081092"/>
      <w:bookmarkStart w:id="4630" w:name="_Toc68770444"/>
      <w:bookmarkStart w:id="4631" w:name="_Toc74735130"/>
      <w:bookmarkStart w:id="4632" w:name="_Toc74753373"/>
      <w:bookmarkStart w:id="4633" w:name="_Toc76507632"/>
      <w:bookmarkStart w:id="4634" w:name="_Toc83109241"/>
      <w:r w:rsidRPr="00B20AE8">
        <w:t>6.8.5.3.</w:t>
      </w:r>
      <w:r w:rsidRPr="00B20AE8">
        <w:rPr>
          <w:lang w:val="en-US"/>
        </w:rPr>
        <w:t>2</w:t>
      </w:r>
      <w:r w:rsidRPr="00B20AE8">
        <w:tab/>
      </w:r>
      <w:bookmarkEnd w:id="4628"/>
      <w:bookmarkEnd w:id="4629"/>
      <w:bookmarkEnd w:id="4630"/>
      <w:r>
        <w:t>Void</w:t>
      </w:r>
      <w:bookmarkEnd w:id="4631"/>
      <w:bookmarkEnd w:id="4632"/>
      <w:bookmarkEnd w:id="4633"/>
      <w:bookmarkEnd w:id="463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4635" w:name="_Toc21125200"/>
      <w:bookmarkStart w:id="4636" w:name="_Toc29768190"/>
      <w:bookmarkStart w:id="4637" w:name="_Toc36044632"/>
      <w:bookmarkStart w:id="4638" w:name="_Toc37230537"/>
      <w:bookmarkStart w:id="4639" w:name="_Toc45907680"/>
      <w:bookmarkStart w:id="4640" w:name="_Toc53181785"/>
      <w:bookmarkStart w:id="4641" w:name="_Toc61127601"/>
      <w:bookmarkStart w:id="4642" w:name="_Toc67054615"/>
      <w:bookmarkStart w:id="4643" w:name="_Toc67061613"/>
      <w:bookmarkStart w:id="4644" w:name="_Toc74735131"/>
      <w:bookmarkStart w:id="4645" w:name="_Toc74753374"/>
      <w:bookmarkStart w:id="4646" w:name="_Toc76507633"/>
      <w:bookmarkStart w:id="4647" w:name="_Toc83109242"/>
      <w:r w:rsidRPr="00090C64">
        <w:rPr>
          <w:lang w:eastAsia="zh-CN"/>
        </w:rPr>
        <w:t>7</w:t>
      </w:r>
      <w:r w:rsidRPr="00090C64">
        <w:rPr>
          <w:lang w:eastAsia="zh-CN"/>
        </w:rPr>
        <w:tab/>
        <w:t>Radiated receiver characteristics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651E2E9" w14:textId="77777777" w:rsidR="00D57C09" w:rsidRPr="00090C64" w:rsidRDefault="00D57C09" w:rsidP="00D57C09">
      <w:pPr>
        <w:pStyle w:val="Heading2"/>
        <w:rPr>
          <w:lang w:eastAsia="zh-CN"/>
        </w:rPr>
      </w:pPr>
      <w:bookmarkStart w:id="4648" w:name="_Toc21125201"/>
      <w:bookmarkStart w:id="4649" w:name="_Toc29768191"/>
      <w:bookmarkStart w:id="4650" w:name="_Toc36044633"/>
      <w:bookmarkStart w:id="4651" w:name="_Toc37230538"/>
      <w:bookmarkStart w:id="4652" w:name="_Toc45907681"/>
      <w:bookmarkStart w:id="4653" w:name="_Toc53181786"/>
      <w:bookmarkStart w:id="4654" w:name="_Toc61127602"/>
      <w:bookmarkStart w:id="4655" w:name="_Toc67054616"/>
      <w:bookmarkStart w:id="4656" w:name="_Toc67061614"/>
      <w:bookmarkStart w:id="4657" w:name="_Toc74735132"/>
      <w:bookmarkStart w:id="4658" w:name="_Toc74753375"/>
      <w:bookmarkStart w:id="4659" w:name="_Toc76507634"/>
      <w:bookmarkStart w:id="4660" w:name="_Toc83109243"/>
      <w:r w:rsidRPr="00090C64">
        <w:rPr>
          <w:lang w:eastAsia="zh-CN"/>
        </w:rPr>
        <w:t>7.1</w:t>
      </w:r>
      <w:r w:rsidRPr="00090C64">
        <w:rPr>
          <w:lang w:eastAsia="zh-CN"/>
        </w:rPr>
        <w:tab/>
        <w:t>General</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4661" w:name="_Toc21125202"/>
      <w:bookmarkStart w:id="4662" w:name="_Toc29768192"/>
      <w:bookmarkStart w:id="4663" w:name="_Toc36044634"/>
      <w:bookmarkStart w:id="4664" w:name="_Toc37230539"/>
      <w:bookmarkStart w:id="4665" w:name="_Toc45907682"/>
      <w:bookmarkStart w:id="4666" w:name="_Toc53181787"/>
      <w:bookmarkStart w:id="4667" w:name="_Toc61127603"/>
      <w:bookmarkStart w:id="4668" w:name="_Toc67054617"/>
      <w:bookmarkStart w:id="4669" w:name="_Toc67061615"/>
      <w:bookmarkStart w:id="4670" w:name="_Toc74735133"/>
      <w:bookmarkStart w:id="4671" w:name="_Toc74753376"/>
      <w:bookmarkStart w:id="4672" w:name="_Toc76507635"/>
      <w:bookmarkStart w:id="4673" w:name="_Toc83109244"/>
      <w:r w:rsidRPr="00090C64">
        <w:rPr>
          <w:lang w:eastAsia="zh-CN"/>
        </w:rPr>
        <w:t>7.2</w:t>
      </w:r>
      <w:r w:rsidRPr="00090C64">
        <w:rPr>
          <w:lang w:eastAsia="zh-CN"/>
        </w:rPr>
        <w:tab/>
        <w:t>OTA sensitivity</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1EC7F05F" w14:textId="77777777" w:rsidR="00D57C09" w:rsidRPr="00090C64" w:rsidRDefault="00D57C09" w:rsidP="00D57C09">
      <w:pPr>
        <w:pStyle w:val="Heading3"/>
      </w:pPr>
      <w:bookmarkStart w:id="4674" w:name="_Toc21125203"/>
      <w:bookmarkStart w:id="4675" w:name="_Toc29768193"/>
      <w:bookmarkStart w:id="4676" w:name="_Toc36044635"/>
      <w:bookmarkStart w:id="4677" w:name="_Toc37230540"/>
      <w:bookmarkStart w:id="4678" w:name="_Toc45907683"/>
      <w:bookmarkStart w:id="4679" w:name="_Toc53181788"/>
      <w:bookmarkStart w:id="4680" w:name="_Toc61127604"/>
      <w:bookmarkStart w:id="4681" w:name="_Toc67054618"/>
      <w:bookmarkStart w:id="4682" w:name="_Toc67061616"/>
      <w:bookmarkStart w:id="4683" w:name="_Toc74735134"/>
      <w:bookmarkStart w:id="4684" w:name="_Toc74753377"/>
      <w:bookmarkStart w:id="4685" w:name="_Toc76507636"/>
      <w:bookmarkStart w:id="4686" w:name="_Toc83109245"/>
      <w:r w:rsidRPr="00090C64">
        <w:t>7.2.1</w:t>
      </w:r>
      <w:r w:rsidRPr="00090C64">
        <w:tab/>
        <w:t>Definition and applicability</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4687" w:name="_Toc21125204"/>
      <w:bookmarkStart w:id="4688" w:name="_Toc29768194"/>
      <w:bookmarkStart w:id="4689" w:name="_Toc36044636"/>
      <w:bookmarkStart w:id="4690" w:name="_Toc37230541"/>
      <w:bookmarkStart w:id="4691" w:name="_Toc45907684"/>
      <w:bookmarkStart w:id="4692" w:name="_Toc53181789"/>
      <w:bookmarkStart w:id="4693" w:name="_Toc61127605"/>
      <w:bookmarkStart w:id="4694" w:name="_Toc67054619"/>
      <w:bookmarkStart w:id="4695" w:name="_Toc67061617"/>
      <w:bookmarkStart w:id="4696" w:name="_Toc74735135"/>
      <w:bookmarkStart w:id="4697" w:name="_Toc74753378"/>
      <w:bookmarkStart w:id="4698" w:name="_Toc76507637"/>
      <w:bookmarkStart w:id="4699" w:name="_Toc83109246"/>
      <w:r w:rsidRPr="00090C64">
        <w:t>7.2.2</w:t>
      </w:r>
      <w:r w:rsidRPr="00090C64">
        <w:tab/>
        <w:t>Minimum Requirement</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4700" w:name="_Toc21125205"/>
      <w:bookmarkStart w:id="4701" w:name="_Toc29768195"/>
      <w:bookmarkStart w:id="4702" w:name="_Toc36044637"/>
      <w:bookmarkStart w:id="4703" w:name="_Toc37230542"/>
      <w:bookmarkStart w:id="4704" w:name="_Toc45907685"/>
      <w:bookmarkStart w:id="4705" w:name="_Toc53181790"/>
      <w:bookmarkStart w:id="4706" w:name="_Toc61127606"/>
      <w:bookmarkStart w:id="4707" w:name="_Toc67054620"/>
      <w:bookmarkStart w:id="4708" w:name="_Toc67061618"/>
      <w:bookmarkStart w:id="4709" w:name="_Toc74735136"/>
      <w:bookmarkStart w:id="4710" w:name="_Toc74753379"/>
      <w:bookmarkStart w:id="4711" w:name="_Toc76507638"/>
      <w:bookmarkStart w:id="4712" w:name="_Toc83109247"/>
      <w:r w:rsidRPr="00090C64">
        <w:t>7.2.3</w:t>
      </w:r>
      <w:r w:rsidRPr="00090C64">
        <w:tab/>
        <w:t>Test Purpose</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4713" w:name="_Toc21125206"/>
      <w:bookmarkStart w:id="4714" w:name="_Toc29768196"/>
      <w:bookmarkStart w:id="4715" w:name="_Toc36044638"/>
      <w:bookmarkStart w:id="4716" w:name="_Toc37230543"/>
      <w:bookmarkStart w:id="4717" w:name="_Toc45907686"/>
      <w:bookmarkStart w:id="4718" w:name="_Toc53181791"/>
      <w:bookmarkStart w:id="4719" w:name="_Toc61127607"/>
      <w:bookmarkStart w:id="4720" w:name="_Toc67054621"/>
      <w:bookmarkStart w:id="4721" w:name="_Toc67061619"/>
      <w:bookmarkStart w:id="4722" w:name="_Toc74735137"/>
      <w:bookmarkStart w:id="4723" w:name="_Toc74753380"/>
      <w:bookmarkStart w:id="4724" w:name="_Toc76507639"/>
      <w:bookmarkStart w:id="4725" w:name="_Toc83109248"/>
      <w:r w:rsidRPr="00090C64">
        <w:t>7.2.4</w:t>
      </w:r>
      <w:r w:rsidRPr="00090C64">
        <w:tab/>
        <w:t>Method of test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88FCC78" w14:textId="77777777" w:rsidR="00D57C09" w:rsidRPr="00090C64" w:rsidRDefault="00D57C09" w:rsidP="00D57C09">
      <w:pPr>
        <w:pStyle w:val="Heading4"/>
      </w:pPr>
      <w:bookmarkStart w:id="4726" w:name="_Toc21125207"/>
      <w:bookmarkStart w:id="4727" w:name="_Toc29768197"/>
      <w:bookmarkStart w:id="4728" w:name="_Toc36044639"/>
      <w:bookmarkStart w:id="4729" w:name="_Toc37230544"/>
      <w:bookmarkStart w:id="4730" w:name="_Toc45907687"/>
      <w:bookmarkStart w:id="4731" w:name="_Toc53181792"/>
      <w:bookmarkStart w:id="4732" w:name="_Toc61127608"/>
      <w:bookmarkStart w:id="4733" w:name="_Toc67054622"/>
      <w:bookmarkStart w:id="4734" w:name="_Toc67061620"/>
      <w:bookmarkStart w:id="4735" w:name="_Toc74735138"/>
      <w:bookmarkStart w:id="4736" w:name="_Toc74753381"/>
      <w:bookmarkStart w:id="4737" w:name="_Toc76507640"/>
      <w:bookmarkStart w:id="4738" w:name="_Toc83109249"/>
      <w:r w:rsidRPr="00090C64">
        <w:t>7.2.4.1</w:t>
      </w:r>
      <w:r w:rsidRPr="00090C64">
        <w:tab/>
        <w:t>Initial conditions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4739" w:name="_Toc21125208"/>
      <w:bookmarkStart w:id="4740" w:name="_Toc29768198"/>
      <w:bookmarkStart w:id="4741" w:name="_Toc36044640"/>
      <w:bookmarkStart w:id="4742" w:name="_Toc37230545"/>
      <w:bookmarkStart w:id="4743" w:name="_Toc45907688"/>
      <w:bookmarkStart w:id="4744" w:name="_Toc53181793"/>
      <w:bookmarkStart w:id="4745" w:name="_Toc61127609"/>
      <w:bookmarkStart w:id="4746" w:name="_Toc67054623"/>
      <w:bookmarkStart w:id="4747" w:name="_Toc67061621"/>
      <w:bookmarkStart w:id="4748" w:name="_Toc74735139"/>
      <w:bookmarkStart w:id="4749" w:name="_Toc74753382"/>
      <w:bookmarkStart w:id="4750" w:name="_Toc76507641"/>
      <w:bookmarkStart w:id="4751" w:name="_Toc83109250"/>
      <w:r w:rsidRPr="00090C64">
        <w:t>7.2.4.2</w:t>
      </w:r>
      <w:r w:rsidRPr="00090C64">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4752" w:name="_Toc21125209"/>
      <w:bookmarkStart w:id="4753" w:name="_Toc29768199"/>
      <w:bookmarkStart w:id="4754" w:name="_Toc36044641"/>
      <w:bookmarkStart w:id="4755" w:name="_Toc37230546"/>
      <w:bookmarkStart w:id="4756" w:name="_Toc45907689"/>
      <w:bookmarkStart w:id="4757" w:name="_Toc53181794"/>
      <w:bookmarkStart w:id="4758" w:name="_Toc61127610"/>
      <w:bookmarkStart w:id="4759" w:name="_Toc67054624"/>
      <w:bookmarkStart w:id="4760" w:name="_Toc67061622"/>
      <w:bookmarkStart w:id="4761" w:name="_Toc74735140"/>
      <w:bookmarkStart w:id="4762" w:name="_Toc74753383"/>
      <w:bookmarkStart w:id="4763" w:name="_Toc76507642"/>
      <w:bookmarkStart w:id="4764" w:name="_Toc83109251"/>
      <w:r w:rsidRPr="00090C64">
        <w:t>7.2.5</w:t>
      </w:r>
      <w:r w:rsidRPr="00090C64">
        <w:tab/>
        <w:t>Test Requirements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DB6E02E" w14:textId="77777777" w:rsidR="00D57C09" w:rsidRPr="00090C64" w:rsidRDefault="00D57C09" w:rsidP="00D57C09">
      <w:pPr>
        <w:pStyle w:val="Heading4"/>
      </w:pPr>
      <w:bookmarkStart w:id="4765" w:name="_Toc21125210"/>
      <w:bookmarkStart w:id="4766" w:name="_Toc29768200"/>
      <w:bookmarkStart w:id="4767" w:name="_Toc36044642"/>
      <w:bookmarkStart w:id="4768" w:name="_Toc37230547"/>
      <w:bookmarkStart w:id="4769" w:name="_Toc45907690"/>
      <w:bookmarkStart w:id="4770" w:name="_Toc53181795"/>
      <w:bookmarkStart w:id="4771" w:name="_Toc61127611"/>
      <w:bookmarkStart w:id="4772" w:name="_Toc67054625"/>
      <w:bookmarkStart w:id="4773" w:name="_Toc67061623"/>
      <w:bookmarkStart w:id="4774" w:name="_Toc74735141"/>
      <w:bookmarkStart w:id="4775" w:name="_Toc74753384"/>
      <w:bookmarkStart w:id="4776" w:name="_Toc76507643"/>
      <w:bookmarkStart w:id="4777" w:name="_Toc83109252"/>
      <w:r w:rsidRPr="00090C64">
        <w:t>7.2.5.1</w:t>
      </w:r>
      <w:r w:rsidRPr="00090C64">
        <w:tab/>
        <w:t>General</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4778" w:name="_Toc21125211"/>
      <w:bookmarkStart w:id="4779" w:name="_Toc29768201"/>
      <w:bookmarkStart w:id="4780" w:name="_Toc36044643"/>
      <w:bookmarkStart w:id="4781" w:name="_Toc37230548"/>
      <w:bookmarkStart w:id="4782" w:name="_Toc45907691"/>
      <w:bookmarkStart w:id="4783" w:name="_Toc53181796"/>
      <w:bookmarkStart w:id="4784" w:name="_Toc61127612"/>
      <w:bookmarkStart w:id="4785" w:name="_Toc67054626"/>
      <w:bookmarkStart w:id="4786" w:name="_Toc67061624"/>
      <w:bookmarkStart w:id="4787" w:name="_Toc74735142"/>
      <w:bookmarkStart w:id="4788" w:name="_Toc74753385"/>
      <w:bookmarkStart w:id="4789" w:name="_Toc76507644"/>
      <w:bookmarkStart w:id="4790" w:name="_Toc83109253"/>
      <w:r w:rsidRPr="00090C64">
        <w:t>7.2.5.2</w:t>
      </w:r>
      <w:r w:rsidRPr="00090C64">
        <w:tab/>
        <w:t>UTRA FDD Test Requirements</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4791" w:name="_Toc21125212"/>
      <w:bookmarkStart w:id="4792" w:name="_Toc29768202"/>
      <w:bookmarkStart w:id="4793" w:name="_Toc36044644"/>
      <w:bookmarkStart w:id="4794" w:name="_Toc37230549"/>
      <w:bookmarkStart w:id="4795" w:name="_Toc45907692"/>
      <w:bookmarkStart w:id="4796" w:name="_Toc53181797"/>
      <w:bookmarkStart w:id="4797" w:name="_Toc61127613"/>
      <w:bookmarkStart w:id="4798" w:name="_Toc67054627"/>
      <w:bookmarkStart w:id="4799" w:name="_Toc67061625"/>
      <w:bookmarkStart w:id="4800" w:name="_Toc74735143"/>
      <w:bookmarkStart w:id="4801" w:name="_Toc74753386"/>
      <w:bookmarkStart w:id="4802" w:name="_Toc76507645"/>
      <w:bookmarkStart w:id="4803" w:name="_Toc83109254"/>
      <w:r w:rsidRPr="00090C64">
        <w:t>7.2.5.3</w:t>
      </w:r>
      <w:r w:rsidRPr="00090C64">
        <w:tab/>
        <w:t>UTRA TDD 1,28Mcp option Test Requirements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4804" w:name="_Toc21125213"/>
      <w:bookmarkStart w:id="4805" w:name="_Toc29768203"/>
      <w:bookmarkStart w:id="4806" w:name="_Toc36044645"/>
      <w:bookmarkStart w:id="4807" w:name="_Toc37230550"/>
      <w:bookmarkStart w:id="4808" w:name="_Toc45907693"/>
      <w:bookmarkStart w:id="4809" w:name="_Toc53181798"/>
      <w:bookmarkStart w:id="4810" w:name="_Toc61127614"/>
      <w:bookmarkStart w:id="4811" w:name="_Toc67054628"/>
      <w:bookmarkStart w:id="4812" w:name="_Toc67061626"/>
      <w:bookmarkStart w:id="4813" w:name="_Toc74735144"/>
      <w:bookmarkStart w:id="4814" w:name="_Toc74753387"/>
      <w:bookmarkStart w:id="4815" w:name="_Toc76507646"/>
      <w:bookmarkStart w:id="4816" w:name="_Toc83109255"/>
      <w:r w:rsidRPr="00090C64">
        <w:t>7.2.5.4</w:t>
      </w:r>
      <w:r w:rsidRPr="00090C64">
        <w:tab/>
        <w:t>E-UTRA Test Requirements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4817" w:name="_Toc21125214"/>
      <w:bookmarkStart w:id="4818" w:name="_Toc29768204"/>
      <w:bookmarkStart w:id="4819" w:name="_Toc36044646"/>
      <w:bookmarkStart w:id="4820" w:name="_Toc37230551"/>
      <w:bookmarkStart w:id="4821" w:name="_Toc45907694"/>
      <w:bookmarkStart w:id="4822" w:name="_Toc53181799"/>
      <w:bookmarkStart w:id="4823" w:name="_Toc61127615"/>
      <w:bookmarkStart w:id="4824" w:name="_Toc67054629"/>
      <w:bookmarkStart w:id="4825" w:name="_Toc67061627"/>
      <w:bookmarkStart w:id="4826" w:name="_Toc74735145"/>
      <w:bookmarkStart w:id="4827" w:name="_Toc74753388"/>
      <w:bookmarkStart w:id="4828" w:name="_Toc76507647"/>
      <w:bookmarkStart w:id="4829" w:name="_Toc83109256"/>
      <w:r w:rsidRPr="00090C64">
        <w:t>7.2.5.5</w:t>
      </w:r>
      <w:r w:rsidRPr="00090C64">
        <w:tab/>
        <w:t>NR Test Requirements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4830" w:name="_Toc21125215"/>
      <w:bookmarkStart w:id="4831" w:name="_Toc29768205"/>
      <w:bookmarkStart w:id="4832" w:name="_Toc36044647"/>
      <w:bookmarkStart w:id="4833" w:name="_Toc37230552"/>
      <w:bookmarkStart w:id="4834" w:name="_Toc45907695"/>
      <w:bookmarkStart w:id="4835" w:name="_Toc53181800"/>
      <w:bookmarkStart w:id="4836" w:name="_Toc61127616"/>
      <w:bookmarkStart w:id="4837" w:name="_Toc67054630"/>
      <w:bookmarkStart w:id="4838" w:name="_Toc67061628"/>
      <w:bookmarkStart w:id="4839" w:name="_Toc74735146"/>
      <w:bookmarkStart w:id="4840" w:name="_Toc74753389"/>
      <w:bookmarkStart w:id="4841" w:name="_Toc76507648"/>
      <w:bookmarkStart w:id="4842" w:name="_Toc83109257"/>
      <w:r w:rsidRPr="00090C64">
        <w:t>7.3</w:t>
      </w:r>
      <w:r w:rsidRPr="00090C64">
        <w:tab/>
        <w:t>OTA Reference sensitivity level</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56A16AF" w14:textId="77777777" w:rsidR="00D57C09" w:rsidRPr="00090C64" w:rsidRDefault="00D57C09" w:rsidP="00D57C09">
      <w:pPr>
        <w:pStyle w:val="Heading3"/>
        <w:rPr>
          <w:lang w:eastAsia="sv-SE"/>
        </w:rPr>
      </w:pPr>
      <w:bookmarkStart w:id="4843" w:name="_Toc21125216"/>
      <w:bookmarkStart w:id="4844" w:name="_Toc29768206"/>
      <w:bookmarkStart w:id="4845" w:name="_Toc36044648"/>
      <w:bookmarkStart w:id="4846" w:name="_Toc37230553"/>
      <w:bookmarkStart w:id="4847" w:name="_Toc45907696"/>
      <w:bookmarkStart w:id="4848" w:name="_Toc53181801"/>
      <w:bookmarkStart w:id="4849" w:name="_Toc61127617"/>
      <w:bookmarkStart w:id="4850" w:name="_Toc67054631"/>
      <w:bookmarkStart w:id="4851" w:name="_Toc67061629"/>
      <w:bookmarkStart w:id="4852" w:name="_Toc74735147"/>
      <w:bookmarkStart w:id="4853" w:name="_Toc74753390"/>
      <w:bookmarkStart w:id="4854" w:name="_Toc76507649"/>
      <w:bookmarkStart w:id="4855" w:name="_Toc83109258"/>
      <w:r w:rsidRPr="00090C64">
        <w:rPr>
          <w:lang w:eastAsia="sv-SE"/>
        </w:rPr>
        <w:t>7.3.1</w:t>
      </w:r>
      <w:r w:rsidRPr="00090C64">
        <w:rPr>
          <w:lang w:eastAsia="sv-SE"/>
        </w:rPr>
        <w:tab/>
        <w:t>Definition and applicability</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4856" w:name="_Toc21125217"/>
      <w:bookmarkStart w:id="4857" w:name="_Toc29768207"/>
      <w:bookmarkStart w:id="4858" w:name="_Toc36044649"/>
      <w:bookmarkStart w:id="4859" w:name="_Toc37230554"/>
      <w:bookmarkStart w:id="4860" w:name="_Toc45907697"/>
      <w:bookmarkStart w:id="4861" w:name="_Toc53181802"/>
      <w:bookmarkStart w:id="4862" w:name="_Toc61127618"/>
      <w:bookmarkStart w:id="4863" w:name="_Toc67054632"/>
      <w:bookmarkStart w:id="4864" w:name="_Toc67061630"/>
      <w:bookmarkStart w:id="4865" w:name="_Toc74735148"/>
      <w:bookmarkStart w:id="4866" w:name="_Toc74753391"/>
      <w:bookmarkStart w:id="4867" w:name="_Toc76507650"/>
      <w:bookmarkStart w:id="4868" w:name="_Toc83109259"/>
      <w:r w:rsidRPr="00090C64">
        <w:rPr>
          <w:lang w:eastAsia="sv-SE"/>
        </w:rPr>
        <w:t>7.3.2</w:t>
      </w:r>
      <w:r w:rsidRPr="00090C64">
        <w:rPr>
          <w:lang w:eastAsia="sv-SE"/>
        </w:rPr>
        <w:tab/>
        <w:t>Minimum Requirement</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4869" w:name="_Toc21125218"/>
      <w:bookmarkStart w:id="4870" w:name="_Toc29768208"/>
      <w:bookmarkStart w:id="4871" w:name="_Toc36044650"/>
      <w:bookmarkStart w:id="4872" w:name="_Toc37230555"/>
      <w:bookmarkStart w:id="4873" w:name="_Toc45907698"/>
      <w:bookmarkStart w:id="4874" w:name="_Toc53181803"/>
      <w:bookmarkStart w:id="4875" w:name="_Toc61127619"/>
      <w:bookmarkStart w:id="4876" w:name="_Toc67054633"/>
      <w:bookmarkStart w:id="4877" w:name="_Toc67061631"/>
      <w:bookmarkStart w:id="4878" w:name="_Toc74735149"/>
      <w:bookmarkStart w:id="4879" w:name="_Toc74753392"/>
      <w:bookmarkStart w:id="4880" w:name="_Toc76507651"/>
      <w:bookmarkStart w:id="4881" w:name="_Toc83109260"/>
      <w:r w:rsidRPr="00090C64">
        <w:rPr>
          <w:lang w:eastAsia="sv-SE"/>
        </w:rPr>
        <w:t>7.3.3</w:t>
      </w:r>
      <w:r w:rsidRPr="00090C64">
        <w:rPr>
          <w:lang w:eastAsia="sv-SE"/>
        </w:rPr>
        <w:tab/>
        <w:t>Test purpose</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4882" w:name="_Toc21125219"/>
      <w:bookmarkStart w:id="4883" w:name="_Toc29768209"/>
      <w:bookmarkStart w:id="4884" w:name="_Toc36044651"/>
      <w:bookmarkStart w:id="4885" w:name="_Toc37230556"/>
      <w:bookmarkStart w:id="4886" w:name="_Toc45907699"/>
      <w:bookmarkStart w:id="4887" w:name="_Toc53181804"/>
      <w:bookmarkStart w:id="4888" w:name="_Toc61127620"/>
      <w:bookmarkStart w:id="4889" w:name="_Toc67054634"/>
      <w:bookmarkStart w:id="4890" w:name="_Toc67061632"/>
      <w:bookmarkStart w:id="4891" w:name="_Toc74735150"/>
      <w:bookmarkStart w:id="4892" w:name="_Toc74753393"/>
      <w:bookmarkStart w:id="4893" w:name="_Toc76507652"/>
      <w:bookmarkStart w:id="4894" w:name="_Toc83109261"/>
      <w:r w:rsidRPr="00090C64">
        <w:rPr>
          <w:lang w:eastAsia="sv-SE"/>
        </w:rPr>
        <w:t>7.3</w:t>
      </w:r>
      <w:r w:rsidRPr="00090C64">
        <w:rPr>
          <w:lang w:eastAsia="zh-CN"/>
        </w:rPr>
        <w:t>.</w:t>
      </w:r>
      <w:r w:rsidRPr="00090C64">
        <w:rPr>
          <w:lang w:eastAsia="sv-SE"/>
        </w:rPr>
        <w:t>4</w:t>
      </w:r>
      <w:r w:rsidRPr="00090C64">
        <w:rPr>
          <w:lang w:eastAsia="sv-SE"/>
        </w:rPr>
        <w:tab/>
        <w:t>Method of test</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382573F6" w14:textId="77777777" w:rsidR="00D57C09" w:rsidRPr="00090C64" w:rsidRDefault="00D57C09" w:rsidP="00D57C09">
      <w:pPr>
        <w:pStyle w:val="Heading4"/>
        <w:rPr>
          <w:lang w:eastAsia="sv-SE"/>
        </w:rPr>
      </w:pPr>
      <w:bookmarkStart w:id="4895" w:name="_Toc21125220"/>
      <w:bookmarkStart w:id="4896" w:name="_Toc29768210"/>
      <w:bookmarkStart w:id="4897" w:name="_Toc36044652"/>
      <w:bookmarkStart w:id="4898" w:name="_Toc37230557"/>
      <w:bookmarkStart w:id="4899" w:name="_Toc45907700"/>
      <w:bookmarkStart w:id="4900" w:name="_Toc53181805"/>
      <w:bookmarkStart w:id="4901" w:name="_Toc61127621"/>
      <w:bookmarkStart w:id="4902" w:name="_Toc67054635"/>
      <w:bookmarkStart w:id="4903" w:name="_Toc67061633"/>
      <w:bookmarkStart w:id="4904" w:name="_Toc74735151"/>
      <w:bookmarkStart w:id="4905" w:name="_Toc74753394"/>
      <w:bookmarkStart w:id="4906" w:name="_Toc76507653"/>
      <w:bookmarkStart w:id="4907" w:name="_Toc83109262"/>
      <w:r w:rsidRPr="00090C64">
        <w:rPr>
          <w:lang w:eastAsia="sv-SE"/>
        </w:rPr>
        <w:t>7.3.4.1</w:t>
      </w:r>
      <w:r w:rsidRPr="00090C64">
        <w:rPr>
          <w:lang w:eastAsia="sv-SE"/>
        </w:rPr>
        <w:tab/>
        <w:t>Initial conditions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4908" w:name="_Toc21125221"/>
      <w:bookmarkStart w:id="4909" w:name="_Toc29768211"/>
      <w:bookmarkStart w:id="4910" w:name="_Toc36044653"/>
      <w:bookmarkStart w:id="4911" w:name="_Toc37230558"/>
      <w:bookmarkStart w:id="4912" w:name="_Toc45907701"/>
      <w:bookmarkStart w:id="4913" w:name="_Toc53181806"/>
      <w:bookmarkStart w:id="4914" w:name="_Toc61127622"/>
      <w:bookmarkStart w:id="4915" w:name="_Toc67054636"/>
      <w:bookmarkStart w:id="4916" w:name="_Toc67061634"/>
      <w:bookmarkStart w:id="4917" w:name="_Toc74735152"/>
      <w:bookmarkStart w:id="4918" w:name="_Toc74753395"/>
      <w:bookmarkStart w:id="4919" w:name="_Toc76507654"/>
      <w:bookmarkStart w:id="4920" w:name="_Toc83109263"/>
      <w:r w:rsidRPr="00090C64">
        <w:rPr>
          <w:lang w:eastAsia="sv-SE"/>
        </w:rPr>
        <w:t>7.3.4.2</w:t>
      </w:r>
      <w:r w:rsidRPr="00090C64">
        <w:rPr>
          <w:lang w:eastAsia="sv-SE"/>
        </w:rPr>
        <w:tab/>
        <w:t>Procedure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4921" w:name="_Toc21125222"/>
      <w:bookmarkStart w:id="4922" w:name="_Toc29768212"/>
      <w:bookmarkStart w:id="4923" w:name="_Toc36044654"/>
      <w:bookmarkStart w:id="4924" w:name="_Toc37230559"/>
      <w:bookmarkStart w:id="4925" w:name="_Toc45907702"/>
      <w:bookmarkStart w:id="4926" w:name="_Toc53181807"/>
      <w:bookmarkStart w:id="4927" w:name="_Toc61127623"/>
      <w:bookmarkStart w:id="4928" w:name="_Toc67054637"/>
      <w:bookmarkStart w:id="4929" w:name="_Toc67061635"/>
      <w:bookmarkStart w:id="4930" w:name="_Toc74735153"/>
      <w:bookmarkStart w:id="4931" w:name="_Toc74753396"/>
      <w:bookmarkStart w:id="4932" w:name="_Toc76507655"/>
      <w:bookmarkStart w:id="4933" w:name="_Toc83109264"/>
      <w:r w:rsidRPr="00090C64">
        <w:rPr>
          <w:lang w:eastAsia="sv-SE"/>
        </w:rPr>
        <w:t>7.3</w:t>
      </w:r>
      <w:r w:rsidRPr="00090C64">
        <w:rPr>
          <w:lang w:eastAsia="zh-CN"/>
        </w:rPr>
        <w:t>.</w:t>
      </w:r>
      <w:r w:rsidRPr="00090C64">
        <w:rPr>
          <w:lang w:eastAsia="sv-SE"/>
        </w:rPr>
        <w:t>5</w:t>
      </w:r>
      <w:r w:rsidRPr="00090C64">
        <w:rPr>
          <w:lang w:eastAsia="sv-SE"/>
        </w:rPr>
        <w:tab/>
        <w:t>Test Requirement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7FC0FB30" w14:textId="77777777" w:rsidR="00D57C09" w:rsidRPr="00090C64" w:rsidRDefault="00D57C09" w:rsidP="00D57C09">
      <w:pPr>
        <w:pStyle w:val="Heading4"/>
      </w:pPr>
      <w:bookmarkStart w:id="4934" w:name="_Toc21125223"/>
      <w:bookmarkStart w:id="4935" w:name="_Toc29768213"/>
      <w:bookmarkStart w:id="4936" w:name="_Toc36044655"/>
      <w:bookmarkStart w:id="4937" w:name="_Toc37230560"/>
      <w:bookmarkStart w:id="4938" w:name="_Toc45907703"/>
      <w:bookmarkStart w:id="4939" w:name="_Toc53181808"/>
      <w:bookmarkStart w:id="4940" w:name="_Toc61127624"/>
      <w:bookmarkStart w:id="4941" w:name="_Toc67054638"/>
      <w:bookmarkStart w:id="4942" w:name="_Toc67061636"/>
      <w:bookmarkStart w:id="4943" w:name="_Toc74735154"/>
      <w:bookmarkStart w:id="4944" w:name="_Toc74753397"/>
      <w:bookmarkStart w:id="4945" w:name="_Toc76507656"/>
      <w:bookmarkStart w:id="4946" w:name="_Toc83109265"/>
      <w:r w:rsidRPr="00090C64">
        <w:t>7.3.5.1</w:t>
      </w:r>
      <w:r w:rsidRPr="00090C64">
        <w:tab/>
        <w:t>General</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4947" w:name="_Toc21125224"/>
      <w:bookmarkStart w:id="4948" w:name="_Toc29768214"/>
      <w:bookmarkStart w:id="4949" w:name="_Toc36044656"/>
      <w:bookmarkStart w:id="4950" w:name="_Toc37230561"/>
      <w:bookmarkStart w:id="4951" w:name="_Toc45907704"/>
      <w:bookmarkStart w:id="4952" w:name="_Toc53181809"/>
      <w:bookmarkStart w:id="4953" w:name="_Toc61127625"/>
      <w:bookmarkStart w:id="4954" w:name="_Toc67054639"/>
      <w:bookmarkStart w:id="4955" w:name="_Toc67061637"/>
      <w:bookmarkStart w:id="4956" w:name="_Toc74735155"/>
      <w:bookmarkStart w:id="4957" w:name="_Toc74753398"/>
      <w:bookmarkStart w:id="4958" w:name="_Toc76507657"/>
      <w:bookmarkStart w:id="4959" w:name="_Toc83109266"/>
      <w:r w:rsidRPr="00090C64">
        <w:t>7.3.5.2</w:t>
      </w:r>
      <w:r w:rsidRPr="00090C64">
        <w:tab/>
        <w:t>UTRA FDD Test Requirements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4960" w:name="_Toc21125225"/>
      <w:bookmarkStart w:id="4961" w:name="_Toc29768215"/>
      <w:bookmarkStart w:id="4962" w:name="_Toc36044657"/>
      <w:bookmarkStart w:id="4963" w:name="_Toc37230562"/>
      <w:bookmarkStart w:id="4964" w:name="_Toc45907705"/>
      <w:bookmarkStart w:id="4965" w:name="_Toc53181810"/>
      <w:bookmarkStart w:id="4966" w:name="_Toc61127626"/>
      <w:bookmarkStart w:id="4967" w:name="_Toc67054640"/>
      <w:bookmarkStart w:id="4968" w:name="_Toc67061638"/>
      <w:bookmarkStart w:id="4969" w:name="_Toc74735156"/>
      <w:bookmarkStart w:id="4970" w:name="_Toc74753399"/>
      <w:bookmarkStart w:id="4971" w:name="_Toc76507658"/>
      <w:bookmarkStart w:id="4972" w:name="_Toc83109267"/>
      <w:r w:rsidRPr="00090C64">
        <w:t>7.3.5.3</w:t>
      </w:r>
      <w:r w:rsidRPr="00090C64">
        <w:tab/>
        <w:t>E-UTRA Test Requirements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4973" w:name="_Toc21125226"/>
      <w:bookmarkStart w:id="4974" w:name="_Toc29768216"/>
      <w:bookmarkStart w:id="4975" w:name="_Toc36044658"/>
      <w:bookmarkStart w:id="4976" w:name="_Toc37230563"/>
      <w:bookmarkStart w:id="4977" w:name="_Toc45907706"/>
      <w:bookmarkStart w:id="4978" w:name="_Toc53181811"/>
      <w:bookmarkStart w:id="4979" w:name="_Toc61127627"/>
      <w:bookmarkStart w:id="4980" w:name="_Toc67054641"/>
      <w:bookmarkStart w:id="4981" w:name="_Toc67061639"/>
      <w:bookmarkStart w:id="4982" w:name="_Toc74735157"/>
      <w:bookmarkStart w:id="4983" w:name="_Toc74753400"/>
      <w:bookmarkStart w:id="4984" w:name="_Toc76507659"/>
      <w:bookmarkStart w:id="4985" w:name="_Toc83109268"/>
      <w:r w:rsidRPr="00090C64">
        <w:t>7.3.5.4</w:t>
      </w:r>
      <w:r w:rsidRPr="00090C64">
        <w:tab/>
        <w:t>NR Test Requirements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4986" w:name="_Toc21125227"/>
      <w:bookmarkStart w:id="4987" w:name="_Toc29768217"/>
      <w:bookmarkStart w:id="4988" w:name="_Toc36044659"/>
      <w:bookmarkStart w:id="4989" w:name="_Toc37230564"/>
      <w:bookmarkStart w:id="4990" w:name="_Toc45907707"/>
      <w:bookmarkStart w:id="4991" w:name="_Toc53181812"/>
      <w:bookmarkStart w:id="4992" w:name="_Toc61127628"/>
      <w:bookmarkStart w:id="4993" w:name="_Toc67054642"/>
      <w:bookmarkStart w:id="4994" w:name="_Toc67061640"/>
      <w:bookmarkStart w:id="4995" w:name="_Toc74735158"/>
      <w:bookmarkStart w:id="4996" w:name="_Toc74753401"/>
      <w:bookmarkStart w:id="4997" w:name="_Toc76507660"/>
      <w:bookmarkStart w:id="4998" w:name="_Toc83109269"/>
      <w:r w:rsidRPr="00090C64">
        <w:t>7.4</w:t>
      </w:r>
      <w:r w:rsidRPr="00090C64">
        <w:tab/>
        <w:t>OTA Dynamic range</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88ED166" w14:textId="77777777" w:rsidR="00D57C09" w:rsidRPr="00090C64" w:rsidRDefault="00D57C09" w:rsidP="00D57C09">
      <w:pPr>
        <w:pStyle w:val="Heading3"/>
        <w:rPr>
          <w:lang w:eastAsia="sv-SE"/>
        </w:rPr>
      </w:pPr>
      <w:bookmarkStart w:id="4999" w:name="_Toc21125228"/>
      <w:bookmarkStart w:id="5000" w:name="_Toc29768218"/>
      <w:bookmarkStart w:id="5001" w:name="_Toc36044660"/>
      <w:bookmarkStart w:id="5002" w:name="_Toc37230565"/>
      <w:bookmarkStart w:id="5003" w:name="_Toc45907708"/>
      <w:bookmarkStart w:id="5004" w:name="_Toc53181813"/>
      <w:bookmarkStart w:id="5005" w:name="_Toc61127629"/>
      <w:bookmarkStart w:id="5006" w:name="_Toc67054643"/>
      <w:bookmarkStart w:id="5007" w:name="_Toc67061641"/>
      <w:bookmarkStart w:id="5008" w:name="_Toc74735159"/>
      <w:bookmarkStart w:id="5009" w:name="_Toc74753402"/>
      <w:bookmarkStart w:id="5010" w:name="_Toc76507661"/>
      <w:bookmarkStart w:id="5011" w:name="_Toc83109270"/>
      <w:r w:rsidRPr="00090C64">
        <w:rPr>
          <w:lang w:eastAsia="sv-SE"/>
        </w:rPr>
        <w:t>7.4.1</w:t>
      </w:r>
      <w:r w:rsidRPr="00090C64">
        <w:rPr>
          <w:lang w:eastAsia="sv-SE"/>
        </w:rPr>
        <w:tab/>
        <w:t>Definition and applicability</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012" w:name="_Toc21125229"/>
      <w:bookmarkStart w:id="5013" w:name="_Toc29768219"/>
      <w:bookmarkStart w:id="5014" w:name="_Toc36044661"/>
      <w:bookmarkStart w:id="5015" w:name="_Toc37230566"/>
      <w:bookmarkStart w:id="5016" w:name="_Toc45907709"/>
      <w:bookmarkStart w:id="5017" w:name="_Toc53181814"/>
      <w:bookmarkStart w:id="5018" w:name="_Toc61127630"/>
      <w:bookmarkStart w:id="5019" w:name="_Toc67054644"/>
      <w:bookmarkStart w:id="5020" w:name="_Toc67061642"/>
      <w:bookmarkStart w:id="5021" w:name="_Toc74735160"/>
      <w:bookmarkStart w:id="5022" w:name="_Toc74753403"/>
      <w:bookmarkStart w:id="5023" w:name="_Toc76507662"/>
      <w:bookmarkStart w:id="5024" w:name="_Toc83109271"/>
      <w:r w:rsidRPr="00090C64">
        <w:rPr>
          <w:lang w:eastAsia="sv-SE"/>
        </w:rPr>
        <w:t>7.4.2</w:t>
      </w:r>
      <w:r w:rsidRPr="00090C64">
        <w:rPr>
          <w:lang w:eastAsia="sv-SE"/>
        </w:rPr>
        <w:tab/>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025" w:name="_Toc21125230"/>
      <w:bookmarkStart w:id="5026" w:name="_Toc29768220"/>
      <w:bookmarkStart w:id="5027" w:name="_Toc36044662"/>
      <w:bookmarkStart w:id="5028" w:name="_Toc37230567"/>
      <w:bookmarkStart w:id="5029" w:name="_Toc45907710"/>
      <w:bookmarkStart w:id="5030" w:name="_Toc53181815"/>
      <w:bookmarkStart w:id="5031" w:name="_Toc61127631"/>
      <w:bookmarkStart w:id="5032" w:name="_Toc67054645"/>
      <w:bookmarkStart w:id="5033" w:name="_Toc67061643"/>
      <w:bookmarkStart w:id="5034" w:name="_Toc74735161"/>
      <w:bookmarkStart w:id="5035" w:name="_Toc74753404"/>
      <w:bookmarkStart w:id="5036" w:name="_Toc76507663"/>
      <w:bookmarkStart w:id="5037" w:name="_Toc83109272"/>
      <w:r w:rsidRPr="00090C64">
        <w:rPr>
          <w:lang w:eastAsia="sv-SE"/>
        </w:rPr>
        <w:t>7.4.3</w:t>
      </w:r>
      <w:r w:rsidRPr="00090C64">
        <w:rPr>
          <w:lang w:eastAsia="sv-SE"/>
        </w:rPr>
        <w:tab/>
        <w:t>Test purpose</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038" w:name="_Toc21125231"/>
      <w:bookmarkStart w:id="5039" w:name="_Toc29768221"/>
      <w:bookmarkStart w:id="5040" w:name="_Toc36044663"/>
      <w:bookmarkStart w:id="5041" w:name="_Toc37230568"/>
      <w:bookmarkStart w:id="5042" w:name="_Toc45907711"/>
      <w:bookmarkStart w:id="5043" w:name="_Toc53181816"/>
      <w:bookmarkStart w:id="5044" w:name="_Toc61127632"/>
      <w:bookmarkStart w:id="5045" w:name="_Toc67054646"/>
      <w:bookmarkStart w:id="5046" w:name="_Toc67061644"/>
      <w:bookmarkStart w:id="5047" w:name="_Toc74735162"/>
      <w:bookmarkStart w:id="5048" w:name="_Toc74753405"/>
      <w:bookmarkStart w:id="5049" w:name="_Toc76507664"/>
      <w:bookmarkStart w:id="5050" w:name="_Toc83109273"/>
      <w:r w:rsidRPr="00090C64">
        <w:rPr>
          <w:lang w:eastAsia="sv-SE"/>
        </w:rPr>
        <w:t>7.4</w:t>
      </w:r>
      <w:r w:rsidRPr="00090C64">
        <w:rPr>
          <w:lang w:eastAsia="zh-CN"/>
        </w:rPr>
        <w:t>.</w:t>
      </w:r>
      <w:r w:rsidRPr="00090C64">
        <w:rPr>
          <w:lang w:eastAsia="sv-SE"/>
        </w:rPr>
        <w:t>4</w:t>
      </w:r>
      <w:r w:rsidRPr="00090C64">
        <w:rPr>
          <w:lang w:eastAsia="sv-SE"/>
        </w:rPr>
        <w:tab/>
        <w:t>Method of test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520E624" w14:textId="77777777" w:rsidR="00D57C09" w:rsidRPr="00090C64" w:rsidRDefault="00D57C09" w:rsidP="00D57C09">
      <w:pPr>
        <w:pStyle w:val="Heading4"/>
        <w:rPr>
          <w:lang w:eastAsia="sv-SE"/>
        </w:rPr>
      </w:pPr>
      <w:bookmarkStart w:id="5051" w:name="_Toc21125232"/>
      <w:bookmarkStart w:id="5052" w:name="_Toc29768222"/>
      <w:bookmarkStart w:id="5053" w:name="_Toc36044664"/>
      <w:bookmarkStart w:id="5054" w:name="_Toc37230569"/>
      <w:bookmarkStart w:id="5055" w:name="_Toc45907712"/>
      <w:bookmarkStart w:id="5056" w:name="_Toc53181817"/>
      <w:bookmarkStart w:id="5057" w:name="_Toc61127633"/>
      <w:bookmarkStart w:id="5058" w:name="_Toc67054647"/>
      <w:bookmarkStart w:id="5059" w:name="_Toc67061645"/>
      <w:bookmarkStart w:id="5060" w:name="_Toc74735163"/>
      <w:bookmarkStart w:id="5061" w:name="_Toc74753406"/>
      <w:bookmarkStart w:id="5062" w:name="_Toc76507665"/>
      <w:bookmarkStart w:id="5063" w:name="_Toc83109274"/>
      <w:r w:rsidRPr="00090C64">
        <w:rPr>
          <w:lang w:eastAsia="sv-SE"/>
        </w:rPr>
        <w:t>7.4.4.1</w:t>
      </w:r>
      <w:r w:rsidRPr="00090C64">
        <w:rPr>
          <w:lang w:eastAsia="sv-SE"/>
        </w:rPr>
        <w:tab/>
        <w:t>Initial conditions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064" w:name="_Toc21125233"/>
      <w:bookmarkStart w:id="5065" w:name="_Toc29768223"/>
      <w:bookmarkStart w:id="5066" w:name="_Toc36044665"/>
      <w:bookmarkStart w:id="5067" w:name="_Toc37230570"/>
      <w:bookmarkStart w:id="5068" w:name="_Toc45907713"/>
      <w:bookmarkStart w:id="5069" w:name="_Toc53181818"/>
      <w:bookmarkStart w:id="5070" w:name="_Toc61127634"/>
      <w:bookmarkStart w:id="5071" w:name="_Toc67054648"/>
      <w:bookmarkStart w:id="5072" w:name="_Toc67061646"/>
      <w:bookmarkStart w:id="5073" w:name="_Toc74735164"/>
      <w:bookmarkStart w:id="5074" w:name="_Toc74753407"/>
      <w:bookmarkStart w:id="5075" w:name="_Toc76507666"/>
      <w:bookmarkStart w:id="5076" w:name="_Toc83109275"/>
      <w:r w:rsidRPr="00090C64">
        <w:rPr>
          <w:lang w:eastAsia="sv-SE"/>
        </w:rPr>
        <w:t>7.4.4.2</w:t>
      </w:r>
      <w:r w:rsidRPr="00090C64">
        <w:rPr>
          <w:lang w:eastAsia="sv-SE"/>
        </w:rPr>
        <w:tab/>
        <w:t>Procedure</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077" w:name="_Toc21125234"/>
      <w:bookmarkStart w:id="5078" w:name="_Toc29768224"/>
      <w:bookmarkStart w:id="5079" w:name="_Toc36044666"/>
      <w:bookmarkStart w:id="5080" w:name="_Toc37230571"/>
      <w:bookmarkStart w:id="5081" w:name="_Toc45907714"/>
      <w:bookmarkStart w:id="5082" w:name="_Toc53181819"/>
      <w:bookmarkStart w:id="5083" w:name="_Toc61127635"/>
      <w:bookmarkStart w:id="5084" w:name="_Toc67054649"/>
      <w:bookmarkStart w:id="5085" w:name="_Toc67061647"/>
      <w:bookmarkStart w:id="5086" w:name="_Toc74735165"/>
      <w:bookmarkStart w:id="5087" w:name="_Toc74753408"/>
      <w:bookmarkStart w:id="5088" w:name="_Toc76507667"/>
      <w:bookmarkStart w:id="5089" w:name="_Toc83109276"/>
      <w:r w:rsidRPr="00090C64">
        <w:rPr>
          <w:lang w:eastAsia="sv-SE"/>
        </w:rPr>
        <w:t>7.4</w:t>
      </w:r>
      <w:r w:rsidRPr="00090C64">
        <w:rPr>
          <w:lang w:eastAsia="zh-CN"/>
        </w:rPr>
        <w:t>.</w:t>
      </w:r>
      <w:r w:rsidRPr="00090C64">
        <w:rPr>
          <w:lang w:eastAsia="sv-SE"/>
        </w:rPr>
        <w:t>5</w:t>
      </w:r>
      <w:r w:rsidRPr="00090C64">
        <w:rPr>
          <w:lang w:eastAsia="sv-SE"/>
        </w:rPr>
        <w:tab/>
        <w:t>Test Requirement</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49802DD9" w14:textId="77777777" w:rsidR="00D57C09" w:rsidRPr="00090C64" w:rsidRDefault="00D57C09" w:rsidP="00D57C09">
      <w:pPr>
        <w:pStyle w:val="Heading4"/>
      </w:pPr>
      <w:bookmarkStart w:id="5090" w:name="_Toc21125235"/>
      <w:bookmarkStart w:id="5091" w:name="_Toc29768225"/>
      <w:bookmarkStart w:id="5092" w:name="_Toc36044667"/>
      <w:bookmarkStart w:id="5093" w:name="_Toc37230572"/>
      <w:bookmarkStart w:id="5094" w:name="_Toc45907715"/>
      <w:bookmarkStart w:id="5095" w:name="_Toc53181820"/>
      <w:bookmarkStart w:id="5096" w:name="_Toc61127636"/>
      <w:bookmarkStart w:id="5097" w:name="_Toc67054650"/>
      <w:bookmarkStart w:id="5098" w:name="_Toc67061648"/>
      <w:bookmarkStart w:id="5099" w:name="_Toc74735166"/>
      <w:bookmarkStart w:id="5100" w:name="_Toc74753409"/>
      <w:bookmarkStart w:id="5101" w:name="_Toc76507668"/>
      <w:bookmarkStart w:id="5102" w:name="_Toc83109277"/>
      <w:r w:rsidRPr="00090C64">
        <w:t>7.4.5.1</w:t>
      </w:r>
      <w:r w:rsidRPr="00090C64">
        <w:tab/>
        <w:t>UTRA FDD operation</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103" w:name="_Toc21125236"/>
      <w:bookmarkStart w:id="5104" w:name="_Toc29768226"/>
      <w:bookmarkStart w:id="5105" w:name="_Toc36044668"/>
      <w:bookmarkStart w:id="5106" w:name="_Toc37230573"/>
      <w:bookmarkStart w:id="5107" w:name="_Toc45907716"/>
      <w:bookmarkStart w:id="5108" w:name="_Toc53181821"/>
      <w:bookmarkStart w:id="5109" w:name="_Toc61127637"/>
      <w:bookmarkStart w:id="5110" w:name="_Toc67054651"/>
      <w:bookmarkStart w:id="5111" w:name="_Toc67061649"/>
      <w:bookmarkStart w:id="5112" w:name="_Toc74735167"/>
      <w:bookmarkStart w:id="5113" w:name="_Toc74753410"/>
      <w:bookmarkStart w:id="5114" w:name="_Toc76507669"/>
      <w:bookmarkStart w:id="5115" w:name="_Toc83109278"/>
      <w:r w:rsidRPr="00090C64">
        <w:t>7.4.5.2</w:t>
      </w:r>
      <w:r w:rsidRPr="00090C64">
        <w:tab/>
        <w:t>E-UTRA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116" w:name="_Toc21125237"/>
      <w:bookmarkStart w:id="5117" w:name="_Toc29768227"/>
      <w:bookmarkStart w:id="5118" w:name="_Toc36044669"/>
      <w:bookmarkStart w:id="5119" w:name="_Toc37230574"/>
      <w:bookmarkStart w:id="5120" w:name="_Toc45907717"/>
      <w:bookmarkStart w:id="5121" w:name="_Toc53181822"/>
      <w:bookmarkStart w:id="5122" w:name="_Toc61127638"/>
      <w:bookmarkStart w:id="5123" w:name="_Toc67054652"/>
      <w:bookmarkStart w:id="5124" w:name="_Toc67061650"/>
      <w:bookmarkStart w:id="5125" w:name="_Toc74735168"/>
      <w:bookmarkStart w:id="5126" w:name="_Toc74753411"/>
      <w:bookmarkStart w:id="5127" w:name="_Toc76507670"/>
      <w:bookmarkStart w:id="5128" w:name="_Toc83109279"/>
      <w:r w:rsidRPr="00090C64">
        <w:t>7.4.5.3</w:t>
      </w:r>
      <w:r w:rsidRPr="00090C64">
        <w:tab/>
        <w:t>NR operation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5129" w:name="_Toc21125238"/>
      <w:bookmarkStart w:id="5130" w:name="_Toc29768228"/>
      <w:bookmarkStart w:id="5131" w:name="_Toc36044670"/>
      <w:bookmarkStart w:id="5132" w:name="_Toc37230575"/>
      <w:bookmarkStart w:id="5133" w:name="_Toc45907718"/>
      <w:bookmarkStart w:id="5134" w:name="_Toc53181823"/>
      <w:bookmarkStart w:id="5135" w:name="_Toc61127639"/>
      <w:bookmarkStart w:id="5136" w:name="_Toc67054653"/>
      <w:bookmarkStart w:id="5137" w:name="_Toc67061651"/>
      <w:bookmarkStart w:id="5138" w:name="_Toc74735169"/>
      <w:bookmarkStart w:id="5139" w:name="_Toc74753412"/>
      <w:bookmarkStart w:id="5140" w:name="_Toc76507671"/>
      <w:bookmarkStart w:id="5141" w:name="_Toc83109280"/>
      <w:r w:rsidRPr="00090C64">
        <w:t>7.5</w:t>
      </w:r>
      <w:r w:rsidRPr="00090C64">
        <w:tab/>
        <w:t>OTA Adjacent channel selectivity, general blocking, and narrowband blocking</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0D275C9A" w14:textId="77777777" w:rsidR="00D57C09" w:rsidRPr="00090C64" w:rsidRDefault="00D57C09" w:rsidP="00D57C09">
      <w:pPr>
        <w:pStyle w:val="Heading3"/>
        <w:rPr>
          <w:lang w:eastAsia="sv-SE"/>
        </w:rPr>
      </w:pPr>
      <w:bookmarkStart w:id="5142" w:name="_Toc21125239"/>
      <w:bookmarkStart w:id="5143" w:name="_Toc29768229"/>
      <w:bookmarkStart w:id="5144" w:name="_Toc36044671"/>
      <w:bookmarkStart w:id="5145" w:name="_Toc37230576"/>
      <w:bookmarkStart w:id="5146" w:name="_Toc45907719"/>
      <w:bookmarkStart w:id="5147" w:name="_Toc53181824"/>
      <w:bookmarkStart w:id="5148" w:name="_Toc61127640"/>
      <w:bookmarkStart w:id="5149" w:name="_Toc67054654"/>
      <w:bookmarkStart w:id="5150" w:name="_Toc67061652"/>
      <w:bookmarkStart w:id="5151" w:name="_Toc74735170"/>
      <w:bookmarkStart w:id="5152" w:name="_Toc74753413"/>
      <w:bookmarkStart w:id="5153" w:name="_Toc76507672"/>
      <w:bookmarkStart w:id="5154" w:name="_Toc83109281"/>
      <w:r w:rsidRPr="00090C64">
        <w:rPr>
          <w:lang w:eastAsia="sv-SE"/>
        </w:rPr>
        <w:t>7.5.1</w:t>
      </w:r>
      <w:r w:rsidRPr="00090C64">
        <w:rPr>
          <w:lang w:eastAsia="sv-SE"/>
        </w:rPr>
        <w:tab/>
        <w:t>Definition and applicability</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155" w:name="_Toc21125240"/>
      <w:bookmarkStart w:id="5156" w:name="_Toc29768230"/>
      <w:bookmarkStart w:id="5157" w:name="_Toc36044672"/>
      <w:bookmarkStart w:id="5158" w:name="_Toc37230577"/>
      <w:bookmarkStart w:id="5159" w:name="_Toc45907720"/>
      <w:bookmarkStart w:id="5160" w:name="_Toc53181825"/>
      <w:bookmarkStart w:id="5161" w:name="_Toc61127641"/>
      <w:bookmarkStart w:id="5162" w:name="_Toc67054655"/>
      <w:bookmarkStart w:id="5163" w:name="_Toc67061653"/>
      <w:bookmarkStart w:id="5164" w:name="_Toc74735171"/>
      <w:bookmarkStart w:id="5165" w:name="_Toc74753414"/>
      <w:bookmarkStart w:id="5166" w:name="_Toc76507673"/>
      <w:bookmarkStart w:id="5167" w:name="_Toc83109282"/>
      <w:r w:rsidRPr="00090C64">
        <w:rPr>
          <w:lang w:eastAsia="sv-SE"/>
        </w:rPr>
        <w:t>7.5.2</w:t>
      </w:r>
      <w:r w:rsidRPr="00090C64">
        <w:rPr>
          <w:lang w:eastAsia="sv-SE"/>
        </w:rPr>
        <w:tab/>
        <w:t>Minimum Requirement</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168" w:name="_Toc21125241"/>
      <w:bookmarkStart w:id="5169" w:name="_Toc29768231"/>
      <w:bookmarkStart w:id="5170" w:name="_Toc36044673"/>
      <w:bookmarkStart w:id="5171" w:name="_Toc37230578"/>
      <w:bookmarkStart w:id="5172" w:name="_Toc45907721"/>
      <w:bookmarkStart w:id="5173" w:name="_Toc53181826"/>
      <w:bookmarkStart w:id="5174" w:name="_Toc61127642"/>
      <w:bookmarkStart w:id="5175" w:name="_Toc67054656"/>
      <w:bookmarkStart w:id="5176" w:name="_Toc67061654"/>
      <w:bookmarkStart w:id="5177" w:name="_Toc74735172"/>
      <w:bookmarkStart w:id="5178" w:name="_Toc74753415"/>
      <w:bookmarkStart w:id="5179" w:name="_Toc76507674"/>
      <w:bookmarkStart w:id="5180" w:name="_Toc83109283"/>
      <w:r w:rsidRPr="00090C64">
        <w:rPr>
          <w:lang w:eastAsia="sv-SE"/>
        </w:rPr>
        <w:t>7.5.3</w:t>
      </w:r>
      <w:r w:rsidRPr="00090C64">
        <w:rPr>
          <w:lang w:eastAsia="sv-SE"/>
        </w:rPr>
        <w:tab/>
        <w:t>Test purpose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181" w:name="_Toc21125242"/>
      <w:bookmarkStart w:id="5182" w:name="_Toc29768232"/>
      <w:bookmarkStart w:id="5183" w:name="_Toc36044674"/>
      <w:bookmarkStart w:id="5184" w:name="_Toc37230579"/>
      <w:bookmarkStart w:id="5185" w:name="_Toc45907722"/>
      <w:bookmarkStart w:id="5186" w:name="_Toc53181827"/>
      <w:bookmarkStart w:id="5187" w:name="_Toc61127643"/>
      <w:bookmarkStart w:id="5188" w:name="_Toc67054657"/>
      <w:bookmarkStart w:id="5189" w:name="_Toc67061655"/>
      <w:bookmarkStart w:id="5190" w:name="_Toc74735173"/>
      <w:bookmarkStart w:id="5191" w:name="_Toc74753416"/>
      <w:bookmarkStart w:id="5192" w:name="_Toc76507675"/>
      <w:bookmarkStart w:id="5193" w:name="_Toc83109284"/>
      <w:r w:rsidRPr="00090C64">
        <w:rPr>
          <w:lang w:eastAsia="sv-SE"/>
        </w:rPr>
        <w:t>7.5</w:t>
      </w:r>
      <w:r w:rsidRPr="00090C64">
        <w:rPr>
          <w:lang w:eastAsia="zh-CN"/>
        </w:rPr>
        <w:t>.</w:t>
      </w:r>
      <w:r w:rsidRPr="00090C64">
        <w:rPr>
          <w:lang w:eastAsia="sv-SE"/>
        </w:rPr>
        <w:t>4</w:t>
      </w:r>
      <w:r w:rsidRPr="00090C64">
        <w:rPr>
          <w:lang w:eastAsia="sv-SE"/>
        </w:rPr>
        <w:tab/>
        <w:t>Method of test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6A709DF" w14:textId="77777777" w:rsidR="00D57C09" w:rsidRPr="00090C64" w:rsidRDefault="00D57C09" w:rsidP="00D57C09">
      <w:pPr>
        <w:pStyle w:val="Heading4"/>
        <w:rPr>
          <w:lang w:eastAsia="sv-SE"/>
        </w:rPr>
      </w:pPr>
      <w:bookmarkStart w:id="5194" w:name="_Toc21125243"/>
      <w:bookmarkStart w:id="5195" w:name="_Toc29768233"/>
      <w:bookmarkStart w:id="5196" w:name="_Toc36044675"/>
      <w:bookmarkStart w:id="5197" w:name="_Toc37230580"/>
      <w:bookmarkStart w:id="5198" w:name="_Toc45907723"/>
      <w:bookmarkStart w:id="5199" w:name="_Toc53181828"/>
      <w:bookmarkStart w:id="5200" w:name="_Toc61127644"/>
      <w:bookmarkStart w:id="5201" w:name="_Toc67054658"/>
      <w:bookmarkStart w:id="5202" w:name="_Toc67061656"/>
      <w:bookmarkStart w:id="5203" w:name="_Toc74735174"/>
      <w:bookmarkStart w:id="5204" w:name="_Toc74753417"/>
      <w:bookmarkStart w:id="5205" w:name="_Toc76507676"/>
      <w:bookmarkStart w:id="5206" w:name="_Toc83109285"/>
      <w:r w:rsidRPr="00090C64">
        <w:rPr>
          <w:lang w:eastAsia="sv-SE"/>
        </w:rPr>
        <w:t>7.5.4.1</w:t>
      </w:r>
      <w:r w:rsidRPr="00090C64">
        <w:rPr>
          <w:lang w:eastAsia="sv-SE"/>
        </w:rPr>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207" w:name="_Toc21125244"/>
      <w:bookmarkStart w:id="5208" w:name="_Toc29768234"/>
      <w:bookmarkStart w:id="5209" w:name="_Toc36044676"/>
      <w:bookmarkStart w:id="5210" w:name="_Toc37230581"/>
      <w:bookmarkStart w:id="5211" w:name="_Toc45907724"/>
      <w:bookmarkStart w:id="5212" w:name="_Toc53181829"/>
      <w:bookmarkStart w:id="5213" w:name="_Toc61127645"/>
      <w:bookmarkStart w:id="5214" w:name="_Toc67054659"/>
      <w:bookmarkStart w:id="5215" w:name="_Toc67061657"/>
      <w:bookmarkStart w:id="5216" w:name="_Toc74735175"/>
      <w:bookmarkStart w:id="5217" w:name="_Toc74753418"/>
      <w:bookmarkStart w:id="5218" w:name="_Toc76507677"/>
      <w:bookmarkStart w:id="5219" w:name="_Toc83109286"/>
      <w:r w:rsidRPr="00090C64">
        <w:rPr>
          <w:lang w:eastAsia="sv-SE"/>
        </w:rPr>
        <w:t>7.5.4.2</w:t>
      </w:r>
      <w:r w:rsidRPr="00090C64">
        <w:rPr>
          <w:lang w:eastAsia="sv-SE"/>
        </w:rPr>
        <w:tab/>
        <w:t>Procedure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ACFD5BB" w14:textId="77777777" w:rsidR="00D57C09" w:rsidRPr="00090C64" w:rsidRDefault="00D57C09" w:rsidP="00D57C09">
      <w:pPr>
        <w:pStyle w:val="Heading5"/>
      </w:pPr>
      <w:bookmarkStart w:id="5220" w:name="_Toc21125245"/>
      <w:bookmarkStart w:id="5221" w:name="_Toc29768235"/>
      <w:bookmarkStart w:id="5222" w:name="_Toc36044677"/>
      <w:bookmarkStart w:id="5223" w:name="_Toc37230582"/>
      <w:bookmarkStart w:id="5224" w:name="_Toc45907725"/>
      <w:bookmarkStart w:id="5225" w:name="_Toc53181830"/>
      <w:bookmarkStart w:id="5226" w:name="_Toc61127646"/>
      <w:bookmarkStart w:id="5227" w:name="_Toc67054660"/>
      <w:bookmarkStart w:id="5228" w:name="_Toc67061658"/>
      <w:bookmarkStart w:id="5229" w:name="_Toc74735176"/>
      <w:bookmarkStart w:id="5230" w:name="_Toc74753419"/>
      <w:bookmarkStart w:id="5231" w:name="_Toc76507678"/>
      <w:bookmarkStart w:id="5232" w:name="_Toc83109287"/>
      <w:r w:rsidRPr="00090C64">
        <w:t>7.5.4.2.1</w:t>
      </w:r>
      <w:r w:rsidRPr="00090C64">
        <w:tab/>
        <w:t>General procedure</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233" w:name="_Toc21125246"/>
      <w:bookmarkStart w:id="5234" w:name="_Toc29768236"/>
      <w:bookmarkStart w:id="5235" w:name="_Toc36044678"/>
      <w:bookmarkStart w:id="5236" w:name="_Toc37230583"/>
      <w:bookmarkStart w:id="5237" w:name="_Toc45907726"/>
      <w:bookmarkStart w:id="5238" w:name="_Toc53181831"/>
      <w:bookmarkStart w:id="5239" w:name="_Toc61127647"/>
      <w:bookmarkStart w:id="5240" w:name="_Toc67054661"/>
      <w:bookmarkStart w:id="5241" w:name="_Toc67061659"/>
      <w:bookmarkStart w:id="5242" w:name="_Toc74735177"/>
      <w:bookmarkStart w:id="5243" w:name="_Toc74753420"/>
      <w:bookmarkStart w:id="5244" w:name="_Toc76507679"/>
      <w:bookmarkStart w:id="5245" w:name="_Toc83109288"/>
      <w:r w:rsidRPr="00090C64">
        <w:t>7.5.4.2.2</w:t>
      </w:r>
      <w:r w:rsidRPr="00090C64">
        <w:tab/>
        <w:t>MSR operation</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21F07D7" w14:textId="77777777" w:rsidR="00D57C09" w:rsidRPr="00090C64" w:rsidRDefault="00D57C09" w:rsidP="00554118">
      <w:pPr>
        <w:pStyle w:val="H6"/>
      </w:pPr>
      <w:bookmarkStart w:id="5246" w:name="_Toc21125247"/>
      <w:bookmarkStart w:id="5247" w:name="_Toc29768237"/>
      <w:bookmarkStart w:id="5248" w:name="_Toc36044679"/>
      <w:bookmarkStart w:id="5249" w:name="_Toc37230584"/>
      <w:bookmarkStart w:id="5250" w:name="_Toc45907727"/>
      <w:bookmarkStart w:id="5251" w:name="_Toc53181832"/>
      <w:r w:rsidRPr="00090C64">
        <w:t>7.5.4.2.2.1</w:t>
      </w:r>
      <w:r w:rsidRPr="00090C64">
        <w:tab/>
        <w:t>Procedure for general blocking</w:t>
      </w:r>
      <w:bookmarkEnd w:id="5246"/>
      <w:bookmarkEnd w:id="5247"/>
      <w:bookmarkEnd w:id="5248"/>
      <w:bookmarkEnd w:id="5249"/>
      <w:bookmarkEnd w:id="5250"/>
      <w:bookmarkEnd w:id="5251"/>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5252" w:name="_Toc21125248"/>
      <w:bookmarkStart w:id="5253" w:name="_Toc29768238"/>
      <w:bookmarkStart w:id="5254" w:name="_Toc36044680"/>
      <w:bookmarkStart w:id="5255" w:name="_Toc37230585"/>
      <w:bookmarkStart w:id="5256" w:name="_Toc45907728"/>
      <w:bookmarkStart w:id="5257" w:name="_Toc53181833"/>
      <w:r w:rsidRPr="00090C64">
        <w:t>7.5.4.2.2.2</w:t>
      </w:r>
      <w:r w:rsidRPr="00090C64">
        <w:tab/>
        <w:t>Procedure for narrowband blocking</w:t>
      </w:r>
      <w:bookmarkEnd w:id="5252"/>
      <w:bookmarkEnd w:id="5253"/>
      <w:bookmarkEnd w:id="5254"/>
      <w:bookmarkEnd w:id="5255"/>
      <w:bookmarkEnd w:id="5256"/>
      <w:bookmarkEnd w:id="5257"/>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5258" w:name="_Toc21125249"/>
      <w:bookmarkStart w:id="5259" w:name="_Toc29768239"/>
      <w:bookmarkStart w:id="5260" w:name="_Toc36044681"/>
      <w:bookmarkStart w:id="5261" w:name="_Toc37230586"/>
      <w:bookmarkStart w:id="5262" w:name="_Toc45907729"/>
      <w:bookmarkStart w:id="5263" w:name="_Toc53181834"/>
      <w:r w:rsidRPr="00090C64">
        <w:t>7.5.4.2.2.3</w:t>
      </w:r>
      <w:r w:rsidRPr="00090C64">
        <w:tab/>
        <w:t>Procedure for additional BC3 blocking requirement</w:t>
      </w:r>
      <w:bookmarkEnd w:id="5258"/>
      <w:bookmarkEnd w:id="5259"/>
      <w:bookmarkEnd w:id="5260"/>
      <w:bookmarkEnd w:id="5261"/>
      <w:bookmarkEnd w:id="5262"/>
      <w:bookmarkEnd w:id="5263"/>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5264" w:name="_Toc21125250"/>
      <w:bookmarkStart w:id="5265" w:name="_Toc29768240"/>
      <w:bookmarkStart w:id="5266" w:name="_Toc36044682"/>
      <w:bookmarkStart w:id="5267" w:name="_Toc37230587"/>
      <w:bookmarkStart w:id="5268" w:name="_Toc45907730"/>
      <w:bookmarkStart w:id="5269" w:name="_Toc53181835"/>
      <w:bookmarkStart w:id="5270" w:name="_Toc61127648"/>
      <w:bookmarkStart w:id="5271" w:name="_Toc67054662"/>
      <w:bookmarkStart w:id="5272" w:name="_Toc67061660"/>
      <w:bookmarkStart w:id="5273" w:name="_Toc74735178"/>
      <w:bookmarkStart w:id="5274" w:name="_Toc74753421"/>
      <w:bookmarkStart w:id="5275" w:name="_Toc76507680"/>
      <w:bookmarkStart w:id="5276" w:name="_Toc83109289"/>
      <w:r w:rsidRPr="00090C64">
        <w:t>7.5.4.2.3</w:t>
      </w:r>
      <w:r w:rsidRPr="00090C64">
        <w:tab/>
        <w:t>Single RAT UTRA FDD operation</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5277" w:name="_Toc21125251"/>
      <w:bookmarkStart w:id="5278" w:name="_Toc29768241"/>
      <w:bookmarkStart w:id="5279" w:name="_Toc36044683"/>
      <w:bookmarkStart w:id="5280" w:name="_Toc37230588"/>
      <w:bookmarkStart w:id="5281" w:name="_Toc45907731"/>
      <w:bookmarkStart w:id="5282" w:name="_Toc53181836"/>
      <w:bookmarkStart w:id="5283" w:name="_Toc61127649"/>
      <w:bookmarkStart w:id="5284" w:name="_Toc67054663"/>
      <w:bookmarkStart w:id="5285" w:name="_Toc67061661"/>
      <w:bookmarkStart w:id="5286" w:name="_Toc74735179"/>
      <w:bookmarkStart w:id="5287" w:name="_Toc74753422"/>
      <w:bookmarkStart w:id="5288" w:name="_Toc76507681"/>
      <w:bookmarkStart w:id="5289" w:name="_Toc83109290"/>
      <w:r w:rsidRPr="00090C64">
        <w:t>7.5.4.2.4</w:t>
      </w:r>
      <w:r w:rsidRPr="00090C64">
        <w:tab/>
        <w:t>Single RAT E-UTRA operation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F5567D0" w14:textId="77777777" w:rsidR="00D57C09" w:rsidRPr="00090C64" w:rsidRDefault="00D57C09" w:rsidP="00554118">
      <w:pPr>
        <w:pStyle w:val="H6"/>
      </w:pPr>
      <w:bookmarkStart w:id="5290" w:name="_Toc21125252"/>
      <w:bookmarkStart w:id="5291" w:name="_Toc29768242"/>
      <w:bookmarkStart w:id="5292" w:name="_Toc36044684"/>
      <w:bookmarkStart w:id="5293" w:name="_Toc37230589"/>
      <w:bookmarkStart w:id="5294" w:name="_Toc45907732"/>
      <w:bookmarkStart w:id="5295" w:name="_Toc53181837"/>
      <w:r w:rsidRPr="00090C64">
        <w:t>7.4.4.2.4.1</w:t>
      </w:r>
      <w:r w:rsidRPr="00090C64">
        <w:tab/>
        <w:t>Procedure for adjacent channel selectivity</w:t>
      </w:r>
      <w:bookmarkEnd w:id="5290"/>
      <w:bookmarkEnd w:id="5291"/>
      <w:bookmarkEnd w:id="5292"/>
      <w:bookmarkEnd w:id="5293"/>
      <w:bookmarkEnd w:id="5294"/>
      <w:bookmarkEnd w:id="5295"/>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5296" w:name="_Toc21125253"/>
      <w:bookmarkStart w:id="5297" w:name="_Toc29768243"/>
      <w:bookmarkStart w:id="5298" w:name="_Toc36044685"/>
      <w:bookmarkStart w:id="5299" w:name="_Toc37230590"/>
      <w:bookmarkStart w:id="5300" w:name="_Toc45907733"/>
      <w:bookmarkStart w:id="5301" w:name="_Toc53181838"/>
      <w:r w:rsidRPr="00090C64">
        <w:t>7.5.4.2.4.2</w:t>
      </w:r>
      <w:r w:rsidRPr="00090C64">
        <w:tab/>
        <w:t>Procedure for narrow-band blocking</w:t>
      </w:r>
      <w:bookmarkEnd w:id="5296"/>
      <w:bookmarkEnd w:id="5297"/>
      <w:bookmarkEnd w:id="5298"/>
      <w:bookmarkEnd w:id="5299"/>
      <w:bookmarkEnd w:id="5300"/>
      <w:bookmarkEnd w:id="5301"/>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5302" w:name="_Toc21125254"/>
      <w:bookmarkStart w:id="5303" w:name="_Toc29768244"/>
      <w:bookmarkStart w:id="5304" w:name="_Toc36044686"/>
      <w:bookmarkStart w:id="5305" w:name="_Toc37230591"/>
      <w:bookmarkStart w:id="5306" w:name="_Toc45907734"/>
      <w:bookmarkStart w:id="5307" w:name="_Toc53181839"/>
      <w:bookmarkStart w:id="5308" w:name="_Toc61127650"/>
      <w:bookmarkStart w:id="5309" w:name="_Toc67054664"/>
      <w:bookmarkStart w:id="5310" w:name="_Toc67061662"/>
      <w:bookmarkStart w:id="5311" w:name="_Toc74735180"/>
      <w:bookmarkStart w:id="5312" w:name="_Toc74753423"/>
      <w:bookmarkStart w:id="5313" w:name="_Toc76507682"/>
      <w:bookmarkStart w:id="5314" w:name="_Toc83109291"/>
      <w:r w:rsidRPr="00090C64">
        <w:rPr>
          <w:lang w:eastAsia="sv-SE"/>
        </w:rPr>
        <w:t>7.5</w:t>
      </w:r>
      <w:r w:rsidRPr="00090C64">
        <w:rPr>
          <w:lang w:eastAsia="zh-CN"/>
        </w:rPr>
        <w:t>.</w:t>
      </w:r>
      <w:r w:rsidRPr="00090C64">
        <w:rPr>
          <w:lang w:eastAsia="sv-SE"/>
        </w:rPr>
        <w:t>5</w:t>
      </w:r>
      <w:r w:rsidRPr="00090C64">
        <w:rPr>
          <w:lang w:eastAsia="sv-SE"/>
        </w:rPr>
        <w:tab/>
        <w:t>Test Requirement</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DAF29E1" w14:textId="77777777" w:rsidR="00D57C09" w:rsidRPr="00090C64" w:rsidRDefault="00D57C09" w:rsidP="00D57C09">
      <w:pPr>
        <w:pStyle w:val="Heading4"/>
      </w:pPr>
      <w:bookmarkStart w:id="5315" w:name="_Toc21125255"/>
      <w:bookmarkStart w:id="5316" w:name="_Toc29768245"/>
      <w:bookmarkStart w:id="5317" w:name="_Toc36044687"/>
      <w:bookmarkStart w:id="5318" w:name="_Toc37230592"/>
      <w:bookmarkStart w:id="5319" w:name="_Toc45907735"/>
      <w:bookmarkStart w:id="5320" w:name="_Toc53181840"/>
      <w:bookmarkStart w:id="5321" w:name="_Toc61127651"/>
      <w:bookmarkStart w:id="5322" w:name="_Toc67054665"/>
      <w:bookmarkStart w:id="5323" w:name="_Toc67061663"/>
      <w:bookmarkStart w:id="5324" w:name="_Toc74735181"/>
      <w:bookmarkStart w:id="5325" w:name="_Toc74753424"/>
      <w:bookmarkStart w:id="5326" w:name="_Toc76507683"/>
      <w:bookmarkStart w:id="5327" w:name="_Toc83109292"/>
      <w:r w:rsidRPr="00090C64">
        <w:t>7.5.5.1</w:t>
      </w:r>
      <w:r w:rsidRPr="00090C64">
        <w:tab/>
        <w:t>MSR operation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23E69048" w14:textId="77777777" w:rsidR="00D57C09" w:rsidRPr="00090C64" w:rsidRDefault="00D57C09" w:rsidP="00D57C09">
      <w:pPr>
        <w:pStyle w:val="Heading5"/>
      </w:pPr>
      <w:bookmarkStart w:id="5328" w:name="_Toc21125256"/>
      <w:bookmarkStart w:id="5329" w:name="_Toc29768246"/>
      <w:bookmarkStart w:id="5330" w:name="_Toc36044688"/>
      <w:bookmarkStart w:id="5331" w:name="_Toc37230593"/>
      <w:bookmarkStart w:id="5332" w:name="_Toc45907736"/>
      <w:bookmarkStart w:id="5333" w:name="_Toc53181841"/>
      <w:bookmarkStart w:id="5334" w:name="_Toc61127652"/>
      <w:bookmarkStart w:id="5335" w:name="_Toc67054666"/>
      <w:bookmarkStart w:id="5336" w:name="_Toc67061664"/>
      <w:bookmarkStart w:id="5337" w:name="_Toc74735182"/>
      <w:bookmarkStart w:id="5338" w:name="_Toc74753425"/>
      <w:bookmarkStart w:id="5339" w:name="_Toc76507684"/>
      <w:bookmarkStart w:id="5340" w:name="_Toc83109293"/>
      <w:r w:rsidRPr="00090C64">
        <w:t>7.5.5.1.1</w:t>
      </w:r>
      <w:r w:rsidRPr="00090C64">
        <w:tab/>
        <w:t>General blocking test requirement</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5341" w:name="_Toc21125257"/>
      <w:bookmarkStart w:id="5342" w:name="_Toc29768247"/>
      <w:bookmarkStart w:id="5343" w:name="_Toc36044689"/>
      <w:bookmarkStart w:id="5344" w:name="_Toc37230594"/>
      <w:bookmarkStart w:id="5345" w:name="_Toc45907737"/>
      <w:bookmarkStart w:id="5346" w:name="_Toc53181842"/>
      <w:bookmarkStart w:id="5347" w:name="_Toc61127653"/>
      <w:bookmarkStart w:id="5348" w:name="_Toc67054667"/>
      <w:bookmarkStart w:id="5349" w:name="_Toc67061665"/>
      <w:bookmarkStart w:id="5350" w:name="_Toc74735183"/>
      <w:bookmarkStart w:id="5351" w:name="_Toc74753426"/>
      <w:bookmarkStart w:id="5352" w:name="_Toc76507685"/>
      <w:bookmarkStart w:id="5353" w:name="_Toc83109294"/>
      <w:r w:rsidRPr="00090C64">
        <w:t>7.5.5.1.2</w:t>
      </w:r>
      <w:r w:rsidRPr="00090C64">
        <w:tab/>
        <w:t>General narrowband blocking test requirement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535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535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5355" w:name="_Toc21125258"/>
      <w:bookmarkStart w:id="5356" w:name="_Toc29768248"/>
      <w:bookmarkStart w:id="5357" w:name="_Toc36044690"/>
      <w:bookmarkStart w:id="5358" w:name="_Toc37230595"/>
      <w:bookmarkStart w:id="5359" w:name="_Toc45907738"/>
      <w:bookmarkStart w:id="5360" w:name="_Toc53181843"/>
      <w:bookmarkStart w:id="5361" w:name="_Toc61127654"/>
      <w:bookmarkStart w:id="5362" w:name="_Toc67054668"/>
      <w:bookmarkStart w:id="5363" w:name="_Toc67061666"/>
      <w:bookmarkStart w:id="5364" w:name="_Toc74735184"/>
      <w:bookmarkStart w:id="5365" w:name="_Toc74753427"/>
      <w:bookmarkStart w:id="5366" w:name="_Toc76507686"/>
      <w:bookmarkStart w:id="5367" w:name="_Toc83109295"/>
      <w:r w:rsidRPr="00090C64">
        <w:t>7.5.5.1.3</w:t>
      </w:r>
      <w:r w:rsidRPr="00090C64">
        <w:tab/>
        <w:t>Additional BC3 blocking test requirement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5368" w:name="_Toc21125259"/>
      <w:bookmarkStart w:id="5369" w:name="_Toc29768249"/>
      <w:bookmarkStart w:id="5370" w:name="_Toc36044691"/>
      <w:bookmarkStart w:id="5371" w:name="_Toc37230596"/>
      <w:bookmarkStart w:id="5372" w:name="_Toc45907739"/>
      <w:bookmarkStart w:id="5373" w:name="_Toc53181844"/>
      <w:bookmarkStart w:id="5374" w:name="_Toc61127655"/>
      <w:bookmarkStart w:id="5375" w:name="_Toc67054669"/>
      <w:bookmarkStart w:id="5376" w:name="_Toc67061667"/>
      <w:bookmarkStart w:id="5377" w:name="_Toc74735185"/>
      <w:bookmarkStart w:id="5378" w:name="_Toc74753428"/>
      <w:bookmarkStart w:id="5379" w:name="_Toc76507687"/>
      <w:bookmarkStart w:id="5380" w:name="_Toc83109296"/>
      <w:r w:rsidRPr="00090C64">
        <w:t>7.5.5.2</w:t>
      </w:r>
      <w:r w:rsidRPr="00090C64">
        <w:tab/>
        <w:t>Single RAT UTRA FDD operation</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5381" w:name="_Toc21125260"/>
      <w:bookmarkStart w:id="5382" w:name="_Toc29768250"/>
      <w:bookmarkStart w:id="5383" w:name="_Toc36044692"/>
      <w:bookmarkStart w:id="5384" w:name="_Toc37230597"/>
      <w:bookmarkStart w:id="5385" w:name="_Toc45907740"/>
      <w:bookmarkStart w:id="5386" w:name="_Toc53181845"/>
      <w:bookmarkStart w:id="5387" w:name="_Toc61127656"/>
      <w:bookmarkStart w:id="5388" w:name="_Toc67054670"/>
      <w:bookmarkStart w:id="5389" w:name="_Toc67061668"/>
      <w:bookmarkStart w:id="5390" w:name="_Toc74735186"/>
      <w:bookmarkStart w:id="5391" w:name="_Toc74753429"/>
      <w:bookmarkStart w:id="5392" w:name="_Toc76507688"/>
      <w:bookmarkStart w:id="5393" w:name="_Toc83109297"/>
      <w:r w:rsidRPr="00090C64">
        <w:t>7.5.5.3</w:t>
      </w:r>
      <w:r w:rsidRPr="00090C64">
        <w:tab/>
        <w:t>Single RAT E-UTRA operation</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5394" w:name="_Toc21125261"/>
      <w:bookmarkStart w:id="5395" w:name="_Toc29768251"/>
      <w:bookmarkStart w:id="5396" w:name="_Toc36044693"/>
      <w:bookmarkStart w:id="5397" w:name="_Toc37230598"/>
      <w:bookmarkStart w:id="5398" w:name="_Toc45907741"/>
      <w:bookmarkStart w:id="5399" w:name="_Toc53181846"/>
      <w:bookmarkStart w:id="5400" w:name="_Toc61127657"/>
      <w:bookmarkStart w:id="5401" w:name="_Toc67054671"/>
      <w:bookmarkStart w:id="5402" w:name="_Toc67061669"/>
      <w:bookmarkStart w:id="5403" w:name="_Toc74735187"/>
      <w:bookmarkStart w:id="5404" w:name="_Toc74753430"/>
      <w:bookmarkStart w:id="5405" w:name="_Toc76507689"/>
      <w:bookmarkStart w:id="5406" w:name="_Toc83109298"/>
      <w:r w:rsidRPr="00090C64">
        <w:t>7.6</w:t>
      </w:r>
      <w:r w:rsidRPr="00090C64">
        <w:tab/>
        <w:t>OTA Blocking</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D1B5416" w14:textId="77777777" w:rsidR="00D57C09" w:rsidRPr="00090C64" w:rsidRDefault="00D57C09" w:rsidP="00D57C09">
      <w:pPr>
        <w:pStyle w:val="Heading3"/>
      </w:pPr>
      <w:bookmarkStart w:id="5407" w:name="_Toc21125262"/>
      <w:bookmarkStart w:id="5408" w:name="_Toc29768252"/>
      <w:bookmarkStart w:id="5409" w:name="_Toc36044694"/>
      <w:bookmarkStart w:id="5410" w:name="_Toc37230599"/>
      <w:bookmarkStart w:id="5411" w:name="_Toc45907742"/>
      <w:bookmarkStart w:id="5412" w:name="_Toc53181847"/>
      <w:bookmarkStart w:id="5413" w:name="_Toc61127658"/>
      <w:bookmarkStart w:id="5414" w:name="_Toc67054672"/>
      <w:bookmarkStart w:id="5415" w:name="_Toc67061670"/>
      <w:bookmarkStart w:id="5416" w:name="_Toc74735188"/>
      <w:bookmarkStart w:id="5417" w:name="_Toc74753431"/>
      <w:bookmarkStart w:id="5418" w:name="_Toc76507690"/>
      <w:bookmarkStart w:id="5419" w:name="_Toc83109299"/>
      <w:r w:rsidRPr="00090C64">
        <w:t>7.6.1</w:t>
      </w:r>
      <w:r w:rsidRPr="00090C64">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5420" w:name="_Toc21125263"/>
      <w:bookmarkStart w:id="5421" w:name="_Toc29768253"/>
      <w:bookmarkStart w:id="5422" w:name="_Toc36044695"/>
      <w:bookmarkStart w:id="5423" w:name="_Toc37230600"/>
      <w:bookmarkStart w:id="5424" w:name="_Toc45907743"/>
      <w:bookmarkStart w:id="5425" w:name="_Toc53181848"/>
      <w:bookmarkStart w:id="5426" w:name="_Toc61127659"/>
      <w:bookmarkStart w:id="5427" w:name="_Toc67054673"/>
      <w:bookmarkStart w:id="5428" w:name="_Toc67061671"/>
      <w:bookmarkStart w:id="5429" w:name="_Toc74735189"/>
      <w:bookmarkStart w:id="5430" w:name="_Toc74753432"/>
      <w:bookmarkStart w:id="5431" w:name="_Toc76507691"/>
      <w:bookmarkStart w:id="5432" w:name="_Toc83109300"/>
      <w:r w:rsidRPr="00090C64">
        <w:t>7.6.2</w:t>
      </w:r>
      <w:r w:rsidRPr="00090C64">
        <w:tab/>
        <w:t>General Requirement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10A809C" w14:textId="77777777" w:rsidR="00D57C09" w:rsidRPr="00090C64" w:rsidRDefault="00D57C09" w:rsidP="00D57C09">
      <w:pPr>
        <w:pStyle w:val="Heading4"/>
        <w:rPr>
          <w:lang w:eastAsia="sv-SE"/>
        </w:rPr>
      </w:pPr>
      <w:bookmarkStart w:id="5433" w:name="_Toc21125264"/>
      <w:bookmarkStart w:id="5434" w:name="_Toc29768254"/>
      <w:bookmarkStart w:id="5435" w:name="_Toc36044696"/>
      <w:bookmarkStart w:id="5436" w:name="_Toc37230601"/>
      <w:bookmarkStart w:id="5437" w:name="_Toc45907744"/>
      <w:bookmarkStart w:id="5438" w:name="_Toc53181849"/>
      <w:bookmarkStart w:id="5439" w:name="_Toc61127660"/>
      <w:bookmarkStart w:id="5440" w:name="_Toc67054674"/>
      <w:bookmarkStart w:id="5441" w:name="_Toc67061672"/>
      <w:bookmarkStart w:id="5442" w:name="_Toc74735190"/>
      <w:bookmarkStart w:id="5443" w:name="_Toc74753433"/>
      <w:bookmarkStart w:id="5444" w:name="_Toc76507692"/>
      <w:bookmarkStart w:id="5445" w:name="_Toc83109301"/>
      <w:r w:rsidRPr="00090C64">
        <w:rPr>
          <w:lang w:eastAsia="sv-SE"/>
        </w:rPr>
        <w:t>7.6.2.1</w:t>
      </w:r>
      <w:r w:rsidRPr="00090C64">
        <w:rPr>
          <w:lang w:eastAsia="sv-SE"/>
        </w:rPr>
        <w:tab/>
        <w:t>Definition and applicability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7AF4BB7B" w14:textId="77777777" w:rsidR="00D57C09" w:rsidRPr="00090C64" w:rsidRDefault="00D57C09" w:rsidP="00D57C09">
      <w:pPr>
        <w:pStyle w:val="Heading4"/>
        <w:rPr>
          <w:lang w:eastAsia="sv-SE"/>
        </w:rPr>
      </w:pPr>
      <w:bookmarkStart w:id="5446" w:name="_Toc21125265"/>
      <w:bookmarkStart w:id="5447" w:name="_Toc29768255"/>
      <w:bookmarkStart w:id="5448" w:name="_Toc36044697"/>
      <w:bookmarkStart w:id="5449" w:name="_Toc37230602"/>
      <w:bookmarkStart w:id="5450" w:name="_Toc45907745"/>
      <w:bookmarkStart w:id="5451" w:name="_Toc53181850"/>
      <w:bookmarkStart w:id="5452" w:name="_Toc61127661"/>
      <w:bookmarkStart w:id="5453" w:name="_Toc67054675"/>
      <w:bookmarkStart w:id="5454" w:name="_Toc67061673"/>
      <w:bookmarkStart w:id="5455" w:name="_Toc74735191"/>
      <w:bookmarkStart w:id="5456" w:name="_Toc74753434"/>
      <w:bookmarkStart w:id="5457" w:name="_Toc76507693"/>
      <w:bookmarkStart w:id="5458" w:name="_Toc83109302"/>
      <w:r w:rsidRPr="00090C64">
        <w:rPr>
          <w:lang w:eastAsia="sv-SE"/>
        </w:rPr>
        <w:t>7.6.2.2</w:t>
      </w:r>
      <w:r w:rsidRPr="00090C64">
        <w:rPr>
          <w:lang w:eastAsia="sv-SE"/>
        </w:rPr>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5459" w:name="_Toc21125266"/>
      <w:bookmarkStart w:id="5460" w:name="_Toc29768256"/>
      <w:bookmarkStart w:id="5461" w:name="_Toc36044698"/>
      <w:bookmarkStart w:id="5462" w:name="_Toc37230603"/>
      <w:bookmarkStart w:id="5463" w:name="_Toc45907746"/>
      <w:bookmarkStart w:id="5464" w:name="_Toc53181851"/>
      <w:bookmarkStart w:id="5465" w:name="_Toc61127662"/>
      <w:bookmarkStart w:id="5466" w:name="_Toc67054676"/>
      <w:bookmarkStart w:id="5467" w:name="_Toc67061674"/>
      <w:bookmarkStart w:id="5468" w:name="_Toc74735192"/>
      <w:bookmarkStart w:id="5469" w:name="_Toc74753435"/>
      <w:bookmarkStart w:id="5470" w:name="_Toc76507694"/>
      <w:bookmarkStart w:id="5471" w:name="_Toc83109303"/>
      <w:r w:rsidRPr="00090C64">
        <w:rPr>
          <w:lang w:eastAsia="sv-SE"/>
        </w:rPr>
        <w:t>7.6.2.3</w:t>
      </w:r>
      <w:r w:rsidRPr="00090C64">
        <w:rPr>
          <w:lang w:eastAsia="sv-SE"/>
        </w:rPr>
        <w:tab/>
        <w:t>Test purpose</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5472" w:name="_Toc21125267"/>
      <w:bookmarkStart w:id="5473" w:name="_Toc29768257"/>
      <w:bookmarkStart w:id="5474" w:name="_Toc36044699"/>
      <w:bookmarkStart w:id="5475" w:name="_Toc37230604"/>
      <w:bookmarkStart w:id="5476" w:name="_Toc45907747"/>
      <w:bookmarkStart w:id="5477" w:name="_Toc53181852"/>
      <w:bookmarkStart w:id="5478" w:name="_Toc61127663"/>
      <w:bookmarkStart w:id="5479" w:name="_Toc67054677"/>
      <w:bookmarkStart w:id="5480" w:name="_Toc67061675"/>
      <w:bookmarkStart w:id="5481" w:name="_Toc74735193"/>
      <w:bookmarkStart w:id="5482" w:name="_Toc74753436"/>
      <w:bookmarkStart w:id="5483" w:name="_Toc76507695"/>
      <w:bookmarkStart w:id="5484" w:name="_Toc83109304"/>
      <w:r w:rsidRPr="00090C64">
        <w:rPr>
          <w:lang w:eastAsia="sv-SE"/>
        </w:rPr>
        <w:t>7.6.2</w:t>
      </w:r>
      <w:r w:rsidRPr="00090C64">
        <w:rPr>
          <w:lang w:eastAsia="zh-CN"/>
        </w:rPr>
        <w:t>.</w:t>
      </w:r>
      <w:r w:rsidRPr="00090C64">
        <w:rPr>
          <w:lang w:eastAsia="sv-SE"/>
        </w:rPr>
        <w:t>4</w:t>
      </w:r>
      <w:r w:rsidRPr="00090C64">
        <w:rPr>
          <w:lang w:eastAsia="sv-SE"/>
        </w:rPr>
        <w:tab/>
        <w:t>Method of test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388A5BF3" w14:textId="77777777" w:rsidR="00D57C09" w:rsidRPr="00090C64" w:rsidRDefault="00D57C09" w:rsidP="00D57C09">
      <w:pPr>
        <w:pStyle w:val="Heading5"/>
        <w:rPr>
          <w:lang w:eastAsia="sv-SE"/>
        </w:rPr>
      </w:pPr>
      <w:bookmarkStart w:id="5485" w:name="_Toc21125268"/>
      <w:bookmarkStart w:id="5486" w:name="_Toc29768258"/>
      <w:bookmarkStart w:id="5487" w:name="_Toc36044700"/>
      <w:bookmarkStart w:id="5488" w:name="_Toc37230605"/>
      <w:bookmarkStart w:id="5489" w:name="_Toc45907748"/>
      <w:bookmarkStart w:id="5490" w:name="_Toc53181853"/>
      <w:bookmarkStart w:id="5491" w:name="_Toc61127664"/>
      <w:bookmarkStart w:id="5492" w:name="_Toc67054678"/>
      <w:bookmarkStart w:id="5493" w:name="_Toc67061676"/>
      <w:bookmarkStart w:id="5494" w:name="_Toc74735194"/>
      <w:bookmarkStart w:id="5495" w:name="_Toc74753437"/>
      <w:bookmarkStart w:id="5496" w:name="_Toc76507696"/>
      <w:bookmarkStart w:id="5497" w:name="_Toc83109305"/>
      <w:r w:rsidRPr="00090C64">
        <w:rPr>
          <w:lang w:eastAsia="sv-SE"/>
        </w:rPr>
        <w:t>7.6.2.4.1</w:t>
      </w:r>
      <w:r w:rsidRPr="00090C64">
        <w:rPr>
          <w:lang w:eastAsia="sv-SE"/>
        </w:rPr>
        <w:tab/>
        <w:t>Initial conditions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5498" w:name="_Toc21125269"/>
      <w:bookmarkStart w:id="5499" w:name="_Toc29768259"/>
      <w:bookmarkStart w:id="5500" w:name="_Toc36044701"/>
      <w:bookmarkStart w:id="5501" w:name="_Toc37230606"/>
      <w:bookmarkStart w:id="5502" w:name="_Toc45907749"/>
      <w:bookmarkStart w:id="5503" w:name="_Toc53181854"/>
      <w:bookmarkStart w:id="5504" w:name="_Toc61127665"/>
      <w:bookmarkStart w:id="5505" w:name="_Toc67054679"/>
      <w:bookmarkStart w:id="5506" w:name="_Toc67061677"/>
      <w:bookmarkStart w:id="5507" w:name="_Toc74735195"/>
      <w:bookmarkStart w:id="5508" w:name="_Toc74753438"/>
      <w:bookmarkStart w:id="5509" w:name="_Toc76507697"/>
      <w:bookmarkStart w:id="5510" w:name="_Toc83109306"/>
      <w:r w:rsidRPr="00090C64">
        <w:rPr>
          <w:lang w:eastAsia="sv-SE"/>
        </w:rPr>
        <w:t>7.6.2.4.2</w:t>
      </w:r>
      <w:r w:rsidRPr="00090C64">
        <w:rPr>
          <w:lang w:eastAsia="sv-SE"/>
        </w:rPr>
        <w:tab/>
        <w:t>Procedure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1687BA0C" w14:textId="77777777" w:rsidR="00D57C09" w:rsidRPr="00090C64" w:rsidRDefault="00D57C09" w:rsidP="00554118">
      <w:pPr>
        <w:pStyle w:val="H6"/>
        <w:rPr>
          <w:lang w:eastAsia="sv-SE"/>
        </w:rPr>
      </w:pPr>
      <w:bookmarkStart w:id="5511" w:name="_Toc21125270"/>
      <w:bookmarkStart w:id="5512" w:name="_Toc29768260"/>
      <w:bookmarkStart w:id="5513" w:name="_Toc36044702"/>
      <w:bookmarkStart w:id="5514" w:name="_Toc37230607"/>
      <w:bookmarkStart w:id="5515" w:name="_Toc45907750"/>
      <w:bookmarkStart w:id="5516" w:name="_Toc53181855"/>
      <w:r w:rsidRPr="00090C64">
        <w:rPr>
          <w:lang w:eastAsia="sv-SE"/>
        </w:rPr>
        <w:t>7.6.2.4.2.1</w:t>
      </w:r>
      <w:r w:rsidRPr="00090C64">
        <w:rPr>
          <w:lang w:eastAsia="sv-SE"/>
        </w:rPr>
        <w:tab/>
        <w:t>General procedure</w:t>
      </w:r>
      <w:bookmarkEnd w:id="5511"/>
      <w:bookmarkEnd w:id="5512"/>
      <w:bookmarkEnd w:id="5513"/>
      <w:bookmarkEnd w:id="5514"/>
      <w:bookmarkEnd w:id="5515"/>
      <w:bookmarkEnd w:id="551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5517" w:name="_Hlk508870121"/>
      <w:r w:rsidRPr="00090C64">
        <w:t>D.2.4.</w:t>
      </w:r>
      <w:bookmarkEnd w:id="551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5518" w:name="_Hlk503436373"/>
      <w:r w:rsidRPr="00090C64">
        <w:t xml:space="preserve">co-location test requirements </w:t>
      </w:r>
      <w:bookmarkEnd w:id="551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5519" w:name="_Toc21125271"/>
      <w:bookmarkStart w:id="5520" w:name="_Toc29768261"/>
      <w:bookmarkStart w:id="5521" w:name="_Toc36044703"/>
      <w:bookmarkStart w:id="5522" w:name="_Toc37230608"/>
      <w:bookmarkStart w:id="5523" w:name="_Toc45907751"/>
      <w:bookmarkStart w:id="5524" w:name="_Toc53181856"/>
      <w:bookmarkStart w:id="5525" w:name="_Toc61127666"/>
      <w:bookmarkStart w:id="5526" w:name="_Toc67054680"/>
      <w:bookmarkStart w:id="5527" w:name="_Toc67061678"/>
      <w:bookmarkStart w:id="5528" w:name="_Toc74735196"/>
      <w:bookmarkStart w:id="5529" w:name="_Toc74753439"/>
      <w:bookmarkStart w:id="5530" w:name="_Toc76507698"/>
      <w:bookmarkStart w:id="5531" w:name="_Toc83109307"/>
      <w:r w:rsidRPr="00090C64">
        <w:rPr>
          <w:lang w:eastAsia="sv-SE"/>
        </w:rPr>
        <w:t>7.6.2</w:t>
      </w:r>
      <w:r w:rsidRPr="00090C64">
        <w:rPr>
          <w:lang w:eastAsia="zh-CN"/>
        </w:rPr>
        <w:t>.</w:t>
      </w:r>
      <w:r w:rsidRPr="00090C64">
        <w:rPr>
          <w:lang w:eastAsia="sv-SE"/>
        </w:rPr>
        <w:t>5</w:t>
      </w:r>
      <w:r w:rsidRPr="00090C64">
        <w:rPr>
          <w:lang w:eastAsia="sv-SE"/>
        </w:rPr>
        <w:tab/>
        <w:t>Test Requirement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28CC8DF7" w14:textId="77777777" w:rsidR="00D57C09" w:rsidRPr="00090C64" w:rsidRDefault="00D57C09" w:rsidP="00D57C09">
      <w:pPr>
        <w:pStyle w:val="Heading5"/>
        <w:rPr>
          <w:lang w:eastAsia="sv-SE"/>
        </w:rPr>
      </w:pPr>
      <w:bookmarkStart w:id="5532" w:name="_Toc21125272"/>
      <w:bookmarkStart w:id="5533" w:name="_Toc29768262"/>
      <w:bookmarkStart w:id="5534" w:name="_Toc36044704"/>
      <w:bookmarkStart w:id="5535" w:name="_Toc37230609"/>
      <w:bookmarkStart w:id="5536" w:name="_Toc45907752"/>
      <w:bookmarkStart w:id="5537" w:name="_Toc53181857"/>
      <w:bookmarkStart w:id="5538" w:name="_Toc61127667"/>
      <w:bookmarkStart w:id="5539" w:name="_Toc67054681"/>
      <w:bookmarkStart w:id="5540" w:name="_Toc67061679"/>
      <w:bookmarkStart w:id="5541" w:name="_Toc74735197"/>
      <w:bookmarkStart w:id="5542" w:name="_Toc74753440"/>
      <w:bookmarkStart w:id="5543" w:name="_Toc76507699"/>
      <w:bookmarkStart w:id="5544" w:name="_Toc83109308"/>
      <w:r w:rsidRPr="00090C64">
        <w:rPr>
          <w:lang w:eastAsia="sv-SE"/>
        </w:rPr>
        <w:t>7.6.2.5.1</w:t>
      </w:r>
      <w:r w:rsidRPr="00090C64">
        <w:rPr>
          <w:lang w:eastAsia="sv-SE"/>
        </w:rPr>
        <w:tab/>
        <w:t>MSR operation</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5545" w:name="_Hlk513216519"/>
      <w:r w:rsidRPr="00090C64">
        <w:t xml:space="preserve">7.6.2.5.1-1 </w:t>
      </w:r>
      <w:bookmarkEnd w:id="5545"/>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5546" w:name="_Toc61127668"/>
      <w:bookmarkStart w:id="5547" w:name="_Toc67054682"/>
      <w:bookmarkStart w:id="5548" w:name="_Toc67061680"/>
      <w:bookmarkStart w:id="5549" w:name="_Toc74735198"/>
      <w:bookmarkStart w:id="5550" w:name="_Toc74753441"/>
      <w:bookmarkStart w:id="5551" w:name="_Toc76507700"/>
      <w:bookmarkStart w:id="5552" w:name="_Toc83109309"/>
      <w:r w:rsidRPr="00090C64">
        <w:rPr>
          <w:lang w:eastAsia="sv-SE"/>
        </w:rPr>
        <w:t>7.6.2.5.2</w:t>
      </w:r>
      <w:r w:rsidRPr="00090C64">
        <w:rPr>
          <w:lang w:eastAsia="sv-SE"/>
        </w:rPr>
        <w:tab/>
        <w:t>Single RAT UTRA FDD operation</w:t>
      </w:r>
      <w:bookmarkEnd w:id="5546"/>
      <w:bookmarkEnd w:id="5547"/>
      <w:bookmarkEnd w:id="5548"/>
      <w:bookmarkEnd w:id="5549"/>
      <w:bookmarkEnd w:id="5550"/>
      <w:bookmarkEnd w:id="5551"/>
      <w:bookmarkEnd w:id="555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5553" w:name="_Toc61127669"/>
      <w:bookmarkStart w:id="5554" w:name="_Toc67054683"/>
      <w:bookmarkStart w:id="5555" w:name="_Toc67061681"/>
      <w:bookmarkStart w:id="5556" w:name="_Toc74735199"/>
      <w:bookmarkStart w:id="5557" w:name="_Toc74753442"/>
      <w:bookmarkStart w:id="5558" w:name="_Toc76507701"/>
      <w:bookmarkStart w:id="5559" w:name="_Toc83109310"/>
      <w:r w:rsidRPr="00090C64">
        <w:rPr>
          <w:lang w:eastAsia="sv-SE"/>
        </w:rPr>
        <w:t>7.6.2.5.3</w:t>
      </w:r>
      <w:r w:rsidRPr="00090C64">
        <w:rPr>
          <w:lang w:eastAsia="sv-SE"/>
        </w:rPr>
        <w:tab/>
        <w:t>Single RAT E-UTRA operation</w:t>
      </w:r>
      <w:bookmarkEnd w:id="5553"/>
      <w:bookmarkEnd w:id="5554"/>
      <w:bookmarkEnd w:id="5555"/>
      <w:bookmarkEnd w:id="5556"/>
      <w:bookmarkEnd w:id="5557"/>
      <w:bookmarkEnd w:id="5558"/>
      <w:bookmarkEnd w:id="5559"/>
    </w:p>
    <w:p w14:paraId="07BBE8A9" w14:textId="660C48A9" w:rsidR="00D57C09" w:rsidRPr="00090C64" w:rsidRDefault="00D57C09" w:rsidP="00D57C09">
      <w:bookmarkStart w:id="5560"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5560"/>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5561" w:name="_Toc21125273"/>
      <w:bookmarkStart w:id="5562" w:name="_Toc29768263"/>
      <w:bookmarkStart w:id="5563" w:name="_Toc36044705"/>
      <w:bookmarkStart w:id="5564" w:name="_Toc37230610"/>
      <w:bookmarkStart w:id="5565" w:name="_Toc45907753"/>
      <w:bookmarkStart w:id="5566" w:name="_Toc53181858"/>
      <w:bookmarkStart w:id="5567" w:name="_Toc61127670"/>
      <w:bookmarkStart w:id="5568" w:name="_Toc67054684"/>
      <w:bookmarkStart w:id="5569" w:name="_Toc67061682"/>
      <w:bookmarkStart w:id="5570" w:name="_Toc74735200"/>
      <w:bookmarkStart w:id="5571" w:name="_Toc74753443"/>
      <w:bookmarkStart w:id="5572" w:name="_Toc76507702"/>
      <w:bookmarkStart w:id="5573" w:name="_Toc83109311"/>
      <w:r w:rsidRPr="00090C64">
        <w:t>7.6.3</w:t>
      </w:r>
      <w:r w:rsidRPr="00090C64">
        <w:tab/>
        <w:t>Co-location Requirement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393719E6" w14:textId="77777777" w:rsidR="00D57C09" w:rsidRPr="00090C64" w:rsidRDefault="00D57C09" w:rsidP="00D57C09">
      <w:pPr>
        <w:pStyle w:val="Heading4"/>
        <w:rPr>
          <w:lang w:eastAsia="sv-SE"/>
        </w:rPr>
      </w:pPr>
      <w:bookmarkStart w:id="5574" w:name="_Toc21125274"/>
      <w:bookmarkStart w:id="5575" w:name="_Toc29768264"/>
      <w:bookmarkStart w:id="5576" w:name="_Toc36044706"/>
      <w:bookmarkStart w:id="5577" w:name="_Toc37230611"/>
      <w:bookmarkStart w:id="5578" w:name="_Toc45907754"/>
      <w:bookmarkStart w:id="5579" w:name="_Toc53181859"/>
      <w:bookmarkStart w:id="5580" w:name="_Toc61127671"/>
      <w:bookmarkStart w:id="5581" w:name="_Toc67054685"/>
      <w:bookmarkStart w:id="5582" w:name="_Toc67061683"/>
      <w:bookmarkStart w:id="5583" w:name="_Toc74735201"/>
      <w:bookmarkStart w:id="5584" w:name="_Toc74753444"/>
      <w:bookmarkStart w:id="5585" w:name="_Toc76507703"/>
      <w:bookmarkStart w:id="5586" w:name="_Toc83109312"/>
      <w:r w:rsidRPr="00090C64">
        <w:rPr>
          <w:lang w:eastAsia="sv-SE"/>
        </w:rPr>
        <w:t>7.6.3.1</w:t>
      </w:r>
      <w:r w:rsidRPr="00090C64">
        <w:rPr>
          <w:lang w:eastAsia="sv-SE"/>
        </w:rPr>
        <w:tab/>
        <w:t>Definition and applicability</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5587" w:name="_Toc21125275"/>
      <w:bookmarkStart w:id="5588" w:name="_Toc29768265"/>
      <w:bookmarkStart w:id="5589" w:name="_Toc36044707"/>
      <w:bookmarkStart w:id="5590" w:name="_Toc37230612"/>
      <w:bookmarkStart w:id="5591" w:name="_Toc45907755"/>
      <w:bookmarkStart w:id="5592" w:name="_Toc53181860"/>
      <w:bookmarkStart w:id="5593" w:name="_Toc61127672"/>
      <w:bookmarkStart w:id="5594" w:name="_Toc67054686"/>
      <w:bookmarkStart w:id="5595" w:name="_Toc67061684"/>
      <w:bookmarkStart w:id="5596" w:name="_Toc74735202"/>
      <w:bookmarkStart w:id="5597" w:name="_Toc74753445"/>
      <w:bookmarkStart w:id="5598" w:name="_Toc76507704"/>
      <w:bookmarkStart w:id="5599" w:name="_Toc83109313"/>
      <w:r w:rsidRPr="00090C64">
        <w:rPr>
          <w:lang w:eastAsia="sv-SE"/>
        </w:rPr>
        <w:t>7.6.3.2</w:t>
      </w:r>
      <w:r w:rsidRPr="00090C64">
        <w:rPr>
          <w:lang w:eastAsia="sv-SE"/>
        </w:rPr>
        <w:tab/>
        <w:t>Minimum Requirement</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5600" w:name="_Toc21125276"/>
      <w:bookmarkStart w:id="5601" w:name="_Toc29768266"/>
      <w:bookmarkStart w:id="5602" w:name="_Toc36044708"/>
      <w:bookmarkStart w:id="5603" w:name="_Toc37230613"/>
      <w:bookmarkStart w:id="5604" w:name="_Toc45907756"/>
      <w:bookmarkStart w:id="5605" w:name="_Toc53181861"/>
      <w:bookmarkStart w:id="5606" w:name="_Toc61127673"/>
      <w:bookmarkStart w:id="5607" w:name="_Toc67054687"/>
      <w:bookmarkStart w:id="5608" w:name="_Toc67061685"/>
      <w:bookmarkStart w:id="5609" w:name="_Toc74735203"/>
      <w:bookmarkStart w:id="5610" w:name="_Toc74753446"/>
      <w:bookmarkStart w:id="5611" w:name="_Toc76507705"/>
      <w:bookmarkStart w:id="5612" w:name="_Toc83109314"/>
      <w:r w:rsidRPr="00090C64">
        <w:rPr>
          <w:lang w:eastAsia="sv-SE"/>
        </w:rPr>
        <w:t>7.6.3.3</w:t>
      </w:r>
      <w:r w:rsidRPr="00090C64">
        <w:rPr>
          <w:lang w:eastAsia="sv-SE"/>
        </w:rPr>
        <w:tab/>
        <w:t>Test purpose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5613" w:name="_Toc21125277"/>
      <w:bookmarkStart w:id="5614" w:name="_Toc29768267"/>
      <w:bookmarkStart w:id="5615" w:name="_Toc36044709"/>
      <w:bookmarkStart w:id="5616" w:name="_Toc37230614"/>
      <w:bookmarkStart w:id="5617" w:name="_Toc45907757"/>
      <w:bookmarkStart w:id="5618" w:name="_Toc53181862"/>
      <w:bookmarkStart w:id="5619" w:name="_Toc61127674"/>
      <w:bookmarkStart w:id="5620" w:name="_Toc67054688"/>
      <w:bookmarkStart w:id="5621" w:name="_Toc67061686"/>
      <w:bookmarkStart w:id="5622" w:name="_Toc74735204"/>
      <w:bookmarkStart w:id="5623" w:name="_Toc74753447"/>
      <w:bookmarkStart w:id="5624" w:name="_Toc76507706"/>
      <w:bookmarkStart w:id="5625" w:name="_Toc83109315"/>
      <w:r w:rsidRPr="00090C64">
        <w:rPr>
          <w:lang w:eastAsia="sv-SE"/>
        </w:rPr>
        <w:t>7.6.3</w:t>
      </w:r>
      <w:r w:rsidRPr="00090C64">
        <w:rPr>
          <w:lang w:eastAsia="zh-CN"/>
        </w:rPr>
        <w:t>.</w:t>
      </w:r>
      <w:r w:rsidRPr="00090C64">
        <w:rPr>
          <w:lang w:eastAsia="sv-SE"/>
        </w:rPr>
        <w:t>4</w:t>
      </w:r>
      <w:r w:rsidRPr="00090C64">
        <w:rPr>
          <w:lang w:eastAsia="sv-SE"/>
        </w:rPr>
        <w:tab/>
        <w:t>Method of test</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11832520" w14:textId="77777777" w:rsidR="00D57C09" w:rsidRPr="00090C64" w:rsidRDefault="00D57C09" w:rsidP="00D57C09">
      <w:pPr>
        <w:pStyle w:val="Heading5"/>
        <w:rPr>
          <w:lang w:eastAsia="sv-SE"/>
        </w:rPr>
      </w:pPr>
      <w:bookmarkStart w:id="5626" w:name="_Toc21125278"/>
      <w:bookmarkStart w:id="5627" w:name="_Toc29768268"/>
      <w:bookmarkStart w:id="5628" w:name="_Toc36044710"/>
      <w:bookmarkStart w:id="5629" w:name="_Toc37230615"/>
      <w:bookmarkStart w:id="5630" w:name="_Toc45907758"/>
      <w:bookmarkStart w:id="5631" w:name="_Toc53181863"/>
      <w:bookmarkStart w:id="5632" w:name="_Toc61127675"/>
      <w:bookmarkStart w:id="5633" w:name="_Toc67054689"/>
      <w:bookmarkStart w:id="5634" w:name="_Toc67061687"/>
      <w:bookmarkStart w:id="5635" w:name="_Toc74735205"/>
      <w:bookmarkStart w:id="5636" w:name="_Toc74753448"/>
      <w:bookmarkStart w:id="5637" w:name="_Toc76507707"/>
      <w:bookmarkStart w:id="5638" w:name="_Toc83109316"/>
      <w:r w:rsidRPr="00090C64">
        <w:rPr>
          <w:lang w:eastAsia="sv-SE"/>
        </w:rPr>
        <w:t>7.6.3.4.1</w:t>
      </w:r>
      <w:r w:rsidRPr="00090C64">
        <w:rPr>
          <w:lang w:eastAsia="sv-SE"/>
        </w:rPr>
        <w:tab/>
        <w:t>Initial conditions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5639" w:name="_Toc21125279"/>
      <w:bookmarkStart w:id="5640" w:name="_Toc29768269"/>
      <w:bookmarkStart w:id="5641" w:name="_Toc36044711"/>
      <w:bookmarkStart w:id="5642" w:name="_Toc37230616"/>
      <w:bookmarkStart w:id="5643" w:name="_Toc45907759"/>
      <w:bookmarkStart w:id="5644" w:name="_Toc53181864"/>
      <w:bookmarkStart w:id="5645" w:name="_Toc61127676"/>
      <w:bookmarkStart w:id="5646" w:name="_Toc67054690"/>
      <w:bookmarkStart w:id="5647" w:name="_Toc67061688"/>
      <w:bookmarkStart w:id="5648" w:name="_Toc74735206"/>
      <w:bookmarkStart w:id="5649" w:name="_Toc74753449"/>
      <w:bookmarkStart w:id="5650" w:name="_Toc76507708"/>
      <w:bookmarkStart w:id="5651" w:name="_Toc83109317"/>
      <w:r w:rsidRPr="00090C64">
        <w:rPr>
          <w:lang w:eastAsia="sv-SE"/>
        </w:rPr>
        <w:t>7.6.3.4.2</w:t>
      </w:r>
      <w:r w:rsidRPr="00090C64">
        <w:rPr>
          <w:lang w:eastAsia="sv-SE"/>
        </w:rPr>
        <w:tab/>
        <w:t>Procedure</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5652" w:name="_Toc21125280"/>
      <w:bookmarkStart w:id="5653" w:name="_Toc29768270"/>
      <w:bookmarkStart w:id="5654" w:name="_Toc36044712"/>
      <w:bookmarkStart w:id="5655" w:name="_Toc37230617"/>
      <w:bookmarkStart w:id="5656" w:name="_Toc45907760"/>
      <w:bookmarkStart w:id="5657" w:name="_Toc53181865"/>
      <w:bookmarkStart w:id="5658" w:name="_Toc61127677"/>
      <w:bookmarkStart w:id="5659" w:name="_Toc67054691"/>
      <w:bookmarkStart w:id="5660" w:name="_Toc67061689"/>
      <w:bookmarkStart w:id="5661" w:name="_Toc74735207"/>
      <w:bookmarkStart w:id="5662" w:name="_Toc74753450"/>
      <w:bookmarkStart w:id="5663" w:name="_Toc76507709"/>
      <w:bookmarkStart w:id="5664" w:name="_Toc83109318"/>
      <w:r w:rsidRPr="00090C64">
        <w:rPr>
          <w:lang w:eastAsia="sv-SE"/>
        </w:rPr>
        <w:t>7.6.3</w:t>
      </w:r>
      <w:r w:rsidRPr="00090C64">
        <w:rPr>
          <w:lang w:eastAsia="zh-CN"/>
        </w:rPr>
        <w:t>.</w:t>
      </w:r>
      <w:r w:rsidRPr="00090C64">
        <w:rPr>
          <w:lang w:eastAsia="sv-SE"/>
        </w:rPr>
        <w:t>5</w:t>
      </w:r>
      <w:r w:rsidRPr="00090C64">
        <w:rPr>
          <w:lang w:eastAsia="sv-SE"/>
        </w:rPr>
        <w:tab/>
        <w:t>Test Requirement</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AFD7A0A" w14:textId="77777777" w:rsidR="00D57C09" w:rsidRPr="00090C64" w:rsidRDefault="00D57C09" w:rsidP="005D2715">
      <w:pPr>
        <w:pStyle w:val="Heading5"/>
        <w:rPr>
          <w:lang w:eastAsia="sv-SE"/>
        </w:rPr>
      </w:pPr>
      <w:bookmarkStart w:id="5665" w:name="_Toc61127678"/>
      <w:bookmarkStart w:id="5666" w:name="_Toc67054692"/>
      <w:bookmarkStart w:id="5667" w:name="_Toc67061690"/>
      <w:bookmarkStart w:id="5668" w:name="_Toc74735208"/>
      <w:bookmarkStart w:id="5669" w:name="_Toc74753451"/>
      <w:bookmarkStart w:id="5670" w:name="_Toc76507710"/>
      <w:bookmarkStart w:id="5671" w:name="_Toc83109319"/>
      <w:r w:rsidRPr="00090C64">
        <w:rPr>
          <w:lang w:eastAsia="sv-SE"/>
        </w:rPr>
        <w:t>7.6.3.5.1</w:t>
      </w:r>
      <w:r w:rsidRPr="00090C64">
        <w:rPr>
          <w:lang w:eastAsia="sv-SE"/>
        </w:rPr>
        <w:tab/>
        <w:t>MSR operation</w:t>
      </w:r>
      <w:bookmarkEnd w:id="5665"/>
      <w:bookmarkEnd w:id="5666"/>
      <w:bookmarkEnd w:id="5667"/>
      <w:bookmarkEnd w:id="5668"/>
      <w:bookmarkEnd w:id="5669"/>
      <w:bookmarkEnd w:id="5670"/>
      <w:bookmarkEnd w:id="5671"/>
    </w:p>
    <w:p w14:paraId="693FD761" w14:textId="77777777" w:rsidR="00D57C09" w:rsidRPr="00090C64" w:rsidRDefault="00D57C09" w:rsidP="00D57C09">
      <w:bookmarkStart w:id="567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567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5673" w:name="_Hlk513205215"/>
      <w:r w:rsidRPr="00090C64">
        <w:rPr>
          <w:rFonts w:cs="v5.0.0"/>
        </w:rPr>
        <w:t>7.6.3.5.1-1</w:t>
      </w:r>
      <w:bookmarkEnd w:id="567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5674" w:name="_Hlk503527423"/>
      <w:r w:rsidRPr="00C330E2">
        <w:rPr>
          <w:rFonts w:eastAsia="Osaka"/>
        </w:rPr>
        <w:t>7.6.3.5.1-1</w:t>
      </w:r>
      <w:bookmarkEnd w:id="567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528742C5" w14:textId="77777777" w:rsidTr="001B6740">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5675" w:name="_Toc61127679"/>
      <w:bookmarkStart w:id="5676" w:name="_Toc67054693"/>
      <w:bookmarkStart w:id="5677" w:name="_Toc67061691"/>
      <w:bookmarkStart w:id="5678" w:name="_Toc74735209"/>
      <w:bookmarkStart w:id="5679" w:name="_Toc74753452"/>
      <w:bookmarkStart w:id="5680" w:name="_Toc76507711"/>
      <w:bookmarkStart w:id="5681" w:name="_Toc83109320"/>
      <w:r w:rsidRPr="00090C64">
        <w:rPr>
          <w:lang w:eastAsia="sv-SE"/>
        </w:rPr>
        <w:t>7.6.3.5.2</w:t>
      </w:r>
      <w:r w:rsidRPr="00090C64">
        <w:rPr>
          <w:lang w:eastAsia="sv-SE"/>
        </w:rPr>
        <w:tab/>
        <w:t>Single RAT UTRA FDD operation</w:t>
      </w:r>
      <w:bookmarkEnd w:id="5675"/>
      <w:bookmarkEnd w:id="5676"/>
      <w:bookmarkEnd w:id="5677"/>
      <w:bookmarkEnd w:id="5678"/>
      <w:bookmarkEnd w:id="5679"/>
      <w:bookmarkEnd w:id="5680"/>
      <w:bookmarkEnd w:id="5681"/>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54561C3B" w14:textId="77777777" w:rsidTr="00E64A1F">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5682" w:name="_Toc61127680"/>
      <w:bookmarkStart w:id="5683" w:name="_Toc67054694"/>
      <w:bookmarkStart w:id="5684" w:name="_Toc67061692"/>
      <w:bookmarkStart w:id="5685" w:name="_Toc74735210"/>
      <w:bookmarkStart w:id="5686" w:name="_Toc74753453"/>
      <w:bookmarkStart w:id="5687" w:name="_Toc76507712"/>
      <w:bookmarkStart w:id="5688" w:name="_Toc83109321"/>
      <w:r w:rsidRPr="00090C64">
        <w:rPr>
          <w:lang w:eastAsia="sv-SE"/>
        </w:rPr>
        <w:t>7.6.3.5.3</w:t>
      </w:r>
      <w:r w:rsidRPr="00090C64">
        <w:rPr>
          <w:lang w:eastAsia="sv-SE"/>
        </w:rPr>
        <w:tab/>
        <w:t>Single RAT E-UTRA operation</w:t>
      </w:r>
      <w:bookmarkEnd w:id="5682"/>
      <w:bookmarkEnd w:id="5683"/>
      <w:bookmarkEnd w:id="5684"/>
      <w:bookmarkEnd w:id="5685"/>
      <w:bookmarkEnd w:id="5686"/>
      <w:bookmarkEnd w:id="5687"/>
      <w:bookmarkEnd w:id="568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3AE7EE6A" w14:textId="77777777" w:rsidTr="00E64A1F">
        <w:trPr>
          <w:gridAfter w:val="1"/>
          <w:wAfter w:w="10" w:type="dxa"/>
          <w:cantSplit/>
          <w:jc w:val="center"/>
        </w:trPr>
        <w:tc>
          <w:tcPr>
            <w:tcW w:w="1918" w:type="dxa"/>
          </w:tcPr>
          <w:p w14:paraId="558AE545" w14:textId="421F4823" w:rsidR="00E64A1F" w:rsidRPr="00090C64" w:rsidRDefault="00E64A1F" w:rsidP="00E64A1F">
            <w:pPr>
              <w:pStyle w:val="TAL"/>
            </w:pPr>
            <w:r w:rsidRPr="00090C64">
              <w:t>E-UTRA Band 23</w:t>
            </w:r>
          </w:p>
        </w:tc>
        <w:tc>
          <w:tcPr>
            <w:tcW w:w="1657" w:type="dxa"/>
          </w:tcPr>
          <w:p w14:paraId="4C8A6FB1" w14:textId="5BF66E01" w:rsidR="00E64A1F" w:rsidRPr="00090C64" w:rsidRDefault="00E64A1F" w:rsidP="00E64A1F">
            <w:pPr>
              <w:pStyle w:val="TAC"/>
            </w:pPr>
            <w:r w:rsidRPr="00090C64">
              <w:t>2180 – 2200</w:t>
            </w:r>
          </w:p>
        </w:tc>
        <w:tc>
          <w:tcPr>
            <w:tcW w:w="1082" w:type="dxa"/>
          </w:tcPr>
          <w:p w14:paraId="75EBBB27" w14:textId="1631B004" w:rsidR="00E64A1F" w:rsidRPr="00090C64" w:rsidRDefault="00E64A1F" w:rsidP="00E64A1F">
            <w:pPr>
              <w:pStyle w:val="TAC"/>
              <w:rPr>
                <w:rFonts w:cs="v5.0.0"/>
              </w:rPr>
            </w:pPr>
            <w:r w:rsidRPr="00090C64">
              <w:t>+46</w:t>
            </w:r>
          </w:p>
        </w:tc>
        <w:tc>
          <w:tcPr>
            <w:tcW w:w="1134" w:type="dxa"/>
          </w:tcPr>
          <w:p w14:paraId="6F77CFE9" w14:textId="57F7BD53" w:rsidR="00E64A1F" w:rsidRPr="00090C64" w:rsidRDefault="00E64A1F" w:rsidP="00E64A1F">
            <w:pPr>
              <w:pStyle w:val="TAC"/>
            </w:pPr>
            <w:r w:rsidRPr="00090C64">
              <w:t>+38</w:t>
            </w:r>
          </w:p>
        </w:tc>
        <w:tc>
          <w:tcPr>
            <w:tcW w:w="1134" w:type="dxa"/>
          </w:tcPr>
          <w:p w14:paraId="62700A83" w14:textId="31C00F5E" w:rsidR="00E64A1F" w:rsidRPr="00090C64" w:rsidRDefault="00E64A1F" w:rsidP="00E64A1F">
            <w:pPr>
              <w:pStyle w:val="TAC"/>
            </w:pPr>
            <w:r w:rsidRPr="00090C64">
              <w:t>+24</w:t>
            </w:r>
          </w:p>
        </w:tc>
        <w:tc>
          <w:tcPr>
            <w:tcW w:w="1701" w:type="dxa"/>
          </w:tcPr>
          <w:p w14:paraId="7F5040F1" w14:textId="7B01A75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4D85955" w14:textId="60C9347A" w:rsidR="00E64A1F" w:rsidRPr="00090C64" w:rsidRDefault="00E64A1F" w:rsidP="00E64A1F">
            <w:pPr>
              <w:pStyle w:val="TAC"/>
              <w:rPr>
                <w:rFonts w:cs="v5.0.0"/>
              </w:rPr>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5689" w:name="_Toc21125281"/>
      <w:bookmarkStart w:id="5690" w:name="_Toc29768271"/>
      <w:bookmarkStart w:id="5691" w:name="_Toc36044713"/>
      <w:bookmarkStart w:id="5692" w:name="_Toc37230618"/>
      <w:bookmarkStart w:id="5693" w:name="_Toc45907761"/>
      <w:bookmarkStart w:id="5694" w:name="_Toc53181866"/>
      <w:bookmarkStart w:id="5695" w:name="_Toc61127681"/>
      <w:bookmarkStart w:id="5696" w:name="_Toc67054695"/>
      <w:bookmarkStart w:id="5697" w:name="_Toc67061693"/>
      <w:bookmarkStart w:id="5698" w:name="_Toc74735211"/>
      <w:bookmarkStart w:id="5699" w:name="_Toc74753454"/>
      <w:bookmarkStart w:id="5700" w:name="_Toc76507713"/>
      <w:bookmarkStart w:id="5701" w:name="_Toc83109322"/>
      <w:r w:rsidRPr="00090C64">
        <w:t>7.7</w:t>
      </w:r>
      <w:r w:rsidRPr="00090C64">
        <w:tab/>
        <w:t>OTA Receiver spurious emissions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8725EB4" w14:textId="77777777" w:rsidR="00D57C09" w:rsidRPr="00090C64" w:rsidRDefault="00D57C09" w:rsidP="00D57C09">
      <w:pPr>
        <w:pStyle w:val="Heading3"/>
        <w:rPr>
          <w:lang w:eastAsia="sv-SE"/>
        </w:rPr>
      </w:pPr>
      <w:bookmarkStart w:id="5702" w:name="_Toc21125282"/>
      <w:bookmarkStart w:id="5703" w:name="_Toc29768272"/>
      <w:bookmarkStart w:id="5704" w:name="_Toc36044714"/>
      <w:bookmarkStart w:id="5705" w:name="_Toc37230619"/>
      <w:bookmarkStart w:id="5706" w:name="_Toc45907762"/>
      <w:bookmarkStart w:id="5707" w:name="_Toc53181867"/>
      <w:bookmarkStart w:id="5708" w:name="_Toc61127682"/>
      <w:bookmarkStart w:id="5709" w:name="_Toc67054696"/>
      <w:bookmarkStart w:id="5710" w:name="_Toc67061694"/>
      <w:bookmarkStart w:id="5711" w:name="_Toc74735212"/>
      <w:bookmarkStart w:id="5712" w:name="_Toc74753455"/>
      <w:bookmarkStart w:id="5713" w:name="_Toc76507714"/>
      <w:bookmarkStart w:id="5714" w:name="_Toc83109323"/>
      <w:r w:rsidRPr="00090C64">
        <w:rPr>
          <w:lang w:eastAsia="sv-SE"/>
        </w:rPr>
        <w:t>7.7.1</w:t>
      </w:r>
      <w:r w:rsidRPr="00090C64">
        <w:rPr>
          <w:lang w:eastAsia="sv-SE"/>
        </w:rPr>
        <w:tab/>
        <w:t>Definition and applicability</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5715" w:name="_Toc21125283"/>
      <w:bookmarkStart w:id="5716" w:name="_Toc29768273"/>
      <w:bookmarkStart w:id="5717" w:name="_Toc36044715"/>
      <w:bookmarkStart w:id="5718" w:name="_Toc37230620"/>
      <w:bookmarkStart w:id="5719" w:name="_Toc45907763"/>
      <w:bookmarkStart w:id="5720" w:name="_Toc53181868"/>
      <w:bookmarkStart w:id="5721" w:name="_Toc61127683"/>
      <w:bookmarkStart w:id="5722" w:name="_Toc67054697"/>
      <w:bookmarkStart w:id="5723" w:name="_Toc67061695"/>
      <w:bookmarkStart w:id="5724" w:name="_Toc74735213"/>
      <w:bookmarkStart w:id="5725" w:name="_Toc74753456"/>
      <w:bookmarkStart w:id="5726" w:name="_Toc76507715"/>
      <w:bookmarkStart w:id="5727" w:name="_Toc83109324"/>
      <w:r w:rsidRPr="00090C64">
        <w:rPr>
          <w:lang w:eastAsia="sv-SE"/>
        </w:rPr>
        <w:t>7.7.2</w:t>
      </w:r>
      <w:r w:rsidRPr="00090C64">
        <w:rPr>
          <w:lang w:eastAsia="sv-SE"/>
        </w:rPr>
        <w:tab/>
        <w:t>Minimum Requirement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5728" w:name="_Toc21125284"/>
      <w:bookmarkStart w:id="5729" w:name="_Toc29768274"/>
      <w:bookmarkStart w:id="5730" w:name="_Toc36044716"/>
      <w:bookmarkStart w:id="5731" w:name="_Toc37230621"/>
      <w:bookmarkStart w:id="5732" w:name="_Toc45907764"/>
      <w:bookmarkStart w:id="5733" w:name="_Toc53181869"/>
      <w:bookmarkStart w:id="5734" w:name="_Toc61127684"/>
      <w:bookmarkStart w:id="5735" w:name="_Toc67054698"/>
      <w:bookmarkStart w:id="5736" w:name="_Toc67061696"/>
      <w:bookmarkStart w:id="5737" w:name="_Toc74735214"/>
      <w:bookmarkStart w:id="5738" w:name="_Toc74753457"/>
      <w:bookmarkStart w:id="5739" w:name="_Toc76507716"/>
      <w:bookmarkStart w:id="5740" w:name="_Toc83109325"/>
      <w:r w:rsidRPr="00090C64">
        <w:rPr>
          <w:lang w:eastAsia="sv-SE"/>
        </w:rPr>
        <w:t>7.7.3</w:t>
      </w:r>
      <w:r w:rsidRPr="00090C64">
        <w:rPr>
          <w:lang w:eastAsia="sv-SE"/>
        </w:rPr>
        <w:tab/>
        <w:t>Test purpose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5741" w:name="_Toc21125285"/>
      <w:bookmarkStart w:id="5742" w:name="_Toc29768275"/>
      <w:bookmarkStart w:id="5743" w:name="_Toc36044717"/>
      <w:bookmarkStart w:id="5744" w:name="_Toc37230622"/>
      <w:bookmarkStart w:id="5745" w:name="_Toc45907765"/>
      <w:bookmarkStart w:id="5746" w:name="_Toc53181870"/>
      <w:bookmarkStart w:id="5747" w:name="_Toc61127685"/>
      <w:bookmarkStart w:id="5748" w:name="_Toc67054699"/>
      <w:bookmarkStart w:id="5749" w:name="_Toc67061697"/>
      <w:bookmarkStart w:id="5750" w:name="_Toc74735215"/>
      <w:bookmarkStart w:id="5751" w:name="_Toc74753458"/>
      <w:bookmarkStart w:id="5752" w:name="_Toc76507717"/>
      <w:bookmarkStart w:id="5753" w:name="_Toc83109326"/>
      <w:r w:rsidRPr="00090C64">
        <w:rPr>
          <w:lang w:eastAsia="sv-SE"/>
        </w:rPr>
        <w:t>7.7</w:t>
      </w:r>
      <w:r w:rsidRPr="00090C64">
        <w:rPr>
          <w:lang w:eastAsia="zh-CN"/>
        </w:rPr>
        <w:t>.</w:t>
      </w:r>
      <w:r w:rsidRPr="00090C64">
        <w:rPr>
          <w:lang w:eastAsia="sv-SE"/>
        </w:rPr>
        <w:t>4</w:t>
      </w:r>
      <w:r w:rsidRPr="00090C64">
        <w:rPr>
          <w:lang w:eastAsia="sv-SE"/>
        </w:rPr>
        <w:tab/>
        <w:t>Method of test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08F9015" w14:textId="77777777" w:rsidR="00D57C09" w:rsidRPr="00090C64" w:rsidRDefault="00D57C09" w:rsidP="00D57C09">
      <w:pPr>
        <w:pStyle w:val="Heading4"/>
        <w:rPr>
          <w:lang w:eastAsia="sv-SE"/>
        </w:rPr>
      </w:pPr>
      <w:bookmarkStart w:id="5754" w:name="_Toc21125286"/>
      <w:bookmarkStart w:id="5755" w:name="_Toc29768276"/>
      <w:bookmarkStart w:id="5756" w:name="_Toc36044718"/>
      <w:bookmarkStart w:id="5757" w:name="_Toc37230623"/>
      <w:bookmarkStart w:id="5758" w:name="_Toc45907766"/>
      <w:bookmarkStart w:id="5759" w:name="_Toc53181871"/>
      <w:bookmarkStart w:id="5760" w:name="_Toc61127686"/>
      <w:bookmarkStart w:id="5761" w:name="_Toc67054700"/>
      <w:bookmarkStart w:id="5762" w:name="_Toc67061698"/>
      <w:bookmarkStart w:id="5763" w:name="_Toc74735216"/>
      <w:bookmarkStart w:id="5764" w:name="_Toc74753459"/>
      <w:bookmarkStart w:id="5765" w:name="_Toc76507718"/>
      <w:bookmarkStart w:id="5766" w:name="_Toc83109327"/>
      <w:r w:rsidRPr="00090C64">
        <w:rPr>
          <w:lang w:eastAsia="sv-SE"/>
        </w:rPr>
        <w:t>7.7.4.1</w:t>
      </w:r>
      <w:r w:rsidRPr="00090C64">
        <w:rPr>
          <w:lang w:eastAsia="sv-SE"/>
        </w:rPr>
        <w:tab/>
        <w:t>Initial conditions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5767" w:name="_Toc21125287"/>
      <w:bookmarkStart w:id="5768" w:name="_Toc29768277"/>
      <w:bookmarkStart w:id="5769" w:name="_Toc36044719"/>
      <w:bookmarkStart w:id="5770" w:name="_Toc37230624"/>
      <w:bookmarkStart w:id="5771" w:name="_Toc45907767"/>
      <w:bookmarkStart w:id="5772" w:name="_Toc53181872"/>
      <w:bookmarkStart w:id="5773" w:name="_Toc61127687"/>
      <w:bookmarkStart w:id="5774" w:name="_Toc67054701"/>
      <w:bookmarkStart w:id="5775" w:name="_Toc67061699"/>
      <w:bookmarkStart w:id="5776" w:name="_Toc74735217"/>
      <w:bookmarkStart w:id="5777" w:name="_Toc74753460"/>
      <w:bookmarkStart w:id="5778" w:name="_Toc76507719"/>
      <w:bookmarkStart w:id="5779" w:name="_Toc83109328"/>
      <w:r w:rsidRPr="00090C64">
        <w:rPr>
          <w:lang w:eastAsia="sv-SE"/>
        </w:rPr>
        <w:t>7.7.4.2</w:t>
      </w:r>
      <w:r w:rsidRPr="00090C64">
        <w:rPr>
          <w:lang w:eastAsia="sv-SE"/>
        </w:rPr>
        <w:tab/>
        <w:t>Procedure</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5780" w:name="_Toc21125288"/>
      <w:bookmarkStart w:id="5781" w:name="_Toc29768278"/>
      <w:bookmarkStart w:id="5782" w:name="_Toc36044720"/>
      <w:bookmarkStart w:id="5783" w:name="_Toc37230625"/>
      <w:bookmarkStart w:id="5784" w:name="_Toc45907768"/>
      <w:bookmarkStart w:id="5785" w:name="_Toc53181873"/>
      <w:bookmarkStart w:id="5786" w:name="_Toc61127688"/>
      <w:bookmarkStart w:id="5787" w:name="_Toc67054702"/>
      <w:bookmarkStart w:id="5788" w:name="_Toc67061700"/>
      <w:bookmarkStart w:id="5789" w:name="_Toc74735218"/>
      <w:bookmarkStart w:id="5790" w:name="_Toc74753461"/>
      <w:bookmarkStart w:id="5791" w:name="_Toc76507720"/>
      <w:bookmarkStart w:id="5792" w:name="_Toc83109329"/>
      <w:r w:rsidRPr="00090C64">
        <w:rPr>
          <w:lang w:eastAsia="sv-SE"/>
        </w:rPr>
        <w:t>7.7</w:t>
      </w:r>
      <w:r w:rsidRPr="00090C64">
        <w:rPr>
          <w:lang w:eastAsia="zh-CN"/>
        </w:rPr>
        <w:t>.</w:t>
      </w:r>
      <w:r w:rsidRPr="00090C64">
        <w:rPr>
          <w:lang w:eastAsia="sv-SE"/>
        </w:rPr>
        <w:t>5</w:t>
      </w:r>
      <w:r w:rsidRPr="00090C64">
        <w:rPr>
          <w:lang w:eastAsia="sv-SE"/>
        </w:rPr>
        <w:tab/>
        <w:t>Test Requirement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5793" w:name="_Toc21125289"/>
      <w:bookmarkStart w:id="5794" w:name="_Toc29768279"/>
      <w:bookmarkStart w:id="5795" w:name="_Toc36044721"/>
      <w:bookmarkStart w:id="5796" w:name="_Toc37230626"/>
      <w:bookmarkStart w:id="5797" w:name="_Toc45907769"/>
      <w:bookmarkStart w:id="5798" w:name="_Toc53181874"/>
      <w:bookmarkStart w:id="5799" w:name="_Toc61127689"/>
      <w:bookmarkStart w:id="5800" w:name="_Toc67054703"/>
      <w:bookmarkStart w:id="5801" w:name="_Toc67061701"/>
      <w:bookmarkStart w:id="5802" w:name="_Toc74735219"/>
      <w:bookmarkStart w:id="5803" w:name="_Toc74753462"/>
      <w:bookmarkStart w:id="5804" w:name="_Toc76507721"/>
      <w:bookmarkStart w:id="5805" w:name="_Toc83109330"/>
      <w:r w:rsidRPr="00090C64">
        <w:t>7.8</w:t>
      </w:r>
      <w:r w:rsidRPr="00090C64">
        <w:tab/>
        <w:t>OTA Receiver intermodulation</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E86FFDD" w14:textId="77777777" w:rsidR="00D57C09" w:rsidRPr="00090C64" w:rsidRDefault="00D57C09" w:rsidP="00D57C09">
      <w:pPr>
        <w:pStyle w:val="Heading3"/>
        <w:rPr>
          <w:lang w:eastAsia="sv-SE"/>
        </w:rPr>
      </w:pPr>
      <w:bookmarkStart w:id="5806" w:name="_Toc21125290"/>
      <w:bookmarkStart w:id="5807" w:name="_Toc29768280"/>
      <w:bookmarkStart w:id="5808" w:name="_Toc36044722"/>
      <w:bookmarkStart w:id="5809" w:name="_Toc37230627"/>
      <w:bookmarkStart w:id="5810" w:name="_Toc45907770"/>
      <w:bookmarkStart w:id="5811" w:name="_Toc53181875"/>
      <w:bookmarkStart w:id="5812" w:name="_Toc61127690"/>
      <w:bookmarkStart w:id="5813" w:name="_Toc67054704"/>
      <w:bookmarkStart w:id="5814" w:name="_Toc67061702"/>
      <w:bookmarkStart w:id="5815" w:name="_Toc74735220"/>
      <w:bookmarkStart w:id="5816" w:name="_Toc74753463"/>
      <w:bookmarkStart w:id="5817" w:name="_Toc76507722"/>
      <w:bookmarkStart w:id="5818" w:name="_Toc83109331"/>
      <w:r w:rsidRPr="00090C64">
        <w:rPr>
          <w:lang w:eastAsia="sv-SE"/>
        </w:rPr>
        <w:t>7.8.1</w:t>
      </w:r>
      <w:r w:rsidRPr="00090C64">
        <w:rPr>
          <w:lang w:eastAsia="sv-SE"/>
        </w:rPr>
        <w:tab/>
        <w:t>Definition and applicability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5819" w:name="_Toc21125291"/>
      <w:bookmarkStart w:id="5820" w:name="_Toc29768281"/>
      <w:bookmarkStart w:id="5821" w:name="_Toc36044723"/>
      <w:bookmarkStart w:id="5822" w:name="_Toc37230628"/>
      <w:bookmarkStart w:id="5823" w:name="_Toc45907771"/>
      <w:bookmarkStart w:id="5824" w:name="_Toc53181876"/>
      <w:bookmarkStart w:id="5825" w:name="_Toc61127691"/>
      <w:bookmarkStart w:id="5826" w:name="_Toc67054705"/>
      <w:bookmarkStart w:id="5827" w:name="_Toc67061703"/>
      <w:bookmarkStart w:id="5828" w:name="_Toc74735221"/>
      <w:bookmarkStart w:id="5829" w:name="_Toc74753464"/>
      <w:bookmarkStart w:id="5830" w:name="_Toc76507723"/>
      <w:bookmarkStart w:id="5831" w:name="_Toc83109332"/>
      <w:r w:rsidRPr="00090C64">
        <w:rPr>
          <w:lang w:eastAsia="sv-SE"/>
        </w:rPr>
        <w:t>7.8.2</w:t>
      </w:r>
      <w:r w:rsidRPr="00090C64">
        <w:rPr>
          <w:lang w:eastAsia="sv-SE"/>
        </w:rPr>
        <w:tab/>
        <w:t>Minimum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5832" w:name="_Toc21125292"/>
      <w:bookmarkStart w:id="5833" w:name="_Toc29768282"/>
      <w:bookmarkStart w:id="5834" w:name="_Toc36044724"/>
      <w:bookmarkStart w:id="5835" w:name="_Toc37230629"/>
      <w:bookmarkStart w:id="5836" w:name="_Toc45907772"/>
      <w:bookmarkStart w:id="5837" w:name="_Toc53181877"/>
      <w:bookmarkStart w:id="5838" w:name="_Toc61127692"/>
      <w:bookmarkStart w:id="5839" w:name="_Toc67054706"/>
      <w:bookmarkStart w:id="5840" w:name="_Toc67061704"/>
      <w:bookmarkStart w:id="5841" w:name="_Toc74735222"/>
      <w:bookmarkStart w:id="5842" w:name="_Toc74753465"/>
      <w:bookmarkStart w:id="5843" w:name="_Toc76507724"/>
      <w:bookmarkStart w:id="5844" w:name="_Toc83109333"/>
      <w:r w:rsidRPr="00090C64">
        <w:rPr>
          <w:lang w:eastAsia="sv-SE"/>
        </w:rPr>
        <w:t>7.8.3</w:t>
      </w:r>
      <w:r w:rsidRPr="00090C64">
        <w:rPr>
          <w:lang w:eastAsia="sv-SE"/>
        </w:rPr>
        <w:tab/>
        <w:t>Test purpose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5845" w:name="_Toc21125293"/>
      <w:bookmarkStart w:id="5846" w:name="_Toc29768283"/>
      <w:bookmarkStart w:id="5847" w:name="_Toc36044725"/>
      <w:bookmarkStart w:id="5848" w:name="_Toc37230630"/>
      <w:bookmarkStart w:id="5849" w:name="_Toc45907773"/>
      <w:bookmarkStart w:id="5850" w:name="_Toc53181878"/>
      <w:bookmarkStart w:id="5851" w:name="_Toc61127693"/>
      <w:bookmarkStart w:id="5852" w:name="_Toc67054707"/>
      <w:bookmarkStart w:id="5853" w:name="_Toc67061705"/>
      <w:bookmarkStart w:id="5854" w:name="_Toc74735223"/>
      <w:bookmarkStart w:id="5855" w:name="_Toc74753466"/>
      <w:bookmarkStart w:id="5856" w:name="_Toc76507725"/>
      <w:bookmarkStart w:id="5857" w:name="_Toc83109334"/>
      <w:r w:rsidRPr="00090C64">
        <w:rPr>
          <w:lang w:eastAsia="sv-SE"/>
        </w:rPr>
        <w:t>7.8</w:t>
      </w:r>
      <w:r w:rsidRPr="00090C64">
        <w:rPr>
          <w:lang w:eastAsia="zh-CN"/>
        </w:rPr>
        <w:t>.</w:t>
      </w:r>
      <w:r w:rsidRPr="00090C64">
        <w:rPr>
          <w:lang w:eastAsia="sv-SE"/>
        </w:rPr>
        <w:t>4</w:t>
      </w:r>
      <w:r w:rsidRPr="00090C64">
        <w:rPr>
          <w:lang w:eastAsia="sv-SE"/>
        </w:rPr>
        <w:tab/>
        <w:t>Method of test</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748CF07A" w14:textId="77777777" w:rsidR="00D57C09" w:rsidRPr="00090C64" w:rsidRDefault="00D57C09" w:rsidP="00D57C09">
      <w:pPr>
        <w:pStyle w:val="Heading4"/>
        <w:tabs>
          <w:tab w:val="left" w:pos="6237"/>
        </w:tabs>
        <w:rPr>
          <w:lang w:eastAsia="sv-SE"/>
        </w:rPr>
      </w:pPr>
      <w:bookmarkStart w:id="5858" w:name="_Toc21125294"/>
      <w:bookmarkStart w:id="5859" w:name="_Toc29768284"/>
      <w:bookmarkStart w:id="5860" w:name="_Toc36044726"/>
      <w:bookmarkStart w:id="5861" w:name="_Toc37230631"/>
      <w:bookmarkStart w:id="5862" w:name="_Toc45907774"/>
      <w:bookmarkStart w:id="5863" w:name="_Toc53181879"/>
      <w:bookmarkStart w:id="5864" w:name="_Toc61127694"/>
      <w:bookmarkStart w:id="5865" w:name="_Toc67054708"/>
      <w:bookmarkStart w:id="5866" w:name="_Toc67061706"/>
      <w:bookmarkStart w:id="5867" w:name="_Toc74735224"/>
      <w:bookmarkStart w:id="5868" w:name="_Toc74753467"/>
      <w:bookmarkStart w:id="5869" w:name="_Toc76507726"/>
      <w:bookmarkStart w:id="5870" w:name="_Toc83109335"/>
      <w:r w:rsidRPr="00090C64">
        <w:rPr>
          <w:lang w:eastAsia="sv-SE"/>
        </w:rPr>
        <w:t>7.8.4.1</w:t>
      </w:r>
      <w:r w:rsidRPr="00090C64">
        <w:rPr>
          <w:lang w:eastAsia="sv-SE"/>
        </w:rPr>
        <w:tab/>
        <w:t>Initial conditions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5871" w:name="_Toc21125295"/>
      <w:bookmarkStart w:id="5872" w:name="_Toc29768285"/>
      <w:bookmarkStart w:id="5873" w:name="_Toc36044727"/>
      <w:bookmarkStart w:id="5874" w:name="_Toc37230632"/>
      <w:bookmarkStart w:id="5875" w:name="_Toc45907775"/>
      <w:bookmarkStart w:id="5876" w:name="_Toc53181880"/>
      <w:bookmarkStart w:id="5877" w:name="_Toc61127695"/>
      <w:bookmarkStart w:id="5878" w:name="_Toc67054709"/>
      <w:bookmarkStart w:id="5879" w:name="_Toc67061707"/>
      <w:bookmarkStart w:id="5880" w:name="_Toc74735225"/>
      <w:bookmarkStart w:id="5881" w:name="_Toc74753468"/>
      <w:bookmarkStart w:id="5882" w:name="_Toc76507727"/>
      <w:bookmarkStart w:id="5883" w:name="_Toc83109336"/>
      <w:r w:rsidRPr="00090C64">
        <w:rPr>
          <w:lang w:eastAsia="sv-SE"/>
        </w:rPr>
        <w:t>7.8.4.2</w:t>
      </w:r>
      <w:r w:rsidRPr="00090C64">
        <w:rPr>
          <w:lang w:eastAsia="sv-SE"/>
        </w:rPr>
        <w:tab/>
        <w:t>Procedure</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6A94D7A8" w14:textId="77777777" w:rsidR="00D57C09" w:rsidRPr="00090C64" w:rsidRDefault="00D57C09" w:rsidP="00D57C09">
      <w:pPr>
        <w:pStyle w:val="Heading5"/>
        <w:tabs>
          <w:tab w:val="left" w:pos="6237"/>
        </w:tabs>
      </w:pPr>
      <w:bookmarkStart w:id="5884" w:name="_Toc21125296"/>
      <w:bookmarkStart w:id="5885" w:name="_Toc29768286"/>
      <w:bookmarkStart w:id="5886" w:name="_Toc36044728"/>
      <w:bookmarkStart w:id="5887" w:name="_Toc37230633"/>
      <w:bookmarkStart w:id="5888" w:name="_Toc45907776"/>
      <w:bookmarkStart w:id="5889" w:name="_Toc53181881"/>
      <w:bookmarkStart w:id="5890" w:name="_Toc61127696"/>
      <w:bookmarkStart w:id="5891" w:name="_Toc67054710"/>
      <w:bookmarkStart w:id="5892" w:name="_Toc67061708"/>
      <w:bookmarkStart w:id="5893" w:name="_Toc74735226"/>
      <w:bookmarkStart w:id="5894" w:name="_Toc74753469"/>
      <w:bookmarkStart w:id="5895" w:name="_Toc76507728"/>
      <w:bookmarkStart w:id="5896" w:name="_Toc83109337"/>
      <w:r w:rsidRPr="00090C64">
        <w:t>7.8.4.2.1</w:t>
      </w:r>
      <w:r w:rsidRPr="00090C64">
        <w:tab/>
        <w:t>General procedure</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5897" w:name="_Toc21125297"/>
      <w:bookmarkStart w:id="5898" w:name="_Toc29768287"/>
      <w:bookmarkStart w:id="5899" w:name="_Toc36044729"/>
      <w:bookmarkStart w:id="5900" w:name="_Toc37230634"/>
      <w:bookmarkStart w:id="5901" w:name="_Toc45907777"/>
      <w:bookmarkStart w:id="5902" w:name="_Toc53181882"/>
      <w:bookmarkStart w:id="5903" w:name="_Toc61127697"/>
      <w:bookmarkStart w:id="5904" w:name="_Toc67054711"/>
      <w:bookmarkStart w:id="5905" w:name="_Toc67061709"/>
      <w:bookmarkStart w:id="5906" w:name="_Toc74735227"/>
      <w:bookmarkStart w:id="5907" w:name="_Toc74753470"/>
      <w:bookmarkStart w:id="5908" w:name="_Toc76507729"/>
      <w:bookmarkStart w:id="5909" w:name="_Toc83109338"/>
      <w:r w:rsidRPr="00090C64">
        <w:t>7.8.4.2.2</w:t>
      </w:r>
      <w:r w:rsidRPr="00090C64">
        <w:tab/>
        <w:t>MSR operation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5910" w:name="_Toc21125298"/>
      <w:bookmarkStart w:id="5911" w:name="_Toc29768288"/>
      <w:bookmarkStart w:id="5912" w:name="_Toc36044730"/>
      <w:bookmarkStart w:id="5913" w:name="_Toc37230635"/>
      <w:bookmarkStart w:id="5914" w:name="_Toc45907778"/>
      <w:bookmarkStart w:id="5915" w:name="_Toc53181883"/>
      <w:bookmarkStart w:id="5916" w:name="_Toc61127698"/>
      <w:bookmarkStart w:id="5917" w:name="_Toc67054712"/>
      <w:bookmarkStart w:id="5918" w:name="_Toc67061710"/>
      <w:bookmarkStart w:id="5919" w:name="_Toc74735228"/>
      <w:bookmarkStart w:id="5920" w:name="_Toc74753471"/>
      <w:bookmarkStart w:id="5921" w:name="_Toc76507730"/>
      <w:bookmarkStart w:id="5922" w:name="_Toc83109339"/>
      <w:r w:rsidRPr="00090C64">
        <w:t>7.8.4.2.3</w:t>
      </w:r>
      <w:r w:rsidRPr="00090C64">
        <w:tab/>
        <w:t>Single RAT UTRA FDD operation</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5923" w:name="_Toc21125299"/>
      <w:bookmarkStart w:id="5924" w:name="_Toc29768289"/>
      <w:bookmarkStart w:id="5925" w:name="_Toc36044731"/>
      <w:bookmarkStart w:id="5926" w:name="_Toc37230636"/>
      <w:bookmarkStart w:id="5927" w:name="_Toc45907779"/>
      <w:bookmarkStart w:id="5928" w:name="_Toc53181884"/>
      <w:bookmarkStart w:id="5929" w:name="_Toc61127699"/>
      <w:bookmarkStart w:id="5930" w:name="_Toc67054713"/>
      <w:bookmarkStart w:id="5931" w:name="_Toc67061711"/>
      <w:bookmarkStart w:id="5932" w:name="_Toc74735229"/>
      <w:bookmarkStart w:id="5933" w:name="_Toc74753472"/>
      <w:bookmarkStart w:id="5934" w:name="_Toc76507731"/>
      <w:bookmarkStart w:id="5935" w:name="_Toc83109340"/>
      <w:r w:rsidRPr="00090C64">
        <w:t>7.8.4.2.4</w:t>
      </w:r>
      <w:r w:rsidRPr="00090C64">
        <w:tab/>
        <w:t>Single RAT E-UTRA operation</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5936" w:name="_Toc21125300"/>
      <w:bookmarkStart w:id="5937" w:name="_Toc29768290"/>
      <w:bookmarkStart w:id="5938" w:name="_Toc36044732"/>
      <w:bookmarkStart w:id="5939" w:name="_Toc37230637"/>
      <w:bookmarkStart w:id="5940" w:name="_Toc45907780"/>
      <w:bookmarkStart w:id="5941" w:name="_Toc53181885"/>
      <w:bookmarkStart w:id="5942" w:name="_Toc61127700"/>
      <w:bookmarkStart w:id="5943" w:name="_Toc67054714"/>
      <w:bookmarkStart w:id="5944" w:name="_Toc67061712"/>
      <w:bookmarkStart w:id="5945" w:name="_Toc74735230"/>
      <w:bookmarkStart w:id="5946" w:name="_Toc74753473"/>
      <w:bookmarkStart w:id="5947" w:name="_Toc76507732"/>
      <w:bookmarkStart w:id="5948" w:name="_Toc83109341"/>
      <w:r w:rsidRPr="00090C64">
        <w:rPr>
          <w:lang w:eastAsia="sv-SE"/>
        </w:rPr>
        <w:t>7.8</w:t>
      </w:r>
      <w:r w:rsidRPr="00090C64">
        <w:rPr>
          <w:lang w:eastAsia="zh-CN"/>
        </w:rPr>
        <w:t>.</w:t>
      </w:r>
      <w:r w:rsidRPr="00090C64">
        <w:rPr>
          <w:lang w:eastAsia="sv-SE"/>
        </w:rPr>
        <w:t>5</w:t>
      </w:r>
      <w:r w:rsidRPr="00090C64">
        <w:rPr>
          <w:lang w:eastAsia="sv-SE"/>
        </w:rPr>
        <w:tab/>
        <w:t>Test Requirement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A8CC0EB" w14:textId="77777777" w:rsidR="00D57C09" w:rsidRPr="00090C64" w:rsidRDefault="00D57C09" w:rsidP="00D57C09">
      <w:pPr>
        <w:pStyle w:val="Heading4"/>
      </w:pPr>
      <w:bookmarkStart w:id="5949" w:name="_Toc21125301"/>
      <w:bookmarkStart w:id="5950" w:name="_Toc29768291"/>
      <w:bookmarkStart w:id="5951" w:name="_Toc36044733"/>
      <w:bookmarkStart w:id="5952" w:name="_Toc37230638"/>
      <w:bookmarkStart w:id="5953" w:name="_Toc45907781"/>
      <w:bookmarkStart w:id="5954" w:name="_Toc53181886"/>
      <w:bookmarkStart w:id="5955" w:name="_Toc61127701"/>
      <w:bookmarkStart w:id="5956" w:name="_Toc67054715"/>
      <w:bookmarkStart w:id="5957" w:name="_Toc67061713"/>
      <w:bookmarkStart w:id="5958" w:name="_Toc74735231"/>
      <w:bookmarkStart w:id="5959" w:name="_Toc74753474"/>
      <w:bookmarkStart w:id="5960" w:name="_Toc76507733"/>
      <w:bookmarkStart w:id="5961" w:name="_Toc83109342"/>
      <w:r w:rsidRPr="00090C64">
        <w:t>7.8.5.1</w:t>
      </w:r>
      <w:r w:rsidRPr="00090C64">
        <w:tab/>
        <w:t>MSR operation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54D19D0F" w14:textId="77777777" w:rsidR="00D57C09" w:rsidRPr="00090C64" w:rsidRDefault="00D57C09" w:rsidP="00D57C09">
      <w:pPr>
        <w:pStyle w:val="Heading5"/>
      </w:pPr>
      <w:bookmarkStart w:id="5962" w:name="_Toc21125302"/>
      <w:bookmarkStart w:id="5963" w:name="_Toc29768292"/>
      <w:bookmarkStart w:id="5964" w:name="_Toc36044734"/>
      <w:bookmarkStart w:id="5965" w:name="_Toc37230639"/>
      <w:bookmarkStart w:id="5966" w:name="_Toc45907782"/>
      <w:bookmarkStart w:id="5967" w:name="_Toc53181887"/>
      <w:bookmarkStart w:id="5968" w:name="_Toc61127702"/>
      <w:bookmarkStart w:id="5969" w:name="_Toc67054716"/>
      <w:bookmarkStart w:id="5970" w:name="_Toc67061714"/>
      <w:bookmarkStart w:id="5971" w:name="_Toc74735232"/>
      <w:bookmarkStart w:id="5972" w:name="_Toc74753475"/>
      <w:bookmarkStart w:id="5973" w:name="_Toc76507734"/>
      <w:bookmarkStart w:id="5974" w:name="_Toc83109343"/>
      <w:r w:rsidRPr="00090C64">
        <w:t>7.8.5.1.1</w:t>
      </w:r>
      <w:r w:rsidRPr="00090C64">
        <w:tab/>
        <w:t>General intermodulation test requirement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5975" w:name="_Toc21125303"/>
      <w:bookmarkStart w:id="5976" w:name="_Toc29768293"/>
      <w:bookmarkStart w:id="5977" w:name="_Toc36044735"/>
      <w:bookmarkStart w:id="5978" w:name="_Toc37230640"/>
      <w:bookmarkStart w:id="5979" w:name="_Toc45907783"/>
      <w:bookmarkStart w:id="5980" w:name="_Toc53181888"/>
      <w:bookmarkStart w:id="5981" w:name="_Toc61127703"/>
      <w:bookmarkStart w:id="5982" w:name="_Toc67054717"/>
      <w:bookmarkStart w:id="5983" w:name="_Toc67061715"/>
      <w:bookmarkStart w:id="5984" w:name="_Toc74735233"/>
      <w:bookmarkStart w:id="5985" w:name="_Toc74753476"/>
      <w:bookmarkStart w:id="5986" w:name="_Toc76507735"/>
      <w:bookmarkStart w:id="5987" w:name="_Toc83109344"/>
      <w:r w:rsidRPr="00090C64">
        <w:t>7.8.5.1.2</w:t>
      </w:r>
      <w:r w:rsidRPr="00090C64">
        <w:tab/>
        <w:t>General narrowband intermodulation test requirement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5988" w:name="_Toc21125304"/>
      <w:bookmarkStart w:id="5989" w:name="_Toc29768294"/>
      <w:bookmarkStart w:id="5990" w:name="_Toc36044736"/>
      <w:bookmarkStart w:id="5991" w:name="_Toc37230641"/>
      <w:bookmarkStart w:id="5992" w:name="_Toc45907784"/>
      <w:bookmarkStart w:id="5993" w:name="_Toc53181889"/>
      <w:bookmarkStart w:id="5994" w:name="_Toc61127704"/>
      <w:bookmarkStart w:id="5995" w:name="_Toc67054718"/>
      <w:bookmarkStart w:id="5996" w:name="_Toc67061716"/>
      <w:bookmarkStart w:id="5997" w:name="_Toc74735234"/>
      <w:bookmarkStart w:id="5998" w:name="_Toc74753477"/>
      <w:bookmarkStart w:id="5999" w:name="_Toc76507736"/>
      <w:bookmarkStart w:id="6000" w:name="_Toc83109345"/>
      <w:r w:rsidRPr="00090C64">
        <w:t>7.8.5.2</w:t>
      </w:r>
      <w:r w:rsidRPr="00090C64">
        <w:tab/>
        <w:t>Single RAT UTRA operation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6001" w:name="_Toc21125305"/>
      <w:bookmarkStart w:id="6002" w:name="_Toc29768295"/>
      <w:bookmarkStart w:id="6003" w:name="_Toc36044737"/>
      <w:bookmarkStart w:id="6004" w:name="_Toc37230642"/>
      <w:bookmarkStart w:id="6005" w:name="_Toc45907785"/>
      <w:bookmarkStart w:id="6006" w:name="_Toc53181890"/>
      <w:bookmarkStart w:id="6007" w:name="_Toc61127705"/>
      <w:bookmarkStart w:id="6008" w:name="_Toc67054719"/>
      <w:bookmarkStart w:id="6009" w:name="_Toc67061717"/>
      <w:bookmarkStart w:id="6010" w:name="_Toc74735235"/>
      <w:bookmarkStart w:id="6011" w:name="_Toc74753478"/>
      <w:bookmarkStart w:id="6012" w:name="_Toc76507737"/>
      <w:bookmarkStart w:id="6013" w:name="_Toc83109346"/>
      <w:r w:rsidRPr="00090C64">
        <w:t>7.8.5.3</w:t>
      </w:r>
      <w:r w:rsidRPr="00090C64">
        <w:tab/>
        <w:t>Single RAT E- UTRA operation</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014" w:name="_Toc21125306"/>
      <w:bookmarkStart w:id="6015" w:name="_Toc29768296"/>
      <w:bookmarkStart w:id="6016" w:name="_Toc36044738"/>
      <w:bookmarkStart w:id="6017" w:name="_Toc37230643"/>
      <w:bookmarkStart w:id="6018" w:name="_Toc45907786"/>
      <w:bookmarkStart w:id="6019" w:name="_Toc53181891"/>
      <w:bookmarkStart w:id="6020" w:name="_Toc61127706"/>
      <w:bookmarkStart w:id="6021" w:name="_Toc67054720"/>
      <w:bookmarkStart w:id="6022" w:name="_Toc67061718"/>
      <w:bookmarkStart w:id="6023" w:name="_Toc74735236"/>
      <w:bookmarkStart w:id="6024" w:name="_Toc74753479"/>
      <w:bookmarkStart w:id="6025" w:name="_Toc76507738"/>
      <w:bookmarkStart w:id="6026" w:name="_Toc83109347"/>
      <w:r w:rsidRPr="00090C64">
        <w:t>7.9</w:t>
      </w:r>
      <w:r w:rsidRPr="00090C64">
        <w:tab/>
        <w:t>OTA In-channel selectivity</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02127490" w14:textId="77777777" w:rsidR="00D57C09" w:rsidRPr="00090C64" w:rsidRDefault="00D57C09" w:rsidP="00D57C09">
      <w:pPr>
        <w:pStyle w:val="Heading3"/>
        <w:rPr>
          <w:lang w:eastAsia="sv-SE"/>
        </w:rPr>
      </w:pPr>
      <w:bookmarkStart w:id="6027" w:name="_Toc21125307"/>
      <w:bookmarkStart w:id="6028" w:name="_Toc29768297"/>
      <w:bookmarkStart w:id="6029" w:name="_Toc36044739"/>
      <w:bookmarkStart w:id="6030" w:name="_Toc37230644"/>
      <w:bookmarkStart w:id="6031" w:name="_Toc45907787"/>
      <w:bookmarkStart w:id="6032" w:name="_Toc53181892"/>
      <w:bookmarkStart w:id="6033" w:name="_Toc61127707"/>
      <w:bookmarkStart w:id="6034" w:name="_Toc67054721"/>
      <w:bookmarkStart w:id="6035" w:name="_Toc67061719"/>
      <w:bookmarkStart w:id="6036" w:name="_Toc74735237"/>
      <w:bookmarkStart w:id="6037" w:name="_Toc74753480"/>
      <w:bookmarkStart w:id="6038" w:name="_Toc76507739"/>
      <w:bookmarkStart w:id="6039" w:name="_Toc83109348"/>
      <w:r w:rsidRPr="00090C64">
        <w:rPr>
          <w:lang w:eastAsia="sv-SE"/>
        </w:rPr>
        <w:t>7.9.1</w:t>
      </w:r>
      <w:r w:rsidRPr="00090C64">
        <w:rPr>
          <w:lang w:eastAsia="sv-SE"/>
        </w:rPr>
        <w:tab/>
        <w:t>Definition and applicability</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040" w:name="_Toc21125308"/>
      <w:bookmarkStart w:id="6041" w:name="_Toc29768298"/>
      <w:bookmarkStart w:id="6042" w:name="_Toc36044740"/>
      <w:bookmarkStart w:id="6043" w:name="_Toc37230645"/>
      <w:bookmarkStart w:id="6044" w:name="_Toc45907788"/>
      <w:bookmarkStart w:id="6045" w:name="_Toc53181893"/>
      <w:bookmarkStart w:id="6046" w:name="_Toc61127708"/>
      <w:bookmarkStart w:id="6047" w:name="_Toc67054722"/>
      <w:bookmarkStart w:id="6048" w:name="_Toc67061720"/>
      <w:bookmarkStart w:id="6049" w:name="_Toc74735238"/>
      <w:bookmarkStart w:id="6050" w:name="_Toc74753481"/>
      <w:bookmarkStart w:id="6051" w:name="_Toc76507740"/>
      <w:bookmarkStart w:id="6052" w:name="_Toc83109349"/>
      <w:r w:rsidRPr="00090C64">
        <w:rPr>
          <w:lang w:eastAsia="sv-SE"/>
        </w:rPr>
        <w:t>7.9.2</w:t>
      </w:r>
      <w:r w:rsidRPr="00090C64">
        <w:rPr>
          <w:lang w:eastAsia="sv-SE"/>
        </w:rPr>
        <w:tab/>
        <w:t>Minimum Requirement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053" w:name="_Toc21125309"/>
      <w:bookmarkStart w:id="6054" w:name="_Toc29768299"/>
      <w:bookmarkStart w:id="6055" w:name="_Toc36044741"/>
      <w:bookmarkStart w:id="6056" w:name="_Toc37230646"/>
      <w:bookmarkStart w:id="6057" w:name="_Toc45907789"/>
      <w:bookmarkStart w:id="6058" w:name="_Toc53181894"/>
      <w:bookmarkStart w:id="6059" w:name="_Toc61127709"/>
      <w:bookmarkStart w:id="6060" w:name="_Toc67054723"/>
      <w:bookmarkStart w:id="6061" w:name="_Toc67061721"/>
      <w:bookmarkStart w:id="6062" w:name="_Toc74735239"/>
      <w:bookmarkStart w:id="6063" w:name="_Toc74753482"/>
      <w:bookmarkStart w:id="6064" w:name="_Toc76507741"/>
      <w:bookmarkStart w:id="6065" w:name="_Toc83109350"/>
      <w:r w:rsidRPr="00090C64">
        <w:rPr>
          <w:lang w:eastAsia="sv-SE"/>
        </w:rPr>
        <w:t>7.9.3</w:t>
      </w:r>
      <w:r w:rsidRPr="00090C64">
        <w:rPr>
          <w:lang w:eastAsia="sv-SE"/>
        </w:rPr>
        <w:tab/>
        <w:t>Test purpose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066" w:name="_Toc21125310"/>
      <w:bookmarkStart w:id="6067" w:name="_Toc29768300"/>
      <w:bookmarkStart w:id="6068" w:name="_Toc36044742"/>
      <w:bookmarkStart w:id="6069" w:name="_Toc37230647"/>
      <w:bookmarkStart w:id="6070" w:name="_Toc45907790"/>
      <w:bookmarkStart w:id="6071" w:name="_Toc53181895"/>
      <w:bookmarkStart w:id="6072" w:name="_Toc61127710"/>
      <w:bookmarkStart w:id="6073" w:name="_Toc67054724"/>
      <w:bookmarkStart w:id="6074" w:name="_Toc67061722"/>
      <w:bookmarkStart w:id="6075" w:name="_Toc74735240"/>
      <w:bookmarkStart w:id="6076" w:name="_Toc74753483"/>
      <w:bookmarkStart w:id="6077" w:name="_Toc76507742"/>
      <w:bookmarkStart w:id="6078" w:name="_Toc83109351"/>
      <w:r w:rsidRPr="00090C64">
        <w:rPr>
          <w:lang w:eastAsia="sv-SE"/>
        </w:rPr>
        <w:t>7.9</w:t>
      </w:r>
      <w:r w:rsidRPr="00090C64">
        <w:rPr>
          <w:lang w:eastAsia="zh-CN"/>
        </w:rPr>
        <w:t>.</w:t>
      </w:r>
      <w:r w:rsidRPr="00090C64">
        <w:rPr>
          <w:lang w:eastAsia="sv-SE"/>
        </w:rPr>
        <w:t>4</w:t>
      </w:r>
      <w:r w:rsidRPr="00090C64">
        <w:rPr>
          <w:lang w:eastAsia="sv-SE"/>
        </w:rPr>
        <w:tab/>
        <w:t>Method of test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76A5DEBB" w14:textId="77777777" w:rsidR="00D57C09" w:rsidRPr="00090C64" w:rsidRDefault="00D57C09" w:rsidP="00D57C09">
      <w:pPr>
        <w:pStyle w:val="Heading4"/>
        <w:rPr>
          <w:lang w:eastAsia="sv-SE"/>
        </w:rPr>
      </w:pPr>
      <w:bookmarkStart w:id="6079" w:name="_Toc21125311"/>
      <w:bookmarkStart w:id="6080" w:name="_Toc29768301"/>
      <w:bookmarkStart w:id="6081" w:name="_Toc36044743"/>
      <w:bookmarkStart w:id="6082" w:name="_Toc37230648"/>
      <w:bookmarkStart w:id="6083" w:name="_Toc45907791"/>
      <w:bookmarkStart w:id="6084" w:name="_Toc53181896"/>
      <w:bookmarkStart w:id="6085" w:name="_Toc61127711"/>
      <w:bookmarkStart w:id="6086" w:name="_Toc67054725"/>
      <w:bookmarkStart w:id="6087" w:name="_Toc67061723"/>
      <w:bookmarkStart w:id="6088" w:name="_Toc74735241"/>
      <w:bookmarkStart w:id="6089" w:name="_Toc74753484"/>
      <w:bookmarkStart w:id="6090" w:name="_Toc76507743"/>
      <w:bookmarkStart w:id="6091" w:name="_Toc83109352"/>
      <w:r w:rsidRPr="00090C64">
        <w:rPr>
          <w:lang w:eastAsia="sv-SE"/>
        </w:rPr>
        <w:t>7.9.4.1</w:t>
      </w:r>
      <w:r w:rsidRPr="00090C64">
        <w:rPr>
          <w:lang w:eastAsia="sv-SE"/>
        </w:rPr>
        <w:tab/>
        <w:t>Initial conditions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092" w:name="_Toc21125312"/>
      <w:bookmarkStart w:id="6093" w:name="_Toc29768302"/>
      <w:bookmarkStart w:id="6094" w:name="_Toc36044744"/>
      <w:bookmarkStart w:id="6095" w:name="_Toc37230649"/>
      <w:bookmarkStart w:id="6096" w:name="_Toc45907792"/>
      <w:bookmarkStart w:id="6097" w:name="_Toc53181897"/>
      <w:bookmarkStart w:id="6098" w:name="_Toc61127712"/>
      <w:bookmarkStart w:id="6099" w:name="_Toc67054726"/>
      <w:bookmarkStart w:id="6100" w:name="_Toc67061724"/>
      <w:bookmarkStart w:id="6101" w:name="_Toc74735242"/>
      <w:bookmarkStart w:id="6102" w:name="_Toc74753485"/>
      <w:bookmarkStart w:id="6103" w:name="_Toc76507744"/>
      <w:bookmarkStart w:id="6104" w:name="_Toc83109353"/>
      <w:r w:rsidRPr="00090C64">
        <w:rPr>
          <w:lang w:eastAsia="sv-SE"/>
        </w:rPr>
        <w:t>7.9.4.2</w:t>
      </w:r>
      <w:r w:rsidRPr="00090C64">
        <w:rPr>
          <w:lang w:eastAsia="sv-SE"/>
        </w:rPr>
        <w:tab/>
        <w:t>Procedure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105" w:name="_Toc21125313"/>
      <w:bookmarkStart w:id="6106" w:name="_Toc29768303"/>
      <w:bookmarkStart w:id="6107" w:name="_Toc36044745"/>
      <w:bookmarkStart w:id="6108" w:name="_Toc37230650"/>
      <w:bookmarkStart w:id="6109" w:name="_Toc45907793"/>
      <w:bookmarkStart w:id="6110" w:name="_Toc53181898"/>
      <w:bookmarkStart w:id="6111" w:name="_Toc61127713"/>
      <w:bookmarkStart w:id="6112" w:name="_Toc67054727"/>
      <w:bookmarkStart w:id="6113" w:name="_Toc67061725"/>
      <w:bookmarkStart w:id="6114" w:name="_Toc74735243"/>
      <w:bookmarkStart w:id="6115" w:name="_Toc74753486"/>
      <w:bookmarkStart w:id="6116" w:name="_Toc76507745"/>
      <w:bookmarkStart w:id="6117" w:name="_Toc83109354"/>
      <w:r w:rsidRPr="00090C64">
        <w:rPr>
          <w:lang w:eastAsia="sv-SE"/>
        </w:rPr>
        <w:t>7.9</w:t>
      </w:r>
      <w:r w:rsidRPr="00090C64">
        <w:rPr>
          <w:lang w:eastAsia="zh-CN"/>
        </w:rPr>
        <w:t>.</w:t>
      </w:r>
      <w:r w:rsidRPr="00090C64">
        <w:rPr>
          <w:lang w:eastAsia="sv-SE"/>
        </w:rPr>
        <w:t>5</w:t>
      </w:r>
      <w:r w:rsidRPr="00090C64">
        <w:rPr>
          <w:lang w:eastAsia="sv-SE"/>
        </w:rPr>
        <w:tab/>
        <w:t>Test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478C7BFE" w14:textId="77777777" w:rsidR="00D57C09" w:rsidRPr="00090C64" w:rsidRDefault="00D57C09" w:rsidP="00D57C09">
      <w:pPr>
        <w:pStyle w:val="Heading4"/>
        <w:rPr>
          <w:lang w:eastAsia="sv-SE"/>
        </w:rPr>
      </w:pPr>
      <w:bookmarkStart w:id="6118" w:name="_Hlk524094919"/>
      <w:bookmarkStart w:id="6119" w:name="_Toc21125314"/>
      <w:bookmarkStart w:id="6120" w:name="_Toc29768304"/>
      <w:bookmarkStart w:id="6121" w:name="_Toc36044746"/>
      <w:bookmarkStart w:id="6122" w:name="_Toc37230651"/>
      <w:bookmarkStart w:id="6123" w:name="_Toc45907794"/>
      <w:bookmarkStart w:id="6124" w:name="_Toc53181899"/>
      <w:bookmarkStart w:id="6125" w:name="_Toc61127714"/>
      <w:bookmarkStart w:id="6126" w:name="_Toc67054728"/>
      <w:bookmarkStart w:id="6127" w:name="_Toc67061726"/>
      <w:bookmarkStart w:id="6128" w:name="_Toc74735244"/>
      <w:bookmarkStart w:id="6129" w:name="_Toc74753487"/>
      <w:bookmarkStart w:id="6130" w:name="_Toc76507746"/>
      <w:bookmarkStart w:id="6131" w:name="_Toc83109355"/>
      <w:r w:rsidRPr="00090C64">
        <w:rPr>
          <w:lang w:eastAsia="sv-SE"/>
        </w:rPr>
        <w:t>7.9.5.1</w:t>
      </w:r>
      <w:r w:rsidRPr="00090C64">
        <w:rPr>
          <w:lang w:eastAsia="sv-SE"/>
        </w:rPr>
        <w:tab/>
        <w:t>E-UTRA test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6132" w:name="_Toc21125315"/>
      <w:bookmarkStart w:id="6133" w:name="_Toc29768305"/>
      <w:bookmarkStart w:id="6134" w:name="_Toc36044747"/>
      <w:bookmarkStart w:id="6135" w:name="_Toc37230652"/>
      <w:bookmarkStart w:id="6136" w:name="_Toc45907795"/>
      <w:bookmarkStart w:id="6137" w:name="_Toc53181900"/>
      <w:bookmarkStart w:id="6138" w:name="_Toc61127715"/>
      <w:bookmarkStart w:id="6139" w:name="_Toc67054729"/>
      <w:bookmarkStart w:id="6140" w:name="_Toc67061727"/>
      <w:bookmarkStart w:id="6141" w:name="_Toc74735245"/>
      <w:bookmarkStart w:id="6142" w:name="_Toc74753488"/>
      <w:bookmarkStart w:id="6143" w:name="_Toc76507747"/>
      <w:bookmarkStart w:id="6144" w:name="_Toc83109356"/>
      <w:r w:rsidRPr="00090C64">
        <w:rPr>
          <w:lang w:eastAsia="sv-SE"/>
        </w:rPr>
        <w:t>7.9.5.2</w:t>
      </w:r>
      <w:r w:rsidRPr="00090C64">
        <w:rPr>
          <w:lang w:eastAsia="sv-SE"/>
        </w:rPr>
        <w:tab/>
        <w:t>NR test requirement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6145" w:name="_Toc21125316"/>
      <w:bookmarkStart w:id="6146" w:name="_Toc29768306"/>
      <w:bookmarkStart w:id="6147" w:name="_Toc36044748"/>
      <w:bookmarkStart w:id="6148" w:name="_Toc37230653"/>
      <w:bookmarkStart w:id="6149" w:name="_Toc45907796"/>
      <w:bookmarkStart w:id="6150" w:name="_Toc53181901"/>
      <w:bookmarkStart w:id="6151" w:name="_Toc61127716"/>
      <w:bookmarkStart w:id="6152" w:name="_Toc67054730"/>
      <w:bookmarkStart w:id="6153" w:name="_Toc67061728"/>
      <w:bookmarkStart w:id="6154" w:name="_Toc74735246"/>
      <w:bookmarkStart w:id="6155" w:name="_Toc74753489"/>
      <w:bookmarkStart w:id="6156" w:name="_Toc76507748"/>
      <w:bookmarkStart w:id="6157" w:name="_Toc83109357"/>
      <w:r w:rsidRPr="00090C64">
        <w:t>8</w:t>
      </w:r>
      <w:r w:rsidRPr="00090C64">
        <w:tab/>
        <w:t>Radiated performance requirements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6F1D12F4" w14:textId="77777777" w:rsidR="00D57C09" w:rsidRPr="00090C64" w:rsidRDefault="00D57C09" w:rsidP="00D57C09">
      <w:pPr>
        <w:pStyle w:val="Heading2"/>
      </w:pPr>
      <w:bookmarkStart w:id="6158" w:name="_Toc21125317"/>
      <w:bookmarkStart w:id="6159" w:name="_Toc29768307"/>
      <w:bookmarkStart w:id="6160" w:name="_Toc36044749"/>
      <w:bookmarkStart w:id="6161" w:name="_Toc37230654"/>
      <w:bookmarkStart w:id="6162" w:name="_Toc45907797"/>
      <w:bookmarkStart w:id="6163" w:name="_Toc53181902"/>
      <w:bookmarkStart w:id="6164" w:name="_Toc61127717"/>
      <w:bookmarkStart w:id="6165" w:name="_Toc67054731"/>
      <w:bookmarkStart w:id="6166" w:name="_Toc67061729"/>
      <w:bookmarkStart w:id="6167" w:name="_Toc74735247"/>
      <w:bookmarkStart w:id="6168" w:name="_Toc74753490"/>
      <w:bookmarkStart w:id="6169" w:name="_Toc76507749"/>
      <w:bookmarkStart w:id="6170" w:name="_Toc83109358"/>
      <w:r w:rsidRPr="00090C64">
        <w:t>8.1</w:t>
      </w:r>
      <w:r w:rsidRPr="00090C64">
        <w:tab/>
        <w:t>General</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6171" w:name="_Toc21125318"/>
      <w:bookmarkStart w:id="6172" w:name="_Toc29768308"/>
      <w:bookmarkStart w:id="6173" w:name="_Toc36044750"/>
      <w:bookmarkStart w:id="6174" w:name="_Toc37230655"/>
      <w:bookmarkStart w:id="6175" w:name="_Toc45907798"/>
      <w:bookmarkStart w:id="6176" w:name="_Toc53181903"/>
      <w:bookmarkStart w:id="6177" w:name="_Toc61127718"/>
      <w:bookmarkStart w:id="6178" w:name="_Toc67054732"/>
      <w:bookmarkStart w:id="6179" w:name="_Toc67061730"/>
      <w:bookmarkStart w:id="6180" w:name="_Toc74735248"/>
      <w:bookmarkStart w:id="6181" w:name="_Toc74753491"/>
      <w:bookmarkStart w:id="6182" w:name="_Toc76507750"/>
      <w:bookmarkStart w:id="6183" w:name="_Toc83109359"/>
      <w:r w:rsidRPr="00090C64">
        <w:t>8.1.1</w:t>
      </w:r>
      <w:r w:rsidRPr="00090C64">
        <w:tab/>
        <w:t>OTA demodulation branches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6184" w:name="_Toc21125319"/>
      <w:bookmarkStart w:id="6185" w:name="_Toc29768309"/>
      <w:bookmarkStart w:id="6186" w:name="_Toc36044751"/>
      <w:bookmarkStart w:id="6187" w:name="_Toc37230656"/>
      <w:bookmarkStart w:id="6188" w:name="_Toc45907799"/>
      <w:bookmarkStart w:id="6189" w:name="_Toc53181904"/>
      <w:bookmarkStart w:id="6190" w:name="_Toc61127719"/>
      <w:bookmarkStart w:id="6191" w:name="_Toc67054733"/>
      <w:bookmarkStart w:id="6192" w:name="_Toc67061731"/>
      <w:bookmarkStart w:id="6193" w:name="_Toc74735249"/>
      <w:bookmarkStart w:id="6194" w:name="_Toc74753492"/>
      <w:bookmarkStart w:id="6195" w:name="_Toc76507751"/>
      <w:bookmarkStart w:id="6196" w:name="_Toc83109360"/>
      <w:r w:rsidRPr="00090C64">
        <w:t>8.2</w:t>
      </w:r>
      <w:r w:rsidRPr="00090C64">
        <w:tab/>
        <w:t>Radiated performance requirements for MSR</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6197" w:name="_Toc21125320"/>
      <w:bookmarkStart w:id="6198" w:name="_Toc29768310"/>
      <w:bookmarkStart w:id="6199" w:name="_Toc36044752"/>
      <w:bookmarkStart w:id="6200" w:name="_Toc37230657"/>
      <w:bookmarkStart w:id="6201" w:name="_Toc45907800"/>
      <w:bookmarkStart w:id="6202" w:name="_Toc53181905"/>
      <w:bookmarkStart w:id="6203" w:name="_Toc61127720"/>
      <w:bookmarkStart w:id="6204" w:name="_Toc67054734"/>
      <w:bookmarkStart w:id="6205" w:name="_Toc67061732"/>
      <w:bookmarkStart w:id="6206" w:name="_Toc74735250"/>
      <w:bookmarkStart w:id="6207" w:name="_Toc74753493"/>
      <w:bookmarkStart w:id="6208" w:name="_Toc76507752"/>
      <w:bookmarkStart w:id="6209" w:name="_Toc83109361"/>
      <w:r w:rsidRPr="00090C64">
        <w:t>8.3</w:t>
      </w:r>
      <w:r w:rsidRPr="00090C64">
        <w:tab/>
        <w:t>Radiated performance requirements for UTRA FDD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7FC25281" w14:textId="77777777" w:rsidR="00D57C09" w:rsidRPr="00090C64" w:rsidRDefault="00D57C09" w:rsidP="00D57C09">
      <w:pPr>
        <w:pStyle w:val="Heading3"/>
      </w:pPr>
      <w:bookmarkStart w:id="6210" w:name="_Toc21125321"/>
      <w:bookmarkStart w:id="6211" w:name="_Toc29768311"/>
      <w:bookmarkStart w:id="6212" w:name="_Toc36044753"/>
      <w:bookmarkStart w:id="6213" w:name="_Toc37230658"/>
      <w:bookmarkStart w:id="6214" w:name="_Toc45907801"/>
      <w:bookmarkStart w:id="6215" w:name="_Toc53181906"/>
      <w:bookmarkStart w:id="6216" w:name="_Toc61127721"/>
      <w:bookmarkStart w:id="6217" w:name="_Toc67054735"/>
      <w:bookmarkStart w:id="6218" w:name="_Toc67061733"/>
      <w:bookmarkStart w:id="6219" w:name="_Toc74735251"/>
      <w:bookmarkStart w:id="6220" w:name="_Toc74753494"/>
      <w:bookmarkStart w:id="6221" w:name="_Toc76507753"/>
      <w:bookmarkStart w:id="6222" w:name="_Toc83109362"/>
      <w:r w:rsidRPr="00090C64">
        <w:t>8.3.1</w:t>
      </w:r>
      <w:r w:rsidRPr="00090C64">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8pt;height:37.05pt" o:ole="" fillcolor="window">
            <v:imagedata r:id="rId40" o:title=""/>
          </v:shape>
          <o:OLEObject Type="Embed" ProgID="Equation.3" ShapeID="_x0000_i1037" DrawAspect="Content" ObjectID="_1694533835"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55pt" o:ole="" fillcolor="window">
            <v:imagedata r:id="rId42" o:title=""/>
          </v:shape>
          <o:OLEObject Type="Embed" ProgID="Equation.3" ShapeID="_x0000_i1038" DrawAspect="Content" ObjectID="_1694533836"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5pt;height:18.55pt" o:ole="" fillcolor="window">
            <v:imagedata r:id="rId44" o:title=""/>
          </v:shape>
          <o:OLEObject Type="Embed" ProgID="Equation.3" ShapeID="_x0000_i1039" DrawAspect="Content" ObjectID="_1694533837"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5pt" o:ole="" fillcolor="window">
            <v:imagedata r:id="rId46" o:title=""/>
          </v:shape>
          <o:OLEObject Type="Embed" ProgID="Equation.3" ShapeID="_x0000_i1040" DrawAspect="Content" ObjectID="_1694533838"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4pt;height:18.55pt" o:ole="" fillcolor="window">
            <v:imagedata r:id="rId48" o:title=""/>
          </v:shape>
          <o:OLEObject Type="Embed" ProgID="Equation.3" ShapeID="_x0000_i1041" DrawAspect="Content" ObjectID="_1694533839"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6223" w:name="_Toc21125322"/>
      <w:bookmarkStart w:id="6224" w:name="_Toc29768312"/>
      <w:bookmarkStart w:id="6225" w:name="_Toc36044754"/>
      <w:bookmarkStart w:id="6226" w:name="_Toc37230659"/>
      <w:bookmarkStart w:id="6227" w:name="_Toc45907802"/>
      <w:bookmarkStart w:id="6228" w:name="_Toc53181907"/>
      <w:bookmarkStart w:id="6229" w:name="_Toc61127722"/>
      <w:bookmarkStart w:id="6230" w:name="_Toc67054736"/>
      <w:bookmarkStart w:id="6231" w:name="_Toc67061734"/>
      <w:bookmarkStart w:id="6232" w:name="_Toc74735252"/>
      <w:bookmarkStart w:id="6233" w:name="_Toc74753495"/>
      <w:bookmarkStart w:id="6234" w:name="_Toc76507754"/>
      <w:bookmarkStart w:id="6235" w:name="_Toc83109363"/>
      <w:r w:rsidRPr="00090C64">
        <w:t>8.3.2</w:t>
      </w:r>
      <w:r w:rsidRPr="00090C64">
        <w:tab/>
        <w:t>Definitions and applicability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6236" w:name="_Toc21125323"/>
      <w:bookmarkStart w:id="6237" w:name="_Toc29768313"/>
      <w:bookmarkStart w:id="6238" w:name="_Toc36044755"/>
      <w:bookmarkStart w:id="6239" w:name="_Toc37230660"/>
      <w:bookmarkStart w:id="6240" w:name="_Toc45907803"/>
      <w:bookmarkStart w:id="6241" w:name="_Toc53181908"/>
      <w:bookmarkStart w:id="6242" w:name="_Toc61127723"/>
      <w:bookmarkStart w:id="6243" w:name="_Toc67054737"/>
      <w:bookmarkStart w:id="6244" w:name="_Toc67061735"/>
      <w:bookmarkStart w:id="6245" w:name="_Toc74735253"/>
      <w:bookmarkStart w:id="6246" w:name="_Toc74753496"/>
      <w:bookmarkStart w:id="6247" w:name="_Toc76507755"/>
      <w:bookmarkStart w:id="6248" w:name="_Toc83109364"/>
      <w:r w:rsidRPr="00090C64">
        <w:t>8.3.3</w:t>
      </w:r>
      <w:r w:rsidRPr="00090C64">
        <w:tab/>
        <w:t>Minimum requirements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6249" w:name="_Toc21125324"/>
      <w:bookmarkStart w:id="6250" w:name="_Toc29768314"/>
      <w:bookmarkStart w:id="6251" w:name="_Toc36044756"/>
      <w:bookmarkStart w:id="6252" w:name="_Toc37230661"/>
      <w:bookmarkStart w:id="6253" w:name="_Toc45907804"/>
      <w:bookmarkStart w:id="6254" w:name="_Toc53181909"/>
      <w:bookmarkStart w:id="6255" w:name="_Toc61127724"/>
      <w:bookmarkStart w:id="6256" w:name="_Toc67054738"/>
      <w:bookmarkStart w:id="6257" w:name="_Toc67061736"/>
      <w:bookmarkStart w:id="6258" w:name="_Toc74735254"/>
      <w:bookmarkStart w:id="6259" w:name="_Toc74753497"/>
      <w:bookmarkStart w:id="6260" w:name="_Toc76507756"/>
      <w:bookmarkStart w:id="6261" w:name="_Toc83109365"/>
      <w:r w:rsidRPr="00090C64">
        <w:t>8.3.4</w:t>
      </w:r>
      <w:r w:rsidRPr="00090C64">
        <w:tab/>
        <w:t>Test purposes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6262" w:name="_Toc21125325"/>
      <w:bookmarkStart w:id="6263" w:name="_Toc29768315"/>
      <w:bookmarkStart w:id="6264" w:name="_Toc36044757"/>
      <w:bookmarkStart w:id="6265" w:name="_Toc37230662"/>
      <w:bookmarkStart w:id="6266" w:name="_Toc45907805"/>
      <w:bookmarkStart w:id="6267" w:name="_Toc53181910"/>
      <w:bookmarkStart w:id="6268" w:name="_Toc61127725"/>
      <w:bookmarkStart w:id="6269" w:name="_Toc67054739"/>
      <w:bookmarkStart w:id="6270" w:name="_Toc67061737"/>
      <w:bookmarkStart w:id="6271" w:name="_Toc74735255"/>
      <w:bookmarkStart w:id="6272" w:name="_Toc74753498"/>
      <w:bookmarkStart w:id="6273" w:name="_Toc76507757"/>
      <w:bookmarkStart w:id="6274" w:name="_Toc83109366"/>
      <w:r w:rsidRPr="00090C64">
        <w:t>8.3.5</w:t>
      </w:r>
      <w:r w:rsidRPr="00090C64">
        <w:rPr>
          <w:lang w:eastAsia="sv-SE"/>
        </w:rPr>
        <w:tab/>
        <w:t>Method of test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49AD01C" w14:textId="77777777" w:rsidR="00D57C09" w:rsidRPr="00090C64" w:rsidRDefault="00D57C09" w:rsidP="00D57C09">
      <w:pPr>
        <w:pStyle w:val="Heading4"/>
        <w:rPr>
          <w:lang w:eastAsia="sv-SE"/>
        </w:rPr>
      </w:pPr>
      <w:bookmarkStart w:id="6275" w:name="_Toc21125326"/>
      <w:bookmarkStart w:id="6276" w:name="_Toc29768316"/>
      <w:bookmarkStart w:id="6277" w:name="_Toc36044758"/>
      <w:bookmarkStart w:id="6278" w:name="_Toc37230663"/>
      <w:bookmarkStart w:id="6279" w:name="_Toc45907806"/>
      <w:bookmarkStart w:id="6280" w:name="_Toc53181911"/>
      <w:bookmarkStart w:id="6281" w:name="_Toc61127726"/>
      <w:bookmarkStart w:id="6282" w:name="_Toc67054740"/>
      <w:bookmarkStart w:id="6283" w:name="_Toc67061738"/>
      <w:bookmarkStart w:id="6284" w:name="_Toc74735256"/>
      <w:bookmarkStart w:id="6285" w:name="_Toc74753499"/>
      <w:bookmarkStart w:id="6286" w:name="_Toc76507758"/>
      <w:bookmarkStart w:id="6287" w:name="_Toc83109367"/>
      <w:r w:rsidRPr="00090C64">
        <w:rPr>
          <w:lang w:eastAsia="sv-SE"/>
        </w:rPr>
        <w:t>8.3.5.1</w:t>
      </w:r>
      <w:r w:rsidRPr="00090C64">
        <w:rPr>
          <w:lang w:eastAsia="sv-SE"/>
        </w:rPr>
        <w:tab/>
        <w:t>Initial conditions</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6288" w:name="_Toc21125327"/>
      <w:bookmarkStart w:id="6289" w:name="_Toc29768317"/>
      <w:bookmarkStart w:id="6290" w:name="_Toc36044759"/>
      <w:bookmarkStart w:id="6291" w:name="_Toc37230664"/>
      <w:bookmarkStart w:id="6292" w:name="_Toc45907807"/>
      <w:bookmarkStart w:id="6293" w:name="_Toc53181912"/>
      <w:bookmarkStart w:id="6294" w:name="_Toc61127727"/>
      <w:bookmarkStart w:id="6295" w:name="_Toc67054741"/>
      <w:bookmarkStart w:id="6296" w:name="_Toc67061739"/>
      <w:bookmarkStart w:id="6297" w:name="_Toc74735257"/>
      <w:bookmarkStart w:id="6298" w:name="_Toc74753500"/>
      <w:bookmarkStart w:id="6299" w:name="_Toc76507759"/>
      <w:bookmarkStart w:id="6300" w:name="_Toc83109368"/>
      <w:r w:rsidRPr="00090C64">
        <w:rPr>
          <w:lang w:eastAsia="sv-SE"/>
        </w:rPr>
        <w:t>8.3.5.2</w:t>
      </w:r>
      <w:r w:rsidRPr="00090C64">
        <w:rPr>
          <w:lang w:eastAsia="sv-SE"/>
        </w:rPr>
        <w:tab/>
        <w:t>Procedure</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6301" w:name="_Toc21125328"/>
      <w:bookmarkStart w:id="6302" w:name="_Toc29768318"/>
      <w:bookmarkStart w:id="6303" w:name="_Toc36044760"/>
      <w:bookmarkStart w:id="6304" w:name="_Toc37230665"/>
      <w:bookmarkStart w:id="6305" w:name="_Toc45907808"/>
      <w:bookmarkStart w:id="6306" w:name="_Toc53181913"/>
      <w:bookmarkStart w:id="6307" w:name="_Toc61127728"/>
      <w:bookmarkStart w:id="6308" w:name="_Toc67054742"/>
      <w:bookmarkStart w:id="6309" w:name="_Toc67061740"/>
      <w:bookmarkStart w:id="6310" w:name="_Toc74735258"/>
      <w:bookmarkStart w:id="6311" w:name="_Toc74753501"/>
      <w:bookmarkStart w:id="6312" w:name="_Toc76507760"/>
      <w:bookmarkStart w:id="6313" w:name="_Toc83109369"/>
      <w:r w:rsidRPr="00090C64">
        <w:t>8.3.6</w:t>
      </w:r>
      <w:r w:rsidRPr="00090C64">
        <w:tab/>
        <w:t>Test requirements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6314" w:name="_Toc21125329"/>
      <w:bookmarkStart w:id="6315" w:name="_Toc29768319"/>
      <w:bookmarkStart w:id="6316" w:name="_Toc36044761"/>
      <w:bookmarkStart w:id="6317" w:name="_Toc37230666"/>
      <w:bookmarkStart w:id="6318" w:name="_Toc45907809"/>
      <w:bookmarkStart w:id="6319" w:name="_Toc53181914"/>
      <w:bookmarkStart w:id="6320" w:name="_Toc61127729"/>
      <w:bookmarkStart w:id="6321" w:name="_Toc67054743"/>
      <w:bookmarkStart w:id="6322" w:name="_Toc67061741"/>
      <w:bookmarkStart w:id="6323" w:name="_Toc74735259"/>
      <w:bookmarkStart w:id="6324" w:name="_Toc74753502"/>
      <w:bookmarkStart w:id="6325" w:name="_Toc76507761"/>
      <w:bookmarkStart w:id="6326" w:name="_Toc83109370"/>
      <w:r w:rsidRPr="00090C64">
        <w:t>8.4</w:t>
      </w:r>
      <w:r w:rsidRPr="00090C64">
        <w:tab/>
        <w:t>Radiated performance requirements for E-UTRA</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3EEBC3A6" w14:textId="77777777" w:rsidR="00D57C09" w:rsidRPr="00090C64" w:rsidRDefault="00D57C09" w:rsidP="00D57C09">
      <w:pPr>
        <w:pStyle w:val="Heading3"/>
      </w:pPr>
      <w:bookmarkStart w:id="6327" w:name="_Toc21125330"/>
      <w:bookmarkStart w:id="6328" w:name="_Toc29768320"/>
      <w:bookmarkStart w:id="6329" w:name="_Toc36044762"/>
      <w:bookmarkStart w:id="6330" w:name="_Toc37230667"/>
      <w:bookmarkStart w:id="6331" w:name="_Toc45907810"/>
      <w:bookmarkStart w:id="6332" w:name="_Toc53181915"/>
      <w:bookmarkStart w:id="6333" w:name="_Toc61127730"/>
      <w:bookmarkStart w:id="6334" w:name="_Toc67054744"/>
      <w:bookmarkStart w:id="6335" w:name="_Toc67061742"/>
      <w:bookmarkStart w:id="6336" w:name="_Toc74735260"/>
      <w:bookmarkStart w:id="6337" w:name="_Toc74753503"/>
      <w:bookmarkStart w:id="6338" w:name="_Toc76507762"/>
      <w:bookmarkStart w:id="6339" w:name="_Toc83109371"/>
      <w:r w:rsidRPr="00090C64">
        <w:t>8.4.1</w:t>
      </w:r>
      <w:r w:rsidRPr="00090C64">
        <w:tab/>
        <w:t>General</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6340" w:name="_Toc21125331"/>
      <w:bookmarkStart w:id="6341" w:name="_Toc29768321"/>
      <w:bookmarkStart w:id="6342" w:name="_Toc36044763"/>
      <w:bookmarkStart w:id="6343" w:name="_Toc37230668"/>
      <w:bookmarkStart w:id="6344" w:name="_Toc45907811"/>
      <w:bookmarkStart w:id="6345" w:name="_Toc53181916"/>
      <w:bookmarkStart w:id="6346" w:name="_Toc61127731"/>
      <w:bookmarkStart w:id="6347" w:name="_Toc67054745"/>
      <w:bookmarkStart w:id="6348" w:name="_Toc67061743"/>
      <w:bookmarkStart w:id="6349" w:name="_Toc74735261"/>
      <w:bookmarkStart w:id="6350" w:name="_Toc74753504"/>
      <w:bookmarkStart w:id="6351" w:name="_Toc76507763"/>
      <w:bookmarkStart w:id="6352" w:name="_Toc83109372"/>
      <w:r w:rsidRPr="00090C64">
        <w:t>8.4.2</w:t>
      </w:r>
      <w:r w:rsidRPr="00090C64">
        <w:tab/>
        <w:t>Definitions and applicability</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6353" w:name="_Toc21125332"/>
      <w:bookmarkStart w:id="6354" w:name="_Toc29768322"/>
      <w:bookmarkStart w:id="6355" w:name="_Toc36044764"/>
      <w:bookmarkStart w:id="6356" w:name="_Toc37230669"/>
      <w:bookmarkStart w:id="6357" w:name="_Toc45907812"/>
      <w:bookmarkStart w:id="6358" w:name="_Toc53181917"/>
      <w:bookmarkStart w:id="6359" w:name="_Toc61127732"/>
      <w:bookmarkStart w:id="6360" w:name="_Toc67054746"/>
      <w:bookmarkStart w:id="6361" w:name="_Toc67061744"/>
      <w:bookmarkStart w:id="6362" w:name="_Toc74735262"/>
      <w:bookmarkStart w:id="6363" w:name="_Toc74753505"/>
      <w:bookmarkStart w:id="6364" w:name="_Toc76507764"/>
      <w:bookmarkStart w:id="6365" w:name="_Toc83109373"/>
      <w:r w:rsidRPr="00090C64">
        <w:t>8.4.3</w:t>
      </w:r>
      <w:r w:rsidRPr="00090C64">
        <w:tab/>
        <w:t>Minimum requirements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6366" w:name="_Toc21125333"/>
      <w:bookmarkStart w:id="6367" w:name="_Toc29768323"/>
      <w:bookmarkStart w:id="6368" w:name="_Toc36044765"/>
      <w:bookmarkStart w:id="6369" w:name="_Toc37230670"/>
      <w:bookmarkStart w:id="6370" w:name="_Toc45907813"/>
      <w:bookmarkStart w:id="6371" w:name="_Toc53181918"/>
      <w:bookmarkStart w:id="6372" w:name="_Toc61127733"/>
      <w:bookmarkStart w:id="6373" w:name="_Toc67054747"/>
      <w:bookmarkStart w:id="6374" w:name="_Toc67061745"/>
      <w:bookmarkStart w:id="6375" w:name="_Toc74735263"/>
      <w:bookmarkStart w:id="6376" w:name="_Toc74753506"/>
      <w:bookmarkStart w:id="6377" w:name="_Toc76507765"/>
      <w:bookmarkStart w:id="6378" w:name="_Toc83109374"/>
      <w:r w:rsidRPr="00090C64">
        <w:t>8.4.4</w:t>
      </w:r>
      <w:r w:rsidRPr="00090C64">
        <w:tab/>
        <w:t>Test purposes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6379" w:name="_Toc21125334"/>
      <w:bookmarkStart w:id="6380" w:name="_Toc29768324"/>
      <w:bookmarkStart w:id="6381" w:name="_Toc36044766"/>
      <w:bookmarkStart w:id="6382" w:name="_Toc37230671"/>
      <w:bookmarkStart w:id="6383" w:name="_Toc45907814"/>
      <w:bookmarkStart w:id="6384" w:name="_Toc53181919"/>
      <w:bookmarkStart w:id="6385" w:name="_Toc61127734"/>
      <w:bookmarkStart w:id="6386" w:name="_Toc67054748"/>
      <w:bookmarkStart w:id="6387" w:name="_Toc67061746"/>
      <w:bookmarkStart w:id="6388" w:name="_Toc74735264"/>
      <w:bookmarkStart w:id="6389" w:name="_Toc74753507"/>
      <w:bookmarkStart w:id="6390" w:name="_Toc76507766"/>
      <w:bookmarkStart w:id="6391" w:name="_Toc83109375"/>
      <w:r w:rsidRPr="00090C64">
        <w:t>8.4.5</w:t>
      </w:r>
      <w:r w:rsidRPr="00090C64">
        <w:rPr>
          <w:lang w:eastAsia="sv-SE"/>
        </w:rPr>
        <w:tab/>
        <w:t>Method of test</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5C33D95" w14:textId="77777777" w:rsidR="00D57C09" w:rsidRPr="00090C64" w:rsidRDefault="00D57C09" w:rsidP="00D57C09">
      <w:pPr>
        <w:pStyle w:val="Heading4"/>
        <w:rPr>
          <w:lang w:eastAsia="sv-SE"/>
        </w:rPr>
      </w:pPr>
      <w:bookmarkStart w:id="6392" w:name="_Toc21125335"/>
      <w:bookmarkStart w:id="6393" w:name="_Toc29768325"/>
      <w:bookmarkStart w:id="6394" w:name="_Toc36044767"/>
      <w:bookmarkStart w:id="6395" w:name="_Toc37230672"/>
      <w:bookmarkStart w:id="6396" w:name="_Toc45907815"/>
      <w:bookmarkStart w:id="6397" w:name="_Toc53181920"/>
      <w:bookmarkStart w:id="6398" w:name="_Toc61127735"/>
      <w:bookmarkStart w:id="6399" w:name="_Toc67054749"/>
      <w:bookmarkStart w:id="6400" w:name="_Toc67061747"/>
      <w:bookmarkStart w:id="6401" w:name="_Toc74735265"/>
      <w:bookmarkStart w:id="6402" w:name="_Toc74753508"/>
      <w:bookmarkStart w:id="6403" w:name="_Toc76507767"/>
      <w:bookmarkStart w:id="6404" w:name="_Toc83109376"/>
      <w:r w:rsidRPr="00090C64">
        <w:rPr>
          <w:lang w:eastAsia="sv-SE"/>
        </w:rPr>
        <w:t>8.4.5.1</w:t>
      </w:r>
      <w:r w:rsidRPr="00090C64">
        <w:rPr>
          <w:lang w:eastAsia="sv-SE"/>
        </w:rPr>
        <w:tab/>
        <w:t>Initial conditions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6405" w:name="_Toc21125336"/>
      <w:bookmarkStart w:id="6406" w:name="_Toc29768326"/>
      <w:bookmarkStart w:id="6407" w:name="_Toc36044768"/>
      <w:bookmarkStart w:id="6408" w:name="_Toc37230673"/>
      <w:bookmarkStart w:id="6409" w:name="_Toc45907816"/>
      <w:bookmarkStart w:id="6410" w:name="_Toc53181921"/>
      <w:bookmarkStart w:id="6411" w:name="_Toc61127736"/>
      <w:bookmarkStart w:id="6412" w:name="_Toc67054750"/>
      <w:bookmarkStart w:id="6413" w:name="_Toc67061748"/>
      <w:bookmarkStart w:id="6414" w:name="_Toc74735266"/>
      <w:bookmarkStart w:id="6415" w:name="_Toc74753509"/>
      <w:bookmarkStart w:id="6416" w:name="_Toc76507768"/>
      <w:bookmarkStart w:id="6417" w:name="_Toc83109377"/>
      <w:r w:rsidRPr="00090C64">
        <w:rPr>
          <w:lang w:eastAsia="sv-SE"/>
        </w:rPr>
        <w:t>8.4.5.2</w:t>
      </w:r>
      <w:r w:rsidRPr="00090C64">
        <w:rPr>
          <w:lang w:eastAsia="sv-SE"/>
        </w:rPr>
        <w:tab/>
        <w:t>Procedure</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6418" w:name="_Toc21125337"/>
      <w:bookmarkStart w:id="6419" w:name="_Toc29768327"/>
      <w:bookmarkStart w:id="6420" w:name="_Toc36044769"/>
      <w:bookmarkStart w:id="6421" w:name="_Toc37230674"/>
      <w:bookmarkStart w:id="6422" w:name="_Toc45907817"/>
      <w:bookmarkStart w:id="6423" w:name="_Toc53181922"/>
      <w:bookmarkStart w:id="6424" w:name="_Toc61127737"/>
      <w:bookmarkStart w:id="6425" w:name="_Toc67054751"/>
      <w:bookmarkStart w:id="6426" w:name="_Toc67061749"/>
      <w:bookmarkStart w:id="6427" w:name="_Toc74735267"/>
      <w:bookmarkStart w:id="6428" w:name="_Toc74753510"/>
      <w:bookmarkStart w:id="6429" w:name="_Toc76507769"/>
      <w:bookmarkStart w:id="6430" w:name="_Toc83109378"/>
      <w:r w:rsidRPr="00090C64">
        <w:t>8.4.6</w:t>
      </w:r>
      <w:r w:rsidRPr="00090C64">
        <w:tab/>
        <w:t>Test requirements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6431" w:name="_Toc21125338"/>
      <w:bookmarkStart w:id="6432" w:name="_Toc29768328"/>
      <w:bookmarkStart w:id="6433" w:name="_Toc36044770"/>
      <w:bookmarkStart w:id="6434" w:name="_Toc37230675"/>
      <w:bookmarkStart w:id="6435" w:name="_Toc45907818"/>
      <w:bookmarkStart w:id="6436" w:name="_Toc53181923"/>
      <w:bookmarkStart w:id="6437" w:name="_Toc61127738"/>
      <w:bookmarkStart w:id="6438" w:name="_Toc67054752"/>
      <w:bookmarkStart w:id="6439" w:name="_Toc67061750"/>
      <w:bookmarkStart w:id="6440" w:name="_Toc74735268"/>
      <w:bookmarkStart w:id="6441" w:name="_Toc74753511"/>
      <w:bookmarkStart w:id="6442" w:name="_Toc76507770"/>
      <w:bookmarkStart w:id="6443" w:name="_Toc83109379"/>
      <w:r w:rsidRPr="00090C64">
        <w:t>8.5</w:t>
      </w:r>
      <w:r w:rsidRPr="00090C64">
        <w:tab/>
        <w:t>Radiated performance requirements for NR</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673B084" w14:textId="77777777" w:rsidR="00D57C09" w:rsidRPr="00090C64" w:rsidRDefault="00D57C09" w:rsidP="00D57C09">
      <w:pPr>
        <w:pStyle w:val="Heading3"/>
      </w:pPr>
      <w:bookmarkStart w:id="6444" w:name="_Toc21125339"/>
      <w:bookmarkStart w:id="6445" w:name="_Toc29768329"/>
      <w:bookmarkStart w:id="6446" w:name="_Toc36044771"/>
      <w:bookmarkStart w:id="6447" w:name="_Toc37230676"/>
      <w:bookmarkStart w:id="6448" w:name="_Toc45907819"/>
      <w:bookmarkStart w:id="6449" w:name="_Toc53181924"/>
      <w:bookmarkStart w:id="6450" w:name="_Toc61127739"/>
      <w:bookmarkStart w:id="6451" w:name="_Toc67054753"/>
      <w:bookmarkStart w:id="6452" w:name="_Toc67061751"/>
      <w:bookmarkStart w:id="6453" w:name="_Toc74735269"/>
      <w:bookmarkStart w:id="6454" w:name="_Toc74753512"/>
      <w:bookmarkStart w:id="6455" w:name="_Toc76507771"/>
      <w:bookmarkStart w:id="6456" w:name="_Toc83109380"/>
      <w:r w:rsidRPr="00090C64">
        <w:t>8.5.1</w:t>
      </w:r>
      <w:r w:rsidRPr="00090C64">
        <w:tab/>
        <w:t>General</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6457" w:name="_Toc21125340"/>
      <w:bookmarkStart w:id="6458" w:name="_Toc29768330"/>
      <w:bookmarkStart w:id="6459" w:name="_Toc36044772"/>
      <w:bookmarkStart w:id="6460" w:name="_Toc37230677"/>
      <w:bookmarkStart w:id="6461" w:name="_Toc45907820"/>
      <w:bookmarkStart w:id="6462" w:name="_Toc53181925"/>
      <w:bookmarkStart w:id="6463" w:name="_Toc61127740"/>
      <w:bookmarkStart w:id="6464" w:name="_Toc67054754"/>
      <w:bookmarkStart w:id="6465" w:name="_Toc67061752"/>
      <w:bookmarkStart w:id="6466" w:name="_Toc74735270"/>
      <w:bookmarkStart w:id="6467" w:name="_Toc74753513"/>
      <w:bookmarkStart w:id="6468" w:name="_Toc76507772"/>
      <w:bookmarkStart w:id="6469" w:name="_Toc83109381"/>
      <w:r w:rsidRPr="00090C64">
        <w:t>8.5.2</w:t>
      </w:r>
      <w:r w:rsidRPr="00090C64">
        <w:tab/>
        <w:t>Definitions and applicability</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6470" w:name="_Toc21125341"/>
      <w:bookmarkStart w:id="6471" w:name="_Toc29768331"/>
      <w:bookmarkStart w:id="6472" w:name="_Toc36044773"/>
      <w:bookmarkStart w:id="6473" w:name="_Toc37230678"/>
      <w:bookmarkStart w:id="6474" w:name="_Toc45907821"/>
      <w:bookmarkStart w:id="6475" w:name="_Toc53181926"/>
      <w:bookmarkStart w:id="6476" w:name="_Toc61127741"/>
      <w:bookmarkStart w:id="6477" w:name="_Toc67054755"/>
      <w:bookmarkStart w:id="6478" w:name="_Toc67061753"/>
      <w:bookmarkStart w:id="6479" w:name="_Toc74735271"/>
      <w:bookmarkStart w:id="6480" w:name="_Toc74753514"/>
      <w:bookmarkStart w:id="6481" w:name="_Toc76507773"/>
      <w:bookmarkStart w:id="6482" w:name="_Toc83109382"/>
      <w:r w:rsidRPr="00090C64">
        <w:t>8.5.3</w:t>
      </w:r>
      <w:r w:rsidRPr="00090C64">
        <w:tab/>
        <w:t>Minimum requirements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6483" w:name="_Toc21125342"/>
      <w:bookmarkStart w:id="6484" w:name="_Toc29768332"/>
      <w:bookmarkStart w:id="6485" w:name="_Toc36044774"/>
      <w:bookmarkStart w:id="6486" w:name="_Toc37230679"/>
      <w:bookmarkStart w:id="6487" w:name="_Toc45907822"/>
      <w:bookmarkStart w:id="6488" w:name="_Toc53181927"/>
      <w:bookmarkStart w:id="6489" w:name="_Toc61127742"/>
      <w:bookmarkStart w:id="6490" w:name="_Toc67054756"/>
      <w:bookmarkStart w:id="6491" w:name="_Toc67061754"/>
      <w:bookmarkStart w:id="6492" w:name="_Toc74735272"/>
      <w:bookmarkStart w:id="6493" w:name="_Toc74753515"/>
      <w:bookmarkStart w:id="6494" w:name="_Toc76507774"/>
      <w:bookmarkStart w:id="6495" w:name="_Toc83109383"/>
      <w:r w:rsidRPr="00090C64">
        <w:t>8.5.4</w:t>
      </w:r>
      <w:r w:rsidRPr="00090C64">
        <w:tab/>
        <w:t>Test purposes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6496" w:name="_Toc21125343"/>
      <w:bookmarkStart w:id="6497" w:name="_Toc29768333"/>
      <w:bookmarkStart w:id="6498" w:name="_Toc36044775"/>
      <w:bookmarkStart w:id="6499" w:name="_Toc37230680"/>
      <w:bookmarkStart w:id="6500" w:name="_Toc45907823"/>
      <w:bookmarkStart w:id="6501" w:name="_Toc53181928"/>
      <w:bookmarkStart w:id="6502" w:name="_Toc61127743"/>
      <w:bookmarkStart w:id="6503" w:name="_Toc67054757"/>
      <w:bookmarkStart w:id="6504" w:name="_Toc67061755"/>
      <w:bookmarkStart w:id="6505" w:name="_Toc74735273"/>
      <w:bookmarkStart w:id="6506" w:name="_Toc74753516"/>
      <w:bookmarkStart w:id="6507" w:name="_Toc76507775"/>
      <w:bookmarkStart w:id="6508" w:name="_Toc83109384"/>
      <w:r w:rsidRPr="00090C64">
        <w:t>8.5.5</w:t>
      </w:r>
      <w:r w:rsidRPr="00090C64">
        <w:rPr>
          <w:lang w:eastAsia="sv-SE"/>
        </w:rPr>
        <w:tab/>
        <w:t>Method of test</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55532991" w14:textId="77777777" w:rsidR="00D57C09" w:rsidRPr="00090C64" w:rsidRDefault="00D57C09" w:rsidP="00D57C09">
      <w:pPr>
        <w:pStyle w:val="Heading4"/>
        <w:rPr>
          <w:lang w:eastAsia="sv-SE"/>
        </w:rPr>
      </w:pPr>
      <w:bookmarkStart w:id="6509" w:name="_Toc21125344"/>
      <w:bookmarkStart w:id="6510" w:name="_Toc29768334"/>
      <w:bookmarkStart w:id="6511" w:name="_Toc36044776"/>
      <w:bookmarkStart w:id="6512" w:name="_Toc37230681"/>
      <w:bookmarkStart w:id="6513" w:name="_Toc45907824"/>
      <w:bookmarkStart w:id="6514" w:name="_Toc53181929"/>
      <w:bookmarkStart w:id="6515" w:name="_Toc61127744"/>
      <w:bookmarkStart w:id="6516" w:name="_Toc67054758"/>
      <w:bookmarkStart w:id="6517" w:name="_Toc67061756"/>
      <w:bookmarkStart w:id="6518" w:name="_Toc74735274"/>
      <w:bookmarkStart w:id="6519" w:name="_Toc74753517"/>
      <w:bookmarkStart w:id="6520" w:name="_Toc76507776"/>
      <w:bookmarkStart w:id="6521" w:name="_Toc83109385"/>
      <w:r w:rsidRPr="00090C64">
        <w:rPr>
          <w:lang w:eastAsia="sv-SE"/>
        </w:rPr>
        <w:t>8.5.5.1</w:t>
      </w:r>
      <w:r w:rsidRPr="00090C64">
        <w:rPr>
          <w:lang w:eastAsia="sv-SE"/>
        </w:rPr>
        <w:tab/>
        <w:t>Initial conditions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6522" w:name="_Toc21125345"/>
      <w:bookmarkStart w:id="6523" w:name="_Toc29768335"/>
      <w:bookmarkStart w:id="6524" w:name="_Toc36044777"/>
      <w:bookmarkStart w:id="6525" w:name="_Toc37230682"/>
      <w:bookmarkStart w:id="6526" w:name="_Toc45907825"/>
      <w:bookmarkStart w:id="6527" w:name="_Toc53181930"/>
      <w:bookmarkStart w:id="6528" w:name="_Toc61127745"/>
      <w:bookmarkStart w:id="6529" w:name="_Toc67054759"/>
      <w:bookmarkStart w:id="6530" w:name="_Toc67061757"/>
      <w:bookmarkStart w:id="6531" w:name="_Toc74735275"/>
      <w:bookmarkStart w:id="6532" w:name="_Toc74753518"/>
      <w:bookmarkStart w:id="6533" w:name="_Toc76507777"/>
      <w:bookmarkStart w:id="6534" w:name="_Toc83109386"/>
      <w:r w:rsidRPr="00090C64">
        <w:rPr>
          <w:lang w:eastAsia="sv-SE"/>
        </w:rPr>
        <w:t>8.5.5.2</w:t>
      </w:r>
      <w:r w:rsidRPr="00090C64">
        <w:rPr>
          <w:lang w:eastAsia="sv-SE"/>
        </w:rPr>
        <w:tab/>
        <w:t>Procedure</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6535" w:name="_Toc21125346"/>
      <w:bookmarkStart w:id="6536" w:name="_Toc29768336"/>
      <w:bookmarkStart w:id="6537" w:name="_Toc36044778"/>
      <w:bookmarkStart w:id="6538" w:name="_Toc37230683"/>
      <w:bookmarkStart w:id="6539" w:name="_Toc45907826"/>
      <w:bookmarkStart w:id="6540" w:name="_Toc53181931"/>
      <w:bookmarkStart w:id="6541" w:name="_Toc61127746"/>
      <w:bookmarkStart w:id="6542" w:name="_Toc67054760"/>
      <w:bookmarkStart w:id="6543" w:name="_Toc67061758"/>
      <w:bookmarkStart w:id="6544" w:name="_Toc74735276"/>
      <w:bookmarkStart w:id="6545" w:name="_Toc74753519"/>
      <w:bookmarkStart w:id="6546" w:name="_Toc76507778"/>
      <w:bookmarkStart w:id="6547" w:name="_Toc83109387"/>
      <w:r w:rsidRPr="00090C64">
        <w:t>8.5.6</w:t>
      </w:r>
      <w:r w:rsidRPr="00090C64">
        <w:tab/>
        <w:t>Test requirements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6548" w:name="_Toc21125347"/>
      <w:bookmarkStart w:id="6549" w:name="_Toc29768337"/>
      <w:bookmarkStart w:id="6550" w:name="_Toc36044779"/>
      <w:bookmarkStart w:id="6551" w:name="_Toc37230684"/>
      <w:bookmarkStart w:id="6552" w:name="_Toc45907827"/>
      <w:bookmarkStart w:id="6553" w:name="_Toc53181932"/>
      <w:bookmarkStart w:id="6554" w:name="_Toc61127747"/>
      <w:bookmarkStart w:id="6555" w:name="_Toc67054761"/>
      <w:bookmarkStart w:id="6556" w:name="_Toc67061759"/>
      <w:bookmarkStart w:id="6557" w:name="_Toc74735277"/>
      <w:bookmarkStart w:id="6558" w:name="_Toc74753520"/>
      <w:bookmarkStart w:id="6559" w:name="_Toc76507779"/>
      <w:bookmarkStart w:id="6560" w:name="_Toc83109388"/>
      <w:r w:rsidRPr="00090C64">
        <w:t>Annex A (normative):</w:t>
      </w:r>
      <w:r w:rsidRPr="00090C64">
        <w:br/>
        <w:t>Test system characterization</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6561" w:name="_Toc21125348"/>
      <w:bookmarkStart w:id="6562" w:name="_Toc29768338"/>
      <w:bookmarkStart w:id="6563" w:name="_Toc36044780"/>
      <w:bookmarkStart w:id="6564" w:name="_Toc37230685"/>
      <w:bookmarkStart w:id="6565" w:name="_Toc45907828"/>
      <w:bookmarkStart w:id="6566" w:name="_Toc53181933"/>
      <w:bookmarkStart w:id="6567" w:name="_Toc61127748"/>
      <w:bookmarkStart w:id="6568" w:name="_Toc67054762"/>
      <w:bookmarkStart w:id="6569" w:name="_Toc67061760"/>
      <w:bookmarkStart w:id="6570" w:name="_Toc74735278"/>
      <w:bookmarkStart w:id="6571" w:name="_Toc74753521"/>
      <w:bookmarkStart w:id="6572" w:name="_Toc76507780"/>
      <w:bookmarkStart w:id="6573" w:name="_Toc83109389"/>
      <w:r w:rsidRPr="00090C64">
        <w:t>Annex B (normative):</w:t>
      </w:r>
      <w:r w:rsidRPr="00090C64">
        <w:br/>
        <w:t>Calibration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6574" w:name="_Toc21125349"/>
      <w:bookmarkStart w:id="6575" w:name="_Toc29768339"/>
      <w:bookmarkStart w:id="6576" w:name="_Toc36044781"/>
      <w:bookmarkStart w:id="6577" w:name="_Toc37230686"/>
      <w:bookmarkStart w:id="6578" w:name="_Toc45907829"/>
      <w:bookmarkStart w:id="6579" w:name="_Toc53181934"/>
      <w:bookmarkStart w:id="6580" w:name="_Toc61127749"/>
      <w:bookmarkStart w:id="6581" w:name="_Toc67054763"/>
      <w:bookmarkStart w:id="6582" w:name="_Toc67061761"/>
      <w:bookmarkStart w:id="6583" w:name="_Toc74735279"/>
      <w:bookmarkStart w:id="6584" w:name="_Toc74753522"/>
      <w:bookmarkStart w:id="6585" w:name="_Toc76507781"/>
      <w:bookmarkStart w:id="6586" w:name="_Toc83109390"/>
      <w:r w:rsidRPr="00090C64">
        <w:t>Annex C (informative):</w:t>
      </w:r>
      <w:r w:rsidRPr="00090C64">
        <w:br/>
        <w:t>Test tolerances and derivation of test requirements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A79EB55" w14:textId="77777777" w:rsidR="00D57C09" w:rsidRPr="00090C64" w:rsidRDefault="00D57C09" w:rsidP="00D57C09">
      <w:pPr>
        <w:pStyle w:val="Heading1"/>
      </w:pPr>
      <w:bookmarkStart w:id="6587" w:name="_Toc21125350"/>
      <w:bookmarkStart w:id="6588" w:name="_Toc29768340"/>
      <w:bookmarkStart w:id="6589" w:name="_Toc36044782"/>
      <w:bookmarkStart w:id="6590" w:name="_Toc37230687"/>
      <w:bookmarkStart w:id="6591" w:name="_Toc45907830"/>
      <w:bookmarkStart w:id="6592" w:name="_Toc53181935"/>
      <w:bookmarkStart w:id="6593" w:name="_Toc61127750"/>
      <w:bookmarkStart w:id="6594" w:name="_Toc67054764"/>
      <w:bookmarkStart w:id="6595" w:name="_Toc67061762"/>
      <w:bookmarkStart w:id="6596" w:name="_Toc74735280"/>
      <w:bookmarkStart w:id="6597" w:name="_Toc74753523"/>
      <w:bookmarkStart w:id="6598" w:name="_Toc76507782"/>
      <w:bookmarkStart w:id="6599" w:name="_Toc83109391"/>
      <w:r w:rsidRPr="00090C64">
        <w:t>C.1</w:t>
      </w:r>
      <w:r w:rsidRPr="00090C64">
        <w:tab/>
      </w:r>
      <w:r w:rsidRPr="00090C64">
        <w:rPr>
          <w:lang w:eastAsia="sv-SE"/>
        </w:rPr>
        <w:t>General</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6600" w:name="_Toc21125351"/>
      <w:bookmarkStart w:id="6601" w:name="_Toc29768341"/>
      <w:bookmarkStart w:id="6602" w:name="_Toc36044783"/>
      <w:bookmarkStart w:id="6603" w:name="_Toc37230688"/>
      <w:bookmarkStart w:id="6604" w:name="_Toc45907831"/>
      <w:bookmarkStart w:id="6605" w:name="_Toc53181936"/>
      <w:bookmarkStart w:id="6606" w:name="_Toc61127751"/>
      <w:bookmarkStart w:id="6607" w:name="_Toc67054765"/>
      <w:bookmarkStart w:id="6608" w:name="_Toc67061763"/>
      <w:bookmarkStart w:id="6609" w:name="_Toc74735281"/>
      <w:bookmarkStart w:id="6610" w:name="_Toc74753524"/>
      <w:bookmarkStart w:id="6611" w:name="_Toc76507783"/>
      <w:bookmarkStart w:id="6612" w:name="_Toc83109392"/>
      <w:r w:rsidRPr="00090C64">
        <w:t>C.2</w:t>
      </w:r>
      <w:r w:rsidRPr="00090C64">
        <w:tab/>
      </w:r>
      <w:r w:rsidRPr="00090C64">
        <w:rPr>
          <w:lang w:eastAsia="sv-SE"/>
        </w:rPr>
        <w:t>Measurement of transmitter (OTA)</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6613" w:name="_Toc21125352"/>
      <w:bookmarkStart w:id="6614" w:name="_Toc29768342"/>
      <w:bookmarkStart w:id="6615" w:name="_Toc36044784"/>
      <w:bookmarkStart w:id="6616" w:name="_Toc37230689"/>
      <w:bookmarkStart w:id="6617" w:name="_Toc45907832"/>
      <w:bookmarkStart w:id="6618" w:name="_Toc53181937"/>
      <w:bookmarkStart w:id="6619" w:name="_Toc61127752"/>
      <w:bookmarkStart w:id="6620" w:name="_Toc67054766"/>
      <w:bookmarkStart w:id="6621" w:name="_Toc67061764"/>
      <w:bookmarkStart w:id="6622" w:name="_Toc74735282"/>
      <w:bookmarkStart w:id="6623" w:name="_Toc74753525"/>
      <w:bookmarkStart w:id="6624" w:name="_Toc76507784"/>
      <w:bookmarkStart w:id="6625" w:name="_Toc83109393"/>
      <w:r w:rsidRPr="00090C64">
        <w:t>C.3</w:t>
      </w:r>
      <w:r w:rsidRPr="00090C64">
        <w:tab/>
      </w:r>
      <w:r w:rsidRPr="00090C64">
        <w:rPr>
          <w:lang w:eastAsia="sv-SE"/>
        </w:rPr>
        <w:t>Measurement of receiv</w:t>
      </w:r>
      <w:r w:rsidRPr="00090C64">
        <w:t>er (OTA)</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6626" w:name="_Toc21125353"/>
      <w:bookmarkStart w:id="6627" w:name="_Toc29768343"/>
      <w:bookmarkStart w:id="6628" w:name="_Toc36044785"/>
      <w:bookmarkStart w:id="6629" w:name="_Toc37230690"/>
      <w:bookmarkStart w:id="6630" w:name="_Toc45907833"/>
      <w:bookmarkStart w:id="6631" w:name="_Toc53181938"/>
      <w:bookmarkStart w:id="6632" w:name="_Toc61127753"/>
      <w:bookmarkStart w:id="6633" w:name="_Toc67054767"/>
      <w:bookmarkStart w:id="6634" w:name="_Toc67061765"/>
      <w:bookmarkStart w:id="6635" w:name="_Toc74735283"/>
      <w:bookmarkStart w:id="6636" w:name="_Toc74753526"/>
      <w:bookmarkStart w:id="6637" w:name="_Toc76507785"/>
      <w:bookmarkStart w:id="6638" w:name="_Toc83109394"/>
      <w:r w:rsidRPr="00090C64">
        <w:t>Annex D (informative):</w:t>
      </w:r>
      <w:r w:rsidRPr="00090C64">
        <w:br/>
        <w:t>Test system set-up</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41BFEE4C" w14:textId="77777777" w:rsidR="00D57C09" w:rsidRPr="00090C64" w:rsidRDefault="00D57C09" w:rsidP="00D57C09">
      <w:pPr>
        <w:pStyle w:val="Heading1"/>
      </w:pPr>
      <w:bookmarkStart w:id="6639" w:name="_Toc21125354"/>
      <w:bookmarkStart w:id="6640" w:name="_Toc29768344"/>
      <w:bookmarkStart w:id="6641" w:name="_Toc36044786"/>
      <w:bookmarkStart w:id="6642" w:name="_Toc37230691"/>
      <w:bookmarkStart w:id="6643" w:name="_Toc45907834"/>
      <w:bookmarkStart w:id="6644" w:name="_Toc53181939"/>
      <w:bookmarkStart w:id="6645" w:name="_Toc61127754"/>
      <w:bookmarkStart w:id="6646" w:name="_Toc67054768"/>
      <w:bookmarkStart w:id="6647" w:name="_Toc67061766"/>
      <w:bookmarkStart w:id="6648" w:name="_Toc74735284"/>
      <w:bookmarkStart w:id="6649" w:name="_Toc74753527"/>
      <w:bookmarkStart w:id="6650" w:name="_Toc76507786"/>
      <w:bookmarkStart w:id="6651" w:name="_Toc83109395"/>
      <w:r w:rsidRPr="00090C64">
        <w:t>D.1</w:t>
      </w:r>
      <w:r w:rsidRPr="00090C64">
        <w:tab/>
        <w:t>Transmitter</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B25B192" w14:textId="77777777" w:rsidR="00D57C09" w:rsidRPr="00090C64" w:rsidRDefault="00D57C09" w:rsidP="00D57C09">
      <w:pPr>
        <w:pStyle w:val="Heading2"/>
      </w:pPr>
      <w:bookmarkStart w:id="6652" w:name="_Toc21125355"/>
      <w:bookmarkStart w:id="6653" w:name="_Toc29768345"/>
      <w:bookmarkStart w:id="6654" w:name="_Toc36044787"/>
      <w:bookmarkStart w:id="6655" w:name="_Toc37230692"/>
      <w:bookmarkStart w:id="6656" w:name="_Toc45907835"/>
      <w:bookmarkStart w:id="6657" w:name="_Toc53181940"/>
      <w:bookmarkStart w:id="6658" w:name="_Toc61127755"/>
      <w:bookmarkStart w:id="6659" w:name="_Toc67054769"/>
      <w:bookmarkStart w:id="6660" w:name="_Toc67061767"/>
      <w:bookmarkStart w:id="6661" w:name="_Toc74735285"/>
      <w:bookmarkStart w:id="6662" w:name="_Toc74753528"/>
      <w:bookmarkStart w:id="6663" w:name="_Toc76507787"/>
      <w:bookmarkStart w:id="6664" w:name="_Toc83109396"/>
      <w:r w:rsidRPr="00090C64">
        <w:t>D.1.1</w:t>
      </w:r>
      <w:r w:rsidRPr="00090C64">
        <w:tab/>
        <w:t>Radiated Transmit Power, OTA E-UTRA DL RS power, output power dynamics and Transmitter signal quality</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bookmarkStart w:id="6665" w:name="_MON_1537741137"/>
    <w:bookmarkEnd w:id="6665"/>
    <w:p w14:paraId="701A37AE" w14:textId="77777777" w:rsidR="00D57C09" w:rsidRPr="00C330E2" w:rsidRDefault="00D57C09" w:rsidP="00D57C09">
      <w:pPr>
        <w:pStyle w:val="TH"/>
      </w:pPr>
      <w:r w:rsidRPr="00C330E2">
        <w:object w:dxaOrig="10382" w:dyaOrig="5433" w14:anchorId="7B7E1A2A">
          <v:shape id="_x0000_i1042" type="#_x0000_t75" style="width:480.5pt;height:253.8pt" o:ole="">
            <v:imagedata r:id="rId50" o:title=""/>
          </v:shape>
          <o:OLEObject Type="Embed" ProgID="Word.Picture.8" ShapeID="_x0000_i1042" DrawAspect="Content" ObjectID="_1694533840"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6666" w:name="_Toc21125356"/>
      <w:bookmarkStart w:id="6667" w:name="_Toc29768346"/>
      <w:bookmarkStart w:id="6668" w:name="_Toc36044788"/>
      <w:bookmarkStart w:id="6669" w:name="_Toc37230693"/>
      <w:bookmarkStart w:id="6670" w:name="_Toc45907836"/>
      <w:bookmarkStart w:id="6671" w:name="_Toc53181941"/>
      <w:bookmarkStart w:id="6672" w:name="_Toc61127756"/>
      <w:bookmarkStart w:id="6673" w:name="_Toc67054770"/>
      <w:bookmarkStart w:id="6674" w:name="_Toc67061768"/>
      <w:bookmarkStart w:id="6675" w:name="_Toc74735286"/>
      <w:bookmarkStart w:id="6676" w:name="_Toc74753529"/>
      <w:bookmarkStart w:id="6677" w:name="_Toc76507788"/>
      <w:bookmarkStart w:id="6678" w:name="_Toc83109397"/>
      <w:r w:rsidRPr="00090C64">
        <w:t>D.1.2</w:t>
      </w:r>
      <w:r w:rsidRPr="00090C64">
        <w:tab/>
        <w:t>OTA Base Station output power, ACLR, OTA spectrum emissions mask, OTA operating band unwanted emissions</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6679" w:name="_Toc21125357"/>
      <w:bookmarkStart w:id="6680" w:name="_Toc29768347"/>
      <w:bookmarkStart w:id="6681" w:name="_Toc36044789"/>
      <w:bookmarkStart w:id="6682" w:name="_Toc37230694"/>
      <w:bookmarkStart w:id="6683" w:name="_Toc45907837"/>
      <w:bookmarkStart w:id="6684" w:name="_Toc53181942"/>
      <w:bookmarkStart w:id="6685" w:name="_Toc61127757"/>
      <w:bookmarkStart w:id="6686" w:name="_Toc67054771"/>
      <w:bookmarkStart w:id="6687" w:name="_Toc67061769"/>
      <w:bookmarkStart w:id="6688" w:name="_Toc74735287"/>
      <w:bookmarkStart w:id="6689" w:name="_Toc74753530"/>
      <w:bookmarkStart w:id="6690" w:name="_Toc76507789"/>
      <w:bookmarkStart w:id="6691" w:name="_Toc83109398"/>
      <w:r w:rsidRPr="00090C64">
        <w:t>D.1.3</w:t>
      </w:r>
      <w:r w:rsidRPr="00090C64">
        <w:tab/>
        <w:t>OTA spurious emissions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6692" w:name="_Toc21125358"/>
      <w:bookmarkStart w:id="6693" w:name="_Toc29768348"/>
      <w:bookmarkStart w:id="6694" w:name="_Toc36044790"/>
      <w:bookmarkStart w:id="6695" w:name="_Toc37230695"/>
      <w:bookmarkStart w:id="6696" w:name="_Toc45907838"/>
      <w:bookmarkStart w:id="6697" w:name="_Toc53181943"/>
      <w:bookmarkStart w:id="6698" w:name="_Toc61127758"/>
      <w:bookmarkStart w:id="6699" w:name="_Toc67054772"/>
      <w:bookmarkStart w:id="6700" w:name="_Toc67061770"/>
      <w:bookmarkStart w:id="6701" w:name="_Toc74735288"/>
      <w:bookmarkStart w:id="6702" w:name="_Toc74753531"/>
      <w:bookmarkStart w:id="6703" w:name="_Toc76507790"/>
      <w:bookmarkStart w:id="6704" w:name="_Toc83109399"/>
      <w:r w:rsidRPr="00090C64">
        <w:t>D.1.4</w:t>
      </w:r>
      <w:r w:rsidRPr="00090C64">
        <w:tab/>
        <w:t>OTA Co-location emissions, TX OFF power</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6705" w:name="_Toc21125359"/>
      <w:bookmarkStart w:id="6706" w:name="_Toc29768349"/>
      <w:bookmarkStart w:id="6707" w:name="_Toc36044791"/>
      <w:bookmarkStart w:id="6708" w:name="_Toc37230696"/>
      <w:bookmarkStart w:id="6709" w:name="_Toc45907839"/>
      <w:bookmarkStart w:id="6710" w:name="_Toc53181944"/>
      <w:bookmarkStart w:id="6711" w:name="_Toc61127759"/>
      <w:bookmarkStart w:id="6712" w:name="_Toc67054773"/>
      <w:bookmarkStart w:id="6713" w:name="_Toc67061771"/>
      <w:bookmarkStart w:id="6714" w:name="_Toc74735289"/>
      <w:bookmarkStart w:id="6715" w:name="_Toc74753532"/>
      <w:bookmarkStart w:id="6716" w:name="_Toc76507791"/>
      <w:bookmarkStart w:id="6717" w:name="_Toc83109400"/>
      <w:r w:rsidRPr="00090C64">
        <w:t>D.1.5</w:t>
      </w:r>
      <w:r w:rsidRPr="00090C64">
        <w:tab/>
        <w:t>OTA Transmitter Intermodulation</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6718" w:name="_Toc21125360"/>
      <w:bookmarkStart w:id="6719" w:name="_Toc29768350"/>
      <w:bookmarkStart w:id="6720" w:name="_Toc36044792"/>
      <w:bookmarkStart w:id="6721" w:name="_Toc37230697"/>
      <w:bookmarkStart w:id="6722" w:name="_Toc45907840"/>
      <w:bookmarkStart w:id="6723" w:name="_Toc53181945"/>
      <w:bookmarkStart w:id="6724" w:name="_Toc61127760"/>
      <w:bookmarkStart w:id="6725" w:name="_Toc67054774"/>
      <w:bookmarkStart w:id="6726" w:name="_Toc67061772"/>
      <w:bookmarkStart w:id="6727" w:name="_Toc74735290"/>
      <w:bookmarkStart w:id="6728" w:name="_Toc74753533"/>
      <w:bookmarkStart w:id="6729" w:name="_Toc76507792"/>
      <w:bookmarkStart w:id="6730" w:name="_Toc83109401"/>
      <w:r w:rsidRPr="00090C64">
        <w:t>D.2</w:t>
      </w:r>
      <w:r w:rsidRPr="00090C64">
        <w:tab/>
        <w:t>Receiver</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6E1E5044" w14:textId="77777777" w:rsidR="00D57C09" w:rsidRPr="00090C64" w:rsidRDefault="00D57C09" w:rsidP="00D57C09">
      <w:pPr>
        <w:pStyle w:val="Heading2"/>
      </w:pPr>
      <w:bookmarkStart w:id="6731" w:name="_Toc21125361"/>
      <w:bookmarkStart w:id="6732" w:name="_Toc29768351"/>
      <w:bookmarkStart w:id="6733" w:name="_Toc36044793"/>
      <w:bookmarkStart w:id="6734" w:name="_Toc37230698"/>
      <w:bookmarkStart w:id="6735" w:name="_Toc45907841"/>
      <w:bookmarkStart w:id="6736" w:name="_Toc53181946"/>
      <w:bookmarkStart w:id="6737" w:name="_Toc61127761"/>
      <w:bookmarkStart w:id="6738" w:name="_Toc67054775"/>
      <w:bookmarkStart w:id="6739" w:name="_Toc67061773"/>
      <w:bookmarkStart w:id="6740" w:name="_Toc74735291"/>
      <w:bookmarkStart w:id="6741" w:name="_Toc74753534"/>
      <w:bookmarkStart w:id="6742" w:name="_Toc76507793"/>
      <w:bookmarkStart w:id="6743" w:name="_Toc83109402"/>
      <w:r w:rsidRPr="00090C64">
        <w:t>D.2.1</w:t>
      </w:r>
      <w:r w:rsidRPr="00090C64">
        <w:tab/>
        <w:t>OTA sensitivity and OTA Reference sensitivity</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6744" w:name="_Toc21125362"/>
      <w:bookmarkStart w:id="6745" w:name="_Toc29768352"/>
      <w:bookmarkStart w:id="6746" w:name="_Toc36044794"/>
      <w:bookmarkStart w:id="6747" w:name="_Toc37230699"/>
      <w:bookmarkStart w:id="6748" w:name="_Toc45907842"/>
      <w:bookmarkStart w:id="6749" w:name="_Toc53181947"/>
      <w:bookmarkStart w:id="6750" w:name="_Toc61127762"/>
      <w:bookmarkStart w:id="6751" w:name="_Toc67054776"/>
      <w:bookmarkStart w:id="6752" w:name="_Toc67061774"/>
      <w:bookmarkStart w:id="6753" w:name="_Toc74735292"/>
      <w:bookmarkStart w:id="6754" w:name="_Toc74753535"/>
      <w:bookmarkStart w:id="6755" w:name="_Toc76507794"/>
      <w:bookmarkStart w:id="6756" w:name="_Toc83109403"/>
      <w:r w:rsidRPr="00090C64">
        <w:t>D.2.2</w:t>
      </w:r>
      <w:r w:rsidRPr="00090C64">
        <w:tab/>
        <w:t>OTA Dynamic range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6757" w:name="_Toc21125363"/>
      <w:bookmarkStart w:id="6758" w:name="_Toc29768353"/>
      <w:bookmarkStart w:id="6759" w:name="_Toc36044795"/>
      <w:bookmarkStart w:id="6760" w:name="_Toc37230700"/>
      <w:bookmarkStart w:id="6761" w:name="_Toc45907843"/>
      <w:bookmarkStart w:id="6762" w:name="_Toc53181948"/>
      <w:bookmarkStart w:id="6763" w:name="_Toc61127763"/>
      <w:bookmarkStart w:id="6764" w:name="_Toc67054777"/>
      <w:bookmarkStart w:id="6765" w:name="_Toc67061775"/>
      <w:bookmarkStart w:id="6766" w:name="_Toc74735293"/>
      <w:bookmarkStart w:id="6767" w:name="_Toc74753536"/>
      <w:bookmarkStart w:id="6768" w:name="_Toc76507795"/>
      <w:bookmarkStart w:id="6769" w:name="_Toc83109404"/>
      <w:r w:rsidRPr="00090C64">
        <w:t>D.2.3</w:t>
      </w:r>
      <w:r w:rsidRPr="00090C64">
        <w:tab/>
        <w:t>OTA Adjacent channel selectivity, general blocking, and narrowband blocking</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6770" w:name="_Toc21125364"/>
      <w:bookmarkStart w:id="6771" w:name="_Toc29768354"/>
      <w:bookmarkStart w:id="6772" w:name="_Toc36044796"/>
      <w:bookmarkStart w:id="6773" w:name="_Toc37230701"/>
      <w:bookmarkStart w:id="6774" w:name="_Toc45907844"/>
      <w:bookmarkStart w:id="6775" w:name="_Toc53181949"/>
      <w:bookmarkStart w:id="6776" w:name="_Toc61127764"/>
      <w:bookmarkStart w:id="6777" w:name="_Toc67054778"/>
      <w:bookmarkStart w:id="6778" w:name="_Toc67061776"/>
      <w:bookmarkStart w:id="6779" w:name="_Toc74735294"/>
      <w:bookmarkStart w:id="6780" w:name="_Toc74753537"/>
      <w:bookmarkStart w:id="6781" w:name="_Toc76507796"/>
      <w:bookmarkStart w:id="6782" w:name="_Toc83109405"/>
      <w:r w:rsidRPr="00090C64">
        <w:t>D.2.4</w:t>
      </w:r>
      <w:r w:rsidRPr="00090C64">
        <w:tab/>
        <w:t>OTA Blocking</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6783" w:name="_Toc21125365"/>
      <w:bookmarkStart w:id="6784" w:name="_Toc29768355"/>
      <w:bookmarkStart w:id="6785" w:name="_Toc36044797"/>
      <w:bookmarkStart w:id="6786" w:name="_Toc37230702"/>
      <w:bookmarkStart w:id="6787" w:name="_Toc45907845"/>
      <w:bookmarkStart w:id="6788" w:name="_Toc53181950"/>
      <w:bookmarkStart w:id="6789" w:name="_Toc61127765"/>
      <w:bookmarkStart w:id="6790" w:name="_Toc67054779"/>
      <w:bookmarkStart w:id="6791" w:name="_Toc67061777"/>
      <w:bookmarkStart w:id="6792" w:name="_Toc74735295"/>
      <w:bookmarkStart w:id="6793" w:name="_Toc74753538"/>
      <w:bookmarkStart w:id="6794" w:name="_Toc76507797"/>
      <w:bookmarkStart w:id="6795" w:name="_Toc83109406"/>
      <w:r w:rsidRPr="00090C64">
        <w:t>D.2.5</w:t>
      </w:r>
      <w:r w:rsidRPr="00090C64">
        <w:tab/>
        <w:t>OTA Receiver spurious emissions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6796" w:name="_Toc21125366"/>
      <w:bookmarkStart w:id="6797" w:name="_Toc29768356"/>
      <w:bookmarkStart w:id="6798" w:name="_Toc36044798"/>
      <w:bookmarkStart w:id="6799" w:name="_Toc37230703"/>
      <w:bookmarkStart w:id="6800" w:name="_Toc45907846"/>
      <w:bookmarkStart w:id="6801" w:name="_Toc53181951"/>
      <w:bookmarkStart w:id="6802" w:name="_Toc61127766"/>
      <w:bookmarkStart w:id="6803" w:name="_Toc67054780"/>
      <w:bookmarkStart w:id="6804" w:name="_Toc67061778"/>
      <w:bookmarkStart w:id="6805" w:name="_Toc74735296"/>
      <w:bookmarkStart w:id="6806" w:name="_Toc74753539"/>
      <w:bookmarkStart w:id="6807" w:name="_Toc76507798"/>
      <w:bookmarkStart w:id="6808" w:name="_Toc83109407"/>
      <w:r w:rsidRPr="00090C64">
        <w:t>D.2.6</w:t>
      </w:r>
      <w:r w:rsidRPr="00090C64">
        <w:tab/>
        <w:t>OTA Receiver intermodulation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6809" w:name="_Toc21125367"/>
      <w:bookmarkStart w:id="6810" w:name="_Toc29768357"/>
      <w:bookmarkStart w:id="6811" w:name="_Toc36044799"/>
      <w:bookmarkStart w:id="6812" w:name="_Toc37230704"/>
      <w:bookmarkStart w:id="6813" w:name="_Toc45907847"/>
      <w:bookmarkStart w:id="6814" w:name="_Toc53181952"/>
      <w:bookmarkStart w:id="6815" w:name="_Toc61127767"/>
      <w:bookmarkStart w:id="6816" w:name="_Toc67054781"/>
      <w:bookmarkStart w:id="6817" w:name="_Toc67061779"/>
      <w:bookmarkStart w:id="6818" w:name="_Toc74735297"/>
      <w:bookmarkStart w:id="6819" w:name="_Toc74753540"/>
      <w:bookmarkStart w:id="6820" w:name="_Toc76507799"/>
      <w:bookmarkStart w:id="6821" w:name="_Toc83109408"/>
      <w:r w:rsidRPr="00090C64">
        <w:t>D.2.7</w:t>
      </w:r>
      <w:r w:rsidRPr="00090C64">
        <w:tab/>
        <w:t>OTA In-channel selectivity</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6822" w:name="_Toc21125368"/>
      <w:bookmarkStart w:id="6823" w:name="_Toc29768358"/>
      <w:bookmarkStart w:id="6824" w:name="_Toc36044800"/>
      <w:bookmarkStart w:id="6825" w:name="_Toc37230705"/>
      <w:bookmarkStart w:id="6826" w:name="_Toc45907848"/>
      <w:bookmarkStart w:id="6827" w:name="_Toc53181953"/>
      <w:bookmarkStart w:id="6828" w:name="_Toc61127768"/>
      <w:bookmarkStart w:id="6829" w:name="_Toc67054782"/>
      <w:bookmarkStart w:id="6830" w:name="_Toc67061780"/>
      <w:bookmarkStart w:id="6831" w:name="_Toc74735298"/>
      <w:bookmarkStart w:id="6832" w:name="_Toc74753541"/>
      <w:bookmarkStart w:id="6833" w:name="_Toc76507800"/>
      <w:bookmarkStart w:id="6834" w:name="_Toc83109409"/>
      <w:r w:rsidRPr="00090C64">
        <w:t>D.3</w:t>
      </w:r>
      <w:r w:rsidRPr="00090C64">
        <w:tab/>
        <w:t>Performance requirements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6835" w:name="_Toc21125369"/>
      <w:bookmarkStart w:id="6836" w:name="_Toc29768359"/>
      <w:bookmarkStart w:id="6837" w:name="_Toc36044801"/>
      <w:bookmarkStart w:id="6838" w:name="_Toc37230706"/>
      <w:bookmarkStart w:id="6839" w:name="_Toc45907849"/>
      <w:bookmarkStart w:id="6840" w:name="_Toc53181954"/>
      <w:r>
        <w:br w:type="page"/>
      </w:r>
    </w:p>
    <w:p w14:paraId="3E989CE9" w14:textId="0E7CBA0E" w:rsidR="00D57C09" w:rsidRPr="00090C64" w:rsidRDefault="00D57C09" w:rsidP="00D57C09">
      <w:pPr>
        <w:pStyle w:val="Heading8"/>
      </w:pPr>
      <w:bookmarkStart w:id="6841" w:name="_Toc61127769"/>
      <w:bookmarkStart w:id="6842" w:name="_Toc67054783"/>
      <w:bookmarkStart w:id="6843" w:name="_Toc67061781"/>
      <w:bookmarkStart w:id="6844" w:name="_Toc74735299"/>
      <w:bookmarkStart w:id="6845" w:name="_Toc74753542"/>
      <w:bookmarkStart w:id="6846" w:name="_Toc76507801"/>
      <w:bookmarkStart w:id="6847" w:name="_Toc83109410"/>
      <w:r w:rsidRPr="00090C64">
        <w:t>Annex E (normative):</w:t>
      </w:r>
      <w:r w:rsidRPr="00090C64">
        <w:br/>
        <w:t>Estimation of Measurement Uncertainty</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7FC86384" w14:textId="77777777" w:rsidR="00D57C09" w:rsidRPr="00090C64" w:rsidRDefault="00D57C09" w:rsidP="00D57C09">
      <w:pPr>
        <w:pStyle w:val="Heading1"/>
      </w:pPr>
      <w:bookmarkStart w:id="6848" w:name="_Toc21125370"/>
      <w:bookmarkStart w:id="6849" w:name="_Toc29768360"/>
      <w:bookmarkStart w:id="6850" w:name="_Toc36044802"/>
      <w:bookmarkStart w:id="6851" w:name="_Toc37230707"/>
      <w:bookmarkStart w:id="6852" w:name="_Toc45907850"/>
      <w:bookmarkStart w:id="6853" w:name="_Toc53181955"/>
      <w:bookmarkStart w:id="6854" w:name="_Toc61127770"/>
      <w:bookmarkStart w:id="6855" w:name="_Toc67054784"/>
      <w:bookmarkStart w:id="6856" w:name="_Toc67061782"/>
      <w:bookmarkStart w:id="6857" w:name="_Toc74735300"/>
      <w:bookmarkStart w:id="6858" w:name="_Toc74753543"/>
      <w:bookmarkStart w:id="6859" w:name="_Toc76507802"/>
      <w:bookmarkStart w:id="6860" w:name="_Toc83109411"/>
      <w:r w:rsidRPr="00090C64">
        <w:t>E.1</w:t>
      </w:r>
      <w:r w:rsidRPr="00090C64">
        <w:tab/>
        <w:t>General</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459ECD18" w14:textId="1B308514" w:rsidR="00CF0E35" w:rsidRPr="00090C64" w:rsidRDefault="00CF0E35" w:rsidP="00CF0E35">
      <w:bookmarkStart w:id="6861" w:name="_Toc21125371"/>
      <w:bookmarkStart w:id="6862" w:name="_Toc29768361"/>
      <w:bookmarkStart w:id="6863" w:name="_Toc36044803"/>
      <w:bookmarkStart w:id="6864" w:name="_Toc37230708"/>
      <w:bookmarkStart w:id="686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6866" w:name="_Toc53181956"/>
      <w:bookmarkStart w:id="6867" w:name="_Toc61127771"/>
      <w:bookmarkStart w:id="6868" w:name="_Toc67054785"/>
      <w:bookmarkStart w:id="6869" w:name="_Toc67061783"/>
      <w:bookmarkStart w:id="6870" w:name="_Toc74735301"/>
      <w:bookmarkStart w:id="6871" w:name="_Toc74753544"/>
      <w:bookmarkStart w:id="6872" w:name="_Toc76507803"/>
      <w:bookmarkStart w:id="6873" w:name="_Toc83109412"/>
      <w:r w:rsidRPr="00090C64">
        <w:t>E.2</w:t>
      </w:r>
      <w:r w:rsidRPr="00090C64">
        <w:tab/>
        <w:t>Measurement methodology descriptions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389CFAD1" w14:textId="5C0B34B1" w:rsidR="00CF0E35" w:rsidRPr="00090C64" w:rsidRDefault="00CF0E35" w:rsidP="00CF0E35">
      <w:bookmarkStart w:id="6874" w:name="_Toc21125372"/>
      <w:bookmarkStart w:id="6875" w:name="_Toc29768362"/>
      <w:bookmarkStart w:id="6876" w:name="_Toc36044804"/>
      <w:bookmarkStart w:id="6877" w:name="_Toc37230709"/>
      <w:bookmarkStart w:id="6878"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6879" w:name="_Toc53181957"/>
      <w:bookmarkStart w:id="6880" w:name="_Toc61127772"/>
      <w:bookmarkStart w:id="6881" w:name="_Toc67054786"/>
      <w:bookmarkStart w:id="6882" w:name="_Toc67061784"/>
      <w:bookmarkStart w:id="6883" w:name="_Toc74735302"/>
      <w:bookmarkStart w:id="6884" w:name="_Toc74753545"/>
      <w:bookmarkStart w:id="6885" w:name="_Toc76507804"/>
      <w:bookmarkStart w:id="6886" w:name="_Toc83109413"/>
      <w:r w:rsidRPr="00090C64">
        <w:t>E.3</w:t>
      </w:r>
      <w:r w:rsidRPr="00090C64">
        <w:tab/>
        <w:t>Measurement uncertainty budget format</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63004130" w14:textId="6F1F9134" w:rsidR="00CF0E35" w:rsidRPr="00090C64" w:rsidRDefault="00CF0E35" w:rsidP="00CF0E35">
      <w:pPr>
        <w:rPr>
          <w:lang w:eastAsia="zh-CN"/>
        </w:rPr>
      </w:pPr>
      <w:bookmarkStart w:id="6887" w:name="_Toc21125373"/>
      <w:bookmarkStart w:id="6888" w:name="_Toc29768363"/>
      <w:bookmarkStart w:id="6889" w:name="_Toc36044805"/>
      <w:bookmarkStart w:id="6890" w:name="_Toc37230710"/>
      <w:bookmarkStart w:id="689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6892" w:name="_Toc21123351"/>
      <w:bookmarkStart w:id="6893" w:name="_Toc53181958"/>
      <w:bookmarkStart w:id="6894" w:name="_Toc61127773"/>
      <w:bookmarkStart w:id="6895" w:name="_Toc67054787"/>
      <w:bookmarkStart w:id="6896" w:name="_Toc67061785"/>
      <w:bookmarkStart w:id="6897" w:name="_Toc74735303"/>
      <w:bookmarkStart w:id="6898" w:name="_Toc74753546"/>
      <w:bookmarkStart w:id="6899" w:name="_Toc76507805"/>
      <w:bookmarkStart w:id="6900" w:name="_Toc83109414"/>
      <w:bookmarkEnd w:id="6887"/>
      <w:bookmarkEnd w:id="6888"/>
      <w:bookmarkEnd w:id="6889"/>
      <w:bookmarkEnd w:id="6890"/>
      <w:bookmarkEnd w:id="6891"/>
      <w:r w:rsidRPr="00090C64">
        <w:t>E.4</w:t>
      </w:r>
      <w:r w:rsidRPr="00090C64">
        <w:tab/>
        <w:t>Measurement uncertainty budgets</w:t>
      </w:r>
      <w:bookmarkEnd w:id="6892"/>
      <w:bookmarkEnd w:id="6893"/>
      <w:bookmarkEnd w:id="6894"/>
      <w:bookmarkEnd w:id="6895"/>
      <w:bookmarkEnd w:id="6896"/>
      <w:bookmarkEnd w:id="6897"/>
      <w:bookmarkEnd w:id="6898"/>
      <w:bookmarkEnd w:id="6899"/>
      <w:bookmarkEnd w:id="690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6901" w:name="_Toc21123352"/>
      <w:bookmarkStart w:id="6902" w:name="_Toc53181959"/>
      <w:bookmarkStart w:id="6903" w:name="_Toc61127774"/>
      <w:bookmarkStart w:id="6904" w:name="_Toc67054788"/>
      <w:bookmarkStart w:id="6905" w:name="_Toc67061786"/>
      <w:bookmarkStart w:id="6906" w:name="_Toc74735304"/>
      <w:bookmarkStart w:id="6907" w:name="_Toc74753547"/>
      <w:bookmarkStart w:id="6908" w:name="_Toc76507806"/>
      <w:bookmarkStart w:id="6909" w:name="_Toc83109415"/>
      <w:r w:rsidRPr="00090C64">
        <w:t>E.5</w:t>
      </w:r>
      <w:r w:rsidRPr="00090C64">
        <w:tab/>
        <w:t>Measurement error contribution descriptions</w:t>
      </w:r>
      <w:bookmarkEnd w:id="6901"/>
      <w:bookmarkEnd w:id="6902"/>
      <w:bookmarkEnd w:id="6903"/>
      <w:bookmarkEnd w:id="6904"/>
      <w:bookmarkEnd w:id="6905"/>
      <w:bookmarkEnd w:id="6906"/>
      <w:bookmarkEnd w:id="6907"/>
      <w:bookmarkEnd w:id="6908"/>
      <w:bookmarkEnd w:id="690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6910" w:name="_Hlk513537424"/>
      <w:bookmarkStart w:id="6911" w:name="_Toc21125375"/>
      <w:bookmarkStart w:id="6912" w:name="_Toc29768365"/>
      <w:bookmarkStart w:id="6913" w:name="_Toc36044807"/>
      <w:bookmarkStart w:id="6914" w:name="_Toc37230712"/>
      <w:bookmarkStart w:id="6915" w:name="_Toc45907855"/>
      <w:bookmarkStart w:id="6916" w:name="_Toc53181960"/>
      <w:bookmarkStart w:id="6917" w:name="historyclause"/>
      <w:r>
        <w:br w:type="page"/>
      </w:r>
    </w:p>
    <w:p w14:paraId="61E9A7BF" w14:textId="5D9967C5" w:rsidR="00D57C09" w:rsidRPr="00090C64" w:rsidRDefault="00D57C09" w:rsidP="00D57C09">
      <w:pPr>
        <w:pStyle w:val="Heading8"/>
      </w:pPr>
      <w:bookmarkStart w:id="6918" w:name="_Toc61127775"/>
      <w:bookmarkStart w:id="6919" w:name="_Toc67054789"/>
      <w:bookmarkStart w:id="6920" w:name="_Toc67061787"/>
      <w:bookmarkStart w:id="6921" w:name="_Toc74735305"/>
      <w:bookmarkStart w:id="6922" w:name="_Toc74753548"/>
      <w:bookmarkStart w:id="6923" w:name="_Toc76507807"/>
      <w:bookmarkStart w:id="6924" w:name="_Toc83109416"/>
      <w:r w:rsidRPr="00090C64">
        <w:t>Annex F (normative):</w:t>
      </w:r>
      <w:bookmarkEnd w:id="6910"/>
      <w:r w:rsidRPr="00090C64">
        <w:br/>
        <w:t>TRP measurement grids</w:t>
      </w:r>
      <w:bookmarkEnd w:id="6911"/>
      <w:bookmarkEnd w:id="6912"/>
      <w:bookmarkEnd w:id="6913"/>
      <w:bookmarkEnd w:id="6914"/>
      <w:bookmarkEnd w:id="6915"/>
      <w:bookmarkEnd w:id="6916"/>
      <w:bookmarkEnd w:id="6918"/>
      <w:bookmarkEnd w:id="6919"/>
      <w:bookmarkEnd w:id="6920"/>
      <w:bookmarkEnd w:id="6921"/>
      <w:bookmarkEnd w:id="6922"/>
      <w:bookmarkEnd w:id="6923"/>
      <w:bookmarkEnd w:id="6924"/>
    </w:p>
    <w:p w14:paraId="5BD53A54" w14:textId="77777777" w:rsidR="00D57C09" w:rsidRPr="00090C64" w:rsidRDefault="00D57C09" w:rsidP="00D57C09">
      <w:pPr>
        <w:pStyle w:val="Heading1"/>
      </w:pPr>
      <w:bookmarkStart w:id="6925" w:name="_Toc21125376"/>
      <w:bookmarkStart w:id="6926" w:name="_Toc29768366"/>
      <w:bookmarkStart w:id="6927" w:name="_Toc36044808"/>
      <w:bookmarkStart w:id="6928" w:name="_Toc37230713"/>
      <w:bookmarkStart w:id="6929" w:name="_Toc45907856"/>
      <w:bookmarkStart w:id="6930" w:name="_Toc53181961"/>
      <w:bookmarkStart w:id="6931" w:name="_Toc61127776"/>
      <w:bookmarkStart w:id="6932" w:name="_Toc67054790"/>
      <w:bookmarkStart w:id="6933" w:name="_Toc67061788"/>
      <w:bookmarkStart w:id="6934" w:name="_Toc74735306"/>
      <w:bookmarkStart w:id="6935" w:name="_Toc74753549"/>
      <w:bookmarkStart w:id="6936" w:name="_Toc76507808"/>
      <w:bookmarkStart w:id="6937" w:name="_Toc83109417"/>
      <w:r w:rsidRPr="00090C64">
        <w:t>F.1</w:t>
      </w:r>
      <w:r w:rsidRPr="00090C64">
        <w:tab/>
        <w:t>General</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6938" w:name="_Toc21125377"/>
      <w:bookmarkStart w:id="6939" w:name="_Toc29768367"/>
      <w:bookmarkStart w:id="6940" w:name="_Toc36044809"/>
      <w:bookmarkStart w:id="6941" w:name="_Toc37230714"/>
      <w:bookmarkStart w:id="6942" w:name="_Toc45907857"/>
      <w:bookmarkStart w:id="6943" w:name="_Toc53181962"/>
      <w:bookmarkStart w:id="6944" w:name="_Toc61127777"/>
      <w:bookmarkStart w:id="6945" w:name="_Toc67054791"/>
      <w:bookmarkStart w:id="6946" w:name="_Toc67061789"/>
      <w:bookmarkStart w:id="6947" w:name="_Toc74735307"/>
      <w:bookmarkStart w:id="6948" w:name="_Toc74753550"/>
      <w:bookmarkStart w:id="6949" w:name="_Toc76507809"/>
      <w:bookmarkStart w:id="6950" w:name="_Toc83109418"/>
      <w:r w:rsidRPr="00090C64">
        <w:t>F.2</w:t>
      </w:r>
      <w:r w:rsidRPr="00090C64">
        <w:tab/>
        <w:t>Spherical equal angle grid</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6DE4B43" w14:textId="77777777" w:rsidR="00D57C09" w:rsidRPr="00090C64" w:rsidRDefault="00D57C09" w:rsidP="00D57C09">
      <w:pPr>
        <w:pStyle w:val="Heading2"/>
      </w:pPr>
      <w:bookmarkStart w:id="6951" w:name="_Toc21125378"/>
      <w:bookmarkStart w:id="6952" w:name="_Toc29768368"/>
      <w:bookmarkStart w:id="6953" w:name="_Toc36044810"/>
      <w:bookmarkStart w:id="6954" w:name="_Toc37230715"/>
      <w:bookmarkStart w:id="6955" w:name="_Toc45907858"/>
      <w:bookmarkStart w:id="6956" w:name="_Toc53181963"/>
      <w:bookmarkStart w:id="6957" w:name="_Toc61127778"/>
      <w:bookmarkStart w:id="6958" w:name="_Toc67054792"/>
      <w:bookmarkStart w:id="6959" w:name="_Toc67061790"/>
      <w:bookmarkStart w:id="6960" w:name="_Toc74735308"/>
      <w:bookmarkStart w:id="6961" w:name="_Toc74753551"/>
      <w:bookmarkStart w:id="6962" w:name="_Toc76507810"/>
      <w:bookmarkStart w:id="6963" w:name="_Toc83109419"/>
      <w:r w:rsidRPr="00090C64">
        <w:rPr>
          <w:rFonts w:eastAsia="SimSun"/>
          <w:lang w:eastAsia="zh-CN"/>
        </w:rPr>
        <w:t>F.2.1</w:t>
      </w:r>
      <w:r w:rsidRPr="00090C64">
        <w:rPr>
          <w:lang w:eastAsia="en-GB"/>
        </w:rPr>
        <w:tab/>
        <w:t>General</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6964" w:name="_Toc21125379"/>
      <w:bookmarkStart w:id="6965" w:name="_Toc29768369"/>
      <w:bookmarkStart w:id="6966" w:name="_Toc36044811"/>
      <w:bookmarkStart w:id="6967" w:name="_Toc37230716"/>
      <w:bookmarkStart w:id="6968" w:name="_Toc45907859"/>
      <w:bookmarkStart w:id="6969" w:name="_Toc53181964"/>
      <w:bookmarkStart w:id="6970" w:name="_Toc61127779"/>
      <w:bookmarkStart w:id="6971" w:name="_Toc67054793"/>
      <w:bookmarkStart w:id="6972" w:name="_Toc67061791"/>
      <w:bookmarkStart w:id="6973" w:name="_Toc74735309"/>
      <w:bookmarkStart w:id="6974" w:name="_Toc74753552"/>
      <w:bookmarkStart w:id="6975" w:name="_Toc76507811"/>
      <w:bookmarkStart w:id="6976" w:name="_Toc83109420"/>
      <w:r w:rsidRPr="00090C64">
        <w:rPr>
          <w:rFonts w:eastAsia="SimSun"/>
          <w:lang w:eastAsia="zh-CN"/>
        </w:rPr>
        <w:t>F.2.2</w:t>
      </w:r>
      <w:r w:rsidRPr="00090C64">
        <w:rPr>
          <w:lang w:eastAsia="en-GB"/>
        </w:rPr>
        <w:tab/>
        <w:t>Reference angular step criteria</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E53381"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E53381"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1pt;height:13.55pt" o:ole="">
            <v:imagedata r:id="rId69" o:title=""/>
          </v:shape>
          <o:OLEObject Type="Embed" ProgID="Equation.3" ShapeID="_x0000_i1043" DrawAspect="Content" ObjectID="_1694533841"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6977" w:name="_Toc21125380"/>
      <w:bookmarkStart w:id="6978" w:name="_Toc29768370"/>
      <w:bookmarkStart w:id="6979" w:name="_Toc36044812"/>
      <w:bookmarkStart w:id="6980" w:name="_Toc37230717"/>
      <w:bookmarkStart w:id="6981" w:name="_Toc45907860"/>
      <w:bookmarkStart w:id="6982" w:name="_Toc53181965"/>
      <w:bookmarkStart w:id="6983" w:name="_Toc61127780"/>
      <w:bookmarkStart w:id="6984" w:name="_Toc67054794"/>
      <w:bookmarkStart w:id="6985" w:name="_Toc67061792"/>
      <w:bookmarkStart w:id="6986" w:name="_Toc74735310"/>
      <w:bookmarkStart w:id="6987" w:name="_Toc74753553"/>
      <w:bookmarkStart w:id="6988" w:name="_Toc76507812"/>
      <w:bookmarkStart w:id="6989" w:name="_Toc83109421"/>
      <w:r w:rsidRPr="00090C64">
        <w:t>F.3</w:t>
      </w:r>
      <w:r w:rsidRPr="00090C64">
        <w:tab/>
        <w:t>Spherical equal area grid</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6990" w:name="_Toc21125381"/>
      <w:bookmarkStart w:id="6991" w:name="_Toc29768371"/>
      <w:bookmarkStart w:id="6992" w:name="_Toc36044813"/>
      <w:bookmarkStart w:id="6993" w:name="_Toc37230718"/>
      <w:bookmarkStart w:id="6994" w:name="_Toc45907861"/>
      <w:bookmarkStart w:id="6995" w:name="_Toc53181966"/>
      <w:bookmarkStart w:id="6996" w:name="_Toc61127781"/>
      <w:bookmarkStart w:id="6997" w:name="_Toc67054795"/>
      <w:bookmarkStart w:id="6998" w:name="_Toc67061793"/>
      <w:bookmarkStart w:id="6999" w:name="_Toc74735311"/>
      <w:bookmarkStart w:id="7000" w:name="_Toc74753554"/>
      <w:bookmarkStart w:id="7001" w:name="_Toc76507813"/>
      <w:bookmarkStart w:id="7002" w:name="_Toc83109422"/>
      <w:r w:rsidRPr="00090C64">
        <w:t>F.4</w:t>
      </w:r>
      <w:r w:rsidRPr="00090C64">
        <w:tab/>
        <w:t>Spherical Fibonacci grid</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700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7003"/>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7004" w:name="_Toc21125382"/>
      <w:bookmarkStart w:id="7005" w:name="_Toc29768372"/>
      <w:bookmarkStart w:id="7006" w:name="_Toc36044814"/>
      <w:bookmarkStart w:id="7007" w:name="_Toc37230719"/>
      <w:bookmarkStart w:id="7008" w:name="_Toc45907862"/>
      <w:bookmarkStart w:id="7009" w:name="_Toc53181967"/>
      <w:bookmarkStart w:id="7010" w:name="_Toc61127782"/>
      <w:bookmarkStart w:id="7011" w:name="_Toc67054796"/>
      <w:bookmarkStart w:id="7012" w:name="_Toc67061794"/>
      <w:bookmarkStart w:id="7013" w:name="_Toc74735312"/>
      <w:bookmarkStart w:id="7014" w:name="_Toc74753555"/>
      <w:bookmarkStart w:id="7015" w:name="_Toc76507814"/>
      <w:bookmarkStart w:id="7016" w:name="_Toc83109423"/>
      <w:r w:rsidRPr="00090C64">
        <w:t>F.5</w:t>
      </w:r>
      <w:r w:rsidRPr="00090C64">
        <w:tab/>
        <w:t>Orthogonal cut grid</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11064014" w14:textId="77777777" w:rsidR="00D57C09" w:rsidRPr="00090C64" w:rsidRDefault="00D57C09" w:rsidP="00554118">
      <w:pPr>
        <w:pStyle w:val="Heading2"/>
      </w:pPr>
      <w:bookmarkStart w:id="7017" w:name="_Toc21125383"/>
      <w:bookmarkStart w:id="7018" w:name="_Toc29768373"/>
      <w:bookmarkStart w:id="7019" w:name="_Toc36044815"/>
      <w:bookmarkStart w:id="7020" w:name="_Toc37230720"/>
      <w:bookmarkStart w:id="7021" w:name="_Toc45907863"/>
      <w:bookmarkStart w:id="7022" w:name="_Toc53181968"/>
      <w:bookmarkStart w:id="7023" w:name="_Toc61127783"/>
      <w:bookmarkStart w:id="7024" w:name="_Toc67054797"/>
      <w:bookmarkStart w:id="7025" w:name="_Toc67061795"/>
      <w:bookmarkStart w:id="7026" w:name="_Toc74735313"/>
      <w:bookmarkStart w:id="7027" w:name="_Toc74753556"/>
      <w:bookmarkStart w:id="7028" w:name="_Toc76507815"/>
      <w:bookmarkStart w:id="7029" w:name="_Toc83109424"/>
      <w:r w:rsidRPr="00090C64">
        <w:t>F.5.1</w:t>
      </w:r>
      <w:r w:rsidRPr="00090C64">
        <w:tab/>
        <w:t>General</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7030" w:name="_Toc21125384"/>
      <w:bookmarkStart w:id="7031" w:name="_Toc29768374"/>
      <w:bookmarkStart w:id="7032" w:name="_Toc36044816"/>
      <w:bookmarkStart w:id="7033" w:name="_Toc37230721"/>
      <w:bookmarkStart w:id="7034" w:name="_Toc45907864"/>
      <w:bookmarkStart w:id="7035" w:name="_Toc53181969"/>
      <w:bookmarkStart w:id="7036" w:name="_Toc61127784"/>
      <w:bookmarkStart w:id="7037" w:name="_Toc67054798"/>
      <w:bookmarkStart w:id="7038" w:name="_Toc67061796"/>
      <w:bookmarkStart w:id="7039" w:name="_Toc74735314"/>
      <w:bookmarkStart w:id="7040" w:name="_Toc74753557"/>
      <w:bookmarkStart w:id="7041" w:name="_Toc76507816"/>
      <w:bookmarkStart w:id="7042" w:name="_Toc83109425"/>
      <w:r w:rsidRPr="00090C64">
        <w:t>F.5.2</w:t>
      </w:r>
      <w:r w:rsidRPr="00090C64">
        <w:tab/>
        <w:t>Operating band unwanted emissions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7043" w:name="_Toc21125385"/>
      <w:bookmarkStart w:id="7044" w:name="_Toc29768375"/>
      <w:bookmarkStart w:id="7045" w:name="_Toc36044817"/>
      <w:bookmarkStart w:id="7046" w:name="_Toc37230722"/>
      <w:bookmarkStart w:id="7047" w:name="_Toc45907865"/>
      <w:bookmarkStart w:id="7048" w:name="_Toc53181970"/>
      <w:bookmarkStart w:id="7049" w:name="_Toc61127785"/>
      <w:bookmarkStart w:id="7050" w:name="_Toc67054799"/>
      <w:bookmarkStart w:id="7051" w:name="_Toc67061797"/>
      <w:bookmarkStart w:id="7052" w:name="_Toc74735315"/>
      <w:bookmarkStart w:id="7053" w:name="_Toc74753558"/>
      <w:bookmarkStart w:id="7054" w:name="_Toc76507817"/>
      <w:bookmarkStart w:id="7055" w:name="_Toc83109426"/>
      <w:r w:rsidRPr="00090C64">
        <w:t>F.5.3</w:t>
      </w:r>
      <w:r w:rsidRPr="00090C64">
        <w:tab/>
        <w:t>Spurious unwanted emissions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7056" w:name="_Toc21125386"/>
      <w:bookmarkStart w:id="7057" w:name="_Toc29768376"/>
      <w:bookmarkStart w:id="7058" w:name="_Toc36044818"/>
      <w:bookmarkStart w:id="7059" w:name="_Toc37230723"/>
      <w:bookmarkStart w:id="7060" w:name="_Toc45907866"/>
      <w:bookmarkStart w:id="7061" w:name="_Toc53181971"/>
      <w:bookmarkStart w:id="7062" w:name="_Toc61127786"/>
      <w:bookmarkStart w:id="7063" w:name="_Toc67054800"/>
      <w:bookmarkStart w:id="7064" w:name="_Toc67061798"/>
      <w:bookmarkStart w:id="7065" w:name="_Toc74735316"/>
      <w:bookmarkStart w:id="7066" w:name="_Toc74753559"/>
      <w:bookmarkStart w:id="7067" w:name="_Toc76507818"/>
      <w:bookmarkStart w:id="7068" w:name="_Toc83109427"/>
      <w:r w:rsidRPr="00090C64">
        <w:t>F.6</w:t>
      </w:r>
      <w:r w:rsidRPr="00090C64">
        <w:tab/>
        <w:t>Wave vector space grid</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7069" w:name="_Toc21125387"/>
      <w:bookmarkStart w:id="7070" w:name="_Toc29768377"/>
      <w:bookmarkStart w:id="7071" w:name="_Toc36044819"/>
      <w:bookmarkStart w:id="7072" w:name="_Toc37230724"/>
      <w:bookmarkStart w:id="7073" w:name="_Toc45907867"/>
      <w:bookmarkStart w:id="7074" w:name="_Toc53181972"/>
      <w:bookmarkStart w:id="7075" w:name="_Toc61127787"/>
      <w:bookmarkStart w:id="7076" w:name="_Toc67054801"/>
      <w:bookmarkStart w:id="7077" w:name="_Toc67061799"/>
      <w:bookmarkStart w:id="7078" w:name="_Toc74735317"/>
      <w:bookmarkStart w:id="7079" w:name="_Toc74753560"/>
      <w:bookmarkStart w:id="7080" w:name="_Toc76507819"/>
      <w:bookmarkStart w:id="7081" w:name="_Toc83109428"/>
      <w:r w:rsidRPr="00090C64">
        <w:t>F.7</w:t>
      </w:r>
      <w:r w:rsidRPr="00090C64">
        <w:tab/>
        <w:t>Orthogonal 2 cuts with pattern multiplication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7082" w:name="_Toc21125388"/>
      <w:bookmarkStart w:id="7083" w:name="_Toc29768378"/>
      <w:bookmarkStart w:id="7084" w:name="_Toc36044820"/>
      <w:bookmarkStart w:id="7085" w:name="_Toc37230725"/>
      <w:bookmarkStart w:id="7086" w:name="_Toc45907868"/>
      <w:bookmarkStart w:id="7087" w:name="_Toc53181973"/>
      <w:bookmarkStart w:id="7088" w:name="_Toc61127788"/>
      <w:bookmarkStart w:id="7089" w:name="_Toc67054802"/>
      <w:bookmarkStart w:id="7090" w:name="_Toc67061800"/>
      <w:bookmarkStart w:id="7091" w:name="_Toc74735318"/>
      <w:bookmarkStart w:id="7092" w:name="_Toc74753561"/>
      <w:bookmarkStart w:id="7093" w:name="_Toc76507820"/>
      <w:bookmarkStart w:id="7094" w:name="_Toc83109429"/>
      <w:r w:rsidRPr="00090C64">
        <w:t>F.8</w:t>
      </w:r>
      <w:r w:rsidRPr="00090C64">
        <w:tab/>
        <w:t>Void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2BF8FD25" w14:textId="77777777" w:rsidR="00D57C09" w:rsidRPr="00090C64" w:rsidRDefault="00D57C09" w:rsidP="00D57C09"/>
    <w:p w14:paraId="0A144CEF" w14:textId="77777777" w:rsidR="00D57C09" w:rsidRPr="00090C64" w:rsidRDefault="00D57C09" w:rsidP="00D57C09">
      <w:pPr>
        <w:pStyle w:val="Heading1"/>
      </w:pPr>
      <w:bookmarkStart w:id="7095" w:name="_Toc21125389"/>
      <w:bookmarkStart w:id="7096" w:name="_Toc29768379"/>
      <w:bookmarkStart w:id="7097" w:name="_Toc36044821"/>
      <w:bookmarkStart w:id="7098" w:name="_Toc37230726"/>
      <w:bookmarkStart w:id="7099" w:name="_Toc45907869"/>
      <w:bookmarkStart w:id="7100" w:name="_Toc53181974"/>
      <w:bookmarkStart w:id="7101" w:name="_Toc61127789"/>
      <w:bookmarkStart w:id="7102" w:name="_Toc67054803"/>
      <w:bookmarkStart w:id="7103" w:name="_Toc67061801"/>
      <w:bookmarkStart w:id="7104" w:name="_Toc74735319"/>
      <w:bookmarkStart w:id="7105" w:name="_Toc74753562"/>
      <w:bookmarkStart w:id="7106" w:name="_Toc76507821"/>
      <w:bookmarkStart w:id="7107" w:name="_Toc83109430"/>
      <w:r w:rsidRPr="00090C64">
        <w:t>F.9</w:t>
      </w:r>
      <w:r w:rsidRPr="00090C64">
        <w:tab/>
        <w:t>Full sphere with sparse sampling</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7108" w:name="_Toc21125390"/>
      <w:bookmarkStart w:id="7109" w:name="_Toc29768380"/>
      <w:bookmarkStart w:id="7110" w:name="_Toc36044822"/>
      <w:bookmarkStart w:id="7111" w:name="_Toc37230727"/>
      <w:bookmarkStart w:id="7112" w:name="_Toc45907870"/>
      <w:bookmarkStart w:id="7113" w:name="_Toc53181975"/>
      <w:bookmarkStart w:id="7114" w:name="_Toc61127790"/>
      <w:bookmarkStart w:id="7115" w:name="_Toc67054804"/>
      <w:bookmarkStart w:id="7116" w:name="_Toc67061802"/>
      <w:bookmarkStart w:id="7117" w:name="_Toc74735320"/>
      <w:bookmarkStart w:id="7118" w:name="_Toc74753563"/>
      <w:bookmarkStart w:id="7119" w:name="_Toc76507822"/>
      <w:bookmarkStart w:id="7120" w:name="_Toc83109431"/>
      <w:r w:rsidRPr="00090C64">
        <w:t>F.10</w:t>
      </w:r>
      <w:r w:rsidRPr="00090C64">
        <w:tab/>
        <w:t>Beam-based directions</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7121" w:name="_Toc21125391"/>
      <w:bookmarkStart w:id="7122" w:name="_Toc29768381"/>
      <w:bookmarkStart w:id="7123" w:name="_Toc36044823"/>
      <w:bookmarkStart w:id="7124" w:name="_Toc37230728"/>
      <w:bookmarkStart w:id="7125" w:name="_Toc45907871"/>
      <w:bookmarkStart w:id="7126" w:name="_Toc53181976"/>
      <w:bookmarkStart w:id="7127" w:name="_Toc61127791"/>
      <w:bookmarkStart w:id="7128" w:name="_Toc67054805"/>
      <w:bookmarkStart w:id="7129" w:name="_Toc67061803"/>
      <w:bookmarkStart w:id="7130" w:name="_Toc74735321"/>
      <w:bookmarkStart w:id="7131" w:name="_Toc74753564"/>
      <w:bookmarkStart w:id="7132" w:name="_Toc76507823"/>
      <w:bookmarkStart w:id="7133" w:name="_Toc83109432"/>
      <w:r w:rsidRPr="00090C64">
        <w:t>F.11</w:t>
      </w:r>
      <w:r w:rsidRPr="00090C64">
        <w:tab/>
        <w:t>Peak method</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7134" w:name="_Toc21125392"/>
      <w:bookmarkStart w:id="7135" w:name="_Toc29768382"/>
      <w:bookmarkStart w:id="7136" w:name="_Toc36044824"/>
      <w:bookmarkStart w:id="7137" w:name="_Toc37230729"/>
      <w:bookmarkStart w:id="7138" w:name="_Toc45907872"/>
      <w:bookmarkStart w:id="7139" w:name="_Toc53181977"/>
      <w:bookmarkStart w:id="7140" w:name="_Toc61127792"/>
      <w:bookmarkStart w:id="7141" w:name="_Toc67054806"/>
      <w:bookmarkStart w:id="7142" w:name="_Toc67061804"/>
      <w:bookmarkStart w:id="7143" w:name="_Toc74735322"/>
      <w:bookmarkStart w:id="7144" w:name="_Toc74753565"/>
      <w:bookmarkStart w:id="7145" w:name="_Toc76507824"/>
      <w:bookmarkStart w:id="7146" w:name="_Toc83109433"/>
      <w:r w:rsidRPr="00090C64">
        <w:t>F.12</w:t>
      </w:r>
      <w:r w:rsidRPr="00090C64">
        <w:tab/>
        <w:t>Equal sector with peak average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7147" w:name="_Toc21125393"/>
      <w:bookmarkStart w:id="7148" w:name="_Toc29768383"/>
      <w:bookmarkStart w:id="7149" w:name="_Toc36044825"/>
      <w:bookmarkStart w:id="7150" w:name="_Toc37230730"/>
      <w:bookmarkStart w:id="7151" w:name="_Toc45907873"/>
      <w:bookmarkStart w:id="7152" w:name="_Toc53181978"/>
      <w:bookmarkStart w:id="7153" w:name="_Toc61127793"/>
      <w:bookmarkStart w:id="7154" w:name="_Toc67054807"/>
      <w:bookmarkStart w:id="7155" w:name="_Toc67061805"/>
      <w:bookmarkStart w:id="7156" w:name="_Toc74735323"/>
      <w:bookmarkStart w:id="7157" w:name="_Toc74753566"/>
      <w:bookmarkStart w:id="7158" w:name="_Toc76507825"/>
      <w:bookmarkStart w:id="7159" w:name="_Toc83109434"/>
      <w:r w:rsidRPr="00090C64">
        <w:t>F.13</w:t>
      </w:r>
      <w:r w:rsidRPr="00090C64">
        <w:tab/>
        <w:t>Pre-scan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7160" w:name="_Toc21125394"/>
      <w:bookmarkStart w:id="7161" w:name="_Toc29768384"/>
      <w:bookmarkStart w:id="7162" w:name="_Toc36044826"/>
      <w:bookmarkStart w:id="7163" w:name="_Toc37230731"/>
      <w:bookmarkStart w:id="7164" w:name="_Toc45907874"/>
      <w:bookmarkStart w:id="7165" w:name="_Toc53181979"/>
      <w:r>
        <w:br w:type="page"/>
      </w:r>
    </w:p>
    <w:p w14:paraId="12F76DE8" w14:textId="089A9F02" w:rsidR="00D57C09" w:rsidRPr="00090C64" w:rsidRDefault="00D57C09" w:rsidP="00D57C09">
      <w:pPr>
        <w:pStyle w:val="Heading8"/>
      </w:pPr>
      <w:bookmarkStart w:id="7166" w:name="_Toc61127794"/>
      <w:bookmarkStart w:id="7167" w:name="_Toc67054808"/>
      <w:bookmarkStart w:id="7168" w:name="_Toc67061806"/>
      <w:bookmarkStart w:id="7169" w:name="_Toc74735324"/>
      <w:bookmarkStart w:id="7170" w:name="_Toc74753567"/>
      <w:bookmarkStart w:id="7171" w:name="_Toc76507826"/>
      <w:bookmarkStart w:id="7172" w:name="_Toc83109435"/>
      <w:r w:rsidRPr="00090C64">
        <w:t>Annex G (normative):</w:t>
      </w:r>
      <w:r w:rsidRPr="00090C64">
        <w:br/>
        <w:t>Environmental requirements for the BS equipment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9402A4F" w14:textId="77777777" w:rsidR="00D57C09" w:rsidRPr="00090C64" w:rsidRDefault="00D57C09" w:rsidP="00D57C09">
      <w:pPr>
        <w:pStyle w:val="Heading1"/>
      </w:pPr>
      <w:bookmarkStart w:id="7173" w:name="_Toc21125395"/>
      <w:bookmarkStart w:id="7174" w:name="_Toc29768385"/>
      <w:bookmarkStart w:id="7175" w:name="_Toc36044827"/>
      <w:bookmarkStart w:id="7176" w:name="_Toc37230732"/>
      <w:bookmarkStart w:id="7177" w:name="_Toc45907875"/>
      <w:bookmarkStart w:id="7178" w:name="_Toc53181980"/>
      <w:bookmarkStart w:id="7179" w:name="_Toc61127795"/>
      <w:bookmarkStart w:id="7180" w:name="_Toc67054809"/>
      <w:bookmarkStart w:id="7181" w:name="_Toc67061807"/>
      <w:bookmarkStart w:id="7182" w:name="_Toc74735325"/>
      <w:bookmarkStart w:id="7183" w:name="_Toc74753568"/>
      <w:bookmarkStart w:id="7184" w:name="_Toc76507827"/>
      <w:bookmarkStart w:id="7185" w:name="_Toc83109436"/>
      <w:r w:rsidRPr="00090C64">
        <w:t>G.1</w:t>
      </w:r>
      <w:r w:rsidRPr="00090C64">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7186" w:name="_Toc21125396"/>
      <w:bookmarkStart w:id="7187" w:name="_Toc29768386"/>
      <w:bookmarkStart w:id="7188" w:name="_Toc36044828"/>
      <w:bookmarkStart w:id="7189" w:name="_Toc37230733"/>
      <w:bookmarkStart w:id="7190" w:name="_Toc45907876"/>
      <w:bookmarkStart w:id="7191" w:name="_Toc53181981"/>
      <w:bookmarkStart w:id="7192" w:name="_Toc61127796"/>
      <w:bookmarkStart w:id="7193" w:name="_Toc67054810"/>
      <w:bookmarkStart w:id="7194" w:name="_Toc67061808"/>
      <w:bookmarkStart w:id="7195" w:name="_Toc74735326"/>
      <w:bookmarkStart w:id="7196" w:name="_Toc74753569"/>
      <w:bookmarkStart w:id="7197" w:name="_Toc76507828"/>
      <w:bookmarkStart w:id="7198" w:name="_Toc83109437"/>
      <w:r w:rsidRPr="00090C64">
        <w:t>G.2</w:t>
      </w:r>
      <w:r w:rsidRPr="00090C64">
        <w:tab/>
      </w:r>
      <w:r w:rsidRPr="00090C64">
        <w:rPr>
          <w:rFonts w:cs="v4.2.0"/>
        </w:rPr>
        <w:t>Normal test environment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7199" w:name="_Toc21125397"/>
      <w:bookmarkStart w:id="7200" w:name="_Toc29768387"/>
      <w:bookmarkStart w:id="7201" w:name="_Toc36044829"/>
      <w:bookmarkStart w:id="7202" w:name="_Toc37230734"/>
      <w:bookmarkStart w:id="7203" w:name="_Toc45907877"/>
      <w:bookmarkStart w:id="7204" w:name="_Toc53181982"/>
      <w:bookmarkStart w:id="7205" w:name="_Toc61127797"/>
      <w:bookmarkStart w:id="7206" w:name="_Toc67054811"/>
      <w:bookmarkStart w:id="7207" w:name="_Toc67061809"/>
      <w:bookmarkStart w:id="7208" w:name="_Toc74735327"/>
      <w:bookmarkStart w:id="7209" w:name="_Toc74753570"/>
      <w:bookmarkStart w:id="7210" w:name="_Toc76507829"/>
      <w:bookmarkStart w:id="7211" w:name="_Toc83109438"/>
      <w:r w:rsidRPr="00090C64">
        <w:t>G.3</w:t>
      </w:r>
      <w:r w:rsidRPr="00090C64">
        <w:tab/>
      </w:r>
      <w:r w:rsidRPr="00090C64">
        <w:rPr>
          <w:rFonts w:cs="v4.2.0"/>
        </w:rPr>
        <w:t>Extreme test environment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62096E3B" w14:textId="77777777" w:rsidR="00D57C09" w:rsidRPr="00090C64" w:rsidRDefault="00D57C09" w:rsidP="00D57C09">
      <w:pPr>
        <w:pStyle w:val="Heading2"/>
      </w:pPr>
      <w:bookmarkStart w:id="7212" w:name="_Toc21125398"/>
      <w:bookmarkStart w:id="7213" w:name="_Toc29768388"/>
      <w:bookmarkStart w:id="7214" w:name="_Toc36044830"/>
      <w:bookmarkStart w:id="7215" w:name="_Toc37230735"/>
      <w:bookmarkStart w:id="7216" w:name="_Toc45907878"/>
      <w:bookmarkStart w:id="7217" w:name="_Toc53181983"/>
      <w:bookmarkStart w:id="7218" w:name="_Toc61127798"/>
      <w:bookmarkStart w:id="7219" w:name="_Toc67054812"/>
      <w:bookmarkStart w:id="7220" w:name="_Toc67061810"/>
      <w:bookmarkStart w:id="7221" w:name="_Toc74735328"/>
      <w:bookmarkStart w:id="7222" w:name="_Toc74753571"/>
      <w:bookmarkStart w:id="7223" w:name="_Toc76507830"/>
      <w:bookmarkStart w:id="7224" w:name="_Toc83109439"/>
      <w:r w:rsidRPr="00090C64">
        <w:t>G.3.1</w:t>
      </w:r>
      <w:r w:rsidRPr="00090C64">
        <w:tab/>
        <w:t>General</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7225" w:name="_Toc21125399"/>
      <w:bookmarkStart w:id="7226" w:name="_Toc29768389"/>
      <w:bookmarkStart w:id="7227" w:name="_Toc36044831"/>
      <w:bookmarkStart w:id="7228" w:name="_Toc37230736"/>
      <w:bookmarkStart w:id="7229" w:name="_Toc45907879"/>
      <w:bookmarkStart w:id="7230" w:name="_Toc53181984"/>
      <w:bookmarkStart w:id="7231" w:name="_Toc61127799"/>
      <w:bookmarkStart w:id="7232" w:name="_Toc67054813"/>
      <w:bookmarkStart w:id="7233" w:name="_Toc67061811"/>
      <w:bookmarkStart w:id="7234" w:name="_Toc74735329"/>
      <w:bookmarkStart w:id="7235" w:name="_Toc74753572"/>
      <w:bookmarkStart w:id="7236" w:name="_Toc76507831"/>
      <w:bookmarkStart w:id="7237" w:name="_Toc83109440"/>
      <w:r w:rsidRPr="00090C64">
        <w:t>G.3.2</w:t>
      </w:r>
      <w:r w:rsidRPr="00090C64">
        <w:tab/>
        <w:t>Extreme temperature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7238" w:name="_Toc21125400"/>
      <w:bookmarkStart w:id="7239" w:name="_Toc29768390"/>
      <w:bookmarkStart w:id="7240" w:name="_Toc36044832"/>
      <w:bookmarkStart w:id="7241" w:name="_Toc37230737"/>
      <w:bookmarkStart w:id="7242" w:name="_Toc45907880"/>
      <w:bookmarkStart w:id="7243" w:name="_Toc53181985"/>
      <w:bookmarkStart w:id="7244" w:name="_Toc61127800"/>
      <w:bookmarkStart w:id="7245" w:name="_Toc67054814"/>
      <w:bookmarkStart w:id="7246" w:name="_Toc67061812"/>
      <w:bookmarkStart w:id="7247" w:name="_Toc74735330"/>
      <w:bookmarkStart w:id="7248" w:name="_Toc74753573"/>
      <w:bookmarkStart w:id="7249" w:name="_Toc76507832"/>
      <w:bookmarkStart w:id="7250" w:name="_Toc83109441"/>
      <w:r w:rsidRPr="00090C64">
        <w:t>G.4</w:t>
      </w:r>
      <w:r w:rsidRPr="00090C64">
        <w:tab/>
      </w:r>
      <w:r w:rsidRPr="00090C64">
        <w:rPr>
          <w:rFonts w:cs="v4.2.0"/>
        </w:rPr>
        <w:t>Vibration</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7251" w:name="_Toc21125401"/>
      <w:bookmarkStart w:id="7252" w:name="_Toc29768391"/>
      <w:bookmarkStart w:id="7253" w:name="_Toc36044833"/>
      <w:bookmarkStart w:id="7254" w:name="_Toc37230738"/>
      <w:bookmarkStart w:id="7255" w:name="_Toc45907881"/>
      <w:bookmarkStart w:id="7256" w:name="_Toc53181986"/>
      <w:bookmarkStart w:id="7257" w:name="_Toc61127801"/>
      <w:bookmarkStart w:id="7258" w:name="_Toc67054815"/>
      <w:bookmarkStart w:id="7259" w:name="_Toc67061813"/>
      <w:bookmarkStart w:id="7260" w:name="_Toc74735331"/>
      <w:bookmarkStart w:id="7261" w:name="_Toc74753574"/>
      <w:bookmarkStart w:id="7262" w:name="_Toc76507833"/>
      <w:bookmarkStart w:id="7263" w:name="_Toc83109442"/>
      <w:r w:rsidRPr="00090C64">
        <w:t>G.5</w:t>
      </w:r>
      <w:r w:rsidRPr="00090C64">
        <w:tab/>
      </w:r>
      <w:r w:rsidRPr="00090C64">
        <w:rPr>
          <w:rFonts w:cs="v4.2.0"/>
        </w:rPr>
        <w:t>Power supply</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7264" w:name="_Toc21125402"/>
      <w:bookmarkStart w:id="7265" w:name="_Toc29768392"/>
      <w:bookmarkStart w:id="7266" w:name="_Toc36044834"/>
      <w:bookmarkStart w:id="7267" w:name="_Toc37230739"/>
      <w:bookmarkStart w:id="7268" w:name="_Toc45907882"/>
      <w:bookmarkStart w:id="7269" w:name="_Toc53181987"/>
      <w:bookmarkStart w:id="7270" w:name="_Toc61127802"/>
      <w:bookmarkStart w:id="7271" w:name="_Toc67054816"/>
      <w:bookmarkStart w:id="7272" w:name="_Toc67061814"/>
      <w:bookmarkStart w:id="7273" w:name="_Toc74735332"/>
      <w:bookmarkStart w:id="7274" w:name="_Toc74753575"/>
      <w:bookmarkStart w:id="7275" w:name="_Toc76507834"/>
      <w:bookmarkStart w:id="7276" w:name="_Toc83109443"/>
      <w:r w:rsidRPr="00090C64">
        <w:rPr>
          <w:lang w:eastAsia="sv-SE"/>
        </w:rPr>
        <w:t>G.6</w:t>
      </w:r>
      <w:r w:rsidRPr="00090C64">
        <w:rPr>
          <w:lang w:eastAsia="sv-SE"/>
        </w:rPr>
        <w:tab/>
        <w:t>Measurement of test environments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7277" w:name="_Toc21125403"/>
      <w:bookmarkStart w:id="7278" w:name="_Toc29768393"/>
      <w:bookmarkStart w:id="7279" w:name="_Toc36044835"/>
      <w:bookmarkStart w:id="7280" w:name="_Toc37230740"/>
      <w:bookmarkStart w:id="7281" w:name="_Toc45907883"/>
      <w:bookmarkStart w:id="7282" w:name="_Toc53181988"/>
      <w:bookmarkStart w:id="7283" w:name="_Toc61127803"/>
      <w:bookmarkStart w:id="7284" w:name="_Toc67054817"/>
      <w:bookmarkStart w:id="7285" w:name="_Toc67061815"/>
      <w:bookmarkStart w:id="7286" w:name="_Toc74735333"/>
      <w:bookmarkStart w:id="7287" w:name="_Toc74753576"/>
      <w:bookmarkStart w:id="7288" w:name="_Toc76507835"/>
      <w:bookmarkStart w:id="7289" w:name="_Toc83109444"/>
      <w:r w:rsidRPr="00090C64">
        <w:rPr>
          <w:lang w:eastAsia="sv-SE"/>
        </w:rPr>
        <w:t>G.7</w:t>
      </w:r>
      <w:r w:rsidRPr="00090C64">
        <w:rPr>
          <w:lang w:eastAsia="sv-SE"/>
        </w:rPr>
        <w:tab/>
        <w:t>OTA extreme test methods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07FF6C8" w14:textId="77777777" w:rsidR="00D57C09" w:rsidRPr="00090C64" w:rsidRDefault="00D57C09" w:rsidP="00D57C09">
      <w:pPr>
        <w:pStyle w:val="Heading2"/>
        <w:rPr>
          <w:lang w:eastAsia="sv-SE"/>
        </w:rPr>
      </w:pPr>
      <w:bookmarkStart w:id="7290" w:name="_Toc21125404"/>
      <w:bookmarkStart w:id="7291" w:name="_Toc29768394"/>
      <w:bookmarkStart w:id="7292" w:name="_Toc36044836"/>
      <w:bookmarkStart w:id="7293" w:name="_Toc37230741"/>
      <w:bookmarkStart w:id="7294" w:name="_Toc45907884"/>
      <w:bookmarkStart w:id="7295" w:name="_Toc53181989"/>
      <w:bookmarkStart w:id="7296" w:name="_Toc61127804"/>
      <w:bookmarkStart w:id="7297" w:name="_Toc67054818"/>
      <w:bookmarkStart w:id="7298" w:name="_Toc67061816"/>
      <w:bookmarkStart w:id="7299" w:name="_Toc74735334"/>
      <w:bookmarkStart w:id="7300" w:name="_Toc74753577"/>
      <w:bookmarkStart w:id="7301" w:name="_Toc76507836"/>
      <w:bookmarkStart w:id="7302" w:name="_Toc83109445"/>
      <w:r w:rsidRPr="00090C64">
        <w:rPr>
          <w:lang w:eastAsia="sv-SE"/>
        </w:rPr>
        <w:t>G.7.1</w:t>
      </w:r>
      <w:r w:rsidRPr="00090C64">
        <w:rPr>
          <w:lang w:eastAsia="sv-SE"/>
        </w:rPr>
        <w:tab/>
        <w:t>Direct far field method</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7303" w:name="_Toc21125405"/>
      <w:bookmarkStart w:id="7304" w:name="_Toc29768395"/>
      <w:bookmarkStart w:id="7305" w:name="_Toc36044837"/>
      <w:bookmarkStart w:id="7306" w:name="_Toc37230742"/>
      <w:bookmarkStart w:id="7307" w:name="_Toc45907885"/>
      <w:bookmarkStart w:id="7308" w:name="_Toc53181990"/>
      <w:bookmarkStart w:id="7309" w:name="_Toc61127805"/>
      <w:bookmarkStart w:id="7310" w:name="_Toc67054819"/>
      <w:bookmarkStart w:id="7311" w:name="_Toc67061817"/>
      <w:bookmarkStart w:id="7312" w:name="_Toc74735335"/>
      <w:bookmarkStart w:id="7313" w:name="_Toc74753578"/>
      <w:bookmarkStart w:id="7314" w:name="_Toc76507837"/>
      <w:bookmarkStart w:id="7315" w:name="_Toc83109446"/>
      <w:r w:rsidRPr="00090C64">
        <w:rPr>
          <w:lang w:eastAsia="sv-SE"/>
        </w:rPr>
        <w:t>G.7.2</w:t>
      </w:r>
      <w:r w:rsidRPr="00090C64">
        <w:rPr>
          <w:lang w:eastAsia="sv-SE"/>
        </w:rPr>
        <w:tab/>
        <w:t>Relative method</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7316" w:name="_Toc21125406"/>
      <w:bookmarkStart w:id="7317" w:name="_Toc29768396"/>
      <w:bookmarkStart w:id="7318" w:name="_Toc36044838"/>
      <w:bookmarkStart w:id="7319" w:name="_Toc37230743"/>
      <w:bookmarkStart w:id="7320" w:name="_Toc45907886"/>
      <w:bookmarkStart w:id="7321" w:name="_Toc53181991"/>
      <w:bookmarkStart w:id="7322" w:name="_Toc61127806"/>
      <w:bookmarkStart w:id="7323" w:name="_Toc67054820"/>
      <w:bookmarkStart w:id="7324" w:name="_Toc67061818"/>
      <w:bookmarkStart w:id="7325" w:name="_Toc74735336"/>
      <w:bookmarkStart w:id="7326" w:name="_Toc74753579"/>
      <w:bookmarkStart w:id="7327" w:name="_Toc76507838"/>
      <w:bookmarkStart w:id="7328" w:name="_Toc83109447"/>
      <w:r w:rsidRPr="00090C64">
        <w:t>Annex H (informative):</w:t>
      </w:r>
      <w:r w:rsidRPr="00090C64">
        <w:br/>
        <w:t>Measuring noise close to noise-floor</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7329" w:name="_Hlk521396356"/>
      <w:r w:rsidR="00D57C09" w:rsidRPr="00090C64">
        <w:rPr>
          <w:rFonts w:ascii="Symbol" w:hAnsi="Symbol"/>
          <w:i/>
        </w:rPr>
        <w:t></w:t>
      </w:r>
      <w:r w:rsidR="00D57C09" w:rsidRPr="00090C64">
        <w:rPr>
          <w:i/>
          <w:vertAlign w:val="subscript"/>
        </w:rPr>
        <w:t>2</w:t>
      </w:r>
      <w:bookmarkEnd w:id="732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7330" w:name="_Toc21125407"/>
      <w:bookmarkStart w:id="7331" w:name="_Toc29768397"/>
      <w:bookmarkStart w:id="7332" w:name="_Toc36044839"/>
      <w:bookmarkStart w:id="7333" w:name="_Toc37230744"/>
      <w:bookmarkStart w:id="7334" w:name="_Toc45907887"/>
      <w:bookmarkStart w:id="7335" w:name="_Toc53181992"/>
      <w:bookmarkStart w:id="7336" w:name="_Toc61127807"/>
      <w:bookmarkStart w:id="7337" w:name="_Toc67054821"/>
      <w:bookmarkStart w:id="7338" w:name="_Toc67061819"/>
      <w:bookmarkStart w:id="7339" w:name="_Toc74735337"/>
      <w:bookmarkStart w:id="7340" w:name="_Toc74753580"/>
      <w:bookmarkStart w:id="7341" w:name="_Toc76507839"/>
      <w:bookmarkStart w:id="7342" w:name="_Toc83109448"/>
      <w:r w:rsidRPr="00090C64">
        <w:t>Annex I (informative):</w:t>
      </w:r>
      <w:r w:rsidRPr="00090C64">
        <w:br/>
        <w:t>Change history</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691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B8402D" w:rsidRDefault="00B8402D">
      <w:r>
        <w:separator/>
      </w:r>
    </w:p>
  </w:endnote>
  <w:endnote w:type="continuationSeparator" w:id="0">
    <w:p w14:paraId="13731F76" w14:textId="77777777" w:rsidR="00B8402D" w:rsidRDefault="00B84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B8402D" w:rsidRDefault="00B840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B8402D" w:rsidRDefault="00B8402D">
      <w:r>
        <w:separator/>
      </w:r>
    </w:p>
  </w:footnote>
  <w:footnote w:type="continuationSeparator" w:id="0">
    <w:p w14:paraId="68D12515" w14:textId="77777777" w:rsidR="00B8402D" w:rsidRDefault="00B840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374B90DF" w:rsidR="00B8402D" w:rsidRDefault="00B840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2848">
      <w:rPr>
        <w:rFonts w:ascii="Arial" w:hAnsi="Arial" w:cs="Arial"/>
        <w:b/>
        <w:noProof/>
        <w:sz w:val="18"/>
        <w:szCs w:val="18"/>
      </w:rPr>
      <w:t>3GPP TS 37.145-2 V17.23.0 (2021-0609)</w:t>
    </w:r>
    <w:r>
      <w:rPr>
        <w:rFonts w:ascii="Arial" w:hAnsi="Arial" w:cs="Arial"/>
        <w:b/>
        <w:sz w:val="18"/>
        <w:szCs w:val="18"/>
      </w:rPr>
      <w:fldChar w:fldCharType="end"/>
    </w:r>
  </w:p>
  <w:p w14:paraId="148DEA8F" w14:textId="77777777" w:rsidR="00B8402D" w:rsidRDefault="00B840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7A065FE7" w:rsidR="00B8402D" w:rsidRDefault="00B840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2848">
      <w:rPr>
        <w:rFonts w:ascii="Arial" w:hAnsi="Arial" w:cs="Arial"/>
        <w:b/>
        <w:noProof/>
        <w:sz w:val="18"/>
        <w:szCs w:val="18"/>
      </w:rPr>
      <w:t>Release 17</w:t>
    </w:r>
    <w:r>
      <w:rPr>
        <w:rFonts w:ascii="Arial" w:hAnsi="Arial" w:cs="Arial"/>
        <w:b/>
        <w:sz w:val="18"/>
        <w:szCs w:val="18"/>
      </w:rPr>
      <w:fldChar w:fldCharType="end"/>
    </w:r>
  </w:p>
  <w:p w14:paraId="060824BD" w14:textId="77777777" w:rsidR="00B8402D" w:rsidRDefault="00B840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8402D"/>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53381"/>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52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139297</Words>
  <Characters>793997</Characters>
  <Application>Microsoft Office Word</Application>
  <DocSecurity>0</DocSecurity>
  <Lines>6616</Lines>
  <Paragraphs>1862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2021-09-30T17:03:00Z</dcterms:created>
  <dcterms:modified xsi:type="dcterms:W3CDTF">2021-09-30T17:03:00Z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