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0BC88F3D"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E262E9">
              <w:t>7</w:t>
            </w:r>
            <w:r w:rsidRPr="009202AA">
              <w:t>.</w:t>
            </w:r>
            <w:bookmarkEnd w:id="3"/>
            <w:r w:rsidR="004C4A70" w:rsidRPr="009202AA">
              <w:t>0</w:t>
            </w:r>
            <w:r w:rsidRPr="009202AA">
              <w:t xml:space="preserve"> </w:t>
            </w:r>
            <w:r w:rsidRPr="009202AA">
              <w:rPr>
                <w:sz w:val="32"/>
              </w:rPr>
              <w:t>(</w:t>
            </w:r>
            <w:bookmarkStart w:id="4" w:name="issueDate"/>
            <w:r w:rsidR="00E262E9" w:rsidRPr="009202AA">
              <w:rPr>
                <w:sz w:val="32"/>
              </w:rPr>
              <w:t>202</w:t>
            </w:r>
            <w:r w:rsidR="00E262E9">
              <w:rPr>
                <w:sz w:val="32"/>
              </w:rPr>
              <w:t>5</w:t>
            </w:r>
            <w:r w:rsidR="004C4A70" w:rsidRPr="009202AA">
              <w:rPr>
                <w:sz w:val="32"/>
              </w:rPr>
              <w:t>-</w:t>
            </w:r>
            <w:bookmarkEnd w:id="4"/>
            <w:r w:rsidR="00E262E9">
              <w:rPr>
                <w:sz w:val="32"/>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04698873"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15ECDE2"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205EF1CF" w14:textId="4B8B5B2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rPr>
          <w:noProof/>
        </w:rPr>
        <w:instrText xml:space="preserve"> TOC \o "1-9" </w:instrText>
      </w:r>
      <w:r>
        <w:rPr>
          <w:noProof/>
        </w:rPr>
        <w:fldChar w:fldCharType="separate"/>
      </w:r>
      <w:r>
        <w:rPr>
          <w:noProof/>
        </w:rPr>
        <w:t>Foreword</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11</w:t>
      </w:r>
      <w:r>
        <w:rPr>
          <w:noProof/>
        </w:rPr>
        <w:fldChar w:fldCharType="end"/>
      </w:r>
    </w:p>
    <w:p w14:paraId="756F5615" w14:textId="27720620"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13</w:t>
      </w:r>
      <w:r>
        <w:rPr>
          <w:noProof/>
        </w:rPr>
        <w:fldChar w:fldCharType="end"/>
      </w:r>
    </w:p>
    <w:p w14:paraId="4B465332" w14:textId="03D409F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13</w:t>
      </w:r>
      <w:r>
        <w:rPr>
          <w:noProof/>
        </w:rPr>
        <w:fldChar w:fldCharType="end"/>
      </w:r>
    </w:p>
    <w:p w14:paraId="63F290D6" w14:textId="12119F11"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15</w:t>
      </w:r>
      <w:r>
        <w:rPr>
          <w:noProof/>
        </w:rPr>
        <w:fldChar w:fldCharType="end"/>
      </w:r>
    </w:p>
    <w:p w14:paraId="6BAB3C41" w14:textId="32E400B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15</w:t>
      </w:r>
      <w:r>
        <w:rPr>
          <w:noProof/>
        </w:rPr>
        <w:fldChar w:fldCharType="end"/>
      </w:r>
    </w:p>
    <w:p w14:paraId="233373A4" w14:textId="3258B3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19</w:t>
      </w:r>
      <w:r>
        <w:rPr>
          <w:noProof/>
        </w:rPr>
        <w:fldChar w:fldCharType="end"/>
      </w:r>
    </w:p>
    <w:p w14:paraId="07E80EF5" w14:textId="739AE0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20</w:t>
      </w:r>
      <w:r>
        <w:rPr>
          <w:noProof/>
        </w:rPr>
        <w:fldChar w:fldCharType="end"/>
      </w:r>
    </w:p>
    <w:p w14:paraId="6C927F34" w14:textId="2BA756A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21</w:t>
      </w:r>
      <w:r>
        <w:rPr>
          <w:noProof/>
        </w:rPr>
        <w:fldChar w:fldCharType="end"/>
      </w:r>
    </w:p>
    <w:p w14:paraId="4B26E28E" w14:textId="1C34ED0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21</w:t>
      </w:r>
      <w:r>
        <w:rPr>
          <w:noProof/>
        </w:rPr>
        <w:fldChar w:fldCharType="end"/>
      </w:r>
    </w:p>
    <w:p w14:paraId="2DCE3462" w14:textId="312EE04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snapToGrid w:val="0"/>
        </w:rPr>
        <w:t>4.2</w:t>
      </w:r>
      <w:r>
        <w:rPr>
          <w:rFonts w:asciiTheme="minorHAnsi" w:eastAsiaTheme="minorEastAsia" w:hAnsiTheme="minorHAnsi" w:cstheme="minorBidi"/>
          <w:noProof/>
          <w:kern w:val="2"/>
          <w:sz w:val="24"/>
          <w:szCs w:val="24"/>
          <w:lang w:eastAsia="en-GB"/>
          <w14:ligatures w14:val="standardContextual"/>
        </w:rPr>
        <w:tab/>
      </w:r>
      <w:r w:rsidRPr="00020F0D">
        <w:rPr>
          <w:noProof/>
          <w:snapToGrid w:val="0"/>
        </w:rPr>
        <w:t>Relationship between minimum requirements and test requirements</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22</w:t>
      </w:r>
      <w:r>
        <w:rPr>
          <w:noProof/>
        </w:rPr>
        <w:fldChar w:fldCharType="end"/>
      </w:r>
    </w:p>
    <w:p w14:paraId="5ABC626D" w14:textId="65F4512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22</w:t>
      </w:r>
      <w:r>
        <w:rPr>
          <w:noProof/>
        </w:rPr>
        <w:fldChar w:fldCharType="end"/>
      </w:r>
    </w:p>
    <w:p w14:paraId="0818CCBD" w14:textId="1906B87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23</w:t>
      </w:r>
      <w:r>
        <w:rPr>
          <w:noProof/>
        </w:rPr>
        <w:fldChar w:fldCharType="end"/>
      </w:r>
    </w:p>
    <w:p w14:paraId="3A7319AB" w14:textId="44EDFB8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24</w:t>
      </w:r>
      <w:r>
        <w:rPr>
          <w:noProof/>
        </w:rPr>
        <w:fldChar w:fldCharType="end"/>
      </w:r>
    </w:p>
    <w:p w14:paraId="6CAC9900" w14:textId="1946A42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26</w:t>
      </w:r>
      <w:r>
        <w:rPr>
          <w:noProof/>
        </w:rPr>
        <w:fldChar w:fldCharType="end"/>
      </w:r>
    </w:p>
    <w:p w14:paraId="347673B6" w14:textId="6847070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26</w:t>
      </w:r>
      <w:r>
        <w:rPr>
          <w:noProof/>
        </w:rPr>
        <w:fldChar w:fldCharType="end"/>
      </w:r>
    </w:p>
    <w:p w14:paraId="3F41D75F" w14:textId="2A8E926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26</w:t>
      </w:r>
      <w:r>
        <w:rPr>
          <w:noProof/>
        </w:rPr>
        <w:fldChar w:fldCharType="end"/>
      </w:r>
    </w:p>
    <w:p w14:paraId="5BF03193" w14:textId="3A0AFBE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26</w:t>
      </w:r>
      <w:r>
        <w:rPr>
          <w:noProof/>
        </w:rPr>
        <w:fldChar w:fldCharType="end"/>
      </w:r>
    </w:p>
    <w:p w14:paraId="28AABAFB" w14:textId="778F9F3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27</w:t>
      </w:r>
      <w:r>
        <w:rPr>
          <w:noProof/>
        </w:rPr>
        <w:fldChar w:fldCharType="end"/>
      </w:r>
    </w:p>
    <w:p w14:paraId="38D3FC36" w14:textId="46D432D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28</w:t>
      </w:r>
      <w:r>
        <w:rPr>
          <w:noProof/>
        </w:rPr>
        <w:fldChar w:fldCharType="end"/>
      </w:r>
    </w:p>
    <w:p w14:paraId="377F72F8" w14:textId="612F5CC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28</w:t>
      </w:r>
      <w:r>
        <w:rPr>
          <w:noProof/>
        </w:rPr>
        <w:fldChar w:fldCharType="end"/>
      </w:r>
    </w:p>
    <w:p w14:paraId="2F6A5548" w14:textId="18383D3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29</w:t>
      </w:r>
      <w:r>
        <w:rPr>
          <w:noProof/>
        </w:rPr>
        <w:fldChar w:fldCharType="end"/>
      </w:r>
    </w:p>
    <w:p w14:paraId="1D56860C" w14:textId="7655D7E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32</w:t>
      </w:r>
      <w:r>
        <w:rPr>
          <w:noProof/>
        </w:rPr>
        <w:fldChar w:fldCharType="end"/>
      </w:r>
    </w:p>
    <w:p w14:paraId="1B613A80" w14:textId="144E4923"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34</w:t>
      </w:r>
      <w:r>
        <w:rPr>
          <w:noProof/>
        </w:rPr>
        <w:fldChar w:fldCharType="end"/>
      </w:r>
    </w:p>
    <w:p w14:paraId="7C0E068E" w14:textId="2D5CF22C"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34</w:t>
      </w:r>
      <w:r>
        <w:rPr>
          <w:noProof/>
        </w:rPr>
        <w:fldChar w:fldCharType="end"/>
      </w:r>
    </w:p>
    <w:p w14:paraId="411E6F6B" w14:textId="54E9258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35</w:t>
      </w:r>
      <w:r>
        <w:rPr>
          <w:noProof/>
        </w:rPr>
        <w:fldChar w:fldCharType="end"/>
      </w:r>
    </w:p>
    <w:p w14:paraId="47A54332" w14:textId="5EA945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35</w:t>
      </w:r>
      <w:r>
        <w:rPr>
          <w:noProof/>
        </w:rPr>
        <w:fldChar w:fldCharType="end"/>
      </w:r>
    </w:p>
    <w:p w14:paraId="2A0FC183" w14:textId="02470A3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35</w:t>
      </w:r>
      <w:r>
        <w:rPr>
          <w:noProof/>
        </w:rPr>
        <w:fldChar w:fldCharType="end"/>
      </w:r>
    </w:p>
    <w:p w14:paraId="397F8B18" w14:textId="63D864E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35</w:t>
      </w:r>
      <w:r>
        <w:rPr>
          <w:noProof/>
        </w:rPr>
        <w:fldChar w:fldCharType="end"/>
      </w:r>
    </w:p>
    <w:p w14:paraId="6D07DCA6" w14:textId="10DB9B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36</w:t>
      </w:r>
      <w:r>
        <w:rPr>
          <w:noProof/>
        </w:rPr>
        <w:fldChar w:fldCharType="end"/>
      </w:r>
    </w:p>
    <w:p w14:paraId="61A8D0B4" w14:textId="2AD57C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36</w:t>
      </w:r>
      <w:r>
        <w:rPr>
          <w:noProof/>
        </w:rPr>
        <w:fldChar w:fldCharType="end"/>
      </w:r>
    </w:p>
    <w:p w14:paraId="245B61BC" w14:textId="2A725D2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36</w:t>
      </w:r>
      <w:r>
        <w:rPr>
          <w:noProof/>
        </w:rPr>
        <w:fldChar w:fldCharType="end"/>
      </w:r>
    </w:p>
    <w:p w14:paraId="60C122B1" w14:textId="3F6459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36</w:t>
      </w:r>
      <w:r>
        <w:rPr>
          <w:noProof/>
        </w:rPr>
        <w:fldChar w:fldCharType="end"/>
      </w:r>
    </w:p>
    <w:p w14:paraId="6C5CBF62" w14:textId="66B41F8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36</w:t>
      </w:r>
      <w:r>
        <w:rPr>
          <w:noProof/>
        </w:rPr>
        <w:fldChar w:fldCharType="end"/>
      </w:r>
    </w:p>
    <w:p w14:paraId="3D26FFB3" w14:textId="41DF3C8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36</w:t>
      </w:r>
      <w:r>
        <w:rPr>
          <w:noProof/>
        </w:rPr>
        <w:fldChar w:fldCharType="end"/>
      </w:r>
    </w:p>
    <w:p w14:paraId="1C2C3B7D" w14:textId="35501C8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36</w:t>
      </w:r>
      <w:r>
        <w:rPr>
          <w:noProof/>
        </w:rPr>
        <w:fldChar w:fldCharType="end"/>
      </w:r>
    </w:p>
    <w:p w14:paraId="67F2EC7F" w14:textId="4E3FA8C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36</w:t>
      </w:r>
      <w:r>
        <w:rPr>
          <w:noProof/>
        </w:rPr>
        <w:fldChar w:fldCharType="end"/>
      </w:r>
    </w:p>
    <w:p w14:paraId="6D67A5EA" w14:textId="218ACBE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36</w:t>
      </w:r>
      <w:r>
        <w:rPr>
          <w:noProof/>
        </w:rPr>
        <w:fldChar w:fldCharType="end"/>
      </w:r>
    </w:p>
    <w:p w14:paraId="3C5503C9" w14:textId="1CBFD8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36</w:t>
      </w:r>
      <w:r>
        <w:rPr>
          <w:noProof/>
        </w:rPr>
        <w:fldChar w:fldCharType="end"/>
      </w:r>
    </w:p>
    <w:p w14:paraId="247F0093" w14:textId="5728E3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36</w:t>
      </w:r>
      <w:r>
        <w:rPr>
          <w:noProof/>
        </w:rPr>
        <w:fldChar w:fldCharType="end"/>
      </w:r>
    </w:p>
    <w:p w14:paraId="3745D6FA" w14:textId="50F7A9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37</w:t>
      </w:r>
      <w:r>
        <w:rPr>
          <w:noProof/>
        </w:rPr>
        <w:fldChar w:fldCharType="end"/>
      </w:r>
    </w:p>
    <w:p w14:paraId="0D550AEB" w14:textId="6D36836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37</w:t>
      </w:r>
      <w:r>
        <w:rPr>
          <w:noProof/>
        </w:rPr>
        <w:fldChar w:fldCharType="end"/>
      </w:r>
    </w:p>
    <w:p w14:paraId="12908189" w14:textId="0B9E1E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37</w:t>
      </w:r>
      <w:r>
        <w:rPr>
          <w:noProof/>
        </w:rPr>
        <w:fldChar w:fldCharType="end"/>
      </w:r>
    </w:p>
    <w:p w14:paraId="4CC62608" w14:textId="32B04D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37</w:t>
      </w:r>
      <w:r>
        <w:rPr>
          <w:noProof/>
        </w:rPr>
        <w:fldChar w:fldCharType="end"/>
      </w:r>
    </w:p>
    <w:p w14:paraId="68ADE2C3" w14:textId="7A1B96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37</w:t>
      </w:r>
      <w:r>
        <w:rPr>
          <w:noProof/>
        </w:rPr>
        <w:fldChar w:fldCharType="end"/>
      </w:r>
    </w:p>
    <w:p w14:paraId="71E13538" w14:textId="753060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38</w:t>
      </w:r>
      <w:r>
        <w:rPr>
          <w:noProof/>
        </w:rPr>
        <w:fldChar w:fldCharType="end"/>
      </w:r>
    </w:p>
    <w:p w14:paraId="67C39223" w14:textId="2E505F9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UTRA FDD additional CPICH power for MIMO </w:t>
      </w:r>
      <w:r w:rsidRPr="00020F0D">
        <w:rPr>
          <w:rFonts w:cs="v4.2.0"/>
          <w:noProof/>
        </w:rPr>
        <w:t>mode</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38</w:t>
      </w:r>
      <w:r>
        <w:rPr>
          <w:noProof/>
        </w:rPr>
        <w:fldChar w:fldCharType="end"/>
      </w:r>
    </w:p>
    <w:p w14:paraId="54CA3F07" w14:textId="68F37F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38</w:t>
      </w:r>
      <w:r>
        <w:rPr>
          <w:noProof/>
        </w:rPr>
        <w:fldChar w:fldCharType="end"/>
      </w:r>
    </w:p>
    <w:p w14:paraId="6DE0C21D" w14:textId="1B19D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38</w:t>
      </w:r>
      <w:r>
        <w:rPr>
          <w:noProof/>
        </w:rPr>
        <w:fldChar w:fldCharType="end"/>
      </w:r>
    </w:p>
    <w:p w14:paraId="6283B2D1" w14:textId="21FA4F5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38</w:t>
      </w:r>
      <w:r>
        <w:rPr>
          <w:noProof/>
        </w:rPr>
        <w:fldChar w:fldCharType="end"/>
      </w:r>
    </w:p>
    <w:p w14:paraId="716FE57F" w14:textId="514294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39</w:t>
      </w:r>
      <w:r>
        <w:rPr>
          <w:noProof/>
        </w:rPr>
        <w:fldChar w:fldCharType="end"/>
      </w:r>
    </w:p>
    <w:p w14:paraId="6CC436B7" w14:textId="1B34FF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39</w:t>
      </w:r>
      <w:r>
        <w:rPr>
          <w:noProof/>
        </w:rPr>
        <w:fldChar w:fldCharType="end"/>
      </w:r>
    </w:p>
    <w:p w14:paraId="3E73F4CE" w14:textId="5D44941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39</w:t>
      </w:r>
      <w:r>
        <w:rPr>
          <w:noProof/>
        </w:rPr>
        <w:fldChar w:fldCharType="end"/>
      </w:r>
    </w:p>
    <w:p w14:paraId="01835317" w14:textId="7504DF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40</w:t>
      </w:r>
      <w:r>
        <w:rPr>
          <w:noProof/>
        </w:rPr>
        <w:fldChar w:fldCharType="end"/>
      </w:r>
    </w:p>
    <w:p w14:paraId="26173B13" w14:textId="0016DD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40</w:t>
      </w:r>
      <w:r>
        <w:rPr>
          <w:noProof/>
        </w:rPr>
        <w:fldChar w:fldCharType="end"/>
      </w:r>
    </w:p>
    <w:p w14:paraId="644217B3" w14:textId="1DDCC07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40</w:t>
      </w:r>
      <w:r>
        <w:rPr>
          <w:noProof/>
        </w:rPr>
        <w:fldChar w:fldCharType="end"/>
      </w:r>
    </w:p>
    <w:p w14:paraId="56942486" w14:textId="2F9B727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40</w:t>
      </w:r>
      <w:r>
        <w:rPr>
          <w:noProof/>
        </w:rPr>
        <w:fldChar w:fldCharType="end"/>
      </w:r>
    </w:p>
    <w:p w14:paraId="0C4A1FD2" w14:textId="4365811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40</w:t>
      </w:r>
      <w:r>
        <w:rPr>
          <w:noProof/>
        </w:rPr>
        <w:fldChar w:fldCharType="end"/>
      </w:r>
    </w:p>
    <w:p w14:paraId="12B3676D" w14:textId="457FA1A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40</w:t>
      </w:r>
      <w:r>
        <w:rPr>
          <w:noProof/>
        </w:rPr>
        <w:fldChar w:fldCharType="end"/>
      </w:r>
    </w:p>
    <w:p w14:paraId="0793738D" w14:textId="2641E9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40</w:t>
      </w:r>
      <w:r>
        <w:rPr>
          <w:noProof/>
        </w:rPr>
        <w:fldChar w:fldCharType="end"/>
      </w:r>
    </w:p>
    <w:p w14:paraId="3EC4AF7B" w14:textId="0A09A7A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40</w:t>
      </w:r>
      <w:r>
        <w:rPr>
          <w:noProof/>
        </w:rPr>
        <w:fldChar w:fldCharType="end"/>
      </w:r>
    </w:p>
    <w:p w14:paraId="1A8CD18F" w14:textId="7994BA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40</w:t>
      </w:r>
      <w:r>
        <w:rPr>
          <w:noProof/>
        </w:rPr>
        <w:fldChar w:fldCharType="end"/>
      </w:r>
    </w:p>
    <w:p w14:paraId="2750268E" w14:textId="1318B8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41</w:t>
      </w:r>
      <w:r>
        <w:rPr>
          <w:noProof/>
        </w:rPr>
        <w:fldChar w:fldCharType="end"/>
      </w:r>
    </w:p>
    <w:p w14:paraId="48E3D3A0" w14:textId="4710C80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41</w:t>
      </w:r>
      <w:r>
        <w:rPr>
          <w:noProof/>
        </w:rPr>
        <w:fldChar w:fldCharType="end"/>
      </w:r>
    </w:p>
    <w:p w14:paraId="673A8A3F" w14:textId="20DF16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41</w:t>
      </w:r>
      <w:r>
        <w:rPr>
          <w:noProof/>
        </w:rPr>
        <w:fldChar w:fldCharType="end"/>
      </w:r>
    </w:p>
    <w:p w14:paraId="4BD68D05" w14:textId="373B49A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41</w:t>
      </w:r>
      <w:r>
        <w:rPr>
          <w:noProof/>
        </w:rPr>
        <w:fldChar w:fldCharType="end"/>
      </w:r>
    </w:p>
    <w:p w14:paraId="00ECD582" w14:textId="2450C7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41</w:t>
      </w:r>
      <w:r>
        <w:rPr>
          <w:noProof/>
        </w:rPr>
        <w:fldChar w:fldCharType="end"/>
      </w:r>
    </w:p>
    <w:p w14:paraId="18C783CB" w14:textId="1998A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42</w:t>
      </w:r>
      <w:r>
        <w:rPr>
          <w:noProof/>
        </w:rPr>
        <w:fldChar w:fldCharType="end"/>
      </w:r>
    </w:p>
    <w:p w14:paraId="3917B2A1" w14:textId="7B9077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42</w:t>
      </w:r>
      <w:r>
        <w:rPr>
          <w:noProof/>
        </w:rPr>
        <w:fldChar w:fldCharType="end"/>
      </w:r>
    </w:p>
    <w:p w14:paraId="5D2C8C16" w14:textId="29EC87E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42</w:t>
      </w:r>
      <w:r>
        <w:rPr>
          <w:noProof/>
        </w:rPr>
        <w:fldChar w:fldCharType="end"/>
      </w:r>
    </w:p>
    <w:p w14:paraId="110715FD" w14:textId="3E09DE1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42</w:t>
      </w:r>
      <w:r>
        <w:rPr>
          <w:noProof/>
        </w:rPr>
        <w:fldChar w:fldCharType="end"/>
      </w:r>
    </w:p>
    <w:p w14:paraId="57E35743" w14:textId="72BC6B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42</w:t>
      </w:r>
      <w:r>
        <w:rPr>
          <w:noProof/>
        </w:rPr>
        <w:fldChar w:fldCharType="end"/>
      </w:r>
    </w:p>
    <w:p w14:paraId="479782B3" w14:textId="6A44D7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42</w:t>
      </w:r>
      <w:r>
        <w:rPr>
          <w:noProof/>
        </w:rPr>
        <w:fldChar w:fldCharType="end"/>
      </w:r>
    </w:p>
    <w:p w14:paraId="1A7DF34F" w14:textId="481D948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42</w:t>
      </w:r>
      <w:r>
        <w:rPr>
          <w:noProof/>
        </w:rPr>
        <w:fldChar w:fldCharType="end"/>
      </w:r>
    </w:p>
    <w:p w14:paraId="6CEBCEDA" w14:textId="37A5BB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42</w:t>
      </w:r>
      <w:r>
        <w:rPr>
          <w:noProof/>
        </w:rPr>
        <w:fldChar w:fldCharType="end"/>
      </w:r>
    </w:p>
    <w:p w14:paraId="2D6B6108" w14:textId="09E205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43</w:t>
      </w:r>
      <w:r>
        <w:rPr>
          <w:noProof/>
        </w:rPr>
        <w:fldChar w:fldCharType="end"/>
      </w:r>
    </w:p>
    <w:p w14:paraId="0B762FAC" w14:textId="6BBBDA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43</w:t>
      </w:r>
      <w:r>
        <w:rPr>
          <w:noProof/>
        </w:rPr>
        <w:fldChar w:fldCharType="end"/>
      </w:r>
    </w:p>
    <w:p w14:paraId="500FA310" w14:textId="1AF31A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43</w:t>
      </w:r>
      <w:r>
        <w:rPr>
          <w:noProof/>
        </w:rPr>
        <w:fldChar w:fldCharType="end"/>
      </w:r>
    </w:p>
    <w:p w14:paraId="02EF84E4" w14:textId="2295FC1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43</w:t>
      </w:r>
      <w:r>
        <w:rPr>
          <w:noProof/>
        </w:rPr>
        <w:fldChar w:fldCharType="end"/>
      </w:r>
    </w:p>
    <w:p w14:paraId="39C9DDC5" w14:textId="42A479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43</w:t>
      </w:r>
      <w:r>
        <w:rPr>
          <w:noProof/>
        </w:rPr>
        <w:fldChar w:fldCharType="end"/>
      </w:r>
    </w:p>
    <w:p w14:paraId="104D983A" w14:textId="472892A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43</w:t>
      </w:r>
      <w:r>
        <w:rPr>
          <w:noProof/>
        </w:rPr>
        <w:fldChar w:fldCharType="end"/>
      </w:r>
    </w:p>
    <w:p w14:paraId="0BD5A265" w14:textId="34625A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43</w:t>
      </w:r>
      <w:r>
        <w:rPr>
          <w:noProof/>
        </w:rPr>
        <w:fldChar w:fldCharType="end"/>
      </w:r>
    </w:p>
    <w:p w14:paraId="1DC3AE72" w14:textId="1D30CD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43</w:t>
      </w:r>
      <w:r>
        <w:rPr>
          <w:noProof/>
        </w:rPr>
        <w:fldChar w:fldCharType="end"/>
      </w:r>
    </w:p>
    <w:p w14:paraId="77081644" w14:textId="46DC62E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43</w:t>
      </w:r>
      <w:r>
        <w:rPr>
          <w:noProof/>
        </w:rPr>
        <w:fldChar w:fldCharType="end"/>
      </w:r>
    </w:p>
    <w:p w14:paraId="0C4B1A27" w14:textId="743DB3D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43</w:t>
      </w:r>
      <w:r>
        <w:rPr>
          <w:noProof/>
        </w:rPr>
        <w:fldChar w:fldCharType="end"/>
      </w:r>
    </w:p>
    <w:p w14:paraId="38370FED" w14:textId="0A1D711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44</w:t>
      </w:r>
      <w:r>
        <w:rPr>
          <w:noProof/>
        </w:rPr>
        <w:fldChar w:fldCharType="end"/>
      </w:r>
    </w:p>
    <w:p w14:paraId="336AD50F" w14:textId="2D0597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44</w:t>
      </w:r>
      <w:r>
        <w:rPr>
          <w:noProof/>
        </w:rPr>
        <w:fldChar w:fldCharType="end"/>
      </w:r>
    </w:p>
    <w:p w14:paraId="247C71C0" w14:textId="09EC96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44</w:t>
      </w:r>
      <w:r>
        <w:rPr>
          <w:noProof/>
        </w:rPr>
        <w:fldChar w:fldCharType="end"/>
      </w:r>
    </w:p>
    <w:p w14:paraId="5524894C" w14:textId="609AE6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44</w:t>
      </w:r>
      <w:r>
        <w:rPr>
          <w:noProof/>
        </w:rPr>
        <w:fldChar w:fldCharType="end"/>
      </w:r>
    </w:p>
    <w:p w14:paraId="75B40B70" w14:textId="617FB9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44</w:t>
      </w:r>
      <w:r>
        <w:rPr>
          <w:noProof/>
        </w:rPr>
        <w:fldChar w:fldCharType="end"/>
      </w:r>
    </w:p>
    <w:p w14:paraId="1727B7EF" w14:textId="63A1522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44</w:t>
      </w:r>
      <w:r>
        <w:rPr>
          <w:noProof/>
        </w:rPr>
        <w:fldChar w:fldCharType="end"/>
      </w:r>
    </w:p>
    <w:p w14:paraId="69C80332" w14:textId="763F04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44</w:t>
      </w:r>
      <w:r>
        <w:rPr>
          <w:noProof/>
        </w:rPr>
        <w:fldChar w:fldCharType="end"/>
      </w:r>
    </w:p>
    <w:p w14:paraId="392F77EC" w14:textId="3CB4F8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45</w:t>
      </w:r>
      <w:r>
        <w:rPr>
          <w:noProof/>
        </w:rPr>
        <w:fldChar w:fldCharType="end"/>
      </w:r>
    </w:p>
    <w:p w14:paraId="6D185BA5" w14:textId="7BD62E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45</w:t>
      </w:r>
      <w:r>
        <w:rPr>
          <w:noProof/>
        </w:rPr>
        <w:fldChar w:fldCharType="end"/>
      </w:r>
    </w:p>
    <w:p w14:paraId="5A80AAA6" w14:textId="4A4961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45</w:t>
      </w:r>
      <w:r>
        <w:rPr>
          <w:noProof/>
        </w:rPr>
        <w:fldChar w:fldCharType="end"/>
      </w:r>
    </w:p>
    <w:p w14:paraId="151F76C0" w14:textId="62D72CD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45</w:t>
      </w:r>
      <w:r>
        <w:rPr>
          <w:noProof/>
        </w:rPr>
        <w:fldChar w:fldCharType="end"/>
      </w:r>
    </w:p>
    <w:p w14:paraId="731B726C" w14:textId="53A7598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45</w:t>
      </w:r>
      <w:r>
        <w:rPr>
          <w:noProof/>
        </w:rPr>
        <w:fldChar w:fldCharType="end"/>
      </w:r>
    </w:p>
    <w:p w14:paraId="7F018ECB" w14:textId="082C8BB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45</w:t>
      </w:r>
      <w:r>
        <w:rPr>
          <w:noProof/>
        </w:rPr>
        <w:fldChar w:fldCharType="end"/>
      </w:r>
    </w:p>
    <w:p w14:paraId="79D001CC" w14:textId="09CFB52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45</w:t>
      </w:r>
      <w:r>
        <w:rPr>
          <w:noProof/>
        </w:rPr>
        <w:fldChar w:fldCharType="end"/>
      </w:r>
    </w:p>
    <w:p w14:paraId="3BE1D949" w14:textId="12632C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45</w:t>
      </w:r>
      <w:r>
        <w:rPr>
          <w:noProof/>
        </w:rPr>
        <w:fldChar w:fldCharType="end"/>
      </w:r>
    </w:p>
    <w:p w14:paraId="625987D4" w14:textId="41CC8C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45</w:t>
      </w:r>
      <w:r>
        <w:rPr>
          <w:noProof/>
        </w:rPr>
        <w:fldChar w:fldCharType="end"/>
      </w:r>
    </w:p>
    <w:p w14:paraId="1FBCC6B4" w14:textId="668CF2B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46</w:t>
      </w:r>
      <w:r>
        <w:rPr>
          <w:noProof/>
        </w:rPr>
        <w:fldChar w:fldCharType="end"/>
      </w:r>
    </w:p>
    <w:p w14:paraId="281FB671" w14:textId="48C9756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46</w:t>
      </w:r>
      <w:r>
        <w:rPr>
          <w:noProof/>
        </w:rPr>
        <w:fldChar w:fldCharType="end"/>
      </w:r>
    </w:p>
    <w:p w14:paraId="63A6D8BA" w14:textId="117273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46</w:t>
      </w:r>
      <w:r>
        <w:rPr>
          <w:noProof/>
        </w:rPr>
        <w:fldChar w:fldCharType="end"/>
      </w:r>
    </w:p>
    <w:p w14:paraId="12D542F2" w14:textId="2A160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46</w:t>
      </w:r>
      <w:r>
        <w:rPr>
          <w:noProof/>
        </w:rPr>
        <w:fldChar w:fldCharType="end"/>
      </w:r>
    </w:p>
    <w:p w14:paraId="1A75FC8F" w14:textId="0900F7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46</w:t>
      </w:r>
      <w:r>
        <w:rPr>
          <w:noProof/>
        </w:rPr>
        <w:fldChar w:fldCharType="end"/>
      </w:r>
    </w:p>
    <w:p w14:paraId="3B66A7BB" w14:textId="53B62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46</w:t>
      </w:r>
      <w:r>
        <w:rPr>
          <w:noProof/>
        </w:rPr>
        <w:fldChar w:fldCharType="end"/>
      </w:r>
    </w:p>
    <w:p w14:paraId="6C3D8A19" w14:textId="312709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47</w:t>
      </w:r>
      <w:r>
        <w:rPr>
          <w:noProof/>
        </w:rPr>
        <w:fldChar w:fldCharType="end"/>
      </w:r>
    </w:p>
    <w:p w14:paraId="0FE7C0C5" w14:textId="0963B9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47</w:t>
      </w:r>
      <w:r>
        <w:rPr>
          <w:noProof/>
        </w:rPr>
        <w:fldChar w:fldCharType="end"/>
      </w:r>
    </w:p>
    <w:p w14:paraId="48DAF765" w14:textId="5C5E69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47</w:t>
      </w:r>
      <w:r>
        <w:rPr>
          <w:noProof/>
        </w:rPr>
        <w:fldChar w:fldCharType="end"/>
      </w:r>
    </w:p>
    <w:p w14:paraId="1351AF84" w14:textId="4061AA0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47</w:t>
      </w:r>
      <w:r>
        <w:rPr>
          <w:noProof/>
        </w:rPr>
        <w:fldChar w:fldCharType="end"/>
      </w:r>
    </w:p>
    <w:p w14:paraId="3FC71BEB" w14:textId="27C329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48</w:t>
      </w:r>
      <w:r>
        <w:rPr>
          <w:noProof/>
        </w:rPr>
        <w:fldChar w:fldCharType="end"/>
      </w:r>
    </w:p>
    <w:p w14:paraId="5486CC5A" w14:textId="4A39C8F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48</w:t>
      </w:r>
      <w:r>
        <w:rPr>
          <w:noProof/>
        </w:rPr>
        <w:fldChar w:fldCharType="end"/>
      </w:r>
    </w:p>
    <w:p w14:paraId="525A8B8F" w14:textId="5E82FF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48</w:t>
      </w:r>
      <w:r>
        <w:rPr>
          <w:noProof/>
        </w:rPr>
        <w:fldChar w:fldCharType="end"/>
      </w:r>
    </w:p>
    <w:p w14:paraId="76A8D83E" w14:textId="3D0BAE9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48</w:t>
      </w:r>
      <w:r>
        <w:rPr>
          <w:noProof/>
        </w:rPr>
        <w:fldChar w:fldCharType="end"/>
      </w:r>
    </w:p>
    <w:p w14:paraId="467CC6EC" w14:textId="3286D56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48</w:t>
      </w:r>
      <w:r>
        <w:rPr>
          <w:noProof/>
        </w:rPr>
        <w:fldChar w:fldCharType="end"/>
      </w:r>
    </w:p>
    <w:p w14:paraId="3BE82413" w14:textId="77725D2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48</w:t>
      </w:r>
      <w:r>
        <w:rPr>
          <w:noProof/>
        </w:rPr>
        <w:fldChar w:fldCharType="end"/>
      </w:r>
    </w:p>
    <w:p w14:paraId="53BCCCA9" w14:textId="2334D13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48</w:t>
      </w:r>
      <w:r>
        <w:rPr>
          <w:noProof/>
        </w:rPr>
        <w:fldChar w:fldCharType="end"/>
      </w:r>
    </w:p>
    <w:p w14:paraId="0D044E7B" w14:textId="107EBD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48</w:t>
      </w:r>
      <w:r>
        <w:rPr>
          <w:noProof/>
        </w:rPr>
        <w:fldChar w:fldCharType="end"/>
      </w:r>
    </w:p>
    <w:p w14:paraId="79438B6A" w14:textId="7DB3A94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49</w:t>
      </w:r>
      <w:r>
        <w:rPr>
          <w:noProof/>
        </w:rPr>
        <w:fldChar w:fldCharType="end"/>
      </w:r>
    </w:p>
    <w:p w14:paraId="2F484D55" w14:textId="4D2C77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49</w:t>
      </w:r>
      <w:r>
        <w:rPr>
          <w:noProof/>
        </w:rPr>
        <w:fldChar w:fldCharType="end"/>
      </w:r>
    </w:p>
    <w:p w14:paraId="03CB780B" w14:textId="726ED4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49</w:t>
      </w:r>
      <w:r>
        <w:rPr>
          <w:noProof/>
        </w:rPr>
        <w:fldChar w:fldCharType="end"/>
      </w:r>
    </w:p>
    <w:p w14:paraId="2FC90062" w14:textId="43146C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49</w:t>
      </w:r>
      <w:r>
        <w:rPr>
          <w:noProof/>
        </w:rPr>
        <w:fldChar w:fldCharType="end"/>
      </w:r>
    </w:p>
    <w:p w14:paraId="4D2086E4" w14:textId="7371E75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49</w:t>
      </w:r>
      <w:r>
        <w:rPr>
          <w:noProof/>
        </w:rPr>
        <w:fldChar w:fldCharType="end"/>
      </w:r>
    </w:p>
    <w:p w14:paraId="73E3CA1E" w14:textId="7B750D6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49</w:t>
      </w:r>
      <w:r>
        <w:rPr>
          <w:noProof/>
        </w:rPr>
        <w:fldChar w:fldCharType="end"/>
      </w:r>
    </w:p>
    <w:p w14:paraId="04CDD351" w14:textId="7DED3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49</w:t>
      </w:r>
      <w:r>
        <w:rPr>
          <w:noProof/>
        </w:rPr>
        <w:fldChar w:fldCharType="end"/>
      </w:r>
    </w:p>
    <w:p w14:paraId="67308BFC" w14:textId="120FC9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50</w:t>
      </w:r>
      <w:r>
        <w:rPr>
          <w:noProof/>
        </w:rPr>
        <w:fldChar w:fldCharType="end"/>
      </w:r>
    </w:p>
    <w:p w14:paraId="4C774047" w14:textId="4887B1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50</w:t>
      </w:r>
      <w:r>
        <w:rPr>
          <w:noProof/>
        </w:rPr>
        <w:fldChar w:fldCharType="end"/>
      </w:r>
    </w:p>
    <w:p w14:paraId="15E9B5B1" w14:textId="3612C63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50</w:t>
      </w:r>
      <w:r>
        <w:rPr>
          <w:noProof/>
        </w:rPr>
        <w:fldChar w:fldCharType="end"/>
      </w:r>
    </w:p>
    <w:p w14:paraId="41EC0F3B" w14:textId="1212FC2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51</w:t>
      </w:r>
      <w:r>
        <w:rPr>
          <w:noProof/>
        </w:rPr>
        <w:fldChar w:fldCharType="end"/>
      </w:r>
    </w:p>
    <w:p w14:paraId="181132A9" w14:textId="0CDFB2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51</w:t>
      </w:r>
      <w:r>
        <w:rPr>
          <w:noProof/>
        </w:rPr>
        <w:fldChar w:fldCharType="end"/>
      </w:r>
    </w:p>
    <w:p w14:paraId="66D14A45" w14:textId="6350506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51</w:t>
      </w:r>
      <w:r>
        <w:rPr>
          <w:noProof/>
        </w:rPr>
        <w:fldChar w:fldCharType="end"/>
      </w:r>
    </w:p>
    <w:p w14:paraId="061B20D9" w14:textId="5EF630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51</w:t>
      </w:r>
      <w:r>
        <w:rPr>
          <w:noProof/>
        </w:rPr>
        <w:fldChar w:fldCharType="end"/>
      </w:r>
    </w:p>
    <w:p w14:paraId="59C7C7E6" w14:textId="4ABD02F7"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51</w:t>
      </w:r>
      <w:r>
        <w:rPr>
          <w:noProof/>
        </w:rPr>
        <w:fldChar w:fldCharType="end"/>
      </w:r>
    </w:p>
    <w:p w14:paraId="604C9CB1" w14:textId="0971D63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6.6.4.3.2</w:t>
      </w:r>
      <w:r>
        <w:rPr>
          <w:rFonts w:asciiTheme="minorHAnsi" w:eastAsiaTheme="minorEastAsia"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51</w:t>
      </w:r>
      <w:r>
        <w:rPr>
          <w:noProof/>
        </w:rPr>
        <w:fldChar w:fldCharType="end"/>
      </w:r>
    </w:p>
    <w:p w14:paraId="76241FD8" w14:textId="07C8E81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6.6.4.3.3</w:t>
      </w:r>
      <w:r>
        <w:rPr>
          <w:rFonts w:asciiTheme="minorHAnsi" w:eastAsiaTheme="minorEastAsia" w:hAnsiTheme="minorHAnsi" w:cstheme="minorBidi"/>
          <w:noProof/>
          <w:kern w:val="2"/>
          <w:sz w:val="24"/>
          <w:szCs w:val="24"/>
          <w:lang w:eastAsia="en-GB"/>
          <w14:ligatures w14:val="standardContextual"/>
        </w:rPr>
        <w:tab/>
      </w:r>
      <w:r w:rsidRPr="00020F0D">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56</w:t>
      </w:r>
      <w:r>
        <w:rPr>
          <w:noProof/>
        </w:rPr>
        <w:fldChar w:fldCharType="end"/>
      </w:r>
    </w:p>
    <w:p w14:paraId="62E690BC" w14:textId="2F03E9F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58</w:t>
      </w:r>
      <w:r>
        <w:rPr>
          <w:noProof/>
        </w:rPr>
        <w:fldChar w:fldCharType="end"/>
      </w:r>
    </w:p>
    <w:p w14:paraId="424B7275" w14:textId="3991AD1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59</w:t>
      </w:r>
      <w:r>
        <w:rPr>
          <w:noProof/>
        </w:rPr>
        <w:fldChar w:fldCharType="end"/>
      </w:r>
    </w:p>
    <w:p w14:paraId="6372DD80" w14:textId="78A625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59</w:t>
      </w:r>
      <w:r>
        <w:rPr>
          <w:noProof/>
        </w:rPr>
        <w:fldChar w:fldCharType="end"/>
      </w:r>
    </w:p>
    <w:p w14:paraId="48A86006" w14:textId="3A46E24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59</w:t>
      </w:r>
      <w:r>
        <w:rPr>
          <w:noProof/>
        </w:rPr>
        <w:fldChar w:fldCharType="end"/>
      </w:r>
    </w:p>
    <w:p w14:paraId="7E78AEED" w14:textId="160E5AB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59</w:t>
      </w:r>
      <w:r>
        <w:rPr>
          <w:noProof/>
        </w:rPr>
        <w:fldChar w:fldCharType="end"/>
      </w:r>
    </w:p>
    <w:p w14:paraId="76DBB7C0" w14:textId="50AF468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limits</w:t>
      </w:r>
      <w:r>
        <w:rPr>
          <w:noProof/>
        </w:rPr>
        <w:t xml:space="preserve"> for Band Categories 1 and 3</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59</w:t>
      </w:r>
      <w:r>
        <w:rPr>
          <w:noProof/>
        </w:rPr>
        <w:fldChar w:fldCharType="end"/>
      </w:r>
    </w:p>
    <w:p w14:paraId="6625321D" w14:textId="35AE5A5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w:t>
      </w:r>
      <w:r>
        <w:rPr>
          <w:noProof/>
        </w:rPr>
        <w:t xml:space="preserve"> for Band Category 2</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64</w:t>
      </w:r>
      <w:r>
        <w:rPr>
          <w:noProof/>
        </w:rPr>
        <w:fldChar w:fldCharType="end"/>
      </w:r>
    </w:p>
    <w:p w14:paraId="3C007BFF" w14:textId="0F27A1F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72</w:t>
      </w:r>
      <w:r>
        <w:rPr>
          <w:noProof/>
        </w:rPr>
        <w:fldChar w:fldCharType="end"/>
      </w:r>
    </w:p>
    <w:p w14:paraId="79A1A9F8" w14:textId="12B374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72</w:t>
      </w:r>
      <w:r>
        <w:rPr>
          <w:noProof/>
        </w:rPr>
        <w:fldChar w:fldCharType="end"/>
      </w:r>
    </w:p>
    <w:p w14:paraId="4A02821C" w14:textId="5D8F3B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72</w:t>
      </w:r>
      <w:r>
        <w:rPr>
          <w:noProof/>
        </w:rPr>
        <w:fldChar w:fldCharType="end"/>
      </w:r>
    </w:p>
    <w:p w14:paraId="5D463F1E" w14:textId="4D55C4C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72</w:t>
      </w:r>
      <w:r>
        <w:rPr>
          <w:noProof/>
        </w:rPr>
        <w:fldChar w:fldCharType="end"/>
      </w:r>
    </w:p>
    <w:p w14:paraId="6AF03EA8" w14:textId="61839A3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6.6.5.4.2</w:t>
      </w:r>
      <w:r>
        <w:rPr>
          <w:rFonts w:asciiTheme="minorHAnsi" w:eastAsiaTheme="minorEastAsia"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74</w:t>
      </w:r>
      <w:r>
        <w:rPr>
          <w:noProof/>
        </w:rPr>
        <w:fldChar w:fldCharType="end"/>
      </w:r>
    </w:p>
    <w:p w14:paraId="1DA0AE4A" w14:textId="10CCE2B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6.6.5.4.3</w:t>
      </w:r>
      <w:r>
        <w:rPr>
          <w:rFonts w:asciiTheme="minorHAnsi" w:eastAsiaTheme="minorEastAsia" w:hAnsiTheme="minorHAnsi" w:cstheme="minorBidi"/>
          <w:noProof/>
          <w:kern w:val="2"/>
          <w:sz w:val="24"/>
          <w:szCs w:val="24"/>
          <w:lang w:eastAsia="en-GB"/>
          <w14:ligatures w14:val="standardContextual"/>
        </w:rPr>
        <w:tab/>
      </w:r>
      <w:r>
        <w:rPr>
          <w:noProof/>
        </w:rPr>
        <w:t>B</w:t>
      </w:r>
      <w:r w:rsidRPr="00020F0D">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76</w:t>
      </w:r>
      <w:r>
        <w:rPr>
          <w:noProof/>
        </w:rPr>
        <w:fldChar w:fldCharType="end"/>
      </w:r>
    </w:p>
    <w:p w14:paraId="384B1F14" w14:textId="44557FC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76</w:t>
      </w:r>
      <w:r>
        <w:rPr>
          <w:noProof/>
        </w:rPr>
        <w:fldChar w:fldCharType="end"/>
      </w:r>
    </w:p>
    <w:p w14:paraId="34F42612" w14:textId="7C86182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6.6.5.4.3.2</w:t>
      </w:r>
      <w:r>
        <w:rPr>
          <w:rFonts w:asciiTheme="minorHAnsi" w:eastAsiaTheme="minorEastAsia"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76</w:t>
      </w:r>
      <w:r>
        <w:rPr>
          <w:noProof/>
        </w:rPr>
        <w:fldChar w:fldCharType="end"/>
      </w:r>
    </w:p>
    <w:p w14:paraId="15655848" w14:textId="0226CB6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6.6.5.4.3.3</w:t>
      </w:r>
      <w:r>
        <w:rPr>
          <w:rFonts w:asciiTheme="minorHAnsi" w:eastAsiaTheme="minorEastAsia"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79</w:t>
      </w:r>
      <w:r>
        <w:rPr>
          <w:noProof/>
        </w:rPr>
        <w:fldChar w:fldCharType="end"/>
      </w:r>
    </w:p>
    <w:p w14:paraId="6BF89087" w14:textId="2AA912FE"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81</w:t>
      </w:r>
      <w:r>
        <w:rPr>
          <w:noProof/>
        </w:rPr>
        <w:fldChar w:fldCharType="end"/>
      </w:r>
    </w:p>
    <w:p w14:paraId="39CD8B19" w14:textId="617DBC9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s for Medium Range BS (Category A and B)</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82</w:t>
      </w:r>
      <w:r>
        <w:rPr>
          <w:noProof/>
        </w:rPr>
        <w:fldChar w:fldCharType="end"/>
      </w:r>
    </w:p>
    <w:p w14:paraId="1D5E01E5" w14:textId="04F2978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6.6.5.4.7</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84</w:t>
      </w:r>
      <w:r>
        <w:rPr>
          <w:noProof/>
        </w:rPr>
        <w:fldChar w:fldCharType="end"/>
      </w:r>
    </w:p>
    <w:p w14:paraId="3A7B706E" w14:textId="7DF03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84</w:t>
      </w:r>
      <w:r>
        <w:rPr>
          <w:noProof/>
        </w:rPr>
        <w:fldChar w:fldCharType="end"/>
      </w:r>
    </w:p>
    <w:p w14:paraId="2C94F551" w14:textId="0AB05B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84</w:t>
      </w:r>
      <w:r>
        <w:rPr>
          <w:noProof/>
        </w:rPr>
        <w:fldChar w:fldCharType="end"/>
      </w:r>
    </w:p>
    <w:p w14:paraId="6993F798" w14:textId="099828A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85</w:t>
      </w:r>
      <w:r>
        <w:rPr>
          <w:noProof/>
        </w:rPr>
        <w:fldChar w:fldCharType="end"/>
      </w:r>
    </w:p>
    <w:p w14:paraId="6C8E73E2" w14:textId="12084F2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85</w:t>
      </w:r>
      <w:r>
        <w:rPr>
          <w:noProof/>
        </w:rPr>
        <w:fldChar w:fldCharType="end"/>
      </w:r>
    </w:p>
    <w:p w14:paraId="300093FF" w14:textId="1B06F3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86</w:t>
      </w:r>
      <w:r>
        <w:rPr>
          <w:noProof/>
        </w:rPr>
        <w:fldChar w:fldCharType="end"/>
      </w:r>
    </w:p>
    <w:p w14:paraId="213A70E2" w14:textId="19463A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86</w:t>
      </w:r>
      <w:r>
        <w:rPr>
          <w:noProof/>
        </w:rPr>
        <w:fldChar w:fldCharType="end"/>
      </w:r>
    </w:p>
    <w:p w14:paraId="5A09605F" w14:textId="582419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86</w:t>
      </w:r>
      <w:r>
        <w:rPr>
          <w:noProof/>
        </w:rPr>
        <w:fldChar w:fldCharType="end"/>
      </w:r>
    </w:p>
    <w:p w14:paraId="34C30749" w14:textId="3FF086A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86</w:t>
      </w:r>
      <w:r>
        <w:rPr>
          <w:noProof/>
        </w:rPr>
        <w:fldChar w:fldCharType="end"/>
      </w:r>
    </w:p>
    <w:p w14:paraId="38FB4F24" w14:textId="2A68B11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86</w:t>
      </w:r>
      <w:r>
        <w:rPr>
          <w:noProof/>
        </w:rPr>
        <w:fldChar w:fldCharType="end"/>
      </w:r>
    </w:p>
    <w:p w14:paraId="1C17E6D5" w14:textId="2684F7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87</w:t>
      </w:r>
      <w:r>
        <w:rPr>
          <w:noProof/>
        </w:rPr>
        <w:fldChar w:fldCharType="end"/>
      </w:r>
    </w:p>
    <w:p w14:paraId="5BFF292F" w14:textId="2D91B85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88</w:t>
      </w:r>
      <w:r>
        <w:rPr>
          <w:noProof/>
        </w:rPr>
        <w:fldChar w:fldCharType="end"/>
      </w:r>
    </w:p>
    <w:p w14:paraId="66DBC591" w14:textId="20B4F31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88</w:t>
      </w:r>
      <w:r>
        <w:rPr>
          <w:noProof/>
        </w:rPr>
        <w:fldChar w:fldCharType="end"/>
      </w:r>
    </w:p>
    <w:p w14:paraId="18372F2F" w14:textId="75D791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88</w:t>
      </w:r>
      <w:r>
        <w:rPr>
          <w:noProof/>
        </w:rPr>
        <w:fldChar w:fldCharType="end"/>
      </w:r>
    </w:p>
    <w:p w14:paraId="1819D9F2" w14:textId="69C98A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89</w:t>
      </w:r>
      <w:r>
        <w:rPr>
          <w:noProof/>
        </w:rPr>
        <w:fldChar w:fldCharType="end"/>
      </w:r>
    </w:p>
    <w:p w14:paraId="32CAD169" w14:textId="477918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89</w:t>
      </w:r>
      <w:r>
        <w:rPr>
          <w:noProof/>
        </w:rPr>
        <w:fldChar w:fldCharType="end"/>
      </w:r>
    </w:p>
    <w:p w14:paraId="29D08156" w14:textId="19CAFC6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89</w:t>
      </w:r>
      <w:r>
        <w:rPr>
          <w:noProof/>
        </w:rPr>
        <w:fldChar w:fldCharType="end"/>
      </w:r>
    </w:p>
    <w:p w14:paraId="3EFE9210" w14:textId="1CD4A4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90</w:t>
      </w:r>
      <w:r>
        <w:rPr>
          <w:noProof/>
        </w:rPr>
        <w:fldChar w:fldCharType="end"/>
      </w:r>
    </w:p>
    <w:p w14:paraId="47365723" w14:textId="60201F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90</w:t>
      </w:r>
      <w:r>
        <w:rPr>
          <w:noProof/>
        </w:rPr>
        <w:fldChar w:fldCharType="end"/>
      </w:r>
    </w:p>
    <w:p w14:paraId="0AB9C611" w14:textId="68B415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90</w:t>
      </w:r>
      <w:r>
        <w:rPr>
          <w:noProof/>
        </w:rPr>
        <w:fldChar w:fldCharType="end"/>
      </w:r>
    </w:p>
    <w:p w14:paraId="13F02051" w14:textId="1AF9C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91</w:t>
      </w:r>
      <w:r>
        <w:rPr>
          <w:noProof/>
        </w:rPr>
        <w:fldChar w:fldCharType="end"/>
      </w:r>
    </w:p>
    <w:p w14:paraId="7E14885B" w14:textId="0691BB4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91</w:t>
      </w:r>
      <w:r>
        <w:rPr>
          <w:noProof/>
        </w:rPr>
        <w:fldChar w:fldCharType="end"/>
      </w:r>
    </w:p>
    <w:p w14:paraId="74C00F74" w14:textId="6428F44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92</w:t>
      </w:r>
      <w:r>
        <w:rPr>
          <w:noProof/>
        </w:rPr>
        <w:fldChar w:fldCharType="end"/>
      </w:r>
    </w:p>
    <w:p w14:paraId="071DD3D9" w14:textId="102E14F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92</w:t>
      </w:r>
      <w:r>
        <w:rPr>
          <w:noProof/>
        </w:rPr>
        <w:fldChar w:fldCharType="end"/>
      </w:r>
    </w:p>
    <w:p w14:paraId="1E54E54E" w14:textId="6CDD6A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93</w:t>
      </w:r>
      <w:r>
        <w:rPr>
          <w:noProof/>
        </w:rPr>
        <w:fldChar w:fldCharType="end"/>
      </w:r>
    </w:p>
    <w:p w14:paraId="39EDA107" w14:textId="73C2FE9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93</w:t>
      </w:r>
      <w:r>
        <w:rPr>
          <w:noProof/>
        </w:rPr>
        <w:fldChar w:fldCharType="end"/>
      </w:r>
    </w:p>
    <w:p w14:paraId="6C474C27" w14:textId="6DCED00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93</w:t>
      </w:r>
      <w:r>
        <w:rPr>
          <w:noProof/>
        </w:rPr>
        <w:fldChar w:fldCharType="end"/>
      </w:r>
    </w:p>
    <w:p w14:paraId="0641605E" w14:textId="250F4F4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93</w:t>
      </w:r>
      <w:r>
        <w:rPr>
          <w:noProof/>
        </w:rPr>
        <w:fldChar w:fldCharType="end"/>
      </w:r>
    </w:p>
    <w:p w14:paraId="151AB4B7" w14:textId="1903894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93</w:t>
      </w:r>
      <w:r>
        <w:rPr>
          <w:noProof/>
        </w:rPr>
        <w:fldChar w:fldCharType="end"/>
      </w:r>
    </w:p>
    <w:p w14:paraId="3C939DA8" w14:textId="43BC72D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93</w:t>
      </w:r>
      <w:r>
        <w:rPr>
          <w:noProof/>
        </w:rPr>
        <w:fldChar w:fldCharType="end"/>
      </w:r>
    </w:p>
    <w:p w14:paraId="06141352" w14:textId="197C89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93</w:t>
      </w:r>
      <w:r>
        <w:rPr>
          <w:noProof/>
        </w:rPr>
        <w:fldChar w:fldCharType="end"/>
      </w:r>
    </w:p>
    <w:p w14:paraId="4B35E9BC" w14:textId="16D1BA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94</w:t>
      </w:r>
      <w:r>
        <w:rPr>
          <w:noProof/>
        </w:rPr>
        <w:fldChar w:fldCharType="end"/>
      </w:r>
    </w:p>
    <w:p w14:paraId="6E54ACEF" w14:textId="7CD31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94</w:t>
      </w:r>
      <w:r>
        <w:rPr>
          <w:noProof/>
        </w:rPr>
        <w:fldChar w:fldCharType="end"/>
      </w:r>
    </w:p>
    <w:p w14:paraId="417B2C48" w14:textId="32BCE1E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94</w:t>
      </w:r>
      <w:r>
        <w:rPr>
          <w:noProof/>
        </w:rPr>
        <w:fldChar w:fldCharType="end"/>
      </w:r>
    </w:p>
    <w:p w14:paraId="2D5EAFE2" w14:textId="14A3CE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94</w:t>
      </w:r>
      <w:r>
        <w:rPr>
          <w:noProof/>
        </w:rPr>
        <w:fldChar w:fldCharType="end"/>
      </w:r>
    </w:p>
    <w:p w14:paraId="248E2FE5" w14:textId="615518D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94</w:t>
      </w:r>
      <w:r>
        <w:rPr>
          <w:noProof/>
        </w:rPr>
        <w:fldChar w:fldCharType="end"/>
      </w:r>
    </w:p>
    <w:p w14:paraId="7DD01FE8" w14:textId="36CD33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95</w:t>
      </w:r>
      <w:r>
        <w:rPr>
          <w:noProof/>
        </w:rPr>
        <w:fldChar w:fldCharType="end"/>
      </w:r>
    </w:p>
    <w:p w14:paraId="3464FE91" w14:textId="7DF726F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95</w:t>
      </w:r>
      <w:r>
        <w:rPr>
          <w:noProof/>
        </w:rPr>
        <w:fldChar w:fldCharType="end"/>
      </w:r>
    </w:p>
    <w:p w14:paraId="2186E11C" w14:textId="4E81540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96</w:t>
      </w:r>
      <w:r>
        <w:rPr>
          <w:noProof/>
        </w:rPr>
        <w:fldChar w:fldCharType="end"/>
      </w:r>
    </w:p>
    <w:p w14:paraId="4E76C03E" w14:textId="0EB6A61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97</w:t>
      </w:r>
      <w:r>
        <w:rPr>
          <w:noProof/>
        </w:rPr>
        <w:fldChar w:fldCharType="end"/>
      </w:r>
    </w:p>
    <w:p w14:paraId="3CB9F8E5" w14:textId="15FA1C8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98</w:t>
      </w:r>
      <w:r>
        <w:rPr>
          <w:noProof/>
        </w:rPr>
        <w:fldChar w:fldCharType="end"/>
      </w:r>
    </w:p>
    <w:p w14:paraId="458E3206" w14:textId="50D92D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98</w:t>
      </w:r>
      <w:r>
        <w:rPr>
          <w:noProof/>
        </w:rPr>
        <w:fldChar w:fldCharType="end"/>
      </w:r>
    </w:p>
    <w:p w14:paraId="7B21D8EF" w14:textId="422FD3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98</w:t>
      </w:r>
      <w:r>
        <w:rPr>
          <w:noProof/>
        </w:rPr>
        <w:fldChar w:fldCharType="end"/>
      </w:r>
    </w:p>
    <w:p w14:paraId="5C8C30F9" w14:textId="2DDB177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98</w:t>
      </w:r>
      <w:r>
        <w:rPr>
          <w:noProof/>
        </w:rPr>
        <w:fldChar w:fldCharType="end"/>
      </w:r>
    </w:p>
    <w:p w14:paraId="093FACE2" w14:textId="4C6C0D7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98</w:t>
      </w:r>
      <w:r>
        <w:rPr>
          <w:noProof/>
        </w:rPr>
        <w:fldChar w:fldCharType="end"/>
      </w:r>
    </w:p>
    <w:p w14:paraId="6AD80735" w14:textId="0180B07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98</w:t>
      </w:r>
      <w:r>
        <w:rPr>
          <w:noProof/>
        </w:rPr>
        <w:fldChar w:fldCharType="end"/>
      </w:r>
    </w:p>
    <w:p w14:paraId="7C99636D" w14:textId="38DE34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99</w:t>
      </w:r>
      <w:r>
        <w:rPr>
          <w:noProof/>
        </w:rPr>
        <w:fldChar w:fldCharType="end"/>
      </w:r>
    </w:p>
    <w:p w14:paraId="23885173" w14:textId="2EF6E7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104</w:t>
      </w:r>
      <w:r>
        <w:rPr>
          <w:noProof/>
        </w:rPr>
        <w:fldChar w:fldCharType="end"/>
      </w:r>
    </w:p>
    <w:p w14:paraId="3FA95E34" w14:textId="5A0973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104</w:t>
      </w:r>
      <w:r>
        <w:rPr>
          <w:noProof/>
        </w:rPr>
        <w:fldChar w:fldCharType="end"/>
      </w:r>
    </w:p>
    <w:p w14:paraId="5F8FB7EC" w14:textId="71FEBE8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104</w:t>
      </w:r>
      <w:r>
        <w:rPr>
          <w:noProof/>
        </w:rPr>
        <w:fldChar w:fldCharType="end"/>
      </w:r>
    </w:p>
    <w:p w14:paraId="278FBA11" w14:textId="00BB7C2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105</w:t>
      </w:r>
      <w:r>
        <w:rPr>
          <w:noProof/>
        </w:rPr>
        <w:fldChar w:fldCharType="end"/>
      </w:r>
    </w:p>
    <w:p w14:paraId="4FE1F624" w14:textId="646EF7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105</w:t>
      </w:r>
      <w:r>
        <w:rPr>
          <w:noProof/>
        </w:rPr>
        <w:fldChar w:fldCharType="end"/>
      </w:r>
    </w:p>
    <w:p w14:paraId="2AACA65C" w14:textId="61D6B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109</w:t>
      </w:r>
      <w:r>
        <w:rPr>
          <w:noProof/>
        </w:rPr>
        <w:fldChar w:fldCharType="end"/>
      </w:r>
    </w:p>
    <w:p w14:paraId="3C76E4C0" w14:textId="0FD75E9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109</w:t>
      </w:r>
      <w:r>
        <w:rPr>
          <w:noProof/>
        </w:rPr>
        <w:fldChar w:fldCharType="end"/>
      </w:r>
    </w:p>
    <w:p w14:paraId="38325E9C" w14:textId="17E7A6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109</w:t>
      </w:r>
      <w:r>
        <w:rPr>
          <w:noProof/>
        </w:rPr>
        <w:fldChar w:fldCharType="end"/>
      </w:r>
    </w:p>
    <w:p w14:paraId="7F645DBC" w14:textId="63517B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110</w:t>
      </w:r>
      <w:r>
        <w:rPr>
          <w:noProof/>
        </w:rPr>
        <w:fldChar w:fldCharType="end"/>
      </w:r>
    </w:p>
    <w:p w14:paraId="486CF80C" w14:textId="3D12DF7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110</w:t>
      </w:r>
      <w:r>
        <w:rPr>
          <w:noProof/>
        </w:rPr>
        <w:fldChar w:fldCharType="end"/>
      </w:r>
    </w:p>
    <w:p w14:paraId="1774BCDA" w14:textId="00599BC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110</w:t>
      </w:r>
      <w:r>
        <w:rPr>
          <w:noProof/>
        </w:rPr>
        <w:fldChar w:fldCharType="end"/>
      </w:r>
    </w:p>
    <w:p w14:paraId="747DBE86" w14:textId="4583662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111</w:t>
      </w:r>
      <w:r>
        <w:rPr>
          <w:noProof/>
        </w:rPr>
        <w:fldChar w:fldCharType="end"/>
      </w:r>
    </w:p>
    <w:p w14:paraId="170317E3" w14:textId="4DAEF46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111</w:t>
      </w:r>
      <w:r>
        <w:rPr>
          <w:noProof/>
        </w:rPr>
        <w:fldChar w:fldCharType="end"/>
      </w:r>
    </w:p>
    <w:p w14:paraId="6CB82705" w14:textId="275690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111</w:t>
      </w:r>
      <w:r>
        <w:rPr>
          <w:noProof/>
        </w:rPr>
        <w:fldChar w:fldCharType="end"/>
      </w:r>
    </w:p>
    <w:p w14:paraId="6FBDD690" w14:textId="7A4116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111</w:t>
      </w:r>
      <w:r>
        <w:rPr>
          <w:noProof/>
        </w:rPr>
        <w:fldChar w:fldCharType="end"/>
      </w:r>
    </w:p>
    <w:p w14:paraId="60DD33F1" w14:textId="7AE5A5A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111</w:t>
      </w:r>
      <w:r>
        <w:rPr>
          <w:noProof/>
        </w:rPr>
        <w:fldChar w:fldCharType="end"/>
      </w:r>
    </w:p>
    <w:p w14:paraId="211E9878" w14:textId="1421505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113</w:t>
      </w:r>
      <w:r>
        <w:rPr>
          <w:noProof/>
        </w:rPr>
        <w:fldChar w:fldCharType="end"/>
      </w:r>
    </w:p>
    <w:p w14:paraId="2DCBE6FF" w14:textId="0465E2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117</w:t>
      </w:r>
      <w:r>
        <w:rPr>
          <w:noProof/>
        </w:rPr>
        <w:fldChar w:fldCharType="end"/>
      </w:r>
    </w:p>
    <w:p w14:paraId="02698F58" w14:textId="73D394F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117</w:t>
      </w:r>
      <w:r>
        <w:rPr>
          <w:noProof/>
        </w:rPr>
        <w:fldChar w:fldCharType="end"/>
      </w:r>
    </w:p>
    <w:p w14:paraId="26ACDA1E" w14:textId="4ED4C71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117</w:t>
      </w:r>
      <w:r>
        <w:rPr>
          <w:noProof/>
        </w:rPr>
        <w:fldChar w:fldCharType="end"/>
      </w:r>
    </w:p>
    <w:p w14:paraId="50387EC0" w14:textId="2BB1A76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117</w:t>
      </w:r>
      <w:r>
        <w:rPr>
          <w:noProof/>
        </w:rPr>
        <w:fldChar w:fldCharType="end"/>
      </w:r>
    </w:p>
    <w:p w14:paraId="22637207" w14:textId="6A50A4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117</w:t>
      </w:r>
      <w:r>
        <w:rPr>
          <w:noProof/>
        </w:rPr>
        <w:fldChar w:fldCharType="end"/>
      </w:r>
    </w:p>
    <w:p w14:paraId="5C1A4E0F" w14:textId="21C15A6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117</w:t>
      </w:r>
      <w:r>
        <w:rPr>
          <w:noProof/>
        </w:rPr>
        <w:fldChar w:fldCharType="end"/>
      </w:r>
    </w:p>
    <w:p w14:paraId="78317548" w14:textId="3187AE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118</w:t>
      </w:r>
      <w:r>
        <w:rPr>
          <w:noProof/>
        </w:rPr>
        <w:fldChar w:fldCharType="end"/>
      </w:r>
    </w:p>
    <w:p w14:paraId="1C6D3136" w14:textId="32F5BF0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118</w:t>
      </w:r>
      <w:r>
        <w:rPr>
          <w:noProof/>
        </w:rPr>
        <w:fldChar w:fldCharType="end"/>
      </w:r>
    </w:p>
    <w:p w14:paraId="2405A761" w14:textId="6856775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118</w:t>
      </w:r>
      <w:r>
        <w:rPr>
          <w:noProof/>
        </w:rPr>
        <w:fldChar w:fldCharType="end"/>
      </w:r>
    </w:p>
    <w:p w14:paraId="07F30803" w14:textId="1553B5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118</w:t>
      </w:r>
      <w:r>
        <w:rPr>
          <w:noProof/>
        </w:rPr>
        <w:fldChar w:fldCharType="end"/>
      </w:r>
    </w:p>
    <w:p w14:paraId="1187116B" w14:textId="0C9243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119</w:t>
      </w:r>
      <w:r>
        <w:rPr>
          <w:noProof/>
        </w:rPr>
        <w:fldChar w:fldCharType="end"/>
      </w:r>
    </w:p>
    <w:p w14:paraId="05B3DD70" w14:textId="44455C8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120</w:t>
      </w:r>
      <w:r>
        <w:rPr>
          <w:noProof/>
        </w:rPr>
        <w:fldChar w:fldCharType="end"/>
      </w:r>
    </w:p>
    <w:p w14:paraId="6042C191" w14:textId="3B5E087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120</w:t>
      </w:r>
      <w:r>
        <w:rPr>
          <w:noProof/>
        </w:rPr>
        <w:fldChar w:fldCharType="end"/>
      </w:r>
    </w:p>
    <w:p w14:paraId="7C08B422" w14:textId="32E2A05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120</w:t>
      </w:r>
      <w:r>
        <w:rPr>
          <w:noProof/>
        </w:rPr>
        <w:fldChar w:fldCharType="end"/>
      </w:r>
    </w:p>
    <w:p w14:paraId="74F38218" w14:textId="4D9A637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120</w:t>
      </w:r>
      <w:r>
        <w:rPr>
          <w:noProof/>
        </w:rPr>
        <w:fldChar w:fldCharType="end"/>
      </w:r>
    </w:p>
    <w:p w14:paraId="3CD2DBC3" w14:textId="6E924DE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120</w:t>
      </w:r>
      <w:r>
        <w:rPr>
          <w:noProof/>
        </w:rPr>
        <w:fldChar w:fldCharType="end"/>
      </w:r>
    </w:p>
    <w:p w14:paraId="0045AA3A" w14:textId="0603E840"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121</w:t>
      </w:r>
      <w:r>
        <w:rPr>
          <w:noProof/>
        </w:rPr>
        <w:fldChar w:fldCharType="end"/>
      </w:r>
    </w:p>
    <w:p w14:paraId="0BA01325" w14:textId="65CA1C4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121</w:t>
      </w:r>
      <w:r>
        <w:rPr>
          <w:noProof/>
        </w:rPr>
        <w:fldChar w:fldCharType="end"/>
      </w:r>
    </w:p>
    <w:p w14:paraId="170B1C08" w14:textId="70C72A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121</w:t>
      </w:r>
      <w:r>
        <w:rPr>
          <w:noProof/>
        </w:rPr>
        <w:fldChar w:fldCharType="end"/>
      </w:r>
    </w:p>
    <w:p w14:paraId="203F197E" w14:textId="22EE46F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121</w:t>
      </w:r>
      <w:r>
        <w:rPr>
          <w:noProof/>
        </w:rPr>
        <w:fldChar w:fldCharType="end"/>
      </w:r>
    </w:p>
    <w:p w14:paraId="2FC1C304" w14:textId="6D0984B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121</w:t>
      </w:r>
      <w:r>
        <w:rPr>
          <w:noProof/>
        </w:rPr>
        <w:fldChar w:fldCharType="end"/>
      </w:r>
    </w:p>
    <w:p w14:paraId="3763302E" w14:textId="7CC51EA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122</w:t>
      </w:r>
      <w:r>
        <w:rPr>
          <w:noProof/>
        </w:rPr>
        <w:fldChar w:fldCharType="end"/>
      </w:r>
    </w:p>
    <w:p w14:paraId="733C2DFC" w14:textId="5C685DD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122</w:t>
      </w:r>
      <w:r>
        <w:rPr>
          <w:noProof/>
        </w:rPr>
        <w:fldChar w:fldCharType="end"/>
      </w:r>
    </w:p>
    <w:p w14:paraId="66BD19D3" w14:textId="6681182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122</w:t>
      </w:r>
      <w:r>
        <w:rPr>
          <w:noProof/>
        </w:rPr>
        <w:fldChar w:fldCharType="end"/>
      </w:r>
    </w:p>
    <w:p w14:paraId="7F94A876" w14:textId="4CB8DC4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122</w:t>
      </w:r>
      <w:r>
        <w:rPr>
          <w:noProof/>
        </w:rPr>
        <w:fldChar w:fldCharType="end"/>
      </w:r>
    </w:p>
    <w:p w14:paraId="050FBDE4" w14:textId="7C33E0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122</w:t>
      </w:r>
      <w:r>
        <w:rPr>
          <w:noProof/>
        </w:rPr>
        <w:fldChar w:fldCharType="end"/>
      </w:r>
    </w:p>
    <w:p w14:paraId="47F49398" w14:textId="44C6B2C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122</w:t>
      </w:r>
      <w:r>
        <w:rPr>
          <w:noProof/>
        </w:rPr>
        <w:fldChar w:fldCharType="end"/>
      </w:r>
    </w:p>
    <w:p w14:paraId="0CCEF7CD" w14:textId="6CE3C19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122</w:t>
      </w:r>
      <w:r>
        <w:rPr>
          <w:noProof/>
        </w:rPr>
        <w:fldChar w:fldCharType="end"/>
      </w:r>
    </w:p>
    <w:p w14:paraId="7B05352E" w14:textId="2B0C2E6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122</w:t>
      </w:r>
      <w:r>
        <w:rPr>
          <w:noProof/>
        </w:rPr>
        <w:fldChar w:fldCharType="end"/>
      </w:r>
    </w:p>
    <w:p w14:paraId="11D63161" w14:textId="5DC5A4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122</w:t>
      </w:r>
      <w:r>
        <w:rPr>
          <w:noProof/>
        </w:rPr>
        <w:fldChar w:fldCharType="end"/>
      </w:r>
    </w:p>
    <w:p w14:paraId="61311FE4" w14:textId="48509CD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122</w:t>
      </w:r>
      <w:r>
        <w:rPr>
          <w:noProof/>
        </w:rPr>
        <w:fldChar w:fldCharType="end"/>
      </w:r>
    </w:p>
    <w:p w14:paraId="34A15CDF" w14:textId="3336D75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123</w:t>
      </w:r>
      <w:r>
        <w:rPr>
          <w:noProof/>
        </w:rPr>
        <w:fldChar w:fldCharType="end"/>
      </w:r>
    </w:p>
    <w:p w14:paraId="2D74B832" w14:textId="091EEC9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noProof/>
          <w:lang w:val="sv-SE"/>
        </w:rPr>
        <w:t>9.3.3</w:t>
      </w:r>
      <w:r>
        <w:rPr>
          <w:rFonts w:asciiTheme="minorHAnsi" w:eastAsiaTheme="minorEastAsia" w:hAnsiTheme="minorHAnsi" w:cstheme="minorBidi"/>
          <w:noProof/>
          <w:kern w:val="2"/>
          <w:sz w:val="24"/>
          <w:szCs w:val="24"/>
          <w:lang w:eastAsia="en-GB"/>
          <w14:ligatures w14:val="standardContextual"/>
        </w:rPr>
        <w:tab/>
      </w:r>
      <w:r w:rsidRPr="00020F0D">
        <w:rPr>
          <w:noProof/>
          <w:lang w:val="sv-SE"/>
        </w:rPr>
        <w:t>OTA E-UTRA DL RS power</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123</w:t>
      </w:r>
      <w:r>
        <w:rPr>
          <w:noProof/>
        </w:rPr>
        <w:fldChar w:fldCharType="end"/>
      </w:r>
    </w:p>
    <w:p w14:paraId="71CB2031" w14:textId="20A97E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123</w:t>
      </w:r>
      <w:r>
        <w:rPr>
          <w:noProof/>
        </w:rPr>
        <w:fldChar w:fldCharType="end"/>
      </w:r>
    </w:p>
    <w:p w14:paraId="189EE353" w14:textId="2CA4A24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123</w:t>
      </w:r>
      <w:r>
        <w:rPr>
          <w:noProof/>
        </w:rPr>
        <w:fldChar w:fldCharType="end"/>
      </w:r>
    </w:p>
    <w:p w14:paraId="2283B3CE" w14:textId="171BDCC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123</w:t>
      </w:r>
      <w:r>
        <w:rPr>
          <w:noProof/>
        </w:rPr>
        <w:fldChar w:fldCharType="end"/>
      </w:r>
    </w:p>
    <w:p w14:paraId="3195B8B5" w14:textId="6E2A3B8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123</w:t>
      </w:r>
      <w:r>
        <w:rPr>
          <w:noProof/>
        </w:rPr>
        <w:fldChar w:fldCharType="end"/>
      </w:r>
    </w:p>
    <w:p w14:paraId="57DBCD8C" w14:textId="6DBA16C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123</w:t>
      </w:r>
      <w:r>
        <w:rPr>
          <w:noProof/>
        </w:rPr>
        <w:fldChar w:fldCharType="end"/>
      </w:r>
    </w:p>
    <w:p w14:paraId="26694CE0" w14:textId="7C9F2D9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123</w:t>
      </w:r>
      <w:r>
        <w:rPr>
          <w:noProof/>
        </w:rPr>
        <w:fldChar w:fldCharType="end"/>
      </w:r>
    </w:p>
    <w:p w14:paraId="30B6FF1F" w14:textId="06695AB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123</w:t>
      </w:r>
      <w:r>
        <w:rPr>
          <w:noProof/>
        </w:rPr>
        <w:fldChar w:fldCharType="end"/>
      </w:r>
    </w:p>
    <w:p w14:paraId="7766289E" w14:textId="149142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123</w:t>
      </w:r>
      <w:r>
        <w:rPr>
          <w:noProof/>
        </w:rPr>
        <w:fldChar w:fldCharType="end"/>
      </w:r>
    </w:p>
    <w:p w14:paraId="253125DE" w14:textId="5345E3B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123</w:t>
      </w:r>
      <w:r>
        <w:rPr>
          <w:noProof/>
        </w:rPr>
        <w:fldChar w:fldCharType="end"/>
      </w:r>
    </w:p>
    <w:p w14:paraId="698681D9" w14:textId="642BDBD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124</w:t>
      </w:r>
      <w:r>
        <w:rPr>
          <w:noProof/>
        </w:rPr>
        <w:fldChar w:fldCharType="end"/>
      </w:r>
    </w:p>
    <w:p w14:paraId="6830579E" w14:textId="23939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124</w:t>
      </w:r>
      <w:r>
        <w:rPr>
          <w:noProof/>
        </w:rPr>
        <w:fldChar w:fldCharType="end"/>
      </w:r>
    </w:p>
    <w:p w14:paraId="219E36EB" w14:textId="446C7FE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124</w:t>
      </w:r>
      <w:r>
        <w:rPr>
          <w:noProof/>
        </w:rPr>
        <w:fldChar w:fldCharType="end"/>
      </w:r>
    </w:p>
    <w:p w14:paraId="4DADAC23" w14:textId="0C7E1C6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124</w:t>
      </w:r>
      <w:r>
        <w:rPr>
          <w:noProof/>
        </w:rPr>
        <w:fldChar w:fldCharType="end"/>
      </w:r>
    </w:p>
    <w:p w14:paraId="1AB1A198" w14:textId="3CBDDE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124</w:t>
      </w:r>
      <w:r>
        <w:rPr>
          <w:noProof/>
        </w:rPr>
        <w:fldChar w:fldCharType="end"/>
      </w:r>
    </w:p>
    <w:p w14:paraId="2B9106C2" w14:textId="77AF85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124</w:t>
      </w:r>
      <w:r>
        <w:rPr>
          <w:noProof/>
        </w:rPr>
        <w:fldChar w:fldCharType="end"/>
      </w:r>
    </w:p>
    <w:p w14:paraId="75BCFF57" w14:textId="421EDC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125</w:t>
      </w:r>
      <w:r>
        <w:rPr>
          <w:noProof/>
        </w:rPr>
        <w:fldChar w:fldCharType="end"/>
      </w:r>
    </w:p>
    <w:p w14:paraId="6E9C95A7" w14:textId="47D58A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125</w:t>
      </w:r>
      <w:r>
        <w:rPr>
          <w:noProof/>
        </w:rPr>
        <w:fldChar w:fldCharType="end"/>
      </w:r>
    </w:p>
    <w:p w14:paraId="08261AFD" w14:textId="181AE94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125</w:t>
      </w:r>
      <w:r>
        <w:rPr>
          <w:noProof/>
        </w:rPr>
        <w:fldChar w:fldCharType="end"/>
      </w:r>
    </w:p>
    <w:p w14:paraId="38E5FE01" w14:textId="678AC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125</w:t>
      </w:r>
      <w:r>
        <w:rPr>
          <w:noProof/>
        </w:rPr>
        <w:fldChar w:fldCharType="end"/>
      </w:r>
    </w:p>
    <w:p w14:paraId="6A4E38A3" w14:textId="79DED08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125</w:t>
      </w:r>
      <w:r>
        <w:rPr>
          <w:noProof/>
        </w:rPr>
        <w:fldChar w:fldCharType="end"/>
      </w:r>
    </w:p>
    <w:p w14:paraId="55DFC1F8" w14:textId="2D1AE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125</w:t>
      </w:r>
      <w:r>
        <w:rPr>
          <w:noProof/>
        </w:rPr>
        <w:fldChar w:fldCharType="end"/>
      </w:r>
    </w:p>
    <w:p w14:paraId="0421317F" w14:textId="475EA9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126</w:t>
      </w:r>
      <w:r>
        <w:rPr>
          <w:noProof/>
        </w:rPr>
        <w:fldChar w:fldCharType="end"/>
      </w:r>
    </w:p>
    <w:p w14:paraId="087485EB" w14:textId="6BDC25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126</w:t>
      </w:r>
      <w:r>
        <w:rPr>
          <w:noProof/>
        </w:rPr>
        <w:fldChar w:fldCharType="end"/>
      </w:r>
    </w:p>
    <w:p w14:paraId="7942455C" w14:textId="68EAC4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126</w:t>
      </w:r>
      <w:r>
        <w:rPr>
          <w:noProof/>
        </w:rPr>
        <w:fldChar w:fldCharType="end"/>
      </w:r>
    </w:p>
    <w:p w14:paraId="7E6BD513" w14:textId="2D3E86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126</w:t>
      </w:r>
      <w:r>
        <w:rPr>
          <w:noProof/>
        </w:rPr>
        <w:fldChar w:fldCharType="end"/>
      </w:r>
    </w:p>
    <w:p w14:paraId="09DA4772" w14:textId="42055AB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126</w:t>
      </w:r>
      <w:r>
        <w:rPr>
          <w:noProof/>
        </w:rPr>
        <w:fldChar w:fldCharType="end"/>
      </w:r>
    </w:p>
    <w:p w14:paraId="15F3988A" w14:textId="04749D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126</w:t>
      </w:r>
      <w:r>
        <w:rPr>
          <w:noProof/>
        </w:rPr>
        <w:fldChar w:fldCharType="end"/>
      </w:r>
    </w:p>
    <w:p w14:paraId="3D2F9B7B" w14:textId="1212DF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126</w:t>
      </w:r>
      <w:r>
        <w:rPr>
          <w:noProof/>
        </w:rPr>
        <w:fldChar w:fldCharType="end"/>
      </w:r>
    </w:p>
    <w:p w14:paraId="666CA41C" w14:textId="408F8E2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127</w:t>
      </w:r>
      <w:r>
        <w:rPr>
          <w:noProof/>
        </w:rPr>
        <w:fldChar w:fldCharType="end"/>
      </w:r>
    </w:p>
    <w:p w14:paraId="70E0AB9F" w14:textId="686CACE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127</w:t>
      </w:r>
      <w:r>
        <w:rPr>
          <w:noProof/>
        </w:rPr>
        <w:fldChar w:fldCharType="end"/>
      </w:r>
    </w:p>
    <w:p w14:paraId="7624F0B7" w14:textId="1BC012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127</w:t>
      </w:r>
      <w:r>
        <w:rPr>
          <w:noProof/>
        </w:rPr>
        <w:fldChar w:fldCharType="end"/>
      </w:r>
    </w:p>
    <w:p w14:paraId="0233835C" w14:textId="46842F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127</w:t>
      </w:r>
      <w:r>
        <w:rPr>
          <w:noProof/>
        </w:rPr>
        <w:fldChar w:fldCharType="end"/>
      </w:r>
    </w:p>
    <w:p w14:paraId="0D432309" w14:textId="7E8AF1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127</w:t>
      </w:r>
      <w:r>
        <w:rPr>
          <w:noProof/>
        </w:rPr>
        <w:fldChar w:fldCharType="end"/>
      </w:r>
    </w:p>
    <w:p w14:paraId="63A3D61A" w14:textId="3C3AAAC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127</w:t>
      </w:r>
      <w:r>
        <w:rPr>
          <w:noProof/>
        </w:rPr>
        <w:fldChar w:fldCharType="end"/>
      </w:r>
    </w:p>
    <w:p w14:paraId="1F599F5F" w14:textId="7F32F8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127</w:t>
      </w:r>
      <w:r>
        <w:rPr>
          <w:noProof/>
        </w:rPr>
        <w:fldChar w:fldCharType="end"/>
      </w:r>
    </w:p>
    <w:p w14:paraId="4C43B456" w14:textId="1DA0E0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128</w:t>
      </w:r>
      <w:r>
        <w:rPr>
          <w:noProof/>
        </w:rPr>
        <w:fldChar w:fldCharType="end"/>
      </w:r>
    </w:p>
    <w:p w14:paraId="5C6A2341" w14:textId="3D10593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128</w:t>
      </w:r>
      <w:r>
        <w:rPr>
          <w:noProof/>
        </w:rPr>
        <w:fldChar w:fldCharType="end"/>
      </w:r>
    </w:p>
    <w:p w14:paraId="6ED7508C" w14:textId="46ADAB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128</w:t>
      </w:r>
      <w:r>
        <w:rPr>
          <w:noProof/>
        </w:rPr>
        <w:fldChar w:fldCharType="end"/>
      </w:r>
    </w:p>
    <w:p w14:paraId="553A0631" w14:textId="46F1ACE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128</w:t>
      </w:r>
      <w:r>
        <w:rPr>
          <w:noProof/>
        </w:rPr>
        <w:fldChar w:fldCharType="end"/>
      </w:r>
    </w:p>
    <w:p w14:paraId="2E0C5F0B" w14:textId="7844DE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128</w:t>
      </w:r>
      <w:r>
        <w:rPr>
          <w:noProof/>
        </w:rPr>
        <w:fldChar w:fldCharType="end"/>
      </w:r>
    </w:p>
    <w:p w14:paraId="2BA6E949" w14:textId="330C21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128</w:t>
      </w:r>
      <w:r>
        <w:rPr>
          <w:noProof/>
        </w:rPr>
        <w:fldChar w:fldCharType="end"/>
      </w:r>
    </w:p>
    <w:p w14:paraId="3D506984" w14:textId="7601403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129</w:t>
      </w:r>
      <w:r>
        <w:rPr>
          <w:noProof/>
        </w:rPr>
        <w:fldChar w:fldCharType="end"/>
      </w:r>
    </w:p>
    <w:p w14:paraId="50ECB82E" w14:textId="393FFB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129</w:t>
      </w:r>
      <w:r>
        <w:rPr>
          <w:noProof/>
        </w:rPr>
        <w:fldChar w:fldCharType="end"/>
      </w:r>
    </w:p>
    <w:p w14:paraId="2462A4A3" w14:textId="7672F28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129</w:t>
      </w:r>
      <w:r>
        <w:rPr>
          <w:noProof/>
        </w:rPr>
        <w:fldChar w:fldCharType="end"/>
      </w:r>
    </w:p>
    <w:p w14:paraId="7752D894" w14:textId="72963D7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129</w:t>
      </w:r>
      <w:r>
        <w:rPr>
          <w:noProof/>
        </w:rPr>
        <w:fldChar w:fldCharType="end"/>
      </w:r>
    </w:p>
    <w:p w14:paraId="404B9E07" w14:textId="074DFC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129</w:t>
      </w:r>
      <w:r>
        <w:rPr>
          <w:noProof/>
        </w:rPr>
        <w:fldChar w:fldCharType="end"/>
      </w:r>
    </w:p>
    <w:p w14:paraId="2FFA3A8D" w14:textId="011A8B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129</w:t>
      </w:r>
      <w:r>
        <w:rPr>
          <w:noProof/>
        </w:rPr>
        <w:fldChar w:fldCharType="end"/>
      </w:r>
    </w:p>
    <w:p w14:paraId="2DA4FC0E" w14:textId="6B8D22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_Toc187261213 \h </w:instrText>
      </w:r>
      <w:r>
        <w:rPr>
          <w:noProof/>
        </w:rPr>
      </w:r>
      <w:r>
        <w:rPr>
          <w:noProof/>
        </w:rPr>
        <w:fldChar w:fldCharType="separate"/>
      </w:r>
      <w:r>
        <w:rPr>
          <w:noProof/>
        </w:rPr>
        <w:t>129</w:t>
      </w:r>
      <w:r>
        <w:rPr>
          <w:noProof/>
        </w:rPr>
        <w:fldChar w:fldCharType="end"/>
      </w:r>
    </w:p>
    <w:p w14:paraId="2D666DD8" w14:textId="53C7CC7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_Toc187261214 \h </w:instrText>
      </w:r>
      <w:r>
        <w:rPr>
          <w:noProof/>
        </w:rPr>
      </w:r>
      <w:r>
        <w:rPr>
          <w:noProof/>
        </w:rPr>
        <w:fldChar w:fldCharType="separate"/>
      </w:r>
      <w:r>
        <w:rPr>
          <w:noProof/>
        </w:rPr>
        <w:t>129</w:t>
      </w:r>
      <w:r>
        <w:rPr>
          <w:noProof/>
        </w:rPr>
        <w:fldChar w:fldCharType="end"/>
      </w:r>
    </w:p>
    <w:p w14:paraId="4D90B941" w14:textId="57D290A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_Toc187261215 \h </w:instrText>
      </w:r>
      <w:r>
        <w:rPr>
          <w:noProof/>
        </w:rPr>
      </w:r>
      <w:r>
        <w:rPr>
          <w:noProof/>
        </w:rPr>
        <w:fldChar w:fldCharType="separate"/>
      </w:r>
      <w:r>
        <w:rPr>
          <w:noProof/>
        </w:rPr>
        <w:t>129</w:t>
      </w:r>
      <w:r>
        <w:rPr>
          <w:noProof/>
        </w:rPr>
        <w:fldChar w:fldCharType="end"/>
      </w:r>
    </w:p>
    <w:p w14:paraId="441FDEE2" w14:textId="5BB8C37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_Toc187261216 \h </w:instrText>
      </w:r>
      <w:r>
        <w:rPr>
          <w:noProof/>
        </w:rPr>
      </w:r>
      <w:r>
        <w:rPr>
          <w:noProof/>
        </w:rPr>
        <w:fldChar w:fldCharType="separate"/>
      </w:r>
      <w:r>
        <w:rPr>
          <w:noProof/>
        </w:rPr>
        <w:t>130</w:t>
      </w:r>
      <w:r>
        <w:rPr>
          <w:noProof/>
        </w:rPr>
        <w:fldChar w:fldCharType="end"/>
      </w:r>
    </w:p>
    <w:p w14:paraId="15B67000" w14:textId="2CB336B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_Toc187261217 \h </w:instrText>
      </w:r>
      <w:r>
        <w:rPr>
          <w:noProof/>
        </w:rPr>
      </w:r>
      <w:r>
        <w:rPr>
          <w:noProof/>
        </w:rPr>
        <w:fldChar w:fldCharType="separate"/>
      </w:r>
      <w:r>
        <w:rPr>
          <w:noProof/>
        </w:rPr>
        <w:t>130</w:t>
      </w:r>
      <w:r>
        <w:rPr>
          <w:noProof/>
        </w:rPr>
        <w:fldChar w:fldCharType="end"/>
      </w:r>
    </w:p>
    <w:p w14:paraId="12F3790F" w14:textId="13774A9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_Toc187261218 \h </w:instrText>
      </w:r>
      <w:r>
        <w:rPr>
          <w:noProof/>
        </w:rPr>
      </w:r>
      <w:r>
        <w:rPr>
          <w:noProof/>
        </w:rPr>
        <w:fldChar w:fldCharType="separate"/>
      </w:r>
      <w:r>
        <w:rPr>
          <w:noProof/>
        </w:rPr>
        <w:t>130</w:t>
      </w:r>
      <w:r>
        <w:rPr>
          <w:noProof/>
        </w:rPr>
        <w:fldChar w:fldCharType="end"/>
      </w:r>
    </w:p>
    <w:p w14:paraId="2177EBC0" w14:textId="23FB260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_Toc187261219 \h </w:instrText>
      </w:r>
      <w:r>
        <w:rPr>
          <w:noProof/>
        </w:rPr>
      </w:r>
      <w:r>
        <w:rPr>
          <w:noProof/>
        </w:rPr>
        <w:fldChar w:fldCharType="separate"/>
      </w:r>
      <w:r>
        <w:rPr>
          <w:noProof/>
        </w:rPr>
        <w:t>130</w:t>
      </w:r>
      <w:r>
        <w:rPr>
          <w:noProof/>
        </w:rPr>
        <w:fldChar w:fldCharType="end"/>
      </w:r>
    </w:p>
    <w:p w14:paraId="109BDA2D" w14:textId="3E4767A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_Toc187261220 \h </w:instrText>
      </w:r>
      <w:r>
        <w:rPr>
          <w:noProof/>
        </w:rPr>
      </w:r>
      <w:r>
        <w:rPr>
          <w:noProof/>
        </w:rPr>
        <w:fldChar w:fldCharType="separate"/>
      </w:r>
      <w:r>
        <w:rPr>
          <w:noProof/>
        </w:rPr>
        <w:t>130</w:t>
      </w:r>
      <w:r>
        <w:rPr>
          <w:noProof/>
        </w:rPr>
        <w:fldChar w:fldCharType="end"/>
      </w:r>
    </w:p>
    <w:p w14:paraId="460DB761" w14:textId="09BAB3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_Toc187261221 \h </w:instrText>
      </w:r>
      <w:r>
        <w:rPr>
          <w:noProof/>
        </w:rPr>
      </w:r>
      <w:r>
        <w:rPr>
          <w:noProof/>
        </w:rPr>
        <w:fldChar w:fldCharType="separate"/>
      </w:r>
      <w:r>
        <w:rPr>
          <w:noProof/>
        </w:rPr>
        <w:t>131</w:t>
      </w:r>
      <w:r>
        <w:rPr>
          <w:noProof/>
        </w:rPr>
        <w:fldChar w:fldCharType="end"/>
      </w:r>
    </w:p>
    <w:p w14:paraId="1740E593" w14:textId="0B26356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_Toc187261222 \h </w:instrText>
      </w:r>
      <w:r>
        <w:rPr>
          <w:noProof/>
        </w:rPr>
      </w:r>
      <w:r>
        <w:rPr>
          <w:noProof/>
        </w:rPr>
        <w:fldChar w:fldCharType="separate"/>
      </w:r>
      <w:r>
        <w:rPr>
          <w:noProof/>
        </w:rPr>
        <w:t>131</w:t>
      </w:r>
      <w:r>
        <w:rPr>
          <w:noProof/>
        </w:rPr>
        <w:fldChar w:fldCharType="end"/>
      </w:r>
    </w:p>
    <w:p w14:paraId="2FB3EA02" w14:textId="576987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_Toc187261223 \h </w:instrText>
      </w:r>
      <w:r>
        <w:rPr>
          <w:noProof/>
        </w:rPr>
      </w:r>
      <w:r>
        <w:rPr>
          <w:noProof/>
        </w:rPr>
        <w:fldChar w:fldCharType="separate"/>
      </w:r>
      <w:r>
        <w:rPr>
          <w:noProof/>
        </w:rPr>
        <w:t>131</w:t>
      </w:r>
      <w:r>
        <w:rPr>
          <w:noProof/>
        </w:rPr>
        <w:fldChar w:fldCharType="end"/>
      </w:r>
    </w:p>
    <w:p w14:paraId="24250BA5" w14:textId="292829F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_Toc187261224 \h </w:instrText>
      </w:r>
      <w:r>
        <w:rPr>
          <w:noProof/>
        </w:rPr>
      </w:r>
      <w:r>
        <w:rPr>
          <w:noProof/>
        </w:rPr>
        <w:fldChar w:fldCharType="separate"/>
      </w:r>
      <w:r>
        <w:rPr>
          <w:noProof/>
        </w:rPr>
        <w:t>131</w:t>
      </w:r>
      <w:r>
        <w:rPr>
          <w:noProof/>
        </w:rPr>
        <w:fldChar w:fldCharType="end"/>
      </w:r>
    </w:p>
    <w:p w14:paraId="3C3C8645" w14:textId="6E1917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_Toc187261225 \h </w:instrText>
      </w:r>
      <w:r>
        <w:rPr>
          <w:noProof/>
        </w:rPr>
      </w:r>
      <w:r>
        <w:rPr>
          <w:noProof/>
        </w:rPr>
        <w:fldChar w:fldCharType="separate"/>
      </w:r>
      <w:r>
        <w:rPr>
          <w:noProof/>
        </w:rPr>
        <w:t>131</w:t>
      </w:r>
      <w:r>
        <w:rPr>
          <w:noProof/>
        </w:rPr>
        <w:fldChar w:fldCharType="end"/>
      </w:r>
    </w:p>
    <w:p w14:paraId="78F7C9EC" w14:textId="673CA52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_Toc187261226 \h </w:instrText>
      </w:r>
      <w:r>
        <w:rPr>
          <w:noProof/>
        </w:rPr>
      </w:r>
      <w:r>
        <w:rPr>
          <w:noProof/>
        </w:rPr>
        <w:fldChar w:fldCharType="separate"/>
      </w:r>
      <w:r>
        <w:rPr>
          <w:noProof/>
        </w:rPr>
        <w:t>131</w:t>
      </w:r>
      <w:r>
        <w:rPr>
          <w:noProof/>
        </w:rPr>
        <w:fldChar w:fldCharType="end"/>
      </w:r>
    </w:p>
    <w:p w14:paraId="550A602A" w14:textId="70D19F9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_Toc187261227 \h </w:instrText>
      </w:r>
      <w:r>
        <w:rPr>
          <w:noProof/>
        </w:rPr>
      </w:r>
      <w:r>
        <w:rPr>
          <w:noProof/>
        </w:rPr>
        <w:fldChar w:fldCharType="separate"/>
      </w:r>
      <w:r>
        <w:rPr>
          <w:noProof/>
        </w:rPr>
        <w:t>131</w:t>
      </w:r>
      <w:r>
        <w:rPr>
          <w:noProof/>
        </w:rPr>
        <w:fldChar w:fldCharType="end"/>
      </w:r>
    </w:p>
    <w:p w14:paraId="0A1807CC" w14:textId="49CB6F0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_Toc187261228 \h </w:instrText>
      </w:r>
      <w:r>
        <w:rPr>
          <w:noProof/>
        </w:rPr>
      </w:r>
      <w:r>
        <w:rPr>
          <w:noProof/>
        </w:rPr>
        <w:fldChar w:fldCharType="separate"/>
      </w:r>
      <w:r>
        <w:rPr>
          <w:noProof/>
        </w:rPr>
        <w:t>132</w:t>
      </w:r>
      <w:r>
        <w:rPr>
          <w:noProof/>
        </w:rPr>
        <w:fldChar w:fldCharType="end"/>
      </w:r>
    </w:p>
    <w:p w14:paraId="56EFDD19" w14:textId="760B26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_Toc187261229 \h </w:instrText>
      </w:r>
      <w:r>
        <w:rPr>
          <w:noProof/>
        </w:rPr>
      </w:r>
      <w:r>
        <w:rPr>
          <w:noProof/>
        </w:rPr>
        <w:fldChar w:fldCharType="separate"/>
      </w:r>
      <w:r>
        <w:rPr>
          <w:noProof/>
        </w:rPr>
        <w:t>132</w:t>
      </w:r>
      <w:r>
        <w:rPr>
          <w:noProof/>
        </w:rPr>
        <w:fldChar w:fldCharType="end"/>
      </w:r>
    </w:p>
    <w:p w14:paraId="4B01E691" w14:textId="4364FC8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_Toc187261230 \h </w:instrText>
      </w:r>
      <w:r>
        <w:rPr>
          <w:noProof/>
        </w:rPr>
      </w:r>
      <w:r>
        <w:rPr>
          <w:noProof/>
        </w:rPr>
        <w:fldChar w:fldCharType="separate"/>
      </w:r>
      <w:r>
        <w:rPr>
          <w:noProof/>
        </w:rPr>
        <w:t>132</w:t>
      </w:r>
      <w:r>
        <w:rPr>
          <w:noProof/>
        </w:rPr>
        <w:fldChar w:fldCharType="end"/>
      </w:r>
    </w:p>
    <w:p w14:paraId="22F72464" w14:textId="0DE8836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_Toc187261231 \h </w:instrText>
      </w:r>
      <w:r>
        <w:rPr>
          <w:noProof/>
        </w:rPr>
      </w:r>
      <w:r>
        <w:rPr>
          <w:noProof/>
        </w:rPr>
        <w:fldChar w:fldCharType="separate"/>
      </w:r>
      <w:r>
        <w:rPr>
          <w:noProof/>
        </w:rPr>
        <w:t>132</w:t>
      </w:r>
      <w:r>
        <w:rPr>
          <w:noProof/>
        </w:rPr>
        <w:fldChar w:fldCharType="end"/>
      </w:r>
    </w:p>
    <w:p w14:paraId="7E3BD063" w14:textId="76720D5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_Toc187261232 \h </w:instrText>
      </w:r>
      <w:r>
        <w:rPr>
          <w:noProof/>
        </w:rPr>
      </w:r>
      <w:r>
        <w:rPr>
          <w:noProof/>
        </w:rPr>
        <w:fldChar w:fldCharType="separate"/>
      </w:r>
      <w:r>
        <w:rPr>
          <w:noProof/>
        </w:rPr>
        <w:t>133</w:t>
      </w:r>
      <w:r>
        <w:rPr>
          <w:noProof/>
        </w:rPr>
        <w:fldChar w:fldCharType="end"/>
      </w:r>
    </w:p>
    <w:p w14:paraId="57B671C8" w14:textId="40E3C4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_Toc187261233 \h </w:instrText>
      </w:r>
      <w:r>
        <w:rPr>
          <w:noProof/>
        </w:rPr>
      </w:r>
      <w:r>
        <w:rPr>
          <w:noProof/>
        </w:rPr>
        <w:fldChar w:fldCharType="separate"/>
      </w:r>
      <w:r>
        <w:rPr>
          <w:noProof/>
        </w:rPr>
        <w:t>133</w:t>
      </w:r>
      <w:r>
        <w:rPr>
          <w:noProof/>
        </w:rPr>
        <w:fldChar w:fldCharType="end"/>
      </w:r>
    </w:p>
    <w:p w14:paraId="0D37DD67" w14:textId="3AEDD0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_Toc187261234 \h </w:instrText>
      </w:r>
      <w:r>
        <w:rPr>
          <w:noProof/>
        </w:rPr>
      </w:r>
      <w:r>
        <w:rPr>
          <w:noProof/>
        </w:rPr>
        <w:fldChar w:fldCharType="separate"/>
      </w:r>
      <w:r>
        <w:rPr>
          <w:noProof/>
        </w:rPr>
        <w:t>133</w:t>
      </w:r>
      <w:r>
        <w:rPr>
          <w:noProof/>
        </w:rPr>
        <w:fldChar w:fldCharType="end"/>
      </w:r>
    </w:p>
    <w:p w14:paraId="3335606E" w14:textId="2860FB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_Toc187261235 \h </w:instrText>
      </w:r>
      <w:r>
        <w:rPr>
          <w:noProof/>
        </w:rPr>
      </w:r>
      <w:r>
        <w:rPr>
          <w:noProof/>
        </w:rPr>
        <w:fldChar w:fldCharType="separate"/>
      </w:r>
      <w:r>
        <w:rPr>
          <w:noProof/>
        </w:rPr>
        <w:t>133</w:t>
      </w:r>
      <w:r>
        <w:rPr>
          <w:noProof/>
        </w:rPr>
        <w:fldChar w:fldCharType="end"/>
      </w:r>
    </w:p>
    <w:p w14:paraId="21C135A7" w14:textId="403B342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_Toc187261236 \h </w:instrText>
      </w:r>
      <w:r>
        <w:rPr>
          <w:noProof/>
        </w:rPr>
      </w:r>
      <w:r>
        <w:rPr>
          <w:noProof/>
        </w:rPr>
        <w:fldChar w:fldCharType="separate"/>
      </w:r>
      <w:r>
        <w:rPr>
          <w:noProof/>
        </w:rPr>
        <w:t>133</w:t>
      </w:r>
      <w:r>
        <w:rPr>
          <w:noProof/>
        </w:rPr>
        <w:fldChar w:fldCharType="end"/>
      </w:r>
    </w:p>
    <w:p w14:paraId="0C340B68" w14:textId="712E53C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_Toc187261237 \h </w:instrText>
      </w:r>
      <w:r>
        <w:rPr>
          <w:noProof/>
        </w:rPr>
      </w:r>
      <w:r>
        <w:rPr>
          <w:noProof/>
        </w:rPr>
        <w:fldChar w:fldCharType="separate"/>
      </w:r>
      <w:r>
        <w:rPr>
          <w:noProof/>
        </w:rPr>
        <w:t>133</w:t>
      </w:r>
      <w:r>
        <w:rPr>
          <w:noProof/>
        </w:rPr>
        <w:fldChar w:fldCharType="end"/>
      </w:r>
    </w:p>
    <w:p w14:paraId="43A6500D" w14:textId="1CBD81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_Toc187261238 \h </w:instrText>
      </w:r>
      <w:r>
        <w:rPr>
          <w:noProof/>
        </w:rPr>
      </w:r>
      <w:r>
        <w:rPr>
          <w:noProof/>
        </w:rPr>
        <w:fldChar w:fldCharType="separate"/>
      </w:r>
      <w:r>
        <w:rPr>
          <w:noProof/>
        </w:rPr>
        <w:t>134</w:t>
      </w:r>
      <w:r>
        <w:rPr>
          <w:noProof/>
        </w:rPr>
        <w:fldChar w:fldCharType="end"/>
      </w:r>
    </w:p>
    <w:p w14:paraId="5E59D032" w14:textId="3BE78FD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_Toc187261239 \h </w:instrText>
      </w:r>
      <w:r>
        <w:rPr>
          <w:noProof/>
        </w:rPr>
      </w:r>
      <w:r>
        <w:rPr>
          <w:noProof/>
        </w:rPr>
        <w:fldChar w:fldCharType="separate"/>
      </w:r>
      <w:r>
        <w:rPr>
          <w:noProof/>
        </w:rPr>
        <w:t>134</w:t>
      </w:r>
      <w:r>
        <w:rPr>
          <w:noProof/>
        </w:rPr>
        <w:fldChar w:fldCharType="end"/>
      </w:r>
    </w:p>
    <w:p w14:paraId="36950753" w14:textId="462746A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OTA Spectrum emission mask</w:t>
      </w:r>
      <w:r>
        <w:rPr>
          <w:noProof/>
        </w:rPr>
        <w:tab/>
      </w:r>
      <w:r>
        <w:rPr>
          <w:noProof/>
        </w:rPr>
        <w:fldChar w:fldCharType="begin"/>
      </w:r>
      <w:r>
        <w:rPr>
          <w:noProof/>
        </w:rPr>
        <w:instrText xml:space="preserve"> PAGEREF _Toc187261240 \h </w:instrText>
      </w:r>
      <w:r>
        <w:rPr>
          <w:noProof/>
        </w:rPr>
      </w:r>
      <w:r>
        <w:rPr>
          <w:noProof/>
        </w:rPr>
        <w:fldChar w:fldCharType="separate"/>
      </w:r>
      <w:r>
        <w:rPr>
          <w:noProof/>
        </w:rPr>
        <w:t>135</w:t>
      </w:r>
      <w:r>
        <w:rPr>
          <w:noProof/>
        </w:rPr>
        <w:fldChar w:fldCharType="end"/>
      </w:r>
    </w:p>
    <w:p w14:paraId="0E46C9FB" w14:textId="40FFAB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_Toc187261241 \h </w:instrText>
      </w:r>
      <w:r>
        <w:rPr>
          <w:noProof/>
        </w:rPr>
      </w:r>
      <w:r>
        <w:rPr>
          <w:noProof/>
        </w:rPr>
        <w:fldChar w:fldCharType="separate"/>
      </w:r>
      <w:r>
        <w:rPr>
          <w:noProof/>
        </w:rPr>
        <w:t>135</w:t>
      </w:r>
      <w:r>
        <w:rPr>
          <w:noProof/>
        </w:rPr>
        <w:fldChar w:fldCharType="end"/>
      </w:r>
    </w:p>
    <w:p w14:paraId="4CBF58F5" w14:textId="378BDC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_Toc187261242 \h </w:instrText>
      </w:r>
      <w:r>
        <w:rPr>
          <w:noProof/>
        </w:rPr>
      </w:r>
      <w:r>
        <w:rPr>
          <w:noProof/>
        </w:rPr>
        <w:fldChar w:fldCharType="separate"/>
      </w:r>
      <w:r>
        <w:rPr>
          <w:noProof/>
        </w:rPr>
        <w:t>135</w:t>
      </w:r>
      <w:r>
        <w:rPr>
          <w:noProof/>
        </w:rPr>
        <w:fldChar w:fldCharType="end"/>
      </w:r>
    </w:p>
    <w:p w14:paraId="63C48060" w14:textId="6E799A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_Toc187261243 \h </w:instrText>
      </w:r>
      <w:r>
        <w:rPr>
          <w:noProof/>
        </w:rPr>
      </w:r>
      <w:r>
        <w:rPr>
          <w:noProof/>
        </w:rPr>
        <w:fldChar w:fldCharType="separate"/>
      </w:r>
      <w:r>
        <w:rPr>
          <w:noProof/>
        </w:rPr>
        <w:t>135</w:t>
      </w:r>
      <w:r>
        <w:rPr>
          <w:noProof/>
        </w:rPr>
        <w:fldChar w:fldCharType="end"/>
      </w:r>
    </w:p>
    <w:p w14:paraId="047DC6C2" w14:textId="2BFE5F7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_Toc187261244 \h </w:instrText>
      </w:r>
      <w:r>
        <w:rPr>
          <w:noProof/>
        </w:rPr>
      </w:r>
      <w:r>
        <w:rPr>
          <w:noProof/>
        </w:rPr>
        <w:fldChar w:fldCharType="separate"/>
      </w:r>
      <w:r>
        <w:rPr>
          <w:noProof/>
        </w:rPr>
        <w:t>135</w:t>
      </w:r>
      <w:r>
        <w:rPr>
          <w:noProof/>
        </w:rPr>
        <w:fldChar w:fldCharType="end"/>
      </w:r>
    </w:p>
    <w:p w14:paraId="683EB8D2" w14:textId="471FE1F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single RAT UTRA FDD operation</w:t>
      </w:r>
      <w:r>
        <w:rPr>
          <w:noProof/>
        </w:rPr>
        <w:tab/>
      </w:r>
      <w:r>
        <w:rPr>
          <w:noProof/>
        </w:rPr>
        <w:fldChar w:fldCharType="begin"/>
      </w:r>
      <w:r>
        <w:rPr>
          <w:noProof/>
        </w:rPr>
        <w:instrText xml:space="preserve"> PAGEREF _Toc187261245 \h </w:instrText>
      </w:r>
      <w:r>
        <w:rPr>
          <w:noProof/>
        </w:rPr>
      </w:r>
      <w:r>
        <w:rPr>
          <w:noProof/>
        </w:rPr>
        <w:fldChar w:fldCharType="separate"/>
      </w:r>
      <w:r>
        <w:rPr>
          <w:noProof/>
        </w:rPr>
        <w:t>135</w:t>
      </w:r>
      <w:r>
        <w:rPr>
          <w:noProof/>
        </w:rPr>
        <w:fldChar w:fldCharType="end"/>
      </w:r>
    </w:p>
    <w:p w14:paraId="494540E8" w14:textId="2F4655B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_Toc187261246 \h </w:instrText>
      </w:r>
      <w:r>
        <w:rPr>
          <w:noProof/>
        </w:rPr>
      </w:r>
      <w:r>
        <w:rPr>
          <w:noProof/>
        </w:rPr>
        <w:fldChar w:fldCharType="separate"/>
      </w:r>
      <w:r>
        <w:rPr>
          <w:noProof/>
        </w:rPr>
        <w:t>141</w:t>
      </w:r>
      <w:r>
        <w:rPr>
          <w:noProof/>
        </w:rPr>
        <w:fldChar w:fldCharType="end"/>
      </w:r>
    </w:p>
    <w:p w14:paraId="00D7DE59" w14:textId="3EFDBC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_Toc187261247 \h </w:instrText>
      </w:r>
      <w:r>
        <w:rPr>
          <w:noProof/>
        </w:rPr>
      </w:r>
      <w:r>
        <w:rPr>
          <w:noProof/>
        </w:rPr>
        <w:fldChar w:fldCharType="separate"/>
      </w:r>
      <w:r>
        <w:rPr>
          <w:noProof/>
        </w:rPr>
        <w:t>141</w:t>
      </w:r>
      <w:r>
        <w:rPr>
          <w:noProof/>
        </w:rPr>
        <w:fldChar w:fldCharType="end"/>
      </w:r>
    </w:p>
    <w:p w14:paraId="7479BC8B" w14:textId="23D592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_Toc187261248 \h </w:instrText>
      </w:r>
      <w:r>
        <w:rPr>
          <w:noProof/>
        </w:rPr>
      </w:r>
      <w:r>
        <w:rPr>
          <w:noProof/>
        </w:rPr>
        <w:fldChar w:fldCharType="separate"/>
      </w:r>
      <w:r>
        <w:rPr>
          <w:noProof/>
        </w:rPr>
        <w:t>141</w:t>
      </w:r>
      <w:r>
        <w:rPr>
          <w:noProof/>
        </w:rPr>
        <w:fldChar w:fldCharType="end"/>
      </w:r>
    </w:p>
    <w:p w14:paraId="7D4313E2" w14:textId="7D8684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_Toc187261249 \h </w:instrText>
      </w:r>
      <w:r>
        <w:rPr>
          <w:noProof/>
        </w:rPr>
      </w:r>
      <w:r>
        <w:rPr>
          <w:noProof/>
        </w:rPr>
        <w:fldChar w:fldCharType="separate"/>
      </w:r>
      <w:r>
        <w:rPr>
          <w:noProof/>
        </w:rPr>
        <w:t>142</w:t>
      </w:r>
      <w:r>
        <w:rPr>
          <w:noProof/>
        </w:rPr>
        <w:fldChar w:fldCharType="end"/>
      </w:r>
    </w:p>
    <w:p w14:paraId="115EC65B" w14:textId="437F7ED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_Toc187261250 \h </w:instrText>
      </w:r>
      <w:r>
        <w:rPr>
          <w:noProof/>
        </w:rPr>
      </w:r>
      <w:r>
        <w:rPr>
          <w:noProof/>
        </w:rPr>
        <w:fldChar w:fldCharType="separate"/>
      </w:r>
      <w:r>
        <w:rPr>
          <w:noProof/>
        </w:rPr>
        <w:t>142</w:t>
      </w:r>
      <w:r>
        <w:rPr>
          <w:noProof/>
        </w:rPr>
        <w:fldChar w:fldCharType="end"/>
      </w:r>
    </w:p>
    <w:p w14:paraId="7BEC5145" w14:textId="07152FB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Band Categories 1 and 3</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142</w:t>
      </w:r>
      <w:r>
        <w:rPr>
          <w:noProof/>
        </w:rPr>
        <w:fldChar w:fldCharType="end"/>
      </w:r>
    </w:p>
    <w:p w14:paraId="33F6B775" w14:textId="6E0E4ED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sidRPr="00020F0D">
        <w:rPr>
          <w:i/>
          <w:noProof/>
        </w:rPr>
        <w:t>Minimum requirement</w:t>
      </w:r>
      <w:r>
        <w:rPr>
          <w:noProof/>
        </w:rPr>
        <w:t xml:space="preserve"> for Band Category 2</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147</w:t>
      </w:r>
      <w:r>
        <w:rPr>
          <w:noProof/>
        </w:rPr>
        <w:fldChar w:fldCharType="end"/>
      </w:r>
    </w:p>
    <w:p w14:paraId="1AE8D2DB" w14:textId="61E6BFD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Additional requirements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153</w:t>
      </w:r>
      <w:r>
        <w:rPr>
          <w:noProof/>
        </w:rPr>
        <w:fldChar w:fldCharType="end"/>
      </w:r>
    </w:p>
    <w:p w14:paraId="70EDDCBE" w14:textId="242378C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153</w:t>
      </w:r>
      <w:r>
        <w:rPr>
          <w:noProof/>
        </w:rPr>
        <w:fldChar w:fldCharType="end"/>
      </w:r>
    </w:p>
    <w:p w14:paraId="703A6646" w14:textId="568AEEF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9.7.5.2.4.2</w:t>
      </w:r>
      <w:r>
        <w:rPr>
          <w:rFonts w:asciiTheme="minorHAnsi" w:eastAsiaTheme="minorEastAsia"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153</w:t>
      </w:r>
      <w:r>
        <w:rPr>
          <w:noProof/>
        </w:rPr>
        <w:fldChar w:fldCharType="end"/>
      </w:r>
    </w:p>
    <w:p w14:paraId="0B727203" w14:textId="20F10E3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9.7.5.2.4.3</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154</w:t>
      </w:r>
      <w:r>
        <w:rPr>
          <w:noProof/>
        </w:rPr>
        <w:fldChar w:fldCharType="end"/>
      </w:r>
    </w:p>
    <w:p w14:paraId="408C83D4" w14:textId="7A5B2B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154</w:t>
      </w:r>
      <w:r>
        <w:rPr>
          <w:noProof/>
        </w:rPr>
        <w:fldChar w:fldCharType="end"/>
      </w:r>
    </w:p>
    <w:p w14:paraId="69AA3255" w14:textId="6C96255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9.7.5.2.4.5</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154</w:t>
      </w:r>
      <w:r>
        <w:rPr>
          <w:noProof/>
        </w:rPr>
        <w:fldChar w:fldCharType="end"/>
      </w:r>
    </w:p>
    <w:p w14:paraId="4159CA4F" w14:textId="4DB9F505"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155</w:t>
      </w:r>
      <w:r>
        <w:rPr>
          <w:noProof/>
        </w:rPr>
        <w:fldChar w:fldCharType="end"/>
      </w:r>
    </w:p>
    <w:p w14:paraId="2CB313F7" w14:textId="7FD91A2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9.7.5.2.4.7</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155</w:t>
      </w:r>
      <w:r>
        <w:rPr>
          <w:noProof/>
        </w:rPr>
        <w:fldChar w:fldCharType="end"/>
      </w:r>
    </w:p>
    <w:p w14:paraId="6D11A758" w14:textId="53A84A9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9.7.5.2.4.8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156</w:t>
      </w:r>
      <w:r>
        <w:rPr>
          <w:noProof/>
        </w:rPr>
        <w:fldChar w:fldCharType="end"/>
      </w:r>
    </w:p>
    <w:p w14:paraId="594DD926" w14:textId="6333427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9.7.5.2.4.9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156</w:t>
      </w:r>
      <w:r>
        <w:rPr>
          <w:noProof/>
        </w:rPr>
        <w:fldChar w:fldCharType="end"/>
      </w:r>
    </w:p>
    <w:p w14:paraId="1A905C27" w14:textId="0FAB639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 xml:space="preserve">9.7.5.2.4.10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157</w:t>
      </w:r>
      <w:r>
        <w:rPr>
          <w:noProof/>
        </w:rPr>
        <w:fldChar w:fldCharType="end"/>
      </w:r>
    </w:p>
    <w:p w14:paraId="2F2BF360" w14:textId="13341A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157</w:t>
      </w:r>
      <w:r>
        <w:rPr>
          <w:noProof/>
        </w:rPr>
        <w:fldChar w:fldCharType="end"/>
      </w:r>
    </w:p>
    <w:p w14:paraId="44246DFC" w14:textId="3CE022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E-UTRA operation</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157</w:t>
      </w:r>
      <w:r>
        <w:rPr>
          <w:noProof/>
        </w:rPr>
        <w:fldChar w:fldCharType="end"/>
      </w:r>
    </w:p>
    <w:p w14:paraId="449C3AA8" w14:textId="548F356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157</w:t>
      </w:r>
      <w:r>
        <w:rPr>
          <w:noProof/>
        </w:rPr>
        <w:fldChar w:fldCharType="end"/>
      </w:r>
    </w:p>
    <w:p w14:paraId="38831E44" w14:textId="192C541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157</w:t>
      </w:r>
      <w:r>
        <w:rPr>
          <w:noProof/>
        </w:rPr>
        <w:fldChar w:fldCharType="end"/>
      </w:r>
    </w:p>
    <w:p w14:paraId="192CEB60" w14:textId="581646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160</w:t>
      </w:r>
      <w:r>
        <w:rPr>
          <w:noProof/>
        </w:rPr>
        <w:fldChar w:fldCharType="end"/>
      </w:r>
    </w:p>
    <w:p w14:paraId="6B4E7F17" w14:textId="133FDF1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160</w:t>
      </w:r>
      <w:r>
        <w:rPr>
          <w:noProof/>
        </w:rPr>
        <w:fldChar w:fldCharType="end"/>
      </w:r>
    </w:p>
    <w:p w14:paraId="3D6E7E8E" w14:textId="05DDC83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160</w:t>
      </w:r>
      <w:r>
        <w:rPr>
          <w:noProof/>
        </w:rPr>
        <w:fldChar w:fldCharType="end"/>
      </w:r>
    </w:p>
    <w:p w14:paraId="52F9E853" w14:textId="1B70870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9.7.5.4.3.3</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163</w:t>
      </w:r>
      <w:r>
        <w:rPr>
          <w:noProof/>
        </w:rPr>
        <w:fldChar w:fldCharType="end"/>
      </w:r>
    </w:p>
    <w:p w14:paraId="585290B7" w14:textId="53158D30"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165</w:t>
      </w:r>
      <w:r>
        <w:rPr>
          <w:noProof/>
        </w:rPr>
        <w:fldChar w:fldCharType="end"/>
      </w:r>
    </w:p>
    <w:p w14:paraId="7286B124" w14:textId="5697C92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166</w:t>
      </w:r>
      <w:r>
        <w:rPr>
          <w:noProof/>
        </w:rPr>
        <w:fldChar w:fldCharType="end"/>
      </w:r>
    </w:p>
    <w:p w14:paraId="3446AB2A" w14:textId="4387A60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9.7.5.4.6</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169</w:t>
      </w:r>
      <w:r>
        <w:rPr>
          <w:noProof/>
        </w:rPr>
        <w:fldChar w:fldCharType="end"/>
      </w:r>
    </w:p>
    <w:p w14:paraId="1621321E" w14:textId="3B020BE8"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169</w:t>
      </w:r>
      <w:r>
        <w:rPr>
          <w:noProof/>
        </w:rPr>
        <w:fldChar w:fldCharType="end"/>
      </w:r>
    </w:p>
    <w:p w14:paraId="128C63CC" w14:textId="3C7F942C"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170</w:t>
      </w:r>
      <w:r>
        <w:rPr>
          <w:noProof/>
        </w:rPr>
        <w:fldChar w:fldCharType="end"/>
      </w:r>
    </w:p>
    <w:p w14:paraId="2EDD33BF" w14:textId="0C1D9442"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9.7.5.4.6.3</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170</w:t>
      </w:r>
      <w:r>
        <w:rPr>
          <w:noProof/>
        </w:rPr>
        <w:fldChar w:fldCharType="end"/>
      </w:r>
    </w:p>
    <w:p w14:paraId="7716E76C" w14:textId="38A2D06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171</w:t>
      </w:r>
      <w:r>
        <w:rPr>
          <w:noProof/>
        </w:rPr>
        <w:fldChar w:fldCharType="end"/>
      </w:r>
    </w:p>
    <w:p w14:paraId="44B90D8D" w14:textId="00727DC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9.7.5.4.6.5</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171</w:t>
      </w:r>
      <w:r>
        <w:rPr>
          <w:noProof/>
        </w:rPr>
        <w:fldChar w:fldCharType="end"/>
      </w:r>
    </w:p>
    <w:p w14:paraId="0A49A2AF" w14:textId="2301E3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9.7.5.4.6.6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172</w:t>
      </w:r>
      <w:r>
        <w:rPr>
          <w:noProof/>
        </w:rPr>
        <w:fldChar w:fldCharType="end"/>
      </w:r>
    </w:p>
    <w:p w14:paraId="45F2B97D" w14:textId="16C6BEC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9.7.5.4.6.7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173</w:t>
      </w:r>
      <w:r>
        <w:rPr>
          <w:noProof/>
        </w:rPr>
        <w:fldChar w:fldCharType="end"/>
      </w:r>
    </w:p>
    <w:p w14:paraId="0BC2C6CE" w14:textId="5BD3909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173</w:t>
      </w:r>
      <w:r>
        <w:rPr>
          <w:noProof/>
        </w:rPr>
        <w:fldChar w:fldCharType="end"/>
      </w:r>
    </w:p>
    <w:p w14:paraId="4A5190DF" w14:textId="0618F91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173</w:t>
      </w:r>
      <w:r>
        <w:rPr>
          <w:noProof/>
        </w:rPr>
        <w:fldChar w:fldCharType="end"/>
      </w:r>
    </w:p>
    <w:p w14:paraId="362F9227" w14:textId="1987A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174</w:t>
      </w:r>
      <w:r>
        <w:rPr>
          <w:noProof/>
        </w:rPr>
        <w:fldChar w:fldCharType="end"/>
      </w:r>
    </w:p>
    <w:p w14:paraId="5A06C586" w14:textId="12F13E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9.7.6.2.1</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174</w:t>
      </w:r>
      <w:r>
        <w:rPr>
          <w:noProof/>
        </w:rPr>
        <w:fldChar w:fldCharType="end"/>
      </w:r>
    </w:p>
    <w:p w14:paraId="50D479F9" w14:textId="27951D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174</w:t>
      </w:r>
      <w:r>
        <w:rPr>
          <w:noProof/>
        </w:rPr>
        <w:fldChar w:fldCharType="end"/>
      </w:r>
    </w:p>
    <w:p w14:paraId="02582C90" w14:textId="61517C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174</w:t>
      </w:r>
      <w:r>
        <w:rPr>
          <w:noProof/>
        </w:rPr>
        <w:fldChar w:fldCharType="end"/>
      </w:r>
    </w:p>
    <w:p w14:paraId="0BB24165" w14:textId="6B29FB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174</w:t>
      </w:r>
      <w:r>
        <w:rPr>
          <w:noProof/>
        </w:rPr>
        <w:fldChar w:fldCharType="end"/>
      </w:r>
    </w:p>
    <w:p w14:paraId="50837232" w14:textId="7DACFB0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174</w:t>
      </w:r>
      <w:r>
        <w:rPr>
          <w:noProof/>
        </w:rPr>
        <w:fldChar w:fldCharType="end"/>
      </w:r>
    </w:p>
    <w:p w14:paraId="5DC0C2F7" w14:textId="6DA410F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175</w:t>
      </w:r>
      <w:r>
        <w:rPr>
          <w:noProof/>
        </w:rPr>
        <w:fldChar w:fldCharType="end"/>
      </w:r>
    </w:p>
    <w:p w14:paraId="47047458" w14:textId="1632A25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175</w:t>
      </w:r>
      <w:r>
        <w:rPr>
          <w:noProof/>
        </w:rPr>
        <w:fldChar w:fldCharType="end"/>
      </w:r>
    </w:p>
    <w:p w14:paraId="10F01C0E" w14:textId="1901F79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175</w:t>
      </w:r>
      <w:r>
        <w:rPr>
          <w:noProof/>
        </w:rPr>
        <w:fldChar w:fldCharType="end"/>
      </w:r>
    </w:p>
    <w:p w14:paraId="6670EE85" w14:textId="0C380F6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175</w:t>
      </w:r>
      <w:r>
        <w:rPr>
          <w:noProof/>
        </w:rPr>
        <w:fldChar w:fldCharType="end"/>
      </w:r>
    </w:p>
    <w:p w14:paraId="157B4F51" w14:textId="29B6008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175</w:t>
      </w:r>
      <w:r>
        <w:rPr>
          <w:noProof/>
        </w:rPr>
        <w:fldChar w:fldCharType="end"/>
      </w:r>
    </w:p>
    <w:p w14:paraId="369E9897" w14:textId="3634B8B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175</w:t>
      </w:r>
      <w:r>
        <w:rPr>
          <w:noProof/>
        </w:rPr>
        <w:fldChar w:fldCharType="end"/>
      </w:r>
    </w:p>
    <w:p w14:paraId="7D509B3D" w14:textId="04257D7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w:t>
      </w:r>
      <w:r w:rsidRPr="00020F0D">
        <w:rPr>
          <w:rFonts w:cs="v3.8.0"/>
          <w:noProof/>
        </w:rPr>
        <w:t xml:space="preserve"> of own or different BS</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176</w:t>
      </w:r>
      <w:r>
        <w:rPr>
          <w:noProof/>
        </w:rPr>
        <w:fldChar w:fldCharType="end"/>
      </w:r>
    </w:p>
    <w:p w14:paraId="186070D1" w14:textId="1B9FD1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177</w:t>
      </w:r>
      <w:r>
        <w:rPr>
          <w:noProof/>
        </w:rPr>
        <w:fldChar w:fldCharType="end"/>
      </w:r>
    </w:p>
    <w:p w14:paraId="46D4CCEE" w14:textId="2D20FE0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185</w:t>
      </w:r>
      <w:r>
        <w:rPr>
          <w:noProof/>
        </w:rPr>
        <w:fldChar w:fldCharType="end"/>
      </w:r>
    </w:p>
    <w:p w14:paraId="6CC6997B" w14:textId="026C34A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185</w:t>
      </w:r>
      <w:r>
        <w:rPr>
          <w:noProof/>
        </w:rPr>
        <w:fldChar w:fldCharType="end"/>
      </w:r>
    </w:p>
    <w:p w14:paraId="19FAE76A" w14:textId="7CB72BB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185</w:t>
      </w:r>
      <w:r>
        <w:rPr>
          <w:noProof/>
        </w:rPr>
        <w:fldChar w:fldCharType="end"/>
      </w:r>
    </w:p>
    <w:p w14:paraId="498C9E5B" w14:textId="69E45A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192</w:t>
      </w:r>
      <w:r>
        <w:rPr>
          <w:noProof/>
        </w:rPr>
        <w:fldChar w:fldCharType="end"/>
      </w:r>
    </w:p>
    <w:p w14:paraId="32A3E286" w14:textId="61AB3CF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192</w:t>
      </w:r>
      <w:r>
        <w:rPr>
          <w:noProof/>
        </w:rPr>
        <w:fldChar w:fldCharType="end"/>
      </w:r>
    </w:p>
    <w:p w14:paraId="543603DF" w14:textId="069393B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192</w:t>
      </w:r>
      <w:r>
        <w:rPr>
          <w:noProof/>
        </w:rPr>
        <w:fldChar w:fldCharType="end"/>
      </w:r>
    </w:p>
    <w:p w14:paraId="373F7002" w14:textId="283503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192</w:t>
      </w:r>
      <w:r>
        <w:rPr>
          <w:noProof/>
        </w:rPr>
        <w:fldChar w:fldCharType="end"/>
      </w:r>
    </w:p>
    <w:p w14:paraId="17B8C915" w14:textId="25D895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192</w:t>
      </w:r>
      <w:r>
        <w:rPr>
          <w:noProof/>
        </w:rPr>
        <w:fldChar w:fldCharType="end"/>
      </w:r>
    </w:p>
    <w:p w14:paraId="2706E1A1" w14:textId="43EB0F5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193</w:t>
      </w:r>
      <w:r>
        <w:rPr>
          <w:noProof/>
        </w:rPr>
        <w:fldChar w:fldCharType="end"/>
      </w:r>
    </w:p>
    <w:p w14:paraId="4E0A9D67" w14:textId="714B796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193</w:t>
      </w:r>
      <w:r>
        <w:rPr>
          <w:noProof/>
        </w:rPr>
        <w:fldChar w:fldCharType="end"/>
      </w:r>
    </w:p>
    <w:p w14:paraId="08454FF0" w14:textId="5C3292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193</w:t>
      </w:r>
      <w:r>
        <w:rPr>
          <w:noProof/>
        </w:rPr>
        <w:fldChar w:fldCharType="end"/>
      </w:r>
    </w:p>
    <w:p w14:paraId="661863A8" w14:textId="19AA456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204</w:t>
      </w:r>
      <w:r>
        <w:rPr>
          <w:noProof/>
        </w:rPr>
        <w:fldChar w:fldCharType="end"/>
      </w:r>
    </w:p>
    <w:p w14:paraId="50B40A15" w14:textId="076179D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204</w:t>
      </w:r>
      <w:r>
        <w:rPr>
          <w:noProof/>
        </w:rPr>
        <w:fldChar w:fldCharType="end"/>
      </w:r>
    </w:p>
    <w:p w14:paraId="25F3B09B" w14:textId="1586AF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205</w:t>
      </w:r>
      <w:r>
        <w:rPr>
          <w:noProof/>
        </w:rPr>
        <w:fldChar w:fldCharType="end"/>
      </w:r>
    </w:p>
    <w:p w14:paraId="10CAF025" w14:textId="4D7ACB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212</w:t>
      </w:r>
      <w:r>
        <w:rPr>
          <w:noProof/>
        </w:rPr>
        <w:fldChar w:fldCharType="end"/>
      </w:r>
    </w:p>
    <w:p w14:paraId="546B7A01" w14:textId="1EA28B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212</w:t>
      </w:r>
      <w:r>
        <w:rPr>
          <w:noProof/>
        </w:rPr>
        <w:fldChar w:fldCharType="end"/>
      </w:r>
    </w:p>
    <w:p w14:paraId="3A346BE7" w14:textId="2A3A1E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212</w:t>
      </w:r>
      <w:r>
        <w:rPr>
          <w:noProof/>
        </w:rPr>
        <w:fldChar w:fldCharType="end"/>
      </w:r>
    </w:p>
    <w:p w14:paraId="081C5A35" w14:textId="365B88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212</w:t>
      </w:r>
      <w:r>
        <w:rPr>
          <w:noProof/>
        </w:rPr>
        <w:fldChar w:fldCharType="end"/>
      </w:r>
    </w:p>
    <w:p w14:paraId="42BD5C33" w14:textId="0BB573A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9.8.2.2</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213</w:t>
      </w:r>
      <w:r>
        <w:rPr>
          <w:noProof/>
        </w:rPr>
        <w:fldChar w:fldCharType="end"/>
      </w:r>
    </w:p>
    <w:p w14:paraId="7586EC29" w14:textId="2B7F350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9.8.2.3</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214</w:t>
      </w:r>
      <w:r>
        <w:rPr>
          <w:noProof/>
        </w:rPr>
        <w:fldChar w:fldCharType="end"/>
      </w:r>
    </w:p>
    <w:p w14:paraId="541EE6B7" w14:textId="1B270F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9.8.2.4</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214</w:t>
      </w:r>
      <w:r>
        <w:rPr>
          <w:noProof/>
        </w:rPr>
        <w:fldChar w:fldCharType="end"/>
      </w:r>
    </w:p>
    <w:p w14:paraId="4085E434" w14:textId="7F2C3F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214</w:t>
      </w:r>
      <w:r>
        <w:rPr>
          <w:noProof/>
        </w:rPr>
        <w:fldChar w:fldCharType="end"/>
      </w:r>
    </w:p>
    <w:p w14:paraId="6B90840B" w14:textId="69474DF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214</w:t>
      </w:r>
      <w:r>
        <w:rPr>
          <w:noProof/>
        </w:rPr>
        <w:fldChar w:fldCharType="end"/>
      </w:r>
    </w:p>
    <w:p w14:paraId="22267C14" w14:textId="7BC08DF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215</w:t>
      </w:r>
      <w:r>
        <w:rPr>
          <w:noProof/>
        </w:rPr>
        <w:fldChar w:fldCharType="end"/>
      </w:r>
    </w:p>
    <w:p w14:paraId="3972DC44" w14:textId="4B19A13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215</w:t>
      </w:r>
      <w:r>
        <w:rPr>
          <w:noProof/>
        </w:rPr>
        <w:fldChar w:fldCharType="end"/>
      </w:r>
    </w:p>
    <w:p w14:paraId="0678DDBF" w14:textId="0E0CD40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216</w:t>
      </w:r>
      <w:r>
        <w:rPr>
          <w:noProof/>
        </w:rPr>
        <w:fldChar w:fldCharType="end"/>
      </w:r>
    </w:p>
    <w:p w14:paraId="65DF8EF9" w14:textId="283A1E18"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216</w:t>
      </w:r>
      <w:r>
        <w:rPr>
          <w:noProof/>
        </w:rPr>
        <w:fldChar w:fldCharType="end"/>
      </w:r>
    </w:p>
    <w:p w14:paraId="4C7CD533" w14:textId="2C2AAC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216</w:t>
      </w:r>
      <w:r>
        <w:rPr>
          <w:noProof/>
        </w:rPr>
        <w:fldChar w:fldCharType="end"/>
      </w:r>
    </w:p>
    <w:p w14:paraId="6C0BF132" w14:textId="61BE24E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lang w:val="sv-FI" w:eastAsia="zh-CN"/>
        </w:rPr>
        <w:t>10.2</w:t>
      </w:r>
      <w:r>
        <w:rPr>
          <w:rFonts w:asciiTheme="minorHAnsi" w:eastAsiaTheme="minorEastAsia" w:hAnsiTheme="minorHAnsi" w:cstheme="minorBidi"/>
          <w:noProof/>
          <w:kern w:val="2"/>
          <w:sz w:val="24"/>
          <w:szCs w:val="24"/>
          <w:lang w:eastAsia="en-GB"/>
          <w14:ligatures w14:val="standardContextual"/>
        </w:rPr>
        <w:tab/>
      </w:r>
      <w:r w:rsidRPr="00020F0D">
        <w:rPr>
          <w:noProof/>
          <w:lang w:val="sv-FI" w:eastAsia="zh-CN"/>
        </w:rPr>
        <w:t>OTA sensitivity</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217</w:t>
      </w:r>
      <w:r>
        <w:rPr>
          <w:noProof/>
        </w:rPr>
        <w:fldChar w:fldCharType="end"/>
      </w:r>
    </w:p>
    <w:p w14:paraId="21310C0B" w14:textId="60983C6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217</w:t>
      </w:r>
      <w:r>
        <w:rPr>
          <w:noProof/>
        </w:rPr>
        <w:fldChar w:fldCharType="end"/>
      </w:r>
    </w:p>
    <w:p w14:paraId="71A7C5A7" w14:textId="24630DC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217</w:t>
      </w:r>
      <w:r>
        <w:rPr>
          <w:noProof/>
        </w:rPr>
        <w:fldChar w:fldCharType="end"/>
      </w:r>
    </w:p>
    <w:p w14:paraId="4C5698B2" w14:textId="6B3AABC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217</w:t>
      </w:r>
      <w:r>
        <w:rPr>
          <w:noProof/>
        </w:rPr>
        <w:fldChar w:fldCharType="end"/>
      </w:r>
    </w:p>
    <w:p w14:paraId="312CB669" w14:textId="0ED831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218</w:t>
      </w:r>
      <w:r>
        <w:rPr>
          <w:noProof/>
        </w:rPr>
        <w:fldChar w:fldCharType="end"/>
      </w:r>
    </w:p>
    <w:p w14:paraId="1B5EBA81" w14:textId="4D4F540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218</w:t>
      </w:r>
      <w:r>
        <w:rPr>
          <w:noProof/>
        </w:rPr>
        <w:fldChar w:fldCharType="end"/>
      </w:r>
    </w:p>
    <w:p w14:paraId="1C25B0F8" w14:textId="0FB7B5C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218</w:t>
      </w:r>
      <w:r>
        <w:rPr>
          <w:noProof/>
        </w:rPr>
        <w:fldChar w:fldCharType="end"/>
      </w:r>
    </w:p>
    <w:p w14:paraId="6D02E638" w14:textId="4AA3E2D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218</w:t>
      </w:r>
      <w:r>
        <w:rPr>
          <w:noProof/>
        </w:rPr>
        <w:fldChar w:fldCharType="end"/>
      </w:r>
    </w:p>
    <w:p w14:paraId="2346E12A" w14:textId="01CB70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219</w:t>
      </w:r>
      <w:r>
        <w:rPr>
          <w:noProof/>
        </w:rPr>
        <w:fldChar w:fldCharType="end"/>
      </w:r>
    </w:p>
    <w:p w14:paraId="7138D49B" w14:textId="529D4B8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219</w:t>
      </w:r>
      <w:r>
        <w:rPr>
          <w:noProof/>
        </w:rPr>
        <w:fldChar w:fldCharType="end"/>
      </w:r>
    </w:p>
    <w:p w14:paraId="2C414209" w14:textId="30739C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220</w:t>
      </w:r>
      <w:r>
        <w:rPr>
          <w:noProof/>
        </w:rPr>
        <w:fldChar w:fldCharType="end"/>
      </w:r>
    </w:p>
    <w:p w14:paraId="5E8F1355" w14:textId="4D1B445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220</w:t>
      </w:r>
      <w:r>
        <w:rPr>
          <w:noProof/>
        </w:rPr>
        <w:fldChar w:fldCharType="end"/>
      </w:r>
    </w:p>
    <w:p w14:paraId="31E58955" w14:textId="73254D6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220</w:t>
      </w:r>
      <w:r>
        <w:rPr>
          <w:noProof/>
        </w:rPr>
        <w:fldChar w:fldCharType="end"/>
      </w:r>
    </w:p>
    <w:p w14:paraId="4DD25978" w14:textId="1EAD2D7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220</w:t>
      </w:r>
      <w:r>
        <w:rPr>
          <w:noProof/>
        </w:rPr>
        <w:fldChar w:fldCharType="end"/>
      </w:r>
    </w:p>
    <w:p w14:paraId="19BF3766" w14:textId="35C16B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221</w:t>
      </w:r>
      <w:r>
        <w:rPr>
          <w:noProof/>
        </w:rPr>
        <w:fldChar w:fldCharType="end"/>
      </w:r>
    </w:p>
    <w:p w14:paraId="57BCFF9F" w14:textId="14AEC9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223</w:t>
      </w:r>
      <w:r>
        <w:rPr>
          <w:noProof/>
        </w:rPr>
        <w:fldChar w:fldCharType="end"/>
      </w:r>
    </w:p>
    <w:p w14:paraId="08A7601D" w14:textId="4EBFC9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223</w:t>
      </w:r>
      <w:r>
        <w:rPr>
          <w:noProof/>
        </w:rPr>
        <w:fldChar w:fldCharType="end"/>
      </w:r>
    </w:p>
    <w:p w14:paraId="181EFAD9" w14:textId="7F7AD3F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224</w:t>
      </w:r>
      <w:r>
        <w:rPr>
          <w:noProof/>
        </w:rPr>
        <w:fldChar w:fldCharType="end"/>
      </w:r>
    </w:p>
    <w:p w14:paraId="778A2727" w14:textId="625EA4C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224</w:t>
      </w:r>
      <w:r>
        <w:rPr>
          <w:noProof/>
        </w:rPr>
        <w:fldChar w:fldCharType="end"/>
      </w:r>
    </w:p>
    <w:p w14:paraId="0A0CF896" w14:textId="3CAC28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225</w:t>
      </w:r>
      <w:r>
        <w:rPr>
          <w:noProof/>
        </w:rPr>
        <w:fldChar w:fldCharType="end"/>
      </w:r>
    </w:p>
    <w:p w14:paraId="2EA937E2" w14:textId="04D194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226</w:t>
      </w:r>
      <w:r>
        <w:rPr>
          <w:noProof/>
        </w:rPr>
        <w:fldChar w:fldCharType="end"/>
      </w:r>
    </w:p>
    <w:p w14:paraId="2CD1A515" w14:textId="490F88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227</w:t>
      </w:r>
      <w:r>
        <w:rPr>
          <w:noProof/>
        </w:rPr>
        <w:fldChar w:fldCharType="end"/>
      </w:r>
    </w:p>
    <w:p w14:paraId="01B6D127" w14:textId="1772A7E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227</w:t>
      </w:r>
      <w:r>
        <w:rPr>
          <w:noProof/>
        </w:rPr>
        <w:fldChar w:fldCharType="end"/>
      </w:r>
    </w:p>
    <w:p w14:paraId="5D827353" w14:textId="5B98AC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227</w:t>
      </w:r>
      <w:r>
        <w:rPr>
          <w:noProof/>
        </w:rPr>
        <w:fldChar w:fldCharType="end"/>
      </w:r>
    </w:p>
    <w:p w14:paraId="708F0CCC" w14:textId="2C2A0F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227</w:t>
      </w:r>
      <w:r>
        <w:rPr>
          <w:noProof/>
        </w:rPr>
        <w:fldChar w:fldCharType="end"/>
      </w:r>
    </w:p>
    <w:p w14:paraId="3AEAD031" w14:textId="07B991B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228</w:t>
      </w:r>
      <w:r>
        <w:rPr>
          <w:noProof/>
        </w:rPr>
        <w:fldChar w:fldCharType="end"/>
      </w:r>
    </w:p>
    <w:p w14:paraId="5D41B8CC" w14:textId="4A1A987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228</w:t>
      </w:r>
      <w:r>
        <w:rPr>
          <w:noProof/>
        </w:rPr>
        <w:fldChar w:fldCharType="end"/>
      </w:r>
    </w:p>
    <w:p w14:paraId="3D5B5183" w14:textId="4EBC4DE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228</w:t>
      </w:r>
      <w:r>
        <w:rPr>
          <w:noProof/>
        </w:rPr>
        <w:fldChar w:fldCharType="end"/>
      </w:r>
    </w:p>
    <w:p w14:paraId="7352DB8A" w14:textId="6B27AAB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230</w:t>
      </w:r>
      <w:r>
        <w:rPr>
          <w:noProof/>
        </w:rPr>
        <w:fldChar w:fldCharType="end"/>
      </w:r>
    </w:p>
    <w:p w14:paraId="4CBD2BE0" w14:textId="3EC4E36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230</w:t>
      </w:r>
      <w:r>
        <w:rPr>
          <w:noProof/>
        </w:rPr>
        <w:fldChar w:fldCharType="end"/>
      </w:r>
    </w:p>
    <w:p w14:paraId="10491C33" w14:textId="629FB29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231</w:t>
      </w:r>
      <w:r>
        <w:rPr>
          <w:noProof/>
        </w:rPr>
        <w:fldChar w:fldCharType="end"/>
      </w:r>
    </w:p>
    <w:p w14:paraId="5FCB929D" w14:textId="672338F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231</w:t>
      </w:r>
      <w:r>
        <w:rPr>
          <w:noProof/>
        </w:rPr>
        <w:fldChar w:fldCharType="end"/>
      </w:r>
    </w:p>
    <w:p w14:paraId="1FC472D2" w14:textId="466B5D9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231</w:t>
      </w:r>
      <w:r>
        <w:rPr>
          <w:noProof/>
        </w:rPr>
        <w:fldChar w:fldCharType="end"/>
      </w:r>
    </w:p>
    <w:p w14:paraId="4E759756" w14:textId="5BF44B9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236</w:t>
      </w:r>
      <w:r>
        <w:rPr>
          <w:noProof/>
        </w:rPr>
        <w:fldChar w:fldCharType="end"/>
      </w:r>
    </w:p>
    <w:p w14:paraId="103BAF2A" w14:textId="7E1023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236</w:t>
      </w:r>
      <w:r>
        <w:rPr>
          <w:noProof/>
        </w:rPr>
        <w:fldChar w:fldCharType="end"/>
      </w:r>
    </w:p>
    <w:p w14:paraId="5CBB8778" w14:textId="1DD0DA1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237</w:t>
      </w:r>
      <w:r>
        <w:rPr>
          <w:noProof/>
        </w:rPr>
        <w:fldChar w:fldCharType="end"/>
      </w:r>
    </w:p>
    <w:p w14:paraId="2148DCB0" w14:textId="13422E5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242</w:t>
      </w:r>
      <w:r>
        <w:rPr>
          <w:noProof/>
        </w:rPr>
        <w:fldChar w:fldCharType="end"/>
      </w:r>
    </w:p>
    <w:p w14:paraId="03471A77" w14:textId="78A6F5C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242</w:t>
      </w:r>
      <w:r>
        <w:rPr>
          <w:noProof/>
        </w:rPr>
        <w:fldChar w:fldCharType="end"/>
      </w:r>
    </w:p>
    <w:p w14:paraId="59CF087E" w14:textId="1FE51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243</w:t>
      </w:r>
      <w:r>
        <w:rPr>
          <w:noProof/>
        </w:rPr>
        <w:fldChar w:fldCharType="end"/>
      </w:r>
    </w:p>
    <w:p w14:paraId="7685ABA1" w14:textId="2A7058B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248</w:t>
      </w:r>
      <w:r>
        <w:rPr>
          <w:noProof/>
        </w:rPr>
        <w:fldChar w:fldCharType="end"/>
      </w:r>
    </w:p>
    <w:p w14:paraId="011638E0" w14:textId="0E4537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248</w:t>
      </w:r>
      <w:r>
        <w:rPr>
          <w:noProof/>
        </w:rPr>
        <w:fldChar w:fldCharType="end"/>
      </w:r>
    </w:p>
    <w:p w14:paraId="4C90A6BE" w14:textId="0F47D60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248</w:t>
      </w:r>
      <w:r>
        <w:rPr>
          <w:noProof/>
        </w:rPr>
        <w:fldChar w:fldCharType="end"/>
      </w:r>
    </w:p>
    <w:p w14:paraId="645997CC" w14:textId="50CAE1E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248</w:t>
      </w:r>
      <w:r>
        <w:rPr>
          <w:noProof/>
        </w:rPr>
        <w:fldChar w:fldCharType="end"/>
      </w:r>
    </w:p>
    <w:p w14:paraId="5C214B11" w14:textId="07A500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248</w:t>
      </w:r>
      <w:r>
        <w:rPr>
          <w:noProof/>
        </w:rPr>
        <w:fldChar w:fldCharType="end"/>
      </w:r>
    </w:p>
    <w:p w14:paraId="0449C2D7" w14:textId="2C4FA55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249</w:t>
      </w:r>
      <w:r>
        <w:rPr>
          <w:noProof/>
        </w:rPr>
        <w:fldChar w:fldCharType="end"/>
      </w:r>
    </w:p>
    <w:p w14:paraId="1CC468A8" w14:textId="65D7BE6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249</w:t>
      </w:r>
      <w:r>
        <w:rPr>
          <w:noProof/>
        </w:rPr>
        <w:fldChar w:fldCharType="end"/>
      </w:r>
    </w:p>
    <w:p w14:paraId="35EFB180" w14:textId="440E51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249</w:t>
      </w:r>
      <w:r>
        <w:rPr>
          <w:noProof/>
        </w:rPr>
        <w:fldChar w:fldCharType="end"/>
      </w:r>
    </w:p>
    <w:p w14:paraId="47794561" w14:textId="7E9A8C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249</w:t>
      </w:r>
      <w:r>
        <w:rPr>
          <w:noProof/>
        </w:rPr>
        <w:fldChar w:fldCharType="end"/>
      </w:r>
    </w:p>
    <w:p w14:paraId="126777D4" w14:textId="733B5A4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249</w:t>
      </w:r>
      <w:r>
        <w:rPr>
          <w:noProof/>
        </w:rPr>
        <w:fldChar w:fldCharType="end"/>
      </w:r>
    </w:p>
    <w:p w14:paraId="266CAE79" w14:textId="10208A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251</w:t>
      </w:r>
      <w:r>
        <w:rPr>
          <w:noProof/>
        </w:rPr>
        <w:fldChar w:fldCharType="end"/>
      </w:r>
    </w:p>
    <w:p w14:paraId="326E231C" w14:textId="5C67C6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255</w:t>
      </w:r>
      <w:r>
        <w:rPr>
          <w:noProof/>
        </w:rPr>
        <w:fldChar w:fldCharType="end"/>
      </w:r>
    </w:p>
    <w:p w14:paraId="4645CA21" w14:textId="3C030CF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256</w:t>
      </w:r>
      <w:r>
        <w:rPr>
          <w:noProof/>
        </w:rPr>
        <w:fldChar w:fldCharType="end"/>
      </w:r>
    </w:p>
    <w:p w14:paraId="7E682F79" w14:textId="46AB892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260</w:t>
      </w:r>
      <w:r>
        <w:rPr>
          <w:noProof/>
        </w:rPr>
        <w:fldChar w:fldCharType="end"/>
      </w:r>
    </w:p>
    <w:p w14:paraId="7DF22CD7" w14:textId="5FD5AC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260</w:t>
      </w:r>
      <w:r>
        <w:rPr>
          <w:noProof/>
        </w:rPr>
        <w:fldChar w:fldCharType="end"/>
      </w:r>
    </w:p>
    <w:p w14:paraId="4EAF25EC" w14:textId="19C28A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260</w:t>
      </w:r>
      <w:r>
        <w:rPr>
          <w:noProof/>
        </w:rPr>
        <w:fldChar w:fldCharType="end"/>
      </w:r>
    </w:p>
    <w:p w14:paraId="304EA547" w14:textId="488FE77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261</w:t>
      </w:r>
      <w:r>
        <w:rPr>
          <w:noProof/>
        </w:rPr>
        <w:fldChar w:fldCharType="end"/>
      </w:r>
    </w:p>
    <w:p w14:paraId="542766C3" w14:textId="20C6820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261</w:t>
      </w:r>
      <w:r>
        <w:rPr>
          <w:noProof/>
        </w:rPr>
        <w:fldChar w:fldCharType="end"/>
      </w:r>
    </w:p>
    <w:p w14:paraId="069E3C1B" w14:textId="4B778D9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262</w:t>
      </w:r>
      <w:r>
        <w:rPr>
          <w:noProof/>
        </w:rPr>
        <w:fldChar w:fldCharType="end"/>
      </w:r>
    </w:p>
    <w:p w14:paraId="7F74958C" w14:textId="726AD96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262</w:t>
      </w:r>
      <w:r>
        <w:rPr>
          <w:noProof/>
        </w:rPr>
        <w:fldChar w:fldCharType="end"/>
      </w:r>
    </w:p>
    <w:p w14:paraId="369A0F7A" w14:textId="1356D2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262</w:t>
      </w:r>
      <w:r>
        <w:rPr>
          <w:noProof/>
        </w:rPr>
        <w:fldChar w:fldCharType="end"/>
      </w:r>
    </w:p>
    <w:p w14:paraId="4F507949" w14:textId="132BE6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262</w:t>
      </w:r>
      <w:r>
        <w:rPr>
          <w:noProof/>
        </w:rPr>
        <w:fldChar w:fldCharType="end"/>
      </w:r>
    </w:p>
    <w:p w14:paraId="5D49C7AD" w14:textId="30CB133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263</w:t>
      </w:r>
      <w:r>
        <w:rPr>
          <w:noProof/>
        </w:rPr>
        <w:fldChar w:fldCharType="end"/>
      </w:r>
    </w:p>
    <w:p w14:paraId="727E0FBC" w14:textId="1428AD5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264</w:t>
      </w:r>
      <w:r>
        <w:rPr>
          <w:noProof/>
        </w:rPr>
        <w:fldChar w:fldCharType="end"/>
      </w:r>
    </w:p>
    <w:p w14:paraId="692EA1F8" w14:textId="389129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264</w:t>
      </w:r>
      <w:r>
        <w:rPr>
          <w:noProof/>
        </w:rPr>
        <w:fldChar w:fldCharType="end"/>
      </w:r>
    </w:p>
    <w:p w14:paraId="3D089EE8" w14:textId="6A6479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264</w:t>
      </w:r>
      <w:r>
        <w:rPr>
          <w:noProof/>
        </w:rPr>
        <w:fldChar w:fldCharType="end"/>
      </w:r>
    </w:p>
    <w:p w14:paraId="0EC4EEC5" w14:textId="2CD5DA9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265</w:t>
      </w:r>
      <w:r>
        <w:rPr>
          <w:noProof/>
        </w:rPr>
        <w:fldChar w:fldCharType="end"/>
      </w:r>
    </w:p>
    <w:p w14:paraId="3408AFCB" w14:textId="4BFB0738"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265</w:t>
      </w:r>
      <w:r>
        <w:rPr>
          <w:noProof/>
        </w:rPr>
        <w:fldChar w:fldCharType="end"/>
      </w:r>
    </w:p>
    <w:p w14:paraId="4C4CC960" w14:textId="451EE44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265</w:t>
      </w:r>
      <w:r>
        <w:rPr>
          <w:noProof/>
        </w:rPr>
        <w:fldChar w:fldCharType="end"/>
      </w:r>
    </w:p>
    <w:p w14:paraId="38D63E6B" w14:textId="1CB14A4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267</w:t>
      </w:r>
      <w:r>
        <w:rPr>
          <w:noProof/>
        </w:rPr>
        <w:fldChar w:fldCharType="end"/>
      </w:r>
    </w:p>
    <w:p w14:paraId="5F8F4AC3" w14:textId="0E2560D9"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187260916"/>
      <w:r w:rsidR="004C4A70" w:rsidRPr="009202AA">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187260917"/>
      <w:bookmarkEnd w:id="36"/>
      <w:r w:rsidR="004C4A70" w:rsidRPr="009202AA">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187260918"/>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4D0D2E64"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187260919"/>
      <w:r w:rsidRPr="009202AA">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187260920"/>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187260921"/>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187260922"/>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187260923"/>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187260924"/>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187260925"/>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187260926"/>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187260927"/>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187260928"/>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187260929"/>
      <w:r w:rsidRPr="009202AA">
        <w:rPr>
          <w:lang w:eastAsia="zh-CN"/>
        </w:rPr>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187260930"/>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187260931"/>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187260932"/>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187260933"/>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187260934"/>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187260935"/>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187260936"/>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187260937"/>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187260938"/>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187260939"/>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187260940"/>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187260941"/>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187260942"/>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187260943"/>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187260944"/>
      <w:r w:rsidRPr="009202AA">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187260945"/>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187260946"/>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187260947"/>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187260948"/>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187260949"/>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187260950"/>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187260951"/>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187260952"/>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187260953"/>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187260954"/>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187260955"/>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187260956"/>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187260957"/>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187260958"/>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187260959"/>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187260960"/>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187260961"/>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187260962"/>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187260963"/>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187260964"/>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187260965"/>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187260966"/>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187260967"/>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187260968"/>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187260969"/>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187260970"/>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187260971"/>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187260972"/>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187260973"/>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187260974"/>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187260975"/>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187260976"/>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187260977"/>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187260978"/>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187260979"/>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187260980"/>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187260981"/>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187260982"/>
      <w:r w:rsidRPr="009202AA">
        <w:rPr>
          <w:lang w:eastAsia="zh-CN"/>
        </w:rPr>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187260983"/>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187260984"/>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187260985"/>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187260986"/>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187260987"/>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187260988"/>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187260989"/>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187260990"/>
      <w:r w:rsidRPr="009202AA">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187260991"/>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187260992"/>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187260993"/>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187260994"/>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187260995"/>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187260996"/>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187260997"/>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187260998"/>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187260999"/>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187261000"/>
      <w:r w:rsidRPr="009202AA">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187261001"/>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187261002"/>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187261003"/>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187261004"/>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187261005"/>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187261006"/>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7pt;height:211pt" o:ole="">
            <v:imagedata r:id="rId15" o:title="" croptop="6311f" cropleft="2026f" cropright="2877f"/>
          </v:shape>
          <o:OLEObject Type="Embed" ProgID="Word.Picture.8" ShapeID="_x0000_i1026" DrawAspect="Content" ObjectID="_1804698874"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187261007"/>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187261008"/>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187261009"/>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187261010"/>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187261011"/>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187261012"/>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187261013"/>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187261014"/>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187261015"/>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187261016"/>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187261017"/>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187261018"/>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187261019"/>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187261020"/>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187261021"/>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187261022"/>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187261023"/>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187261024"/>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187261025"/>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187261026"/>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187261027"/>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187261028"/>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187261029"/>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187261030"/>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187261031"/>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187261032"/>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187261033"/>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187261034"/>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187261035"/>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187261036"/>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187261037"/>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187261038"/>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187261039"/>
      <w:r w:rsidRPr="009202AA">
        <w:rPr>
          <w:lang w:eastAsia="zh-CN"/>
        </w:rPr>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187261040"/>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187261041"/>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187261042"/>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187261043"/>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187261044"/>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187261045"/>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187261046"/>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187261047"/>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187261048"/>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187261049"/>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75pt;height:265.9pt" o:ole="" fillcolor="window">
            <v:imagedata r:id="rId17" o:title=""/>
          </v:shape>
          <o:OLEObject Type="Embed" ProgID="PowerPoint.Slide.8" ShapeID="_x0000_i1027" DrawAspect="Content" ObjectID="_1804698875"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75pt;height:26.4pt" o:ole="" fillcolor="window">
                  <v:imagedata r:id="rId19" o:title=""/>
                </v:shape>
                <o:OLEObject Type="Embed" ProgID="Equation.3" ShapeID="_x0000_i1028" DrawAspect="Content" ObjectID="_1804698876"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75pt;height:26.4pt" o:ole="" fillcolor="window">
                  <v:imagedata r:id="rId21" o:title=""/>
                </v:shape>
                <o:OLEObject Type="Embed" ProgID="Equation.3" ShapeID="_x0000_i1029" DrawAspect="Content" ObjectID="_1804698877"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04698878"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187261050"/>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pt;height:260.9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04698879"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0.4pt;height:30.65pt" o:ole="" fillcolor="window">
                  <v:imagedata r:id="rId27" o:title=""/>
                </v:shape>
                <o:OLEObject Type="Embed" ProgID="Equation.3" ShapeID="_x0000_i1032" DrawAspect="Content" ObjectID="_1804698880"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3.95pt;height:30.65pt" o:ole="" fillcolor="window">
                  <v:imagedata r:id="rId29" o:title=""/>
                </v:shape>
                <o:OLEObject Type="Embed" ProgID="Equation.3" ShapeID="_x0000_i1033" DrawAspect="Content" ObjectID="_1804698881"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187261051"/>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187261052"/>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187261053"/>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187261054"/>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187261055"/>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187261056"/>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E572681" w:rsidR="00D820A8" w:rsidRPr="00D820A8" w:rsidRDefault="0096742B" w:rsidP="00D820A8">
            <w:pPr>
              <w:keepNext/>
              <w:keepLines/>
              <w:spacing w:after="0"/>
              <w:jc w:val="center"/>
              <w:rPr>
                <w:rFonts w:ascii="Arial" w:eastAsiaTheme="minorEastAsia" w:hAnsi="Arial"/>
                <w:sz w:val="18"/>
              </w:rPr>
            </w:pPr>
            <w:r w:rsidRPr="00D41003">
              <w:rPr>
                <w:rFonts w:ascii="Arial" w:eastAsiaTheme="minorEastAsia" w:hAnsi="Arial"/>
                <w:sz w:val="18"/>
              </w:rPr>
              <w:t>6.6.5.2.2-1b</w:t>
            </w:r>
            <w:r w:rsidRPr="00D820A8" w:rsidDel="0096742B">
              <w:rPr>
                <w:rFonts w:ascii="Arial" w:eastAsiaTheme="minorEastAsia" w:hAnsi="Arial"/>
                <w:sz w:val="18"/>
              </w:rPr>
              <w:t xml:space="preserve"> </w:t>
            </w:r>
            <w:r w:rsidR="00D820A8" w:rsidRPr="00D820A8">
              <w:rPr>
                <w:rFonts w:ascii="Arial" w:eastAsiaTheme="minorEastAsia"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7pt;height:30.65pt" o:ole="" fillcolor="window">
                  <v:imagedata r:id="rId31" o:title=""/>
                </v:shape>
                <o:OLEObject Type="Embed" ProgID="Equation.3" ShapeID="_x0000_i1034" DrawAspect="Content" ObjectID="_1804698882"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35pt;mso-wrap-style:square;mso-position-horizontal-relative:page;mso-position-vertical-relative:page" o:ole="">
                  <v:imagedata r:id="rId34" o:title=""/>
                </v:shape>
                <o:OLEObject Type="Embed" ProgID="Equation.3" ShapeID="对象 119" DrawAspect="Content" ObjectID="_1804698883"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35pt;mso-wrap-style:square;mso-position-horizontal-relative:page;mso-position-vertical-relative:page" o:ole="">
                  <v:imagedata r:id="rId36" o:title=""/>
                </v:shape>
                <o:OLEObject Type="Embed" ProgID="Equation.3" ShapeID="对象 120" DrawAspect="Content" ObjectID="_1804698884"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8.95pt;height:30.65pt" o:ole="">
                  <v:imagedata r:id="rId38" o:title=""/>
                </v:shape>
                <o:OLEObject Type="Embed" ProgID="Equation.DSMT4" ShapeID="_x0000_i1037" DrawAspect="Content" ObjectID="_1804698885"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7pt;height:26.4pt" o:ole="" fillcolor="window">
                  <v:imagedata r:id="rId40" o:title=""/>
                </v:shape>
                <o:OLEObject Type="Embed" ProgID="Equation.DSMT4" ShapeID="_x0000_i1038" DrawAspect="Content" ObjectID="_1804698886"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6.4pt" o:ole="">
                  <v:imagedata r:id="rId42" o:title=""/>
                </v:shape>
                <o:OLEObject Type="Embed" ProgID="Equation.3" ShapeID="_x0000_i1039" DrawAspect="Content" ObjectID="_1804698887"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7pt;height:30.65pt" o:ole="">
                  <v:imagedata r:id="rId44" o:title=""/>
                </v:shape>
                <o:OLEObject Type="Embed" ProgID="Equation.3" ShapeID="_x0000_i1040" DrawAspect="Content" ObjectID="_1804698888"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187261057"/>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7pt;height:30.65pt" o:ole="" fillcolor="window">
                  <v:imagedata r:id="rId31" o:title=""/>
                </v:shape>
                <o:OLEObject Type="Embed" ProgID="Equation.3" ShapeID="_x0000_i1041" DrawAspect="Content" ObjectID="_1804698889"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65pt;mso-wrap-style:square;mso-position-horizontal-relative:page;mso-position-vertical-relative:page" o:ole="">
                  <v:imagedata r:id="rId47" o:title=""/>
                </v:shape>
                <o:OLEObject Type="Embed" ProgID="Equation.3" ShapeID="对象 125" DrawAspect="Content" ObjectID="_1804698890"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4pt;height:36.35pt;mso-wrap-style:square;mso-position-horizontal-relative:page;mso-position-vertical-relative:page" o:ole="">
                  <v:imagedata r:id="rId49" o:title=""/>
                </v:shape>
                <o:OLEObject Type="Embed" ProgID="Equation.3" ShapeID="对象 126" DrawAspect="Content" ObjectID="_1804698891"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8.95pt;height:30.65pt" o:ole="">
                  <v:imagedata r:id="rId51" o:title=""/>
                </v:shape>
                <o:OLEObject Type="Embed" ProgID="Equation.DSMT4" ShapeID="_x0000_i1044" DrawAspect="Content" ObjectID="_1804698892"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7pt;height:26.4pt" o:ole="" fillcolor="window">
                  <v:imagedata r:id="rId40" o:title=""/>
                </v:shape>
                <o:OLEObject Type="Embed" ProgID="Equation.DSMT4" ShapeID="_x0000_i1045" DrawAspect="Content" ObjectID="_1804698893"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6.4pt" o:ole="">
                  <v:imagedata r:id="rId42" o:title=""/>
                </v:shape>
                <o:OLEObject Type="Embed" ProgID="Equation.3" ShapeID="_x0000_i1046" DrawAspect="Content" ObjectID="_1804698894"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04698895"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04698896"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04698897"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3pt;height:41.35pt;mso-wrap-style:square;mso-position-horizontal-relative:page;mso-position-vertical-relative:page" o:ole="">
                  <v:imagedata r:id="rId60" o:title=""/>
                </v:shape>
                <o:OLEObject Type="Embed" ProgID="Equation.3" ShapeID="对象 134" DrawAspect="Content" ObjectID="_1804698898"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pt;height:41.35pt;mso-wrap-style:square;mso-position-horizontal-relative:page;mso-position-vertical-relative:page" o:ole="">
                  <v:imagedata r:id="rId62" o:title=""/>
                </v:shape>
                <o:OLEObject Type="Embed" ProgID="Equation.3" ShapeID="对象 136" DrawAspect="Content" ObjectID="_1804698899"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187261058"/>
      <w:r w:rsidRPr="009202AA">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187261059"/>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187261060"/>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187261061"/>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187261062"/>
      <w:r w:rsidRPr="009202AA">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187261063"/>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187261064"/>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187261065"/>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187261066"/>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7pt;height:30.65pt" o:ole="" fillcolor="window">
                  <v:imagedata r:id="rId31" o:title=""/>
                </v:shape>
                <o:OLEObject Type="Embed" ProgID="Equation.3" ShapeID="_x0000_i1052" DrawAspect="Content" ObjectID="_1804698900"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05pt;height:30.65pt" o:ole="" fillcolor="window">
                  <v:imagedata r:id="rId67" o:title=""/>
                </v:shape>
                <o:OLEObject Type="Embed" ProgID="Equation.3" ShapeID="_x0000_i1053" DrawAspect="Content" ObjectID="_1804698901"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3pt;height:30.65pt" o:ole="" fillcolor="window">
                  <v:imagedata r:id="rId69" o:title=""/>
                </v:shape>
                <o:OLEObject Type="Embed" ProgID="Equation.3" ShapeID="_x0000_i1054" DrawAspect="Content" ObjectID="_1804698902"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65pt" o:ole="" fillcolor="window">
                  <v:imagedata r:id="rId31" o:title=""/>
                </v:shape>
                <o:OLEObject Type="Embed" ProgID="Equation.3" ShapeID="_x0000_i1055" DrawAspect="Content" ObjectID="_1804698903"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05pt;height:30.65pt" o:ole="" fillcolor="window">
                  <v:imagedata r:id="rId67" o:title=""/>
                </v:shape>
                <o:OLEObject Type="Embed" ProgID="Equation.3" ShapeID="_x0000_i1056" DrawAspect="Content" ObjectID="_1804698904"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3pt;height:30.65pt" o:ole="" fillcolor="window">
                  <v:imagedata r:id="rId69" o:title=""/>
                </v:shape>
                <o:OLEObject Type="Embed" ProgID="Equation.3" ShapeID="_x0000_i1057" DrawAspect="Content" ObjectID="_1804698905"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7pt;height:30.65pt" o:ole="" fillcolor="window">
                  <v:imagedata r:id="rId31" o:title=""/>
                </v:shape>
                <o:OLEObject Type="Embed" ProgID="Equation.3" ShapeID="_x0000_i1058" DrawAspect="Content" ObjectID="_1804698906"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187261067"/>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8.95pt;height:30.65pt" o:ole="">
                  <v:imagedata r:id="rId75" o:title=""/>
                </v:shape>
                <o:OLEObject Type="Embed" ProgID="Equation.DSMT4" ShapeID="_x0000_i1059" DrawAspect="Content" ObjectID="_1804698907"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7pt;height:30.65pt" o:ole="">
                  <v:imagedata r:id="rId77" o:title=""/>
                </v:shape>
                <o:OLEObject Type="Embed" ProgID="Equation.3" ShapeID="_x0000_i1060" DrawAspect="Content" ObjectID="_1804698908"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65pt" o:ole="">
                  <v:imagedata r:id="rId44" o:title=""/>
                </v:shape>
                <o:OLEObject Type="Embed" ProgID="Equation.3" ShapeID="_x0000_i1061" DrawAspect="Content" ObjectID="_1804698909"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187261068"/>
      <w:r w:rsidRPr="009202AA">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05pt;height:30.65pt" o:ole="">
                  <v:imagedata r:id="rId80" o:title=""/>
                </v:shape>
                <o:OLEObject Type="Embed" ProgID="Equation.3" ShapeID="_x0000_i1062" DrawAspect="Content" ObjectID="_1804698910"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65pt" o:ole="">
                  <v:imagedata r:id="rId82" o:title=""/>
                </v:shape>
                <o:OLEObject Type="Embed" ProgID="Equation.3" ShapeID="_x0000_i1063" DrawAspect="Content" ObjectID="_1804698911"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65pt" o:ole="">
                  <v:imagedata r:id="rId84" o:title=""/>
                </v:shape>
                <o:OLEObject Type="Embed" ProgID="Equation.3" ShapeID="_x0000_i1064" DrawAspect="Content" ObjectID="_1804698912"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187261069"/>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187261070"/>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187261071"/>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187261072"/>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187261073"/>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187261074"/>
      <w:r w:rsidRPr="009202AA">
        <w:rPr>
          <w:lang w:eastAsia="zh-CN"/>
        </w:rPr>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187261075"/>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187261076"/>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187261077"/>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187261078"/>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187261079"/>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187261080"/>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187261081"/>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187261082"/>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187261083"/>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187261084"/>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187261085"/>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187261086"/>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187261087"/>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187261088"/>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187261089"/>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187261090"/>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187261091"/>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187261092"/>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187261093"/>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187261094"/>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187261095"/>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187261096"/>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187261097"/>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187261098"/>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187261099"/>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187261100"/>
      <w:r w:rsidRPr="009202AA">
        <w:rPr>
          <w:lang w:eastAsia="zh-CN"/>
        </w:rPr>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187261101"/>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187261102"/>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187261103"/>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187261104"/>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187261105"/>
      <w:r w:rsidRPr="009202AA">
        <w:rPr>
          <w:lang w:eastAsia="zh-CN"/>
        </w:rPr>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187261106"/>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187261107"/>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187261108"/>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187261109"/>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187261110"/>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187261111"/>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187261112"/>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187261113"/>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187261114"/>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187261115"/>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187261116"/>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187261117"/>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187261118"/>
      <w:r w:rsidRPr="009202AA">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187261119"/>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187261120"/>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187261121"/>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187261122"/>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187261123"/>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187261124"/>
      <w:r w:rsidRPr="009202AA">
        <w:rPr>
          <w:lang w:eastAsia="zh-CN"/>
        </w:rPr>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187261125"/>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187261126"/>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187261127"/>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187261128"/>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187261129"/>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187261130"/>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187261131"/>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187261132"/>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187261133"/>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187261134"/>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187261135"/>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187261136"/>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187261137"/>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187261138"/>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187261139"/>
      <w:r w:rsidRPr="009202AA">
        <w:rPr>
          <w:lang w:eastAsia="zh-CN"/>
        </w:rPr>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187261140"/>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187261141"/>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187261142"/>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35pt" o:ole="" fillcolor="window">
            <v:imagedata r:id="rId86" o:title=""/>
          </v:shape>
          <o:OLEObject Type="Embed" ProgID="Equation.3" ShapeID="_x0000_i1065" DrawAspect="Content" ObjectID="_1804698913"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7pt;height:21.4pt" o:ole="" fillcolor="window">
            <v:imagedata r:id="rId88" o:title=""/>
          </v:shape>
          <o:OLEObject Type="Embed" ProgID="Equation.3" ShapeID="_x0000_i1066" DrawAspect="Content" ObjectID="_1804698914"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7pt;height:21.4pt" o:ole="" fillcolor="window">
            <v:imagedata r:id="rId90" o:title=""/>
          </v:shape>
          <o:OLEObject Type="Embed" ProgID="Equation.3" ShapeID="_x0000_i1067" DrawAspect="Content" ObjectID="_1804698915"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65pt;height:20.65pt" o:ole="" fillcolor="window">
            <v:imagedata r:id="rId92" o:title=""/>
          </v:shape>
          <o:OLEObject Type="Embed" ProgID="Equation.3" ShapeID="_x0000_i1068" DrawAspect="Content" ObjectID="_1804698916"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4pt;height:15.7pt" o:ole="" fillcolor="window">
            <v:imagedata r:id="rId94" o:title=""/>
          </v:shape>
          <o:OLEObject Type="Embed" ProgID="Equation.3" ShapeID="_x0000_i1069" DrawAspect="Content" ObjectID="_1804698917"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187261143"/>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3pt;height:15.7pt" o:ole="">
            <v:imagedata r:id="rId96" o:title=""/>
          </v:shape>
          <o:OLEObject Type="Embed" ProgID="Equation.DSMT4" ShapeID="_x0000_i1070" DrawAspect="Content" ObjectID="_1804698918"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7pt;height:15.7pt" o:ole="">
            <v:imagedata r:id="rId98" o:title=""/>
          </v:shape>
          <o:OLEObject Type="Embed" ProgID="Equation.DSMT4" ShapeID="_x0000_i1071" DrawAspect="Content" ObjectID="_1804698919"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7pt;height:15.7pt" o:ole="">
            <v:imagedata r:id="rId100" o:title=""/>
          </v:shape>
          <o:OLEObject Type="Embed" ProgID="Equation.DSMT4" ShapeID="_x0000_i1072" DrawAspect="Content" ObjectID="_1804698920"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7pt;height:15.7pt" o:ole="">
            <v:imagedata r:id="rId100" o:title=""/>
          </v:shape>
          <o:OLEObject Type="Embed" ProgID="Equation.DSMT4" ShapeID="_x0000_i1073" DrawAspect="Content" ObjectID="_1804698921"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187261144"/>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187261145"/>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187261146"/>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187261147"/>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187261148"/>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4pt;height:34.95pt" o:ole="">
            <v:imagedata r:id="rId103" o:title=""/>
          </v:shape>
          <o:OLEObject Type="Embed" ProgID="Equation.3" ShapeID="_x0000_i1074" DrawAspect="Content" ObjectID="_1804698922"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187261149"/>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187261150"/>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187261151"/>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187261152"/>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187261153"/>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187261154"/>
      <w:r w:rsidRPr="009202AA">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187261155"/>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187261156"/>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187261157"/>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187261158"/>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187261159"/>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187261160"/>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187261161"/>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187261162"/>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187261163"/>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187261164"/>
      <w:r w:rsidRPr="009202AA">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187261165"/>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187261166"/>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187261167"/>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187261168"/>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187261169"/>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187261170"/>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187261171"/>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187261172"/>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187261173"/>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187261174"/>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187261175"/>
      <w:r w:rsidRPr="009202AA">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187261176"/>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187261177"/>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187261178"/>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187261179"/>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187261180"/>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187261181"/>
      <w:r w:rsidRPr="009202AA">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187261182"/>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187261183"/>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187261184"/>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187261185"/>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187261186"/>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187261187"/>
      <w:r w:rsidRPr="009202AA">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187261188"/>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187261189"/>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187261190"/>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187261191"/>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187261192"/>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187261193"/>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187261194"/>
      <w:r w:rsidRPr="009202AA">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187261195"/>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187261196"/>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187261197"/>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187261198"/>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187261199"/>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187261200"/>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187261201"/>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187261202"/>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187261203"/>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187261204"/>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187261205"/>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099881"/>
    <w:bookmarkStart w:id="6113" w:name="_MON_1565440135"/>
    <w:bookmarkStart w:id="6114" w:name="_MON_1572099549"/>
    <w:bookmarkStart w:id="6115" w:name="_MON_1572355398"/>
    <w:bookmarkStart w:id="6116" w:name="_MON_1572099568"/>
    <w:bookmarkStart w:id="6117" w:name="_MON_1572099724"/>
    <w:bookmarkStart w:id="6118" w:name="_MON_1572157718"/>
    <w:bookmarkStart w:id="6119" w:name="_MON_1572454981"/>
    <w:bookmarkStart w:id="6120" w:name="_MON_1572099771"/>
    <w:bookmarkEnd w:id="6112"/>
    <w:bookmarkEnd w:id="6113"/>
    <w:bookmarkEnd w:id="6114"/>
    <w:bookmarkEnd w:id="6115"/>
    <w:bookmarkEnd w:id="6116"/>
    <w:bookmarkEnd w:id="6117"/>
    <w:bookmarkEnd w:id="6118"/>
    <w:bookmarkEnd w:id="6119"/>
    <w:bookmarkEnd w:id="6120"/>
    <w:bookmarkStart w:id="6121" w:name="_MON_1572161131"/>
    <w:bookmarkEnd w:id="6121"/>
    <w:p w14:paraId="5D377FEA" w14:textId="77777777" w:rsidR="004C4A70" w:rsidRPr="009202AA" w:rsidRDefault="004C4A70" w:rsidP="004C4A70">
      <w:pPr>
        <w:pStyle w:val="TH"/>
      </w:pPr>
      <w:r w:rsidRPr="009202AA">
        <w:object w:dxaOrig="9720" w:dyaOrig="4692" w14:anchorId="27D64257">
          <v:shape id="_x0000_i1075" type="#_x0000_t75" style="width:447.7pt;height:251.65pt" o:ole="">
            <v:imagedata r:id="rId106" o:title="" croptop="6311f" cropleft="2026f" cropright="2877f"/>
          </v:shape>
          <o:OLEObject Type="Embed" ProgID="Word.Picture.8" ShapeID="_x0000_i1075" DrawAspect="Content" ObjectID="_1804698923"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187261206"/>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187261207"/>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187261208"/>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187261209"/>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187261210"/>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187261211"/>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187261212"/>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187261213"/>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187261214"/>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187261215"/>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187261216"/>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187261217"/>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187261218"/>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187261219"/>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187261220"/>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187261221"/>
      <w:r w:rsidRPr="009202AA">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187261222"/>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187261223"/>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187261224"/>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187261225"/>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187261226"/>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187261227"/>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187261228"/>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187261229"/>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187261230"/>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187261231"/>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187261232"/>
      <w:r w:rsidRPr="009202AA">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187261233"/>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187261234"/>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187261235"/>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187261236"/>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187261237"/>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187261238"/>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187261239"/>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187261240"/>
      <w:r w:rsidRPr="009202AA">
        <w:rPr>
          <w:rFonts w:eastAsia="SimSun"/>
        </w:rPr>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187261241"/>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187261242"/>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187261243"/>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187261244"/>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187261245"/>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6pt" o:ole="" fillcolor="window">
            <v:imagedata r:id="rId108" o:title=""/>
          </v:shape>
          <o:OLEObject Type="Embed" ProgID="PowerPoint.Slide.8" ShapeID="_x0000_i1076" DrawAspect="Content" ObjectID="_1804698924"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3pt;height:30.65pt" o:ole="" fillcolor="window">
                  <v:imagedata r:id="rId110" o:title=""/>
                </v:shape>
                <o:OLEObject Type="Embed" ProgID="Equation.3" ShapeID="_x0000_i1077" DrawAspect="Content" ObjectID="_1804698925"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3pt;height:30.65pt" o:ole="" fillcolor="window">
                  <v:imagedata r:id="rId110" o:title=""/>
                </v:shape>
                <o:OLEObject Type="Embed" ProgID="Equation.3" ShapeID="_x0000_i1078" DrawAspect="Content" ObjectID="_1804698926"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8.95pt;height:30.65pt" o:ole="" fillcolor="window">
                  <v:imagedata r:id="rId113" o:title=""/>
                </v:shape>
                <o:OLEObject Type="Embed" ProgID="Equation.3" ShapeID="_x0000_i1079" DrawAspect="Content" ObjectID="_1804698927"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187261246"/>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187261247"/>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187261248"/>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187261249"/>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187261250"/>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187261251"/>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65pt" o:ole="" fillcolor="window">
                  <v:imagedata r:id="rId115" o:title=""/>
                </v:shape>
                <o:OLEObject Type="Embed" ProgID="Equation.3" ShapeID="_x0000_i1080" DrawAspect="Content" ObjectID="_1804698928"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04698929"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04698930"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65pt;mso-wrap-style:square;mso-position-horizontal-relative:page;mso-position-vertical-relative:page" o:ole="">
                  <v:fill o:detectmouseclick="t"/>
                  <v:imagedata r:id="rId120" o:title=""/>
                </v:shape>
                <o:OLEObject Type="Embed" ProgID="Equation.3" ShapeID="对象 102" DrawAspect="Content" ObjectID="_1804698931"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65pt;mso-wrap-style:square;mso-position-horizontal-relative:page;mso-position-vertical-relative:page" o:ole="">
                  <v:fill o:detectmouseclick="t"/>
                  <v:imagedata r:id="rId122" o:title=""/>
                </v:shape>
                <o:OLEObject Type="Embed" ProgID="Equation.3" ShapeID="对象 103" DrawAspect="Content" ObjectID="_1804698932"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187261252"/>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04698933"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04698934"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6pt;height:30.65pt" o:ole="">
                  <v:imagedata r:id="rId128" o:title=""/>
                </v:shape>
                <o:OLEObject Type="Embed" ProgID="Equation.3" ShapeID="_x0000_i1087" DrawAspect="Content" ObjectID="_1804698935"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9.05pt;height:30.65pt" o:ole="">
                  <v:imagedata r:id="rId130" o:title=""/>
                </v:shape>
                <o:OLEObject Type="Embed" ProgID="Equation.3" ShapeID="_x0000_i1088" DrawAspect="Content" ObjectID="_1804698936"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pt;height:41.35pt;mso-wrap-style:square;mso-position-horizontal-relative:page;mso-position-vertical-relative:page" o:ole="">
                  <v:imagedata r:id="rId132" o:title=""/>
                </v:shape>
                <o:OLEObject Type="Embed" ProgID="Equation.3" ShapeID="对象 143" DrawAspect="Content" ObjectID="_1804698937"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04698938"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7pt;height:30.65pt" o:ole="">
                  <v:imagedata r:id="rId136" o:title=""/>
                </v:shape>
                <o:OLEObject Type="Embed" ProgID="Equation.3" ShapeID="_x0000_i1091" DrawAspect="Content" ObjectID="_1804698939"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35pt;mso-wrap-style:square;mso-position-horizontal-relative:page;mso-position-vertical-relative:page" o:ole="">
                  <v:fill o:detectmouseclick="t"/>
                  <v:imagedata r:id="rId138" o:title=""/>
                </v:shape>
                <o:OLEObject Type="Embed" ProgID="Equation.3" ShapeID="对象 109" DrawAspect="Content" ObjectID="_1804698940"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35pt;mso-wrap-style:square;mso-position-horizontal-relative:page;mso-position-vertical-relative:page" o:ole="">
                  <v:fill o:detectmouseclick="t"/>
                  <v:imagedata r:id="rId140" o:title=""/>
                </v:shape>
                <o:OLEObject Type="Embed" ProgID="Equation.3" ShapeID="对象 110" DrawAspect="Content" ObjectID="_1804698941"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187261253"/>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187261254"/>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187261255"/>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187261256"/>
      <w:r w:rsidRPr="009202AA">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187261257"/>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187261258"/>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187261259"/>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187261260"/>
      <w:bookmarkStart w:id="7259" w:name="_Toc486925408"/>
      <w:bookmarkStart w:id="7260" w:name="_Hlk488398243"/>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bookmarkEnd w:id="7259"/>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60"/>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187261261"/>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187261262"/>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187261263"/>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187261264"/>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187261265"/>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187261266"/>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187261267"/>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35pt;height:30.65pt" o:ole="">
                  <v:imagedata r:id="rId142" o:title=""/>
                </v:shape>
                <o:OLEObject Type="Embed" ProgID="Equation.3" ShapeID="_x0000_i1094" DrawAspect="Content" ObjectID="_1804698942"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04698943"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04698944"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35pt;height:30.65pt" o:ole="">
                  <v:imagedata r:id="rId147" o:title=""/>
                </v:shape>
                <o:OLEObject Type="Embed" ProgID="Equation.3" ShapeID="_x0000_i1097" DrawAspect="Content" ObjectID="_1804698945"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04698946"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04698947"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187261268"/>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187261269"/>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187261270"/>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35pt;height:30.65pt" o:ole="">
                  <v:imagedata r:id="rId153" o:title=""/>
                </v:shape>
                <o:OLEObject Type="Embed" ProgID="Equation.3" ShapeID="_x0000_i1100" DrawAspect="Content" ObjectID="_1804698948"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04698949"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04698950"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35pt;height:30.65pt" o:ole="">
                  <v:imagedata r:id="rId159" o:title=""/>
                </v:shape>
                <o:OLEObject Type="Embed" ProgID="Equation.3" ShapeID="_x0000_i1103" DrawAspect="Content" ObjectID="_1804698951"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04698952"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04698953"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187261271"/>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04698954"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35pt;height:30.65pt" o:ole="">
                  <v:imagedata r:id="rId167" o:title=""/>
                </v:shape>
                <o:OLEObject Type="Embed" ProgID="Equation.3" ShapeID="_x0000_i1107" DrawAspect="Content" ObjectID="_1804698955"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04698956"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04698957"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35pt;height:30.65pt" o:ole="">
                  <v:imagedata r:id="rId173" o:title=""/>
                </v:shape>
                <o:OLEObject Type="Embed" ProgID="Equation.3" ShapeID="_x0000_i1110" DrawAspect="Content" ObjectID="_1804698958"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04698959"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04698960"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187261272"/>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35pt;height:30.65pt" o:ole="">
                  <v:imagedata r:id="rId179" o:title=""/>
                </v:shape>
                <o:OLEObject Type="Embed" ProgID="Equation.3" ShapeID="_x0000_i1113" DrawAspect="Content" ObjectID="_1804698961"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04698962"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04698963"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187261273"/>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04698964"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04698965"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187261274"/>
      <w:r w:rsidRPr="009202AA">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187261275"/>
      <w:bookmarkStart w:id="7558" w:name="_Toc21096077"/>
      <w:bookmarkStart w:id="7559" w:name="_Toc29763276"/>
      <w:bookmarkStart w:id="7560" w:name="_Toc52554808"/>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187261276"/>
      <w:bookmarkEnd w:id="7558"/>
      <w:bookmarkEnd w:id="7559"/>
      <w:bookmarkEnd w:id="7560"/>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187261277"/>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187261278"/>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187261279"/>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187261280"/>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187261281"/>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187261282"/>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187261283"/>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187261284"/>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187261285"/>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187261286"/>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187261287"/>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187261288"/>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187261289"/>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187261290"/>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187261291"/>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187261292"/>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187261293"/>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187261294"/>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187261295"/>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187261296"/>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187261297"/>
      <w:r w:rsidRPr="009202AA">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187261298"/>
      <w:r w:rsidRPr="009202AA">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187261299"/>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187261300"/>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bookmarkStart w:id="8076" w:name="_Toc187261301"/>
      <w:r w:rsidRPr="009202AA">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187261302"/>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187261303"/>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187261304"/>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187261305"/>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187261306"/>
      <w:r w:rsidRPr="009202AA">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187261307"/>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187261308"/>
      <w:r w:rsidRPr="009202AA">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187261309"/>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187261310"/>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187261311"/>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bookmarkStart w:id="8307" w:name="_Toc187261312"/>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187261313"/>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187261314"/>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187261315"/>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187261316"/>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187261317"/>
      <w:r w:rsidRPr="009202AA">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187261318"/>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187261319"/>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187261320"/>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187261321"/>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187261322"/>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187261323"/>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187261324"/>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187261325"/>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187261326"/>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187261327"/>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187261328"/>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187261329"/>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187261330"/>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187261331"/>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187261332"/>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187261333"/>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187261334"/>
      <w:r w:rsidRPr="009202AA">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187261335"/>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187261336"/>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187261337"/>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187261338"/>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187261339"/>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187261340"/>
      <w:r w:rsidRPr="009202AA">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187261341"/>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187261342"/>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187261343"/>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187261344"/>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187261345"/>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187261346"/>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187261347"/>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187261348"/>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187261349"/>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187261350"/>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187261351"/>
      <w:r w:rsidRPr="009202AA">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187261352"/>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187261353"/>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187261354"/>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187261355"/>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187261356"/>
      <w:r w:rsidRPr="009202AA">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187261357"/>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05pt" o:ole="">
            <v:imagedata r:id="rId189" o:title=""/>
          </v:shape>
          <o:OLEObject Type="Embed" ProgID="Equation.3" ShapeID="_x0000_i1118" DrawAspect="Content" ObjectID="_1804698966"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187261358"/>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71"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71"/>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72" w:name="_Toc21096817"/>
      <w:bookmarkStart w:id="9273" w:name="_Toc29763784"/>
      <w:bookmarkStart w:id="9274" w:name="_Toc36030255"/>
      <w:bookmarkStart w:id="9275" w:name="_Toc37180155"/>
      <w:bookmarkStart w:id="9276" w:name="_Toc45869855"/>
      <w:bookmarkStart w:id="9277" w:name="_Toc52555661"/>
      <w:bookmarkStart w:id="9278" w:name="_Toc61113124"/>
      <w:bookmarkStart w:id="9279" w:name="_Toc67912008"/>
      <w:bookmarkStart w:id="9280" w:name="_Toc74840828"/>
      <w:bookmarkStart w:id="9281" w:name="_Toc76503963"/>
      <w:bookmarkStart w:id="9282" w:name="_Toc83042515"/>
      <w:bookmarkStart w:id="9283" w:name="_Toc89854689"/>
      <w:bookmarkStart w:id="9284" w:name="_Toc98667462"/>
      <w:bookmarkStart w:id="9285" w:name="_Toc105752745"/>
      <w:bookmarkStart w:id="9286" w:name="_Toc123150363"/>
      <w:bookmarkStart w:id="9287" w:name="_Toc124163325"/>
      <w:bookmarkStart w:id="9288" w:name="_Toc130913635"/>
      <w:bookmarkStart w:id="9289" w:name="_Toc137373920"/>
      <w:bookmarkStart w:id="9290" w:name="_Toc138892600"/>
      <w:bookmarkStart w:id="9291" w:name="_Toc155216667"/>
      <w:bookmarkStart w:id="9292" w:name="_Toc187261359"/>
      <w:r w:rsidRPr="009202AA">
        <w:t>10.6.3</w:t>
      </w:r>
      <w:r w:rsidRPr="009202AA">
        <w:tab/>
        <w:t>Minimum requirement for single RAT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128495B" w14:textId="77777777" w:rsidR="004C4A70" w:rsidRPr="009202AA" w:rsidRDefault="004C4A70" w:rsidP="004C4A70">
      <w:pPr>
        <w:pStyle w:val="Heading4"/>
      </w:pPr>
      <w:bookmarkStart w:id="9293" w:name="_Toc21096818"/>
      <w:bookmarkStart w:id="9294" w:name="_Toc29763785"/>
      <w:bookmarkStart w:id="9295" w:name="_Toc36030256"/>
      <w:bookmarkStart w:id="9296" w:name="_Toc37180156"/>
      <w:bookmarkStart w:id="9297" w:name="_Toc45869856"/>
      <w:bookmarkStart w:id="9298" w:name="_Toc52555662"/>
      <w:bookmarkStart w:id="9299" w:name="_Toc61113125"/>
      <w:bookmarkStart w:id="9300" w:name="_Toc67912009"/>
      <w:bookmarkStart w:id="9301" w:name="_Toc74840829"/>
      <w:bookmarkStart w:id="9302" w:name="_Toc76503964"/>
      <w:bookmarkStart w:id="9303" w:name="_Toc83042516"/>
      <w:bookmarkStart w:id="9304" w:name="_Toc89854690"/>
      <w:bookmarkStart w:id="9305" w:name="_Toc98667463"/>
      <w:bookmarkStart w:id="9306" w:name="_Toc105752746"/>
      <w:bookmarkStart w:id="9307" w:name="_Toc123150364"/>
      <w:bookmarkStart w:id="9308" w:name="_Toc124163326"/>
      <w:bookmarkStart w:id="9309" w:name="_Toc130913636"/>
      <w:bookmarkStart w:id="9310" w:name="_Toc137373921"/>
      <w:bookmarkStart w:id="9311" w:name="_Toc138892601"/>
      <w:bookmarkStart w:id="9312" w:name="_Toc155216668"/>
      <w:bookmarkStart w:id="9313" w:name="_Toc187261360"/>
      <w:r w:rsidRPr="009202AA">
        <w:t>10.6.3.1</w:t>
      </w:r>
      <w:r w:rsidRPr="009202AA">
        <w:tab/>
        <w:t>General minimum requirement</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4" w:name="_Toc21096819"/>
      <w:bookmarkStart w:id="9315" w:name="_Toc29763786"/>
      <w:bookmarkStart w:id="9316" w:name="_Toc36030257"/>
      <w:bookmarkStart w:id="9317" w:name="_Toc37180157"/>
      <w:bookmarkStart w:id="9318" w:name="_Toc45869857"/>
      <w:bookmarkStart w:id="9319" w:name="_Toc52555663"/>
      <w:bookmarkStart w:id="9320" w:name="_Toc61113126"/>
      <w:bookmarkStart w:id="9321" w:name="_Toc67912010"/>
      <w:bookmarkStart w:id="9322" w:name="_Toc74840830"/>
      <w:bookmarkStart w:id="9323" w:name="_Toc76503965"/>
      <w:bookmarkStart w:id="9324" w:name="_Toc83042517"/>
      <w:bookmarkStart w:id="9325" w:name="_Toc89854691"/>
      <w:bookmarkStart w:id="9326" w:name="_Toc98667464"/>
      <w:bookmarkStart w:id="9327" w:name="_Toc105752747"/>
      <w:bookmarkStart w:id="9328" w:name="_Toc123150365"/>
      <w:bookmarkStart w:id="9329" w:name="_Toc124163327"/>
      <w:bookmarkStart w:id="9330" w:name="_Toc130913637"/>
      <w:bookmarkStart w:id="9331" w:name="_Toc137373922"/>
      <w:bookmarkStart w:id="9332" w:name="_Toc138892602"/>
      <w:bookmarkStart w:id="9333" w:name="_Toc155216669"/>
      <w:bookmarkStart w:id="9334" w:name="_Toc187261361"/>
      <w:r w:rsidRPr="009202AA">
        <w:t>10.6.3.2</w:t>
      </w:r>
      <w:r w:rsidRPr="009202AA">
        <w:tab/>
        <w:t>Co-location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35" w:name="_Toc21096820"/>
      <w:bookmarkStart w:id="9336" w:name="_Toc29763787"/>
      <w:bookmarkStart w:id="9337" w:name="_Toc36030258"/>
      <w:bookmarkStart w:id="9338" w:name="_Toc37180158"/>
      <w:bookmarkStart w:id="9339" w:name="_Toc45869858"/>
      <w:bookmarkStart w:id="9340" w:name="_Toc52555664"/>
      <w:bookmarkStart w:id="9341" w:name="_Toc61113127"/>
      <w:bookmarkStart w:id="9342" w:name="_Toc67912011"/>
      <w:bookmarkStart w:id="9343" w:name="_Toc74840831"/>
      <w:bookmarkStart w:id="9344" w:name="_Toc76503966"/>
      <w:bookmarkStart w:id="9345" w:name="_Toc83042518"/>
      <w:bookmarkStart w:id="9346" w:name="_Toc89854692"/>
      <w:bookmarkStart w:id="9347" w:name="_Toc98667465"/>
      <w:bookmarkStart w:id="9348" w:name="_Toc105752748"/>
      <w:bookmarkStart w:id="9349" w:name="_Toc123150366"/>
      <w:bookmarkStart w:id="9350" w:name="_Toc124163328"/>
      <w:bookmarkStart w:id="9351" w:name="_Toc130913638"/>
      <w:bookmarkStart w:id="9352" w:name="_Toc137373923"/>
      <w:bookmarkStart w:id="9353" w:name="_Toc138892603"/>
      <w:bookmarkStart w:id="9354" w:name="_Toc155216670"/>
      <w:bookmarkStart w:id="9355" w:name="_Toc187261362"/>
      <w:r w:rsidRPr="009202AA">
        <w:t>10.6.4</w:t>
      </w:r>
      <w:r w:rsidRPr="009202AA">
        <w:tab/>
        <w:t>Minimum requirement for single RAT E-UTRA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A3229D3" w14:textId="77777777" w:rsidR="004C4A70" w:rsidRPr="009202AA" w:rsidRDefault="004C4A70" w:rsidP="004C4A70">
      <w:pPr>
        <w:pStyle w:val="Heading4"/>
      </w:pPr>
      <w:bookmarkStart w:id="9356" w:name="_Toc21096821"/>
      <w:bookmarkStart w:id="9357" w:name="_Toc29763788"/>
      <w:bookmarkStart w:id="9358" w:name="_Toc36030259"/>
      <w:bookmarkStart w:id="9359" w:name="_Toc37180159"/>
      <w:bookmarkStart w:id="9360" w:name="_Toc45869859"/>
      <w:bookmarkStart w:id="9361" w:name="_Toc52555665"/>
      <w:bookmarkStart w:id="9362" w:name="_Toc61113128"/>
      <w:bookmarkStart w:id="9363" w:name="_Toc67912012"/>
      <w:bookmarkStart w:id="9364" w:name="_Toc74840832"/>
      <w:bookmarkStart w:id="9365" w:name="_Toc76503967"/>
      <w:bookmarkStart w:id="9366" w:name="_Toc83042519"/>
      <w:bookmarkStart w:id="9367" w:name="_Toc89854693"/>
      <w:bookmarkStart w:id="9368" w:name="_Toc98667466"/>
      <w:bookmarkStart w:id="9369" w:name="_Toc105752749"/>
      <w:bookmarkStart w:id="9370" w:name="_Toc123150367"/>
      <w:bookmarkStart w:id="9371" w:name="_Toc124163329"/>
      <w:bookmarkStart w:id="9372" w:name="_Toc130913639"/>
      <w:bookmarkStart w:id="9373" w:name="_Toc137373924"/>
      <w:bookmarkStart w:id="9374" w:name="_Toc138892604"/>
      <w:bookmarkStart w:id="9375" w:name="_Toc155216671"/>
      <w:bookmarkStart w:id="9376" w:name="_Toc187261363"/>
      <w:r w:rsidRPr="009202AA">
        <w:t>10.6.4.1</w:t>
      </w:r>
      <w:r w:rsidRPr="009202AA">
        <w:tab/>
        <w:t>General 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7" w:name="_Toc21096822"/>
      <w:bookmarkStart w:id="9378" w:name="_Toc29763789"/>
      <w:bookmarkStart w:id="9379" w:name="_Toc36030260"/>
      <w:bookmarkStart w:id="9380" w:name="_Toc37180160"/>
      <w:bookmarkStart w:id="9381" w:name="_Toc45869860"/>
      <w:bookmarkStart w:id="9382" w:name="_Toc52555666"/>
      <w:bookmarkStart w:id="9383" w:name="_Toc61113129"/>
      <w:bookmarkStart w:id="9384" w:name="_Toc67912013"/>
      <w:bookmarkStart w:id="9385" w:name="_Toc74840833"/>
      <w:bookmarkStart w:id="9386" w:name="_Toc76503968"/>
      <w:bookmarkStart w:id="9387" w:name="_Toc83042520"/>
      <w:bookmarkStart w:id="9388" w:name="_Toc89854694"/>
      <w:bookmarkStart w:id="9389" w:name="_Toc98667467"/>
      <w:bookmarkStart w:id="9390" w:name="_Toc105752750"/>
      <w:bookmarkStart w:id="9391" w:name="_Toc123150368"/>
      <w:bookmarkStart w:id="9392" w:name="_Toc124163330"/>
      <w:bookmarkStart w:id="9393" w:name="_Toc130913640"/>
      <w:bookmarkStart w:id="9394" w:name="_Toc137373925"/>
      <w:bookmarkStart w:id="9395" w:name="_Toc138892605"/>
      <w:bookmarkStart w:id="9396" w:name="_Toc155216672"/>
      <w:bookmarkStart w:id="9397" w:name="_Toc187261364"/>
      <w:r w:rsidRPr="009202AA">
        <w:t>10.6.4.2</w:t>
      </w:r>
      <w:r w:rsidRPr="009202AA">
        <w:tab/>
        <w:t>Co-location minimum requirement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98" w:name="_Toc21096823"/>
      <w:bookmarkStart w:id="9399" w:name="_Toc29763790"/>
      <w:bookmarkStart w:id="9400" w:name="_Toc36030261"/>
      <w:bookmarkStart w:id="9401" w:name="_Toc37180161"/>
      <w:bookmarkStart w:id="9402" w:name="_Toc45869861"/>
      <w:bookmarkStart w:id="9403" w:name="_Toc52555667"/>
      <w:bookmarkStart w:id="9404" w:name="_Toc61113130"/>
      <w:bookmarkStart w:id="9405" w:name="_Toc67912014"/>
      <w:bookmarkStart w:id="9406" w:name="_Toc74840834"/>
      <w:bookmarkStart w:id="9407" w:name="_Toc76503969"/>
      <w:bookmarkStart w:id="9408" w:name="_Toc83042521"/>
      <w:bookmarkStart w:id="9409" w:name="_Toc89854695"/>
      <w:bookmarkStart w:id="9410" w:name="_Toc98667468"/>
      <w:bookmarkStart w:id="9411" w:name="_Toc105752751"/>
      <w:bookmarkStart w:id="9412" w:name="_Toc123150369"/>
      <w:bookmarkStart w:id="9413" w:name="_Toc124163331"/>
      <w:bookmarkStart w:id="9414" w:name="_Toc130913641"/>
      <w:bookmarkStart w:id="9415" w:name="_Toc137373926"/>
      <w:bookmarkStart w:id="9416" w:name="_Toc138892606"/>
      <w:bookmarkStart w:id="9417" w:name="_Toc155216673"/>
      <w:bookmarkStart w:id="9418" w:name="_Toc187261365"/>
      <w:r w:rsidRPr="009202AA">
        <w:t>10.7</w:t>
      </w:r>
      <w:r w:rsidRPr="009202AA">
        <w:tab/>
        <w:t>OTA Receiver spurious emissions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8AD178C" w14:textId="77777777" w:rsidR="004C4A70" w:rsidRPr="009202AA" w:rsidRDefault="004C4A70" w:rsidP="005A3761">
      <w:pPr>
        <w:pStyle w:val="Heading3"/>
      </w:pPr>
      <w:bookmarkStart w:id="9419" w:name="_Toc21096824"/>
      <w:bookmarkStart w:id="9420" w:name="_Toc29763791"/>
      <w:bookmarkStart w:id="9421" w:name="_Toc36030262"/>
      <w:bookmarkStart w:id="9422" w:name="_Toc37180162"/>
      <w:bookmarkStart w:id="9423" w:name="_Toc45869862"/>
      <w:bookmarkStart w:id="9424" w:name="_Toc52555668"/>
      <w:bookmarkStart w:id="9425" w:name="_Toc61113131"/>
      <w:bookmarkStart w:id="9426" w:name="_Toc67912015"/>
      <w:bookmarkStart w:id="9427" w:name="_Toc74840835"/>
      <w:bookmarkStart w:id="9428" w:name="_Toc76503970"/>
      <w:bookmarkStart w:id="9429" w:name="_Toc83042522"/>
      <w:bookmarkStart w:id="9430" w:name="_Toc89854696"/>
      <w:bookmarkStart w:id="9431" w:name="_Toc98667469"/>
      <w:bookmarkStart w:id="9432" w:name="_Toc105752752"/>
      <w:bookmarkStart w:id="9433" w:name="_Toc123150370"/>
      <w:bookmarkStart w:id="9434" w:name="_Toc124163332"/>
      <w:bookmarkStart w:id="9435" w:name="_Toc130913642"/>
      <w:bookmarkStart w:id="9436" w:name="_Toc137373927"/>
      <w:bookmarkStart w:id="9437" w:name="_Toc138892607"/>
      <w:bookmarkStart w:id="9438" w:name="_Toc155216674"/>
      <w:bookmarkStart w:id="9439" w:name="_Toc187261366"/>
      <w:r w:rsidRPr="009202AA">
        <w:t>10.7.1</w:t>
      </w:r>
      <w:r w:rsidRPr="009202AA">
        <w:tab/>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40" w:name="_Toc21096825"/>
      <w:bookmarkStart w:id="9441" w:name="_Toc29763792"/>
      <w:bookmarkStart w:id="9442" w:name="_Toc36030263"/>
      <w:bookmarkStart w:id="9443" w:name="_Toc37180163"/>
      <w:bookmarkStart w:id="9444" w:name="_Toc45869863"/>
      <w:bookmarkStart w:id="9445" w:name="_Toc52555669"/>
      <w:bookmarkStart w:id="9446" w:name="_Toc61113132"/>
      <w:bookmarkStart w:id="9447" w:name="_Toc67912016"/>
      <w:bookmarkStart w:id="9448" w:name="_Toc74840836"/>
      <w:bookmarkStart w:id="9449" w:name="_Toc76503971"/>
      <w:bookmarkStart w:id="9450" w:name="_Toc83042523"/>
      <w:bookmarkStart w:id="9451" w:name="_Toc89854697"/>
      <w:bookmarkStart w:id="9452" w:name="_Toc98667470"/>
      <w:bookmarkStart w:id="9453" w:name="_Toc105752753"/>
      <w:bookmarkStart w:id="9454" w:name="_Toc123150371"/>
      <w:bookmarkStart w:id="9455" w:name="_Toc124163333"/>
      <w:bookmarkStart w:id="9456" w:name="_Toc130913643"/>
      <w:bookmarkStart w:id="9457" w:name="_Toc137373928"/>
      <w:bookmarkStart w:id="9458" w:name="_Toc138892608"/>
      <w:bookmarkStart w:id="9459" w:name="_Toc155216675"/>
      <w:bookmarkStart w:id="9460" w:name="_Toc187261367"/>
      <w:r w:rsidRPr="009202AA">
        <w:t>10.7.2</w:t>
      </w:r>
      <w:r w:rsidRPr="009202AA">
        <w:tab/>
        <w:t>Minimum requirement for MSR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AD926C" w14:textId="77777777" w:rsidR="004C4A70" w:rsidRPr="009202AA" w:rsidRDefault="004C4A70" w:rsidP="005A3761">
      <w:pPr>
        <w:pStyle w:val="Heading4"/>
      </w:pPr>
      <w:bookmarkStart w:id="9461" w:name="_Toc21096826"/>
      <w:bookmarkStart w:id="9462" w:name="_Toc29763793"/>
      <w:bookmarkStart w:id="9463" w:name="_Toc36030264"/>
      <w:bookmarkStart w:id="9464" w:name="_Toc37180164"/>
      <w:bookmarkStart w:id="9465" w:name="_Toc45869864"/>
      <w:bookmarkStart w:id="9466" w:name="_Toc52555670"/>
      <w:bookmarkStart w:id="9467" w:name="_Toc61113133"/>
      <w:bookmarkStart w:id="9468" w:name="_Toc67912017"/>
      <w:bookmarkStart w:id="9469" w:name="_Toc74840837"/>
      <w:bookmarkStart w:id="9470" w:name="_Toc76503972"/>
      <w:bookmarkStart w:id="9471" w:name="_Toc83042524"/>
      <w:bookmarkStart w:id="9472" w:name="_Toc89854698"/>
      <w:bookmarkStart w:id="9473" w:name="_Toc98667471"/>
      <w:bookmarkStart w:id="9474" w:name="_Toc105752754"/>
      <w:bookmarkStart w:id="9475" w:name="_Toc123150372"/>
      <w:bookmarkStart w:id="9476" w:name="_Toc124163334"/>
      <w:bookmarkStart w:id="9477" w:name="_Toc130913644"/>
      <w:bookmarkStart w:id="9478" w:name="_Toc137373929"/>
      <w:bookmarkStart w:id="9479" w:name="_Toc138892609"/>
      <w:bookmarkStart w:id="9480" w:name="_Toc155216676"/>
      <w:bookmarkStart w:id="9481" w:name="_Toc187261368"/>
      <w:r w:rsidRPr="009202AA">
        <w:t>10.7.2.1</w:t>
      </w:r>
      <w:r w:rsidRPr="009202AA">
        <w:tab/>
        <w:t>General minimum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2" w:name="_Toc21096827"/>
      <w:bookmarkStart w:id="9483" w:name="_Toc29763794"/>
      <w:bookmarkStart w:id="9484" w:name="_Toc36030265"/>
      <w:bookmarkStart w:id="9485" w:name="_Toc37180165"/>
      <w:bookmarkStart w:id="9486" w:name="_Toc45869865"/>
      <w:bookmarkStart w:id="9487" w:name="_Toc52555671"/>
      <w:bookmarkStart w:id="9488" w:name="_Toc61113134"/>
      <w:bookmarkStart w:id="9489" w:name="_Toc67912018"/>
      <w:bookmarkStart w:id="9490" w:name="_Toc74840838"/>
      <w:bookmarkStart w:id="9491" w:name="_Toc76503973"/>
      <w:bookmarkStart w:id="9492" w:name="_Toc83042525"/>
      <w:bookmarkStart w:id="9493" w:name="_Toc89854699"/>
      <w:bookmarkStart w:id="9494" w:name="_Toc98667472"/>
      <w:bookmarkStart w:id="9495" w:name="_Toc105752755"/>
      <w:bookmarkStart w:id="9496" w:name="_Toc123150373"/>
      <w:bookmarkStart w:id="9497" w:name="_Toc124163335"/>
      <w:bookmarkStart w:id="9498" w:name="_Toc130913645"/>
      <w:bookmarkStart w:id="9499" w:name="_Toc137373930"/>
      <w:bookmarkStart w:id="9500" w:name="_Toc138892610"/>
      <w:bookmarkStart w:id="9501" w:name="_Toc155216677"/>
      <w:bookmarkStart w:id="9502" w:name="_Toc187261369"/>
      <w:r w:rsidRPr="009202AA">
        <w:t>10.7.3</w:t>
      </w:r>
      <w:r w:rsidRPr="009202AA">
        <w:tab/>
        <w:t>Minimum requirement for single RAT UTRA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3" w:name="_Toc21096828"/>
      <w:bookmarkStart w:id="9504" w:name="_Toc29763795"/>
      <w:bookmarkStart w:id="9505" w:name="_Toc36030266"/>
      <w:bookmarkStart w:id="9506" w:name="_Toc37180166"/>
      <w:bookmarkStart w:id="9507" w:name="_Toc45869866"/>
      <w:bookmarkStart w:id="9508" w:name="_Toc52555672"/>
      <w:bookmarkStart w:id="9509" w:name="_Toc61113135"/>
      <w:bookmarkStart w:id="9510" w:name="_Toc67912019"/>
      <w:bookmarkStart w:id="9511" w:name="_Toc74840839"/>
      <w:bookmarkStart w:id="9512" w:name="_Toc76503974"/>
      <w:bookmarkStart w:id="9513" w:name="_Toc83042526"/>
      <w:bookmarkStart w:id="9514" w:name="_Toc89854700"/>
      <w:bookmarkStart w:id="9515" w:name="_Toc98667473"/>
      <w:bookmarkStart w:id="9516" w:name="_Toc105752756"/>
      <w:bookmarkStart w:id="9517" w:name="_Toc123150374"/>
      <w:bookmarkStart w:id="9518" w:name="_Toc124163336"/>
      <w:bookmarkStart w:id="9519" w:name="_Toc130913646"/>
      <w:bookmarkStart w:id="9520" w:name="_Toc137373931"/>
      <w:bookmarkStart w:id="9521" w:name="_Toc138892611"/>
      <w:bookmarkStart w:id="9522" w:name="_Toc155216678"/>
      <w:bookmarkStart w:id="9523" w:name="_Toc187261370"/>
      <w:r w:rsidRPr="009202AA">
        <w:t>10.7.4</w:t>
      </w:r>
      <w:r w:rsidRPr="009202AA">
        <w:tab/>
        <w:t>Minimum requirement for single RAT E-UTRA operation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0DB9A3A0" w:rsidR="00C0466B" w:rsidRPr="009202AA" w:rsidRDefault="00C0466B" w:rsidP="00C0466B">
            <w:pPr>
              <w:pStyle w:val="TAN"/>
              <w:rPr>
                <w:rFonts w:cs="Arial"/>
              </w:rPr>
            </w:pPr>
            <w:r w:rsidRPr="009202AA">
              <w:t>NOTE 4:</w:t>
            </w:r>
            <w:r w:rsidRPr="009202AA">
              <w:tab/>
            </w:r>
            <w:r w:rsidRPr="009202AA">
              <w:rPr>
                <w:rFonts w:cs="Arial"/>
              </w:rPr>
              <w:t>Measurement bandwidths as in ITU-R SM.329 [</w:t>
            </w:r>
            <w:r w:rsidR="00D60342">
              <w:rPr>
                <w:rFonts w:cs="Arial"/>
              </w:rPr>
              <w:t>14</w:t>
            </w:r>
            <w:r w:rsidRPr="009202AA">
              <w:rPr>
                <w:rFonts w:cs="Arial"/>
              </w:rPr>
              <w:t>], s4.1.</w:t>
            </w:r>
          </w:p>
          <w:p w14:paraId="1F5225F5" w14:textId="25C6D6D1" w:rsidR="00C0466B" w:rsidRPr="009202AA" w:rsidRDefault="00C0466B" w:rsidP="00C0466B">
            <w:pPr>
              <w:pStyle w:val="TAN"/>
              <w:rPr>
                <w:rFonts w:cs="Arial"/>
              </w:rPr>
            </w:pPr>
            <w:r w:rsidRPr="009202AA">
              <w:rPr>
                <w:rFonts w:cs="Arial"/>
              </w:rPr>
              <w:t>NOTE 5:</w:t>
            </w:r>
            <w:r w:rsidRPr="009202AA">
              <w:rPr>
                <w:rFonts w:cs="Arial"/>
              </w:rPr>
              <w:tab/>
              <w:t>Upper frequency as in ITU-R SM.329 [</w:t>
            </w:r>
            <w:r w:rsidR="00D60342">
              <w:rPr>
                <w:rFonts w:cs="Arial"/>
              </w:rPr>
              <w:t>14</w:t>
            </w:r>
            <w:r w:rsidRPr="009202AA">
              <w:rPr>
                <w:rFonts w:cs="Arial"/>
              </w:rPr>
              <w:t>],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4" w:name="_Toc21096829"/>
      <w:bookmarkStart w:id="9525" w:name="_Toc29763796"/>
      <w:bookmarkStart w:id="9526" w:name="_Toc36030267"/>
      <w:bookmarkStart w:id="9527" w:name="_Toc37180167"/>
      <w:bookmarkStart w:id="9528" w:name="_Toc45869867"/>
      <w:bookmarkStart w:id="9529" w:name="_Toc52555673"/>
      <w:bookmarkStart w:id="9530" w:name="_Toc61113136"/>
      <w:bookmarkStart w:id="9531" w:name="_Toc67912020"/>
      <w:bookmarkStart w:id="9532" w:name="_Toc74840840"/>
      <w:bookmarkStart w:id="9533" w:name="_Toc76503975"/>
      <w:bookmarkStart w:id="9534" w:name="_Toc83042527"/>
      <w:bookmarkStart w:id="9535" w:name="_Toc89854701"/>
      <w:bookmarkStart w:id="9536" w:name="_Toc98667474"/>
      <w:bookmarkStart w:id="9537" w:name="_Toc105752757"/>
      <w:bookmarkStart w:id="9538" w:name="_Toc123150375"/>
      <w:bookmarkStart w:id="9539" w:name="_Toc124163337"/>
      <w:bookmarkStart w:id="9540" w:name="_Toc130913647"/>
      <w:bookmarkStart w:id="9541" w:name="_Toc137373932"/>
      <w:bookmarkStart w:id="9542" w:name="_Toc138892612"/>
      <w:bookmarkStart w:id="9543" w:name="_Toc155216679"/>
      <w:bookmarkStart w:id="9544" w:name="_Toc187261371"/>
      <w:r w:rsidRPr="009202AA">
        <w:t>10.8</w:t>
      </w:r>
      <w:r w:rsidRPr="009202AA">
        <w:tab/>
        <w:t>OTA Receiver intermodulation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DB415E7" w14:textId="77777777" w:rsidR="004C4A70" w:rsidRPr="009202AA" w:rsidRDefault="004C4A70" w:rsidP="005A3761">
      <w:pPr>
        <w:pStyle w:val="Heading3"/>
      </w:pPr>
      <w:bookmarkStart w:id="9545" w:name="_Toc21096830"/>
      <w:bookmarkStart w:id="9546" w:name="_Toc29763797"/>
      <w:bookmarkStart w:id="9547" w:name="_Toc36030268"/>
      <w:bookmarkStart w:id="9548" w:name="_Toc37180168"/>
      <w:bookmarkStart w:id="9549" w:name="_Toc45869868"/>
      <w:bookmarkStart w:id="9550" w:name="_Toc52555674"/>
      <w:bookmarkStart w:id="9551" w:name="_Toc61113137"/>
      <w:bookmarkStart w:id="9552" w:name="_Toc67912021"/>
      <w:bookmarkStart w:id="9553" w:name="_Toc74840841"/>
      <w:bookmarkStart w:id="9554" w:name="_Toc76503976"/>
      <w:bookmarkStart w:id="9555" w:name="_Toc83042528"/>
      <w:bookmarkStart w:id="9556" w:name="_Toc89854702"/>
      <w:bookmarkStart w:id="9557" w:name="_Toc98667475"/>
      <w:bookmarkStart w:id="9558" w:name="_Toc105752758"/>
      <w:bookmarkStart w:id="9559" w:name="_Toc123150376"/>
      <w:bookmarkStart w:id="9560" w:name="_Toc124163338"/>
      <w:bookmarkStart w:id="9561" w:name="_Toc130913648"/>
      <w:bookmarkStart w:id="9562" w:name="_Toc137373933"/>
      <w:bookmarkStart w:id="9563" w:name="_Toc138892613"/>
      <w:bookmarkStart w:id="9564" w:name="_Toc155216680"/>
      <w:bookmarkStart w:id="9565" w:name="_Toc187261372"/>
      <w:r w:rsidRPr="009202AA">
        <w:t>10.8.1</w:t>
      </w:r>
      <w:r w:rsidRPr="009202AA">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6" w:name="_Toc21096831"/>
      <w:bookmarkStart w:id="9567" w:name="_Toc29763798"/>
      <w:bookmarkStart w:id="9568" w:name="_Toc36030269"/>
      <w:bookmarkStart w:id="9569" w:name="_Toc37180169"/>
      <w:bookmarkStart w:id="9570" w:name="_Toc45869869"/>
      <w:bookmarkStart w:id="9571" w:name="_Toc52555675"/>
      <w:bookmarkStart w:id="9572" w:name="_Toc61113138"/>
      <w:bookmarkStart w:id="9573" w:name="_Toc67912022"/>
      <w:bookmarkStart w:id="9574" w:name="_Toc74840842"/>
      <w:bookmarkStart w:id="9575" w:name="_Toc76503977"/>
      <w:bookmarkStart w:id="9576" w:name="_Toc83042529"/>
      <w:bookmarkStart w:id="9577" w:name="_Toc89854703"/>
      <w:bookmarkStart w:id="9578" w:name="_Toc98667476"/>
      <w:bookmarkStart w:id="9579" w:name="_Toc105752759"/>
      <w:bookmarkStart w:id="9580" w:name="_Toc123150377"/>
      <w:bookmarkStart w:id="9581" w:name="_Toc124163339"/>
      <w:bookmarkStart w:id="9582" w:name="_Toc130913649"/>
      <w:bookmarkStart w:id="9583" w:name="_Toc137373934"/>
      <w:bookmarkStart w:id="9584" w:name="_Toc138892614"/>
      <w:bookmarkStart w:id="9585" w:name="_Toc155216681"/>
      <w:bookmarkStart w:id="9586" w:name="_Toc187261373"/>
      <w:r w:rsidRPr="009202AA">
        <w:t>10.8.2</w:t>
      </w:r>
      <w:r w:rsidRPr="009202AA">
        <w:tab/>
        <w:t>Minimum requirement for MSR operation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6E5EC9E" w14:textId="77777777" w:rsidR="004C4A70" w:rsidRPr="009202AA" w:rsidRDefault="004C4A70" w:rsidP="005A3761">
      <w:pPr>
        <w:pStyle w:val="Heading4"/>
      </w:pPr>
      <w:bookmarkStart w:id="9587" w:name="_Toc21096832"/>
      <w:bookmarkStart w:id="9588" w:name="_Toc29763799"/>
      <w:bookmarkStart w:id="9589" w:name="_Toc36030270"/>
      <w:bookmarkStart w:id="9590" w:name="_Toc37180170"/>
      <w:bookmarkStart w:id="9591" w:name="_Toc45869870"/>
      <w:bookmarkStart w:id="9592" w:name="_Toc52555676"/>
      <w:bookmarkStart w:id="9593" w:name="_Toc61113139"/>
      <w:bookmarkStart w:id="9594" w:name="_Toc67912023"/>
      <w:bookmarkStart w:id="9595" w:name="_Toc74840843"/>
      <w:bookmarkStart w:id="9596" w:name="_Toc76503978"/>
      <w:bookmarkStart w:id="9597" w:name="_Toc83042530"/>
      <w:bookmarkStart w:id="9598" w:name="_Toc89854704"/>
      <w:bookmarkStart w:id="9599" w:name="_Toc98667477"/>
      <w:bookmarkStart w:id="9600" w:name="_Toc105752760"/>
      <w:bookmarkStart w:id="9601" w:name="_Toc123150378"/>
      <w:bookmarkStart w:id="9602" w:name="_Toc124163340"/>
      <w:bookmarkStart w:id="9603" w:name="_Toc130913650"/>
      <w:bookmarkStart w:id="9604" w:name="_Toc137373935"/>
      <w:bookmarkStart w:id="9605" w:name="_Toc138892615"/>
      <w:bookmarkStart w:id="9606" w:name="_Toc155216682"/>
      <w:bookmarkStart w:id="9607" w:name="_Toc187261374"/>
      <w:r w:rsidRPr="009202AA">
        <w:t>10.8.2.1</w:t>
      </w:r>
      <w:r w:rsidRPr="009202AA">
        <w:tab/>
        <w:t>General intermodulation minimum requirement</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8" w:name="_Toc21096833"/>
      <w:bookmarkStart w:id="9609" w:name="_Toc29763800"/>
      <w:bookmarkStart w:id="9610" w:name="_Toc36030271"/>
      <w:bookmarkStart w:id="9611" w:name="_Toc37180171"/>
      <w:bookmarkStart w:id="9612" w:name="_Toc45869871"/>
      <w:bookmarkStart w:id="9613" w:name="_Toc52555677"/>
      <w:bookmarkStart w:id="9614" w:name="_Toc61113140"/>
      <w:bookmarkStart w:id="9615" w:name="_Toc67912024"/>
      <w:bookmarkStart w:id="9616" w:name="_Toc74840844"/>
      <w:bookmarkStart w:id="9617" w:name="_Toc76503979"/>
      <w:bookmarkStart w:id="9618" w:name="_Toc83042531"/>
      <w:bookmarkStart w:id="9619" w:name="_Toc89854705"/>
      <w:bookmarkStart w:id="9620" w:name="_Toc98667478"/>
      <w:bookmarkStart w:id="9621" w:name="_Toc105752761"/>
      <w:bookmarkStart w:id="9622" w:name="_Toc123150379"/>
      <w:bookmarkStart w:id="9623" w:name="_Toc124163341"/>
      <w:bookmarkStart w:id="9624" w:name="_Toc130913651"/>
      <w:bookmarkStart w:id="9625" w:name="_Toc137373936"/>
      <w:bookmarkStart w:id="9626" w:name="_Toc138892616"/>
      <w:bookmarkStart w:id="9627" w:name="_Toc155216683"/>
      <w:bookmarkStart w:id="9628" w:name="_Toc187261375"/>
      <w:r w:rsidRPr="009202AA">
        <w:t>10.8.2.2</w:t>
      </w:r>
      <w:r w:rsidRPr="009202AA">
        <w:tab/>
        <w:t>General narrowband intermodulation 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9" w:name="_Toc21096834"/>
      <w:bookmarkStart w:id="9630" w:name="_Toc29763801"/>
      <w:bookmarkStart w:id="9631" w:name="_Toc36030272"/>
      <w:bookmarkStart w:id="9632" w:name="_Toc37180172"/>
      <w:bookmarkStart w:id="9633" w:name="_Toc45869872"/>
      <w:bookmarkStart w:id="9634" w:name="_Toc52555678"/>
      <w:bookmarkStart w:id="9635" w:name="_Toc61113141"/>
      <w:bookmarkStart w:id="9636" w:name="_Toc67912025"/>
      <w:bookmarkStart w:id="9637" w:name="_Toc74840845"/>
      <w:bookmarkStart w:id="9638" w:name="_Toc76503980"/>
      <w:bookmarkStart w:id="9639" w:name="_Toc83042532"/>
      <w:bookmarkStart w:id="9640" w:name="_Toc89854706"/>
      <w:bookmarkStart w:id="9641" w:name="_Toc98667479"/>
      <w:bookmarkStart w:id="9642" w:name="_Toc105752762"/>
      <w:bookmarkStart w:id="9643" w:name="_Toc123150380"/>
      <w:bookmarkStart w:id="9644" w:name="_Toc124163342"/>
      <w:bookmarkStart w:id="9645" w:name="_Toc130913652"/>
      <w:bookmarkStart w:id="9646" w:name="_Toc137373937"/>
      <w:bookmarkStart w:id="9647" w:name="_Toc138892617"/>
      <w:bookmarkStart w:id="9648" w:name="_Toc155216684"/>
      <w:bookmarkStart w:id="9649" w:name="_Toc187261376"/>
      <w:r w:rsidRPr="009202AA">
        <w:t>10.8.3</w:t>
      </w:r>
      <w:r w:rsidRPr="009202AA">
        <w:tab/>
        <w:t>Minimum requirement for single RAT UTRA operation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50" w:name="_Toc21096835"/>
      <w:bookmarkStart w:id="9651" w:name="_Toc29763802"/>
      <w:bookmarkStart w:id="9652" w:name="_Toc36030273"/>
      <w:bookmarkStart w:id="9653" w:name="_Toc37180173"/>
      <w:bookmarkStart w:id="9654" w:name="_Toc45869873"/>
      <w:bookmarkStart w:id="9655" w:name="_Toc52555679"/>
      <w:bookmarkStart w:id="9656" w:name="_Toc61113142"/>
      <w:bookmarkStart w:id="9657" w:name="_Toc67912026"/>
      <w:bookmarkStart w:id="9658" w:name="_Toc74840846"/>
      <w:bookmarkStart w:id="9659" w:name="_Toc76503981"/>
      <w:bookmarkStart w:id="9660" w:name="_Toc83042533"/>
      <w:bookmarkStart w:id="9661" w:name="_Toc89854707"/>
      <w:bookmarkStart w:id="9662" w:name="_Toc98667480"/>
      <w:bookmarkStart w:id="9663" w:name="_Toc105752763"/>
      <w:bookmarkStart w:id="9664" w:name="_Toc123150381"/>
      <w:bookmarkStart w:id="9665" w:name="_Toc124163343"/>
      <w:bookmarkStart w:id="9666" w:name="_Toc130913653"/>
      <w:bookmarkStart w:id="9667" w:name="_Toc137373938"/>
      <w:bookmarkStart w:id="9668" w:name="_Toc138892618"/>
      <w:bookmarkStart w:id="9669" w:name="_Toc155216685"/>
      <w:bookmarkStart w:id="9670" w:name="_Toc187261377"/>
      <w:r w:rsidRPr="009202AA">
        <w:t>10.8.4</w:t>
      </w:r>
      <w:r w:rsidRPr="009202AA">
        <w:tab/>
        <w:t>Minimum requirement for single RAT E- UTRA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1" w:name="_Toc21096836"/>
      <w:bookmarkStart w:id="9672" w:name="_Toc29763803"/>
      <w:bookmarkStart w:id="9673" w:name="_Toc36030274"/>
      <w:bookmarkStart w:id="9674" w:name="_Toc37180174"/>
      <w:bookmarkStart w:id="9675" w:name="_Toc45869874"/>
      <w:bookmarkStart w:id="9676" w:name="_Toc52555680"/>
      <w:bookmarkStart w:id="9677" w:name="_Toc61113143"/>
      <w:bookmarkStart w:id="9678" w:name="_Toc67912027"/>
      <w:bookmarkStart w:id="9679" w:name="_Toc74840847"/>
      <w:bookmarkStart w:id="9680" w:name="_Toc76503982"/>
      <w:bookmarkStart w:id="9681" w:name="_Toc83042534"/>
      <w:bookmarkStart w:id="9682" w:name="_Toc89854708"/>
      <w:bookmarkStart w:id="9683" w:name="_Toc98667481"/>
      <w:bookmarkStart w:id="9684" w:name="_Toc105752764"/>
      <w:bookmarkStart w:id="9685" w:name="_Toc123150382"/>
      <w:bookmarkStart w:id="9686" w:name="_Toc124163344"/>
      <w:bookmarkStart w:id="9687" w:name="_Toc130913654"/>
      <w:bookmarkStart w:id="9688" w:name="_Toc137373939"/>
      <w:bookmarkStart w:id="9689" w:name="_Toc138892619"/>
      <w:bookmarkStart w:id="9690" w:name="_Toc155216686"/>
      <w:bookmarkStart w:id="9691" w:name="_Toc187261378"/>
      <w:r w:rsidRPr="009202AA">
        <w:t>10.9</w:t>
      </w:r>
      <w:r w:rsidRPr="009202AA">
        <w:tab/>
        <w:t>OTA In-channel selectivity</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21088491" w14:textId="77777777" w:rsidR="004C4A70" w:rsidRPr="009202AA" w:rsidRDefault="004C4A70" w:rsidP="005A3761">
      <w:pPr>
        <w:pStyle w:val="Heading3"/>
      </w:pPr>
      <w:bookmarkStart w:id="9692" w:name="_Toc21096837"/>
      <w:bookmarkStart w:id="9693" w:name="_Toc29763804"/>
      <w:bookmarkStart w:id="9694" w:name="_Toc36030275"/>
      <w:bookmarkStart w:id="9695" w:name="_Toc37180175"/>
      <w:bookmarkStart w:id="9696" w:name="_Toc45869875"/>
      <w:bookmarkStart w:id="9697" w:name="_Toc52555681"/>
      <w:bookmarkStart w:id="9698" w:name="_Toc61113144"/>
      <w:bookmarkStart w:id="9699" w:name="_Toc67912028"/>
      <w:bookmarkStart w:id="9700" w:name="_Toc74840848"/>
      <w:bookmarkStart w:id="9701" w:name="_Toc76503983"/>
      <w:bookmarkStart w:id="9702" w:name="_Toc83042535"/>
      <w:bookmarkStart w:id="9703" w:name="_Toc89854709"/>
      <w:bookmarkStart w:id="9704" w:name="_Toc98667482"/>
      <w:bookmarkStart w:id="9705" w:name="_Toc105752765"/>
      <w:bookmarkStart w:id="9706" w:name="_Toc123150383"/>
      <w:bookmarkStart w:id="9707" w:name="_Toc124163345"/>
      <w:bookmarkStart w:id="9708" w:name="_Toc130913655"/>
      <w:bookmarkStart w:id="9709" w:name="_Toc137373940"/>
      <w:bookmarkStart w:id="9710" w:name="_Toc138892620"/>
      <w:bookmarkStart w:id="9711" w:name="_Toc155216687"/>
      <w:bookmarkStart w:id="9712" w:name="_Toc187261379"/>
      <w:r w:rsidRPr="009202AA">
        <w:t>10.9.1</w:t>
      </w:r>
      <w:r w:rsidRPr="009202AA">
        <w:tab/>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3" w:name="_Toc21096838"/>
      <w:bookmarkStart w:id="9714" w:name="_Toc29763805"/>
      <w:bookmarkStart w:id="9715" w:name="_Toc36030276"/>
      <w:bookmarkStart w:id="9716" w:name="_Toc37180176"/>
      <w:bookmarkStart w:id="9717" w:name="_Toc45869876"/>
      <w:bookmarkStart w:id="9718" w:name="_Toc52555682"/>
      <w:bookmarkStart w:id="9719" w:name="_Toc61113145"/>
      <w:bookmarkStart w:id="9720" w:name="_Toc67912029"/>
      <w:bookmarkStart w:id="9721" w:name="_Toc74840849"/>
      <w:bookmarkStart w:id="9722" w:name="_Toc76503984"/>
      <w:bookmarkStart w:id="9723" w:name="_Toc83042536"/>
      <w:bookmarkStart w:id="9724" w:name="_Toc89854710"/>
      <w:bookmarkStart w:id="9725" w:name="_Toc98667483"/>
      <w:bookmarkStart w:id="9726" w:name="_Toc105752766"/>
      <w:bookmarkStart w:id="9727" w:name="_Toc123150384"/>
      <w:bookmarkStart w:id="9728" w:name="_Toc124163346"/>
      <w:bookmarkStart w:id="9729" w:name="_Toc130913656"/>
      <w:bookmarkStart w:id="9730" w:name="_Toc137373941"/>
      <w:bookmarkStart w:id="9731" w:name="_Toc138892621"/>
      <w:bookmarkStart w:id="9732" w:name="_Toc155216688"/>
      <w:bookmarkStart w:id="9733" w:name="_Toc187261380"/>
      <w:r w:rsidRPr="009202AA">
        <w:t>10.9.2</w:t>
      </w:r>
      <w:r w:rsidRPr="009202AA">
        <w:tab/>
        <w:t>Minimum requirement for MSR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734" w:name="_Toc21096839"/>
      <w:bookmarkStart w:id="9735" w:name="_Toc29763806"/>
      <w:bookmarkStart w:id="9736" w:name="_Toc36030277"/>
      <w:bookmarkStart w:id="9737" w:name="_Toc37180177"/>
      <w:bookmarkStart w:id="9738" w:name="_Toc45869877"/>
      <w:bookmarkStart w:id="9739" w:name="_Toc52555683"/>
      <w:bookmarkStart w:id="9740" w:name="_Toc61113146"/>
      <w:bookmarkStart w:id="9741" w:name="_Toc67912030"/>
      <w:bookmarkStart w:id="9742" w:name="_Toc74840850"/>
      <w:bookmarkStart w:id="9743" w:name="_Toc76503985"/>
      <w:bookmarkStart w:id="9744" w:name="_Toc83042537"/>
      <w:bookmarkStart w:id="9745" w:name="_Toc89854711"/>
      <w:bookmarkStart w:id="9746" w:name="_Toc98667484"/>
      <w:bookmarkStart w:id="9747" w:name="_Toc105752767"/>
      <w:bookmarkStart w:id="9748" w:name="_Toc123150385"/>
      <w:bookmarkStart w:id="9749" w:name="_Toc124163347"/>
      <w:bookmarkStart w:id="9750" w:name="_Toc130913657"/>
      <w:bookmarkStart w:id="9751" w:name="_Toc137373942"/>
      <w:bookmarkStart w:id="9752" w:name="_Toc138892622"/>
      <w:bookmarkStart w:id="9753" w:name="_Toc155216689"/>
      <w:bookmarkStart w:id="9754" w:name="_Toc187261381"/>
      <w:r w:rsidRPr="009202AA">
        <w:t>10.9.3</w:t>
      </w:r>
      <w:r w:rsidRPr="009202AA">
        <w:tab/>
        <w:t>Minimum requirement for single RAT UTRA operation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5" w:name="_Toc21096840"/>
      <w:bookmarkStart w:id="9756" w:name="_Toc29763807"/>
      <w:bookmarkStart w:id="9757" w:name="_Toc36030278"/>
      <w:bookmarkStart w:id="9758" w:name="_Toc37180178"/>
      <w:bookmarkStart w:id="9759" w:name="_Toc45869878"/>
      <w:bookmarkStart w:id="9760" w:name="_Toc52555684"/>
      <w:bookmarkStart w:id="9761" w:name="_Toc61113147"/>
      <w:bookmarkStart w:id="9762" w:name="_Toc67912031"/>
      <w:bookmarkStart w:id="9763" w:name="_Toc74840851"/>
      <w:bookmarkStart w:id="9764" w:name="_Toc76503986"/>
      <w:bookmarkStart w:id="9765" w:name="_Toc83042538"/>
      <w:bookmarkStart w:id="9766" w:name="_Toc89854712"/>
      <w:bookmarkStart w:id="9767" w:name="_Toc98667485"/>
      <w:bookmarkStart w:id="9768" w:name="_Toc105752768"/>
      <w:bookmarkStart w:id="9769" w:name="_Toc123150386"/>
      <w:bookmarkStart w:id="9770" w:name="_Toc124163348"/>
      <w:bookmarkStart w:id="9771" w:name="_Toc130913658"/>
      <w:bookmarkStart w:id="9772" w:name="_Toc137373943"/>
      <w:bookmarkStart w:id="9773" w:name="_Toc138892623"/>
      <w:bookmarkStart w:id="9774" w:name="_Toc155216690"/>
      <w:bookmarkStart w:id="9775" w:name="_Toc187261382"/>
      <w:r w:rsidRPr="009202AA">
        <w:t>10.9.4</w:t>
      </w:r>
      <w:r w:rsidRPr="009202AA">
        <w:tab/>
        <w:t>Minimum requirement for single RAT E- UTRA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6" w:name="_Toc21096841"/>
      <w:bookmarkStart w:id="9777" w:name="_Toc29763808"/>
      <w:bookmarkStart w:id="9778" w:name="_Toc36030279"/>
      <w:bookmarkStart w:id="9779" w:name="_Toc37180179"/>
      <w:bookmarkStart w:id="9780" w:name="_Toc45869879"/>
      <w:bookmarkStart w:id="9781" w:name="_Toc52555685"/>
      <w:bookmarkStart w:id="9782" w:name="_Toc61113148"/>
      <w:bookmarkStart w:id="9783" w:name="_Toc67912032"/>
      <w:bookmarkStart w:id="9784" w:name="_Toc74840852"/>
      <w:bookmarkStart w:id="9785" w:name="_Toc76503987"/>
      <w:bookmarkStart w:id="9786" w:name="_Toc83042539"/>
      <w:bookmarkStart w:id="9787" w:name="_Toc89854713"/>
      <w:bookmarkStart w:id="9788" w:name="_Toc98667486"/>
      <w:bookmarkStart w:id="9789" w:name="_Toc105752769"/>
      <w:bookmarkStart w:id="9790" w:name="_Toc123150387"/>
      <w:bookmarkStart w:id="9791" w:name="_Toc124163349"/>
      <w:bookmarkStart w:id="9792" w:name="_Toc130913659"/>
      <w:bookmarkStart w:id="9793" w:name="_Toc137373944"/>
      <w:bookmarkStart w:id="9794" w:name="_Toc138892624"/>
      <w:bookmarkStart w:id="9795" w:name="_Toc155216691"/>
      <w:bookmarkStart w:id="9796" w:name="_Toc187261383"/>
      <w:r w:rsidRPr="009202AA">
        <w:t>11</w:t>
      </w:r>
      <w:r w:rsidRPr="009202AA">
        <w:tab/>
        <w:t>Radiated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CAA939A" w14:textId="77777777" w:rsidR="004C4A70" w:rsidRPr="009202AA" w:rsidRDefault="004C4A70" w:rsidP="00B02698">
      <w:pPr>
        <w:pStyle w:val="Heading2"/>
      </w:pPr>
      <w:bookmarkStart w:id="9797" w:name="_Toc21096842"/>
      <w:bookmarkStart w:id="9798" w:name="_Toc29763809"/>
      <w:bookmarkStart w:id="9799" w:name="_Toc36030280"/>
      <w:bookmarkStart w:id="9800" w:name="_Toc37180180"/>
      <w:bookmarkStart w:id="9801" w:name="_Toc45869880"/>
      <w:bookmarkStart w:id="9802" w:name="_Toc52555686"/>
      <w:bookmarkStart w:id="9803" w:name="_Toc61113149"/>
      <w:bookmarkStart w:id="9804" w:name="_Toc67912033"/>
      <w:bookmarkStart w:id="9805" w:name="_Toc74840853"/>
      <w:bookmarkStart w:id="9806" w:name="_Toc76503988"/>
      <w:bookmarkStart w:id="9807" w:name="_Toc83042540"/>
      <w:bookmarkStart w:id="9808" w:name="_Toc89854714"/>
      <w:bookmarkStart w:id="9809" w:name="_Toc98667487"/>
      <w:bookmarkStart w:id="9810" w:name="_Toc105752770"/>
      <w:bookmarkStart w:id="9811" w:name="_Toc123150388"/>
      <w:bookmarkStart w:id="9812" w:name="_Toc124163350"/>
      <w:bookmarkStart w:id="9813" w:name="_Toc130913660"/>
      <w:bookmarkStart w:id="9814" w:name="_Toc137373945"/>
      <w:bookmarkStart w:id="9815" w:name="_Toc138892625"/>
      <w:bookmarkStart w:id="9816" w:name="_Toc155216692"/>
      <w:bookmarkStart w:id="9817" w:name="_Toc187261384"/>
      <w:r w:rsidRPr="009202AA">
        <w:t>11.1</w:t>
      </w:r>
      <w:r w:rsidRPr="009202AA">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6ED6AE4" w14:textId="77777777" w:rsidR="004C4A70" w:rsidRPr="009202AA" w:rsidRDefault="004C4A70" w:rsidP="00B02698">
      <w:pPr>
        <w:pStyle w:val="Heading3"/>
      </w:pPr>
      <w:bookmarkStart w:id="9818" w:name="_Toc21096843"/>
      <w:bookmarkStart w:id="9819" w:name="_Toc29763810"/>
      <w:bookmarkStart w:id="9820" w:name="_Toc36030281"/>
      <w:bookmarkStart w:id="9821" w:name="_Toc37180181"/>
      <w:bookmarkStart w:id="9822" w:name="_Toc45869881"/>
      <w:bookmarkStart w:id="9823" w:name="_Toc52555687"/>
      <w:bookmarkStart w:id="9824" w:name="_Toc61113150"/>
      <w:bookmarkStart w:id="9825" w:name="_Toc67912034"/>
      <w:bookmarkStart w:id="9826" w:name="_Toc74840854"/>
      <w:bookmarkStart w:id="9827" w:name="_Toc76503989"/>
      <w:bookmarkStart w:id="9828" w:name="_Toc83042541"/>
      <w:bookmarkStart w:id="9829" w:name="_Toc89854715"/>
      <w:bookmarkStart w:id="9830" w:name="_Toc98667488"/>
      <w:bookmarkStart w:id="9831" w:name="_Toc105752771"/>
      <w:bookmarkStart w:id="9832" w:name="_Toc123150389"/>
      <w:bookmarkStart w:id="9833" w:name="_Toc124163351"/>
      <w:bookmarkStart w:id="9834" w:name="_Toc130913661"/>
      <w:bookmarkStart w:id="9835" w:name="_Toc137373946"/>
      <w:bookmarkStart w:id="9836" w:name="_Toc138892626"/>
      <w:bookmarkStart w:id="9837" w:name="_Toc155216693"/>
      <w:bookmarkStart w:id="9838" w:name="_Toc187261385"/>
      <w:r w:rsidRPr="009202AA">
        <w:t>11.1.1</w:t>
      </w:r>
      <w:r w:rsidRPr="009202AA">
        <w:tab/>
        <w:t>OTA demodulation branches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9" w:name="_Toc21096844"/>
      <w:bookmarkStart w:id="9840" w:name="_Toc29763811"/>
      <w:bookmarkStart w:id="9841" w:name="_Toc36030282"/>
      <w:bookmarkStart w:id="9842" w:name="_Toc37180182"/>
      <w:bookmarkStart w:id="9843" w:name="_Toc45869882"/>
      <w:bookmarkStart w:id="9844" w:name="_Toc52555688"/>
      <w:bookmarkStart w:id="9845" w:name="_Toc61113151"/>
      <w:bookmarkStart w:id="9846" w:name="_Toc67912035"/>
      <w:bookmarkStart w:id="9847" w:name="_Toc74840855"/>
      <w:bookmarkStart w:id="9848" w:name="_Toc76503990"/>
      <w:bookmarkStart w:id="9849" w:name="_Toc83042542"/>
      <w:bookmarkStart w:id="9850" w:name="_Toc89854716"/>
      <w:bookmarkStart w:id="9851" w:name="_Toc98667489"/>
      <w:bookmarkStart w:id="9852" w:name="_Toc105752772"/>
      <w:bookmarkStart w:id="9853" w:name="_Toc123150390"/>
      <w:bookmarkStart w:id="9854" w:name="_Toc124163352"/>
      <w:bookmarkStart w:id="9855" w:name="_Toc130913662"/>
      <w:bookmarkStart w:id="9856" w:name="_Toc137373947"/>
      <w:bookmarkStart w:id="9857" w:name="_Toc138892627"/>
      <w:bookmarkStart w:id="9858" w:name="_Toc155216694"/>
      <w:bookmarkStart w:id="9859" w:name="_Toc187261386"/>
      <w:r w:rsidRPr="009202AA">
        <w:t>11.1.2</w:t>
      </w:r>
      <w:r w:rsidRPr="009202AA">
        <w:tab/>
        <w:t>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35pt" o:ole="" fillcolor="window">
            <v:imagedata r:id="rId86" o:title=""/>
          </v:shape>
          <o:OLEObject Type="Embed" ProgID="Equation.3" ShapeID="_x0000_i1119" DrawAspect="Content" ObjectID="_1804698967"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65pt" o:ole="" fillcolor="window">
            <v:imagedata r:id="rId88" o:title=""/>
          </v:shape>
          <o:OLEObject Type="Embed" ProgID="Equation.3" ShapeID="_x0000_i1120" DrawAspect="Content" ObjectID="_1804698968"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65pt" o:ole="" fillcolor="window">
            <v:imagedata r:id="rId90" o:title=""/>
          </v:shape>
          <o:OLEObject Type="Embed" ProgID="Equation.3" ShapeID="_x0000_i1121" DrawAspect="Content" ObjectID="_1804698969"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65pt;height:25.65pt" o:ole="" fillcolor="window">
            <v:imagedata r:id="rId92" o:title=""/>
          </v:shape>
          <o:OLEObject Type="Embed" ProgID="Equation.3" ShapeID="_x0000_i1122" DrawAspect="Content" ObjectID="_1804698970"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65pt;height:10pt" o:ole="" fillcolor="window">
            <v:imagedata r:id="rId94" o:title=""/>
          </v:shape>
          <o:OLEObject Type="Embed" ProgID="Equation.3" ShapeID="_x0000_i1123" DrawAspect="Content" ObjectID="_1804698971"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60" w:name="_Toc21096845"/>
      <w:bookmarkStart w:id="9861" w:name="_Toc29763812"/>
      <w:bookmarkStart w:id="9862" w:name="_Toc36030283"/>
      <w:bookmarkStart w:id="9863" w:name="_Toc37180183"/>
      <w:bookmarkStart w:id="9864" w:name="_Toc45869883"/>
      <w:bookmarkStart w:id="9865" w:name="_Toc52555689"/>
      <w:bookmarkStart w:id="9866" w:name="_Toc61113152"/>
      <w:bookmarkStart w:id="9867" w:name="_Toc67912036"/>
      <w:bookmarkStart w:id="9868" w:name="_Toc74840856"/>
      <w:bookmarkStart w:id="9869" w:name="_Toc76503991"/>
      <w:bookmarkStart w:id="9870" w:name="_Toc83042543"/>
      <w:bookmarkStart w:id="9871" w:name="_Toc89854717"/>
      <w:bookmarkStart w:id="9872" w:name="_Toc98667490"/>
      <w:bookmarkStart w:id="9873" w:name="_Toc105752773"/>
      <w:bookmarkStart w:id="9874" w:name="_Toc123150391"/>
      <w:bookmarkStart w:id="9875" w:name="_Toc124163353"/>
      <w:bookmarkStart w:id="9876" w:name="_Toc130913663"/>
      <w:bookmarkStart w:id="9877" w:name="_Toc137373948"/>
      <w:bookmarkStart w:id="9878" w:name="_Toc138892628"/>
      <w:bookmarkStart w:id="9879" w:name="_Toc155216695"/>
      <w:bookmarkStart w:id="9880" w:name="_Toc187261387"/>
      <w:r w:rsidRPr="009202AA">
        <w:t>11.1.3</w:t>
      </w:r>
      <w:r w:rsidRPr="009202AA">
        <w:tab/>
        <w:t>E-UTRA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04698972"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04698973"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04698974"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04698975"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1" w:name="_Toc21096846"/>
      <w:bookmarkStart w:id="9882" w:name="_Toc29763813"/>
      <w:bookmarkStart w:id="9883" w:name="_Toc36030284"/>
      <w:bookmarkStart w:id="9884" w:name="_Toc37180184"/>
      <w:bookmarkStart w:id="9885" w:name="_Toc45869884"/>
      <w:bookmarkStart w:id="9886" w:name="_Toc52555690"/>
      <w:bookmarkStart w:id="9887" w:name="_Toc61113153"/>
      <w:bookmarkStart w:id="9888" w:name="_Toc67912037"/>
      <w:bookmarkStart w:id="9889" w:name="_Toc74840857"/>
      <w:bookmarkStart w:id="9890" w:name="_Toc76503992"/>
      <w:bookmarkStart w:id="9891" w:name="_Toc83042544"/>
      <w:bookmarkStart w:id="9892" w:name="_Toc89854718"/>
      <w:bookmarkStart w:id="9893" w:name="_Toc98667491"/>
      <w:bookmarkStart w:id="9894" w:name="_Toc105752774"/>
      <w:bookmarkStart w:id="9895" w:name="_Toc123150392"/>
      <w:bookmarkStart w:id="9896" w:name="_Toc124163354"/>
      <w:bookmarkStart w:id="9897" w:name="_Toc130913664"/>
      <w:bookmarkStart w:id="9898" w:name="_Toc137373949"/>
      <w:bookmarkStart w:id="9899" w:name="_Toc138892629"/>
      <w:bookmarkStart w:id="9900" w:name="_Toc155216696"/>
      <w:bookmarkStart w:id="9901" w:name="_Toc187261388"/>
      <w:r w:rsidRPr="009202AA">
        <w:t>11.2</w:t>
      </w:r>
      <w:r w:rsidRPr="009202AA">
        <w:tab/>
        <w:t>Minimum requirements for MSR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2" w:name="_Toc21096847"/>
      <w:bookmarkStart w:id="9903" w:name="_Toc29763814"/>
      <w:bookmarkStart w:id="9904" w:name="_Toc36030285"/>
      <w:bookmarkStart w:id="9905" w:name="_Toc37180185"/>
      <w:bookmarkStart w:id="9906" w:name="_Toc45869885"/>
      <w:bookmarkStart w:id="9907" w:name="_Toc52555691"/>
      <w:bookmarkStart w:id="9908" w:name="_Toc61113154"/>
      <w:bookmarkStart w:id="9909" w:name="_Toc67912038"/>
      <w:bookmarkStart w:id="9910" w:name="_Toc74840858"/>
      <w:bookmarkStart w:id="9911" w:name="_Toc76503993"/>
      <w:bookmarkStart w:id="9912" w:name="_Toc83042545"/>
      <w:bookmarkStart w:id="9913" w:name="_Toc89854719"/>
      <w:bookmarkStart w:id="9914" w:name="_Toc98667492"/>
      <w:bookmarkStart w:id="9915" w:name="_Toc105752775"/>
      <w:bookmarkStart w:id="9916" w:name="_Toc123150393"/>
      <w:bookmarkStart w:id="9917" w:name="_Toc124163355"/>
      <w:bookmarkStart w:id="9918" w:name="_Toc130913665"/>
      <w:bookmarkStart w:id="9919" w:name="_Toc137373950"/>
      <w:bookmarkStart w:id="9920" w:name="_Toc138892630"/>
      <w:bookmarkStart w:id="9921" w:name="_Toc155216697"/>
      <w:bookmarkStart w:id="9922" w:name="_Toc187261389"/>
      <w:r w:rsidRPr="009202AA">
        <w:t>11.3</w:t>
      </w:r>
      <w:r w:rsidRPr="009202AA">
        <w:tab/>
        <w:t>Minimum requirements for UTRA operation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3" w:name="_Toc21096848"/>
      <w:bookmarkStart w:id="9924" w:name="_Toc29763815"/>
      <w:bookmarkStart w:id="9925" w:name="_Toc36030286"/>
      <w:bookmarkStart w:id="9926" w:name="_Toc37180186"/>
      <w:bookmarkStart w:id="9927" w:name="_Toc45869886"/>
      <w:bookmarkStart w:id="9928" w:name="_Toc52555692"/>
      <w:bookmarkStart w:id="9929" w:name="_Toc61113155"/>
      <w:bookmarkStart w:id="9930" w:name="_Toc67912039"/>
      <w:bookmarkStart w:id="9931" w:name="_Toc74840859"/>
      <w:bookmarkStart w:id="9932" w:name="_Toc76503994"/>
      <w:bookmarkStart w:id="9933" w:name="_Toc83042546"/>
      <w:bookmarkStart w:id="9934" w:name="_Toc89854720"/>
      <w:bookmarkStart w:id="9935" w:name="_Toc98667493"/>
      <w:bookmarkStart w:id="9936" w:name="_Toc105752776"/>
      <w:bookmarkStart w:id="9937" w:name="_Toc123150394"/>
      <w:bookmarkStart w:id="9938" w:name="_Toc124163356"/>
      <w:bookmarkStart w:id="9939" w:name="_Toc130913666"/>
      <w:bookmarkStart w:id="9940" w:name="_Toc137373951"/>
      <w:bookmarkStart w:id="9941" w:name="_Toc138892631"/>
      <w:bookmarkStart w:id="9942" w:name="_Toc155216698"/>
      <w:bookmarkStart w:id="9943" w:name="_Toc187261390"/>
      <w:r w:rsidRPr="009202AA">
        <w:t>11.4</w:t>
      </w:r>
      <w:r w:rsidRPr="009202AA">
        <w:tab/>
        <w:t>Minimum requirements for E-UTRA operation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4" w:name="_Toc21096849"/>
      <w:bookmarkStart w:id="9945" w:name="_Toc29763816"/>
      <w:bookmarkStart w:id="9946" w:name="_Toc36030287"/>
      <w:bookmarkStart w:id="9947" w:name="_Toc37180187"/>
      <w:bookmarkStart w:id="9948" w:name="_Toc45869887"/>
      <w:bookmarkStart w:id="9949" w:name="_Toc52555693"/>
      <w:bookmarkStart w:id="9950" w:name="_Toc61113156"/>
      <w:bookmarkStart w:id="9951" w:name="_Toc67912040"/>
      <w:bookmarkStart w:id="9952" w:name="_Toc74840860"/>
      <w:bookmarkStart w:id="9953" w:name="_Toc76503995"/>
      <w:bookmarkStart w:id="9954" w:name="_Toc83042547"/>
      <w:bookmarkStart w:id="9955" w:name="_Toc89854721"/>
      <w:bookmarkStart w:id="9956" w:name="_Toc98667494"/>
      <w:bookmarkStart w:id="9957" w:name="_Toc105752777"/>
      <w:bookmarkStart w:id="9958" w:name="_Toc123150395"/>
      <w:bookmarkStart w:id="9959" w:name="_Toc124163357"/>
      <w:bookmarkStart w:id="9960" w:name="_Toc130913667"/>
      <w:bookmarkStart w:id="9961" w:name="_Toc137373952"/>
      <w:bookmarkStart w:id="9962" w:name="_Toc138892632"/>
      <w:bookmarkStart w:id="9963" w:name="_Toc155216699"/>
      <w:bookmarkStart w:id="9964" w:name="_Toc187261391"/>
      <w:r w:rsidRPr="009202AA">
        <w:t>Annex A (normative):</w:t>
      </w:r>
      <w:r w:rsidRPr="009202AA">
        <w:br/>
        <w:t>Environmental requirements for the BS equipment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5" w:name="_Toc21096850"/>
      <w:bookmarkStart w:id="9966" w:name="_Toc29763817"/>
      <w:bookmarkStart w:id="9967" w:name="_Toc36030288"/>
      <w:bookmarkStart w:id="9968" w:name="_Toc37180188"/>
      <w:bookmarkStart w:id="9969" w:name="_Toc45869888"/>
      <w:bookmarkStart w:id="9970" w:name="_Toc52555694"/>
      <w:bookmarkStart w:id="9971" w:name="_Toc61113157"/>
      <w:bookmarkStart w:id="9972" w:name="_Toc67912041"/>
      <w:bookmarkStart w:id="9973" w:name="_Toc74840861"/>
      <w:bookmarkStart w:id="9974" w:name="_Toc76503996"/>
      <w:bookmarkStart w:id="9975" w:name="_Toc83042548"/>
      <w:bookmarkStart w:id="9976" w:name="_Toc89854722"/>
      <w:bookmarkStart w:id="9977" w:name="_Toc98667495"/>
      <w:bookmarkStart w:id="9978" w:name="_Toc105752778"/>
      <w:bookmarkStart w:id="9979" w:name="_Toc123150396"/>
      <w:bookmarkStart w:id="9980" w:name="_Toc124163358"/>
      <w:bookmarkStart w:id="9981" w:name="_Toc130913668"/>
      <w:bookmarkStart w:id="9982" w:name="_Toc137373953"/>
      <w:bookmarkStart w:id="9983" w:name="_Toc138892633"/>
      <w:bookmarkStart w:id="9984" w:name="_Toc155216700"/>
      <w:bookmarkStart w:id="9985" w:name="_Toc187261392"/>
      <w:r w:rsidRPr="009202AA">
        <w:t xml:space="preserve">Annex B (Informative): </w:t>
      </w:r>
      <w:r w:rsidRPr="009202AA">
        <w:br/>
        <w:t>Calculation of EIRP based on fixed assumption of passive antenna gain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4951AEF" w14:textId="77777777" w:rsidR="004C4A70" w:rsidRPr="009202AA" w:rsidRDefault="004C4A70" w:rsidP="00B02698">
      <w:pPr>
        <w:pStyle w:val="Heading2"/>
      </w:pPr>
      <w:bookmarkStart w:id="9986" w:name="_Toc21096851"/>
      <w:bookmarkStart w:id="9987" w:name="_Toc29763818"/>
      <w:bookmarkStart w:id="9988" w:name="_Toc36030289"/>
      <w:bookmarkStart w:id="9989" w:name="_Toc37180189"/>
      <w:bookmarkStart w:id="9990" w:name="_Toc45869889"/>
      <w:bookmarkStart w:id="9991" w:name="_Toc52555695"/>
      <w:bookmarkStart w:id="9992" w:name="_Toc61113158"/>
      <w:bookmarkStart w:id="9993" w:name="_Toc67912042"/>
      <w:bookmarkStart w:id="9994" w:name="_Toc74840862"/>
      <w:bookmarkStart w:id="9995" w:name="_Toc76503997"/>
      <w:bookmarkStart w:id="9996" w:name="_Toc83042549"/>
      <w:bookmarkStart w:id="9997" w:name="_Toc89854723"/>
      <w:bookmarkStart w:id="9998" w:name="_Toc98667496"/>
      <w:bookmarkStart w:id="9999" w:name="_Toc105752779"/>
      <w:bookmarkStart w:id="10000" w:name="_Toc123150397"/>
      <w:bookmarkStart w:id="10001" w:name="_Toc124163359"/>
      <w:bookmarkStart w:id="10002" w:name="_Toc130913669"/>
      <w:bookmarkStart w:id="10003" w:name="_Toc137373954"/>
      <w:bookmarkStart w:id="10004" w:name="_Toc138892634"/>
      <w:bookmarkStart w:id="10005" w:name="_Toc155216701"/>
      <w:bookmarkStart w:id="10006" w:name="_Toc187261393"/>
      <w:r w:rsidRPr="009202AA">
        <w:t>B.1</w:t>
      </w:r>
      <w:r w:rsidRPr="009202AA">
        <w:tab/>
        <w:t>Calculation of EIRP based on fixed assumption of passive antenna gain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7" w:name="_Toc21096852"/>
      <w:bookmarkStart w:id="10008" w:name="_Toc29763819"/>
      <w:bookmarkStart w:id="10009" w:name="_Toc36030290"/>
      <w:bookmarkStart w:id="10010" w:name="_Toc37180190"/>
      <w:bookmarkStart w:id="10011" w:name="_Toc45869890"/>
      <w:bookmarkStart w:id="10012" w:name="_Toc52555696"/>
      <w:bookmarkStart w:id="10013" w:name="_Toc61113159"/>
      <w:bookmarkStart w:id="10014" w:name="_Toc67912043"/>
      <w:bookmarkStart w:id="10015" w:name="_Toc74840863"/>
      <w:bookmarkStart w:id="10016" w:name="_Toc76503998"/>
      <w:bookmarkStart w:id="10017" w:name="_Toc83042550"/>
      <w:bookmarkStart w:id="10018" w:name="_Toc89854724"/>
      <w:bookmarkStart w:id="10019" w:name="_Toc98667497"/>
      <w:bookmarkStart w:id="10020" w:name="_Toc105752780"/>
      <w:bookmarkStart w:id="10021" w:name="_Toc123150398"/>
      <w:bookmarkStart w:id="10022" w:name="_Toc124163360"/>
      <w:bookmarkStart w:id="10023" w:name="_Toc130913670"/>
      <w:bookmarkStart w:id="10024" w:name="_Toc137373955"/>
      <w:bookmarkStart w:id="10025" w:name="_Toc138892635"/>
      <w:bookmarkStart w:id="10026" w:name="_Toc155216702"/>
      <w:bookmarkStart w:id="10027" w:name="_Toc187261394"/>
      <w:bookmarkStart w:id="10028" w:name="historyclause"/>
      <w:r w:rsidRPr="009202AA">
        <w:t>Annex C (informative):</w:t>
      </w:r>
      <w:r w:rsidRPr="009202AA">
        <w:br/>
        <w:t>Change history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8"/>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54AC08" w14:textId="77777777" w:rsidR="00371F40" w:rsidRDefault="00371F40">
      <w:r>
        <w:separator/>
      </w:r>
    </w:p>
  </w:endnote>
  <w:endnote w:type="continuationSeparator" w:id="0">
    <w:p w14:paraId="6F20C66F" w14:textId="77777777" w:rsidR="00371F40" w:rsidRDefault="00371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3EE249" w14:textId="77777777" w:rsidR="00371F40" w:rsidRDefault="00371F40">
      <w:r>
        <w:separator/>
      </w:r>
    </w:p>
  </w:footnote>
  <w:footnote w:type="continuationSeparator" w:id="0">
    <w:p w14:paraId="783A4589" w14:textId="77777777" w:rsidR="00371F40" w:rsidRDefault="00371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01AE92C9"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72D2">
      <w:rPr>
        <w:rFonts w:ascii="Arial" w:hAnsi="Arial" w:cs="Arial"/>
        <w:b/>
        <w:noProof/>
        <w:sz w:val="18"/>
        <w:szCs w:val="18"/>
      </w:rPr>
      <w:t>3GPP TS 37.105 V18.67.0 (20242025-1203)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672A8C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72D2">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236B"/>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1F40"/>
    <w:rsid w:val="003758F7"/>
    <w:rsid w:val="003765B8"/>
    <w:rsid w:val="0038234E"/>
    <w:rsid w:val="00396E6C"/>
    <w:rsid w:val="003B3184"/>
    <w:rsid w:val="003B4088"/>
    <w:rsid w:val="003B6DE1"/>
    <w:rsid w:val="003C0B72"/>
    <w:rsid w:val="003C3971"/>
    <w:rsid w:val="003D0D77"/>
    <w:rsid w:val="003D4C42"/>
    <w:rsid w:val="003D4E32"/>
    <w:rsid w:val="003D6CA4"/>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510"/>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5F796A"/>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207E2"/>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E12CB"/>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02F"/>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0342"/>
    <w:rsid w:val="00D633F5"/>
    <w:rsid w:val="00D63567"/>
    <w:rsid w:val="00D65093"/>
    <w:rsid w:val="00D6593F"/>
    <w:rsid w:val="00D675A9"/>
    <w:rsid w:val="00D738D6"/>
    <w:rsid w:val="00D74537"/>
    <w:rsid w:val="00D755EB"/>
    <w:rsid w:val="00D76048"/>
    <w:rsid w:val="00D820A8"/>
    <w:rsid w:val="00D82F01"/>
    <w:rsid w:val="00D8396A"/>
    <w:rsid w:val="00D872D2"/>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1A6C"/>
    <w:rsid w:val="00F961E2"/>
    <w:rsid w:val="00F96D3F"/>
    <w:rsid w:val="00FA1266"/>
    <w:rsid w:val="00FA4BBA"/>
    <w:rsid w:val="00FB13C1"/>
    <w:rsid w:val="00FB2017"/>
    <w:rsid w:val="00FC1192"/>
    <w:rsid w:val="00FC3C1F"/>
    <w:rsid w:val="00FC68A7"/>
    <w:rsid w:val="00FC7BD1"/>
    <w:rsid w:val="00FE20BD"/>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3</Pages>
  <Words>111177</Words>
  <Characters>633711</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90</cp:revision>
  <cp:lastPrinted>2019-02-25T14:05:00Z</cp:lastPrinted>
  <dcterms:created xsi:type="dcterms:W3CDTF">2022-01-08T17:45:00Z</dcterms:created>
  <dcterms:modified xsi:type="dcterms:W3CDTF">2025-03-28T19:26:00Z</dcterms:modified>
</cp:coreProperties>
</file>