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6D1535C8"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D82F01">
              <w:t>0</w:t>
            </w:r>
            <w:r w:rsidRPr="009202AA">
              <w:t>.</w:t>
            </w:r>
            <w:bookmarkEnd w:id="3"/>
            <w:r w:rsidR="004C4A70" w:rsidRPr="009202AA">
              <w:t>0</w:t>
            </w:r>
            <w:r w:rsidRPr="009202AA">
              <w:t xml:space="preserve"> </w:t>
            </w:r>
            <w:r w:rsidRPr="009202AA">
              <w:rPr>
                <w:sz w:val="32"/>
              </w:rPr>
              <w:t>(</w:t>
            </w:r>
            <w:bookmarkStart w:id="4" w:name="issueDate"/>
            <w:r w:rsidR="005959A0" w:rsidRPr="009202AA">
              <w:rPr>
                <w:sz w:val="32"/>
              </w:rPr>
              <w:t>202</w:t>
            </w:r>
            <w:r w:rsidR="005959A0">
              <w:rPr>
                <w:sz w:val="32"/>
              </w:rPr>
              <w:t>2</w:t>
            </w:r>
            <w:r w:rsidR="004C4A70" w:rsidRPr="009202AA">
              <w:rPr>
                <w:sz w:val="32"/>
              </w:rPr>
              <w:t>-</w:t>
            </w:r>
            <w:bookmarkEnd w:id="4"/>
            <w:r w:rsidR="00D82F01">
              <w:rPr>
                <w:sz w:val="32"/>
              </w:rPr>
              <w:t>12</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9" o:title=""/>
                </v:shape>
                <o:OLEObject Type="Embed" ProgID="Word.Picture.8" ShapeID="_x0000_i1025" DrawAspect="Content" ObjectID="_1734775774"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30A4378B" w:rsidR="00E16509" w:rsidRPr="009202AA" w:rsidRDefault="00E16509" w:rsidP="00133525">
            <w:pPr>
              <w:pStyle w:val="FP"/>
              <w:jc w:val="center"/>
              <w:rPr>
                <w:noProof/>
                <w:sz w:val="18"/>
              </w:rPr>
            </w:pPr>
            <w:r w:rsidRPr="009202AA">
              <w:rPr>
                <w:noProof/>
                <w:sz w:val="18"/>
              </w:rPr>
              <w:t xml:space="preserve">© </w:t>
            </w:r>
            <w:r w:rsidR="00336BAE" w:rsidRPr="009202AA">
              <w:rPr>
                <w:noProof/>
                <w:sz w:val="18"/>
              </w:rPr>
              <w:t>202</w:t>
            </w:r>
            <w:r w:rsidR="005959A0">
              <w:rPr>
                <w:noProof/>
                <w:sz w:val="18"/>
              </w:rPr>
              <w:t>2</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74F49C2B" w14:textId="2A8B130A" w:rsidR="00F761FB" w:rsidRDefault="00F761F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_Toc124162882 \h </w:instrText>
      </w:r>
      <w:r>
        <w:fldChar w:fldCharType="separate"/>
      </w:r>
      <w:r>
        <w:t>11</w:t>
      </w:r>
      <w:r>
        <w:fldChar w:fldCharType="end"/>
      </w:r>
    </w:p>
    <w:p w14:paraId="671814D4" w14:textId="7B2187E6" w:rsidR="00F761FB" w:rsidRDefault="00F761F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_Toc124162883 \h </w:instrText>
      </w:r>
      <w:r>
        <w:fldChar w:fldCharType="separate"/>
      </w:r>
      <w:r>
        <w:t>13</w:t>
      </w:r>
      <w:r>
        <w:fldChar w:fldCharType="end"/>
      </w:r>
    </w:p>
    <w:p w14:paraId="21E408EC" w14:textId="4D20C70B" w:rsidR="00F761FB" w:rsidRDefault="00F761F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_Toc124162884 \h </w:instrText>
      </w:r>
      <w:r>
        <w:fldChar w:fldCharType="separate"/>
      </w:r>
      <w:r>
        <w:t>13</w:t>
      </w:r>
      <w:r>
        <w:fldChar w:fldCharType="end"/>
      </w:r>
    </w:p>
    <w:p w14:paraId="4436FB88" w14:textId="37EDE670" w:rsidR="00F761FB" w:rsidRDefault="00F761F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_Toc124162885 \h </w:instrText>
      </w:r>
      <w:r>
        <w:fldChar w:fldCharType="separate"/>
      </w:r>
      <w:r>
        <w:t>15</w:t>
      </w:r>
      <w:r>
        <w:fldChar w:fldCharType="end"/>
      </w:r>
    </w:p>
    <w:p w14:paraId="0C5C7A49" w14:textId="46AC247B" w:rsidR="00F761FB" w:rsidRDefault="00F761F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_Toc124162886 \h </w:instrText>
      </w:r>
      <w:r>
        <w:fldChar w:fldCharType="separate"/>
      </w:r>
      <w:r>
        <w:t>15</w:t>
      </w:r>
      <w:r>
        <w:fldChar w:fldCharType="end"/>
      </w:r>
    </w:p>
    <w:p w14:paraId="52CBE8E2" w14:textId="00D89863" w:rsidR="00F761FB" w:rsidRDefault="00F761F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_Toc124162887 \h </w:instrText>
      </w:r>
      <w:r>
        <w:fldChar w:fldCharType="separate"/>
      </w:r>
      <w:r>
        <w:t>19</w:t>
      </w:r>
      <w:r>
        <w:fldChar w:fldCharType="end"/>
      </w:r>
    </w:p>
    <w:p w14:paraId="73B1FFF0" w14:textId="2E9A56D8" w:rsidR="00F761FB" w:rsidRDefault="00F761F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_Toc124162888 \h </w:instrText>
      </w:r>
      <w:r>
        <w:fldChar w:fldCharType="separate"/>
      </w:r>
      <w:r>
        <w:t>20</w:t>
      </w:r>
      <w:r>
        <w:fldChar w:fldCharType="end"/>
      </w:r>
    </w:p>
    <w:p w14:paraId="0EB4923A" w14:textId="576CF38C" w:rsidR="00F761FB" w:rsidRDefault="00F761F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_Toc124162889 \h </w:instrText>
      </w:r>
      <w:r>
        <w:fldChar w:fldCharType="separate"/>
      </w:r>
      <w:r>
        <w:t>21</w:t>
      </w:r>
      <w:r>
        <w:fldChar w:fldCharType="end"/>
      </w:r>
    </w:p>
    <w:p w14:paraId="405A6E3F" w14:textId="06D727B3" w:rsidR="00F761FB" w:rsidRDefault="00F761F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_Toc124162890 \h </w:instrText>
      </w:r>
      <w:r>
        <w:fldChar w:fldCharType="separate"/>
      </w:r>
      <w:r>
        <w:t>21</w:t>
      </w:r>
      <w:r>
        <w:fldChar w:fldCharType="end"/>
      </w:r>
    </w:p>
    <w:p w14:paraId="6844430C" w14:textId="386F3871" w:rsidR="00F761FB" w:rsidRDefault="00F761FB">
      <w:pPr>
        <w:pStyle w:val="TOC2"/>
        <w:rPr>
          <w:rFonts w:asciiTheme="minorHAnsi" w:eastAsiaTheme="minorEastAsia" w:hAnsiTheme="minorHAnsi" w:cstheme="minorBidi"/>
          <w:sz w:val="22"/>
          <w:szCs w:val="22"/>
          <w:lang w:eastAsia="en-GB"/>
        </w:rPr>
      </w:pPr>
      <w:r w:rsidRPr="0086761A">
        <w:rPr>
          <w:snapToGrid w:val="0"/>
        </w:rPr>
        <w:t>4.2</w:t>
      </w:r>
      <w:r>
        <w:rPr>
          <w:rFonts w:asciiTheme="minorHAnsi" w:eastAsiaTheme="minorEastAsia" w:hAnsiTheme="minorHAnsi" w:cstheme="minorBidi"/>
          <w:sz w:val="22"/>
          <w:szCs w:val="22"/>
          <w:lang w:eastAsia="en-GB"/>
        </w:rPr>
        <w:tab/>
      </w:r>
      <w:r w:rsidRPr="0086761A">
        <w:rPr>
          <w:snapToGrid w:val="0"/>
        </w:rPr>
        <w:t>Relationship between minimum requirements and test requirements</w:t>
      </w:r>
      <w:r>
        <w:tab/>
      </w:r>
      <w:r>
        <w:fldChar w:fldCharType="begin"/>
      </w:r>
      <w:r>
        <w:instrText xml:space="preserve"> PAGEREF _Toc124162891 \h </w:instrText>
      </w:r>
      <w:r>
        <w:fldChar w:fldCharType="separate"/>
      </w:r>
      <w:r>
        <w:t>22</w:t>
      </w:r>
      <w:r>
        <w:fldChar w:fldCharType="end"/>
      </w:r>
    </w:p>
    <w:p w14:paraId="1DCD0D3C" w14:textId="0FAFE841" w:rsidR="00F761FB" w:rsidRDefault="00F761FB">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_Toc124162892 \h </w:instrText>
      </w:r>
      <w:r>
        <w:fldChar w:fldCharType="separate"/>
      </w:r>
      <w:r>
        <w:t>22</w:t>
      </w:r>
      <w:r>
        <w:fldChar w:fldCharType="end"/>
      </w:r>
    </w:p>
    <w:p w14:paraId="5E818386" w14:textId="7CC8C3AD" w:rsidR="00F761FB" w:rsidRDefault="00F761F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_Toc124162893 \h </w:instrText>
      </w:r>
      <w:r>
        <w:fldChar w:fldCharType="separate"/>
      </w:r>
      <w:r>
        <w:t>23</w:t>
      </w:r>
      <w:r>
        <w:fldChar w:fldCharType="end"/>
      </w:r>
    </w:p>
    <w:p w14:paraId="299F8585" w14:textId="7D8A4AC7" w:rsidR="00F761FB" w:rsidRDefault="00F761FB">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_Toc124162894 \h </w:instrText>
      </w:r>
      <w:r>
        <w:fldChar w:fldCharType="separate"/>
      </w:r>
      <w:r>
        <w:t>24</w:t>
      </w:r>
      <w:r>
        <w:fldChar w:fldCharType="end"/>
      </w:r>
    </w:p>
    <w:p w14:paraId="67D210FC" w14:textId="52BE77B7" w:rsidR="00F761FB" w:rsidRDefault="00F761FB">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_Toc124162895 \h </w:instrText>
      </w:r>
      <w:r>
        <w:fldChar w:fldCharType="separate"/>
      </w:r>
      <w:r>
        <w:t>26</w:t>
      </w:r>
      <w:r>
        <w:fldChar w:fldCharType="end"/>
      </w:r>
    </w:p>
    <w:p w14:paraId="00E2934E" w14:textId="18AFCC7A" w:rsidR="00F761FB" w:rsidRDefault="00F761FB">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_Toc124162896 \h </w:instrText>
      </w:r>
      <w:r>
        <w:fldChar w:fldCharType="separate"/>
      </w:r>
      <w:r>
        <w:t>26</w:t>
      </w:r>
      <w:r>
        <w:fldChar w:fldCharType="end"/>
      </w:r>
    </w:p>
    <w:p w14:paraId="0F39BF33" w14:textId="4A82601B" w:rsidR="00F761FB" w:rsidRDefault="00F761F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_Toc124162897 \h </w:instrText>
      </w:r>
      <w:r>
        <w:fldChar w:fldCharType="separate"/>
      </w:r>
      <w:r>
        <w:t>26</w:t>
      </w:r>
      <w:r>
        <w:fldChar w:fldCharType="end"/>
      </w:r>
    </w:p>
    <w:p w14:paraId="3568D348" w14:textId="08247D67" w:rsidR="00F761FB" w:rsidRDefault="00F761F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_Toc124162898 \h </w:instrText>
      </w:r>
      <w:r>
        <w:fldChar w:fldCharType="separate"/>
      </w:r>
      <w:r>
        <w:t>26</w:t>
      </w:r>
      <w:r>
        <w:fldChar w:fldCharType="end"/>
      </w:r>
    </w:p>
    <w:p w14:paraId="117E48A3" w14:textId="17C957A5" w:rsidR="00F761FB" w:rsidRDefault="00F761F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_Toc124162899 \h </w:instrText>
      </w:r>
      <w:r>
        <w:fldChar w:fldCharType="separate"/>
      </w:r>
      <w:r>
        <w:t>27</w:t>
      </w:r>
      <w:r>
        <w:fldChar w:fldCharType="end"/>
      </w:r>
    </w:p>
    <w:p w14:paraId="34B55E59" w14:textId="4411F121" w:rsidR="00F761FB" w:rsidRDefault="00F761F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_Toc124162900 \h </w:instrText>
      </w:r>
      <w:r>
        <w:fldChar w:fldCharType="separate"/>
      </w:r>
      <w:r>
        <w:t>28</w:t>
      </w:r>
      <w:r>
        <w:fldChar w:fldCharType="end"/>
      </w:r>
    </w:p>
    <w:p w14:paraId="2CF13A99" w14:textId="027F109C" w:rsidR="00F761FB" w:rsidRDefault="00F761F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_Toc124162901 \h </w:instrText>
      </w:r>
      <w:r>
        <w:fldChar w:fldCharType="separate"/>
      </w:r>
      <w:r>
        <w:t>28</w:t>
      </w:r>
      <w:r>
        <w:fldChar w:fldCharType="end"/>
      </w:r>
    </w:p>
    <w:p w14:paraId="3D61D740" w14:textId="481A23F4" w:rsidR="00F761FB" w:rsidRDefault="00F761F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_Toc124162902 \h </w:instrText>
      </w:r>
      <w:r>
        <w:fldChar w:fldCharType="separate"/>
      </w:r>
      <w:r>
        <w:t>29</w:t>
      </w:r>
      <w:r>
        <w:fldChar w:fldCharType="end"/>
      </w:r>
    </w:p>
    <w:p w14:paraId="6D8B79A7" w14:textId="5BCD44D0" w:rsidR="00F761FB" w:rsidRDefault="00F761F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_Toc124162903 \h </w:instrText>
      </w:r>
      <w:r>
        <w:fldChar w:fldCharType="separate"/>
      </w:r>
      <w:r>
        <w:t>32</w:t>
      </w:r>
      <w:r>
        <w:fldChar w:fldCharType="end"/>
      </w:r>
    </w:p>
    <w:p w14:paraId="1AC6FFD8" w14:textId="6F9561A8" w:rsidR="00F761FB" w:rsidRDefault="00F761F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_Toc124162904 \h </w:instrText>
      </w:r>
      <w:r>
        <w:fldChar w:fldCharType="separate"/>
      </w:r>
      <w:r>
        <w:t>34</w:t>
      </w:r>
      <w:r>
        <w:fldChar w:fldCharType="end"/>
      </w:r>
    </w:p>
    <w:p w14:paraId="5F51C4D4" w14:textId="5800CB13" w:rsidR="00F761FB" w:rsidRDefault="00F761F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_Toc124162905 \h </w:instrText>
      </w:r>
      <w:r>
        <w:fldChar w:fldCharType="separate"/>
      </w:r>
      <w:r>
        <w:t>34</w:t>
      </w:r>
      <w:r>
        <w:fldChar w:fldCharType="end"/>
      </w:r>
    </w:p>
    <w:p w14:paraId="5EF8DE2B" w14:textId="2BA7CADA" w:rsidR="00F761FB" w:rsidRDefault="00F761F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_Toc124162906 \h </w:instrText>
      </w:r>
      <w:r>
        <w:fldChar w:fldCharType="separate"/>
      </w:r>
      <w:r>
        <w:t>35</w:t>
      </w:r>
      <w:r>
        <w:fldChar w:fldCharType="end"/>
      </w:r>
    </w:p>
    <w:p w14:paraId="0C6FF9B5" w14:textId="79C715AD" w:rsidR="00F761FB" w:rsidRDefault="00F761F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_Toc124162907 \h </w:instrText>
      </w:r>
      <w:r>
        <w:fldChar w:fldCharType="separate"/>
      </w:r>
      <w:r>
        <w:t>35</w:t>
      </w:r>
      <w:r>
        <w:fldChar w:fldCharType="end"/>
      </w:r>
    </w:p>
    <w:p w14:paraId="3ECB3F50" w14:textId="462C5DC9" w:rsidR="00F761FB" w:rsidRDefault="00F761F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_Toc124162908 \h </w:instrText>
      </w:r>
      <w:r>
        <w:fldChar w:fldCharType="separate"/>
      </w:r>
      <w:r>
        <w:t>35</w:t>
      </w:r>
      <w:r>
        <w:fldChar w:fldCharType="end"/>
      </w:r>
    </w:p>
    <w:p w14:paraId="1648C080" w14:textId="04A7F860" w:rsidR="00F761FB" w:rsidRDefault="00F761F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_Toc124162909 \h </w:instrText>
      </w:r>
      <w:r>
        <w:fldChar w:fldCharType="separate"/>
      </w:r>
      <w:r>
        <w:t>35</w:t>
      </w:r>
      <w:r>
        <w:fldChar w:fldCharType="end"/>
      </w:r>
    </w:p>
    <w:p w14:paraId="000D9937" w14:textId="1A3C32A4" w:rsidR="00F761FB" w:rsidRDefault="00F761F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_Toc124162910 \h </w:instrText>
      </w:r>
      <w:r>
        <w:fldChar w:fldCharType="separate"/>
      </w:r>
      <w:r>
        <w:t>36</w:t>
      </w:r>
      <w:r>
        <w:fldChar w:fldCharType="end"/>
      </w:r>
    </w:p>
    <w:p w14:paraId="24BB74A0" w14:textId="0A0FCD4A" w:rsidR="00F761FB" w:rsidRDefault="00F761FB">
      <w:pPr>
        <w:pStyle w:val="TOC5"/>
        <w:rPr>
          <w:rFonts w:asciiTheme="minorHAnsi" w:eastAsiaTheme="minorEastAsia" w:hAnsiTheme="minorHAnsi" w:cstheme="minorBidi"/>
          <w:sz w:val="22"/>
          <w:szCs w:val="22"/>
          <w:lang w:eastAsia="en-GB"/>
        </w:rPr>
      </w:pPr>
      <w:r w:rsidRPr="0086761A">
        <w:rPr>
          <w:rFonts w:cs="Arial"/>
        </w:rPr>
        <w:t>6.2.2.2.1</w:t>
      </w:r>
      <w:r>
        <w:rPr>
          <w:rFonts w:asciiTheme="minorHAnsi" w:eastAsiaTheme="minorEastAsia" w:hAnsiTheme="minorHAnsi" w:cstheme="minorBidi"/>
          <w:sz w:val="22"/>
          <w:szCs w:val="22"/>
          <w:lang w:eastAsia="en-GB"/>
        </w:rPr>
        <w:tab/>
      </w:r>
      <w:r w:rsidRPr="0086761A">
        <w:rPr>
          <w:rFonts w:cs="Arial"/>
        </w:rPr>
        <w:t>General</w:t>
      </w:r>
      <w:r>
        <w:tab/>
      </w:r>
      <w:r>
        <w:fldChar w:fldCharType="begin"/>
      </w:r>
      <w:r>
        <w:instrText xml:space="preserve"> PAGEREF _Toc124162911 \h </w:instrText>
      </w:r>
      <w:r>
        <w:fldChar w:fldCharType="separate"/>
      </w:r>
      <w:r>
        <w:t>36</w:t>
      </w:r>
      <w:r>
        <w:fldChar w:fldCharType="end"/>
      </w:r>
    </w:p>
    <w:p w14:paraId="4675E6F5" w14:textId="644FC72B" w:rsidR="00F761FB" w:rsidRDefault="00F761FB">
      <w:pPr>
        <w:pStyle w:val="TOC5"/>
        <w:rPr>
          <w:rFonts w:asciiTheme="minorHAnsi" w:eastAsiaTheme="minorEastAsia" w:hAnsiTheme="minorHAnsi" w:cstheme="minorBidi"/>
          <w:sz w:val="22"/>
          <w:szCs w:val="22"/>
          <w:lang w:eastAsia="en-GB"/>
        </w:rPr>
      </w:pPr>
      <w:r w:rsidRPr="0086761A">
        <w:rPr>
          <w:rFonts w:cs="Arial"/>
        </w:rPr>
        <w:t>6.2.2.2.2</w:t>
      </w:r>
      <w:r>
        <w:rPr>
          <w:rFonts w:asciiTheme="minorHAnsi" w:eastAsiaTheme="minorEastAsia" w:hAnsiTheme="minorHAnsi" w:cstheme="minorBidi"/>
          <w:sz w:val="22"/>
          <w:szCs w:val="22"/>
          <w:lang w:eastAsia="en-GB"/>
        </w:rPr>
        <w:tab/>
      </w:r>
      <w:r w:rsidRPr="0086761A">
        <w:rPr>
          <w:rFonts w:cs="Arial"/>
        </w:rPr>
        <w:t>Additional requirements (regional)</w:t>
      </w:r>
      <w:r>
        <w:tab/>
      </w:r>
      <w:r>
        <w:fldChar w:fldCharType="begin"/>
      </w:r>
      <w:r>
        <w:instrText xml:space="preserve"> PAGEREF _Toc124162912 \h </w:instrText>
      </w:r>
      <w:r>
        <w:fldChar w:fldCharType="separate"/>
      </w:r>
      <w:r>
        <w:t>36</w:t>
      </w:r>
      <w:r>
        <w:fldChar w:fldCharType="end"/>
      </w:r>
    </w:p>
    <w:p w14:paraId="342A1B66" w14:textId="27B7F9B0" w:rsidR="00F761FB" w:rsidRDefault="00F761FB">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_Toc124162913 \h </w:instrText>
      </w:r>
      <w:r>
        <w:fldChar w:fldCharType="separate"/>
      </w:r>
      <w:r>
        <w:t>36</w:t>
      </w:r>
      <w:r>
        <w:fldChar w:fldCharType="end"/>
      </w:r>
    </w:p>
    <w:p w14:paraId="4E69DC17" w14:textId="6FAD4BBD" w:rsidR="00F761FB" w:rsidRDefault="00F761FB">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_Toc124162914 \h </w:instrText>
      </w:r>
      <w:r>
        <w:fldChar w:fldCharType="separate"/>
      </w:r>
      <w:r>
        <w:t>36</w:t>
      </w:r>
      <w:r>
        <w:fldChar w:fldCharType="end"/>
      </w:r>
    </w:p>
    <w:p w14:paraId="4E2D357F" w14:textId="707CE777" w:rsidR="00F761FB" w:rsidRDefault="00F761FB">
      <w:pPr>
        <w:pStyle w:val="TOC5"/>
        <w:rPr>
          <w:rFonts w:asciiTheme="minorHAnsi" w:eastAsiaTheme="minorEastAsia" w:hAnsiTheme="minorHAnsi" w:cstheme="minorBidi"/>
          <w:sz w:val="22"/>
          <w:szCs w:val="22"/>
          <w:lang w:eastAsia="en-GB"/>
        </w:rPr>
      </w:pPr>
      <w:r w:rsidRPr="0086761A">
        <w:rPr>
          <w:rFonts w:cs="Arial"/>
        </w:rPr>
        <w:t>6.2.2.4.1</w:t>
      </w:r>
      <w:r>
        <w:rPr>
          <w:rFonts w:asciiTheme="minorHAnsi" w:eastAsiaTheme="minorEastAsia" w:hAnsiTheme="minorHAnsi" w:cstheme="minorBidi"/>
          <w:sz w:val="22"/>
          <w:szCs w:val="22"/>
          <w:lang w:eastAsia="en-GB"/>
        </w:rPr>
        <w:tab/>
      </w:r>
      <w:r w:rsidRPr="0086761A">
        <w:rPr>
          <w:rFonts w:cs="Arial"/>
        </w:rPr>
        <w:t>General</w:t>
      </w:r>
      <w:r>
        <w:tab/>
      </w:r>
      <w:r>
        <w:fldChar w:fldCharType="begin"/>
      </w:r>
      <w:r>
        <w:instrText xml:space="preserve"> PAGEREF _Toc124162915 \h </w:instrText>
      </w:r>
      <w:r>
        <w:fldChar w:fldCharType="separate"/>
      </w:r>
      <w:r>
        <w:t>36</w:t>
      </w:r>
      <w:r>
        <w:fldChar w:fldCharType="end"/>
      </w:r>
    </w:p>
    <w:p w14:paraId="376A2C7E" w14:textId="7D65793D" w:rsidR="00F761FB" w:rsidRDefault="00F761FB">
      <w:pPr>
        <w:pStyle w:val="TOC5"/>
        <w:rPr>
          <w:rFonts w:asciiTheme="minorHAnsi" w:eastAsiaTheme="minorEastAsia" w:hAnsiTheme="minorHAnsi" w:cstheme="minorBidi"/>
          <w:sz w:val="22"/>
          <w:szCs w:val="22"/>
          <w:lang w:eastAsia="en-GB"/>
        </w:rPr>
      </w:pPr>
      <w:r w:rsidRPr="0086761A">
        <w:rPr>
          <w:rFonts w:cs="Arial"/>
        </w:rPr>
        <w:t>6.2.2.4.2</w:t>
      </w:r>
      <w:r>
        <w:rPr>
          <w:rFonts w:asciiTheme="minorHAnsi" w:eastAsiaTheme="minorEastAsia" w:hAnsiTheme="minorHAnsi" w:cstheme="minorBidi"/>
          <w:sz w:val="22"/>
          <w:szCs w:val="22"/>
          <w:lang w:eastAsia="en-GB"/>
        </w:rPr>
        <w:tab/>
      </w:r>
      <w:r w:rsidRPr="0086761A">
        <w:rPr>
          <w:rFonts w:cs="Arial"/>
        </w:rPr>
        <w:t>Additional requirements (regional)</w:t>
      </w:r>
      <w:r>
        <w:tab/>
      </w:r>
      <w:r>
        <w:fldChar w:fldCharType="begin"/>
      </w:r>
      <w:r>
        <w:instrText xml:space="preserve"> PAGEREF _Toc124162916 \h </w:instrText>
      </w:r>
      <w:r>
        <w:fldChar w:fldCharType="separate"/>
      </w:r>
      <w:r>
        <w:t>36</w:t>
      </w:r>
      <w:r>
        <w:fldChar w:fldCharType="end"/>
      </w:r>
    </w:p>
    <w:p w14:paraId="7F39B210" w14:textId="36E60ABD" w:rsidR="00F761FB" w:rsidRDefault="00F761F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_Toc124162917 \h </w:instrText>
      </w:r>
      <w:r>
        <w:fldChar w:fldCharType="separate"/>
      </w:r>
      <w:r>
        <w:t>36</w:t>
      </w:r>
      <w:r>
        <w:fldChar w:fldCharType="end"/>
      </w:r>
    </w:p>
    <w:p w14:paraId="63711D46" w14:textId="0E27F9E7" w:rsidR="00F761FB" w:rsidRDefault="00F761F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_Toc124162918 \h </w:instrText>
      </w:r>
      <w:r>
        <w:fldChar w:fldCharType="separate"/>
      </w:r>
      <w:r>
        <w:t>36</w:t>
      </w:r>
      <w:r>
        <w:fldChar w:fldCharType="end"/>
      </w:r>
    </w:p>
    <w:p w14:paraId="057D043D" w14:textId="20BBB4AC" w:rsidR="00F761FB" w:rsidRDefault="00F761F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_Toc124162919 \h </w:instrText>
      </w:r>
      <w:r>
        <w:fldChar w:fldCharType="separate"/>
      </w:r>
      <w:r>
        <w:t>36</w:t>
      </w:r>
      <w:r>
        <w:fldChar w:fldCharType="end"/>
      </w:r>
    </w:p>
    <w:p w14:paraId="28184AAA" w14:textId="38E3FB7B" w:rsidR="00F761FB" w:rsidRDefault="00F761FB">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_Toc124162920 \h </w:instrText>
      </w:r>
      <w:r>
        <w:fldChar w:fldCharType="separate"/>
      </w:r>
      <w:r>
        <w:t>36</w:t>
      </w:r>
      <w:r>
        <w:fldChar w:fldCharType="end"/>
      </w:r>
    </w:p>
    <w:p w14:paraId="46F51F91" w14:textId="58E4224A" w:rsidR="00F761FB" w:rsidRDefault="00F761FB">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_Toc124162921 \h </w:instrText>
      </w:r>
      <w:r>
        <w:fldChar w:fldCharType="separate"/>
      </w:r>
      <w:r>
        <w:t>37</w:t>
      </w:r>
      <w:r>
        <w:fldChar w:fldCharType="end"/>
      </w:r>
    </w:p>
    <w:p w14:paraId="44C8E647" w14:textId="643BDC2F" w:rsidR="00F761FB" w:rsidRDefault="00F761F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_Toc124162922 \h </w:instrText>
      </w:r>
      <w:r>
        <w:fldChar w:fldCharType="separate"/>
      </w:r>
      <w:r>
        <w:t>37</w:t>
      </w:r>
      <w:r>
        <w:fldChar w:fldCharType="end"/>
      </w:r>
    </w:p>
    <w:p w14:paraId="6A36FB25" w14:textId="5AFEF4CC" w:rsidR="00F761FB" w:rsidRDefault="00F761F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_Toc124162923 \h </w:instrText>
      </w:r>
      <w:r>
        <w:fldChar w:fldCharType="separate"/>
      </w:r>
      <w:r>
        <w:t>37</w:t>
      </w:r>
      <w:r>
        <w:fldChar w:fldCharType="end"/>
      </w:r>
    </w:p>
    <w:p w14:paraId="5A4DB3F9" w14:textId="71134D73" w:rsidR="00F761FB" w:rsidRDefault="00F761F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_Toc124162924 \h </w:instrText>
      </w:r>
      <w:r>
        <w:fldChar w:fldCharType="separate"/>
      </w:r>
      <w:r>
        <w:t>37</w:t>
      </w:r>
      <w:r>
        <w:fldChar w:fldCharType="end"/>
      </w:r>
    </w:p>
    <w:p w14:paraId="71FE491F" w14:textId="16658F17" w:rsidR="00F761FB" w:rsidRDefault="00F761FB">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_Toc124162925 \h </w:instrText>
      </w:r>
      <w:r>
        <w:fldChar w:fldCharType="separate"/>
      </w:r>
      <w:r>
        <w:t>37</w:t>
      </w:r>
      <w:r>
        <w:fldChar w:fldCharType="end"/>
      </w:r>
    </w:p>
    <w:p w14:paraId="43481928" w14:textId="7143B37D" w:rsidR="00F761FB" w:rsidRDefault="00F761FB">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_Toc124162926 \h </w:instrText>
      </w:r>
      <w:r>
        <w:fldChar w:fldCharType="separate"/>
      </w:r>
      <w:r>
        <w:t>38</w:t>
      </w:r>
      <w:r>
        <w:fldChar w:fldCharType="end"/>
      </w:r>
    </w:p>
    <w:p w14:paraId="3FF9E6C7" w14:textId="751F5DF6" w:rsidR="00F761FB" w:rsidRDefault="00F761F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86761A">
        <w:rPr>
          <w:rFonts w:cs="v4.2.0"/>
        </w:rPr>
        <w:t>mode</w:t>
      </w:r>
      <w:r>
        <w:tab/>
      </w:r>
      <w:r>
        <w:fldChar w:fldCharType="begin"/>
      </w:r>
      <w:r>
        <w:instrText xml:space="preserve"> PAGEREF _Toc124162927 \h </w:instrText>
      </w:r>
      <w:r>
        <w:fldChar w:fldCharType="separate"/>
      </w:r>
      <w:r>
        <w:t>38</w:t>
      </w:r>
      <w:r>
        <w:fldChar w:fldCharType="end"/>
      </w:r>
    </w:p>
    <w:p w14:paraId="71173290" w14:textId="069BF877" w:rsidR="00F761FB" w:rsidRDefault="00F761F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_Toc124162928 \h </w:instrText>
      </w:r>
      <w:r>
        <w:fldChar w:fldCharType="separate"/>
      </w:r>
      <w:r>
        <w:t>38</w:t>
      </w:r>
      <w:r>
        <w:fldChar w:fldCharType="end"/>
      </w:r>
    </w:p>
    <w:p w14:paraId="21FBA916" w14:textId="5D78B46C" w:rsidR="00F761FB" w:rsidRDefault="00F761F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_Toc124162929 \h </w:instrText>
      </w:r>
      <w:r>
        <w:fldChar w:fldCharType="separate"/>
      </w:r>
      <w:r>
        <w:t>38</w:t>
      </w:r>
      <w:r>
        <w:fldChar w:fldCharType="end"/>
      </w:r>
    </w:p>
    <w:p w14:paraId="4E9284B0" w14:textId="5A2D9D05" w:rsidR="00F761FB" w:rsidRDefault="00F761FB">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_Toc124162930 \h </w:instrText>
      </w:r>
      <w:r>
        <w:fldChar w:fldCharType="separate"/>
      </w:r>
      <w:r>
        <w:t>38</w:t>
      </w:r>
      <w:r>
        <w:fldChar w:fldCharType="end"/>
      </w:r>
    </w:p>
    <w:p w14:paraId="65F929A7" w14:textId="50C54744" w:rsidR="00F761FB" w:rsidRDefault="00F761FB">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_Toc124162931 \h </w:instrText>
      </w:r>
      <w:r>
        <w:fldChar w:fldCharType="separate"/>
      </w:r>
      <w:r>
        <w:t>39</w:t>
      </w:r>
      <w:r>
        <w:fldChar w:fldCharType="end"/>
      </w:r>
    </w:p>
    <w:p w14:paraId="22BFE414" w14:textId="07BFA766" w:rsidR="00F761FB" w:rsidRDefault="00F761F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_Toc124162932 \h </w:instrText>
      </w:r>
      <w:r>
        <w:fldChar w:fldCharType="separate"/>
      </w:r>
      <w:r>
        <w:t>39</w:t>
      </w:r>
      <w:r>
        <w:fldChar w:fldCharType="end"/>
      </w:r>
    </w:p>
    <w:p w14:paraId="369DA922" w14:textId="12B5E87F" w:rsidR="00F761FB" w:rsidRDefault="00F761F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_Toc124162933 \h </w:instrText>
      </w:r>
      <w:r>
        <w:fldChar w:fldCharType="separate"/>
      </w:r>
      <w:r>
        <w:t>39</w:t>
      </w:r>
      <w:r>
        <w:fldChar w:fldCharType="end"/>
      </w:r>
    </w:p>
    <w:p w14:paraId="596E5D55" w14:textId="6CD7B03B" w:rsidR="00F761FB" w:rsidRDefault="00F761F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_Toc124162934 \h </w:instrText>
      </w:r>
      <w:r>
        <w:fldChar w:fldCharType="separate"/>
      </w:r>
      <w:r>
        <w:t>40</w:t>
      </w:r>
      <w:r>
        <w:fldChar w:fldCharType="end"/>
      </w:r>
    </w:p>
    <w:p w14:paraId="79FF79DD" w14:textId="63F40204" w:rsidR="00F761FB" w:rsidRDefault="00F761FB">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_Toc124162935 \h </w:instrText>
      </w:r>
      <w:r>
        <w:fldChar w:fldCharType="separate"/>
      </w:r>
      <w:r>
        <w:t>40</w:t>
      </w:r>
      <w:r>
        <w:fldChar w:fldCharType="end"/>
      </w:r>
    </w:p>
    <w:p w14:paraId="58F31A61" w14:textId="1EDAC3DD" w:rsidR="00F761FB" w:rsidRDefault="00F761FB">
      <w:pPr>
        <w:pStyle w:val="TOC4"/>
        <w:rPr>
          <w:rFonts w:asciiTheme="minorHAnsi" w:eastAsiaTheme="minorEastAsia" w:hAnsiTheme="minorHAnsi" w:cstheme="minorBidi"/>
          <w:sz w:val="22"/>
          <w:szCs w:val="22"/>
          <w:lang w:eastAsia="en-GB"/>
        </w:rPr>
      </w:pPr>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_Toc124162936 \h </w:instrText>
      </w:r>
      <w:r>
        <w:fldChar w:fldCharType="separate"/>
      </w:r>
      <w:r>
        <w:t>40</w:t>
      </w:r>
      <w:r>
        <w:fldChar w:fldCharType="end"/>
      </w:r>
    </w:p>
    <w:p w14:paraId="0147E843" w14:textId="389C8869" w:rsidR="00F761FB" w:rsidRDefault="00F761F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_Toc124162937 \h </w:instrText>
      </w:r>
      <w:r>
        <w:fldChar w:fldCharType="separate"/>
      </w:r>
      <w:r>
        <w:t>40</w:t>
      </w:r>
      <w:r>
        <w:fldChar w:fldCharType="end"/>
      </w:r>
    </w:p>
    <w:p w14:paraId="3EA610D5" w14:textId="0FAD6019" w:rsidR="00F761FB" w:rsidRDefault="00F761F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_Toc124162938 \h </w:instrText>
      </w:r>
      <w:r>
        <w:fldChar w:fldCharType="separate"/>
      </w:r>
      <w:r>
        <w:t>40</w:t>
      </w:r>
      <w:r>
        <w:fldChar w:fldCharType="end"/>
      </w:r>
    </w:p>
    <w:p w14:paraId="03E08198" w14:textId="614CD637" w:rsidR="00F761FB" w:rsidRDefault="00F761F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_Toc124162939 \h </w:instrText>
      </w:r>
      <w:r>
        <w:fldChar w:fldCharType="separate"/>
      </w:r>
      <w:r>
        <w:t>40</w:t>
      </w:r>
      <w:r>
        <w:fldChar w:fldCharType="end"/>
      </w:r>
    </w:p>
    <w:p w14:paraId="56D8445D" w14:textId="2038D007" w:rsidR="00F761FB" w:rsidRDefault="00F761F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_Toc124162940 \h </w:instrText>
      </w:r>
      <w:r>
        <w:fldChar w:fldCharType="separate"/>
      </w:r>
      <w:r>
        <w:t>40</w:t>
      </w:r>
      <w:r>
        <w:fldChar w:fldCharType="end"/>
      </w:r>
    </w:p>
    <w:p w14:paraId="41C37AB4" w14:textId="1E7AA915" w:rsidR="00F761FB" w:rsidRDefault="00F761F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_Toc124162941 \h </w:instrText>
      </w:r>
      <w:r>
        <w:fldChar w:fldCharType="separate"/>
      </w:r>
      <w:r>
        <w:t>40</w:t>
      </w:r>
      <w:r>
        <w:fldChar w:fldCharType="end"/>
      </w:r>
    </w:p>
    <w:p w14:paraId="034719D8" w14:textId="2D10DE71" w:rsidR="00F761FB" w:rsidRDefault="00F761F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_Toc124162942 \h </w:instrText>
      </w:r>
      <w:r>
        <w:fldChar w:fldCharType="separate"/>
      </w:r>
      <w:r>
        <w:t>40</w:t>
      </w:r>
      <w:r>
        <w:fldChar w:fldCharType="end"/>
      </w:r>
    </w:p>
    <w:p w14:paraId="59B72DC3" w14:textId="74CC61C8" w:rsidR="00F761FB" w:rsidRDefault="00F761F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_Toc124162943 \h </w:instrText>
      </w:r>
      <w:r>
        <w:fldChar w:fldCharType="separate"/>
      </w:r>
      <w:r>
        <w:t>41</w:t>
      </w:r>
      <w:r>
        <w:fldChar w:fldCharType="end"/>
      </w:r>
    </w:p>
    <w:p w14:paraId="636377D1" w14:textId="048CCBB5" w:rsidR="00F761FB" w:rsidRDefault="00F761FB">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_Toc124162944 \h </w:instrText>
      </w:r>
      <w:r>
        <w:fldChar w:fldCharType="separate"/>
      </w:r>
      <w:r>
        <w:t>41</w:t>
      </w:r>
      <w:r>
        <w:fldChar w:fldCharType="end"/>
      </w:r>
    </w:p>
    <w:p w14:paraId="79F885EF" w14:textId="6EC0CDF9" w:rsidR="00F761FB" w:rsidRDefault="00F761F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_Toc124162945 \h </w:instrText>
      </w:r>
      <w:r>
        <w:fldChar w:fldCharType="separate"/>
      </w:r>
      <w:r>
        <w:t>41</w:t>
      </w:r>
      <w:r>
        <w:fldChar w:fldCharType="end"/>
      </w:r>
    </w:p>
    <w:p w14:paraId="4E370913" w14:textId="78D47B3A" w:rsidR="00F761FB" w:rsidRDefault="00F761F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_Toc124162946 \h </w:instrText>
      </w:r>
      <w:r>
        <w:fldChar w:fldCharType="separate"/>
      </w:r>
      <w:r>
        <w:t>41</w:t>
      </w:r>
      <w:r>
        <w:fldChar w:fldCharType="end"/>
      </w:r>
    </w:p>
    <w:p w14:paraId="3064036E" w14:textId="0DF527B0" w:rsidR="00F761FB" w:rsidRDefault="00F761FB">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_Toc124162947 \h </w:instrText>
      </w:r>
      <w:r>
        <w:fldChar w:fldCharType="separate"/>
      </w:r>
      <w:r>
        <w:t>41</w:t>
      </w:r>
      <w:r>
        <w:fldChar w:fldCharType="end"/>
      </w:r>
    </w:p>
    <w:p w14:paraId="07E47186" w14:textId="3EBFE9A4" w:rsidR="00F761FB" w:rsidRDefault="00F761FB">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_Toc124162948 \h </w:instrText>
      </w:r>
      <w:r>
        <w:fldChar w:fldCharType="separate"/>
      </w:r>
      <w:r>
        <w:t>42</w:t>
      </w:r>
      <w:r>
        <w:fldChar w:fldCharType="end"/>
      </w:r>
    </w:p>
    <w:p w14:paraId="61E3DDFF" w14:textId="0F22D480" w:rsidR="00F761FB" w:rsidRDefault="00F761FB">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_Toc124162949 \h </w:instrText>
      </w:r>
      <w:r>
        <w:fldChar w:fldCharType="separate"/>
      </w:r>
      <w:r>
        <w:t>42</w:t>
      </w:r>
      <w:r>
        <w:fldChar w:fldCharType="end"/>
      </w:r>
    </w:p>
    <w:p w14:paraId="7DC861F0" w14:textId="6486B029" w:rsidR="00F761FB" w:rsidRDefault="00F761F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_Toc124162950 \h </w:instrText>
      </w:r>
      <w:r>
        <w:fldChar w:fldCharType="separate"/>
      </w:r>
      <w:r>
        <w:t>42</w:t>
      </w:r>
      <w:r>
        <w:fldChar w:fldCharType="end"/>
      </w:r>
    </w:p>
    <w:p w14:paraId="0B624062" w14:textId="4EACDF57" w:rsidR="00F761FB" w:rsidRDefault="00F761F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_Toc124162951 \h </w:instrText>
      </w:r>
      <w:r>
        <w:fldChar w:fldCharType="separate"/>
      </w:r>
      <w:r>
        <w:t>42</w:t>
      </w:r>
      <w:r>
        <w:fldChar w:fldCharType="end"/>
      </w:r>
    </w:p>
    <w:p w14:paraId="534C9D62" w14:textId="1E3B0373" w:rsidR="00F761FB" w:rsidRDefault="00F761FB">
      <w:pPr>
        <w:pStyle w:val="TOC4"/>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_Toc124162952 \h </w:instrText>
      </w:r>
      <w:r>
        <w:fldChar w:fldCharType="separate"/>
      </w:r>
      <w:r>
        <w:t>42</w:t>
      </w:r>
      <w:r>
        <w:fldChar w:fldCharType="end"/>
      </w:r>
    </w:p>
    <w:p w14:paraId="3D3E91C4" w14:textId="47DB2730" w:rsidR="00F761FB" w:rsidRDefault="00F761FB">
      <w:pPr>
        <w:pStyle w:val="TOC3"/>
        <w:rPr>
          <w:rFonts w:asciiTheme="minorHAnsi" w:eastAsiaTheme="minorEastAsia" w:hAnsiTheme="minorHAnsi" w:cstheme="minorBidi"/>
          <w:sz w:val="22"/>
          <w:szCs w:val="22"/>
          <w:lang w:eastAsia="en-GB"/>
        </w:rPr>
      </w:pPr>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_Toc124162953 \h </w:instrText>
      </w:r>
      <w:r>
        <w:fldChar w:fldCharType="separate"/>
      </w:r>
      <w:r>
        <w:t>42</w:t>
      </w:r>
      <w:r>
        <w:fldChar w:fldCharType="end"/>
      </w:r>
    </w:p>
    <w:p w14:paraId="246AEBE3" w14:textId="768479AE" w:rsidR="00F761FB" w:rsidRDefault="00F761FB">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_Toc124162954 \h </w:instrText>
      </w:r>
      <w:r>
        <w:fldChar w:fldCharType="separate"/>
      </w:r>
      <w:r>
        <w:t>42</w:t>
      </w:r>
      <w:r>
        <w:fldChar w:fldCharType="end"/>
      </w:r>
    </w:p>
    <w:p w14:paraId="34E83B95" w14:textId="5DECC15E" w:rsidR="00F761FB" w:rsidRDefault="00F761F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_Toc124162955 \h </w:instrText>
      </w:r>
      <w:r>
        <w:fldChar w:fldCharType="separate"/>
      </w:r>
      <w:r>
        <w:t>42</w:t>
      </w:r>
      <w:r>
        <w:fldChar w:fldCharType="end"/>
      </w:r>
    </w:p>
    <w:p w14:paraId="4C428DFB" w14:textId="73131FCC" w:rsidR="00F761FB" w:rsidRDefault="00F761F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_Toc124162956 \h </w:instrText>
      </w:r>
      <w:r>
        <w:fldChar w:fldCharType="separate"/>
      </w:r>
      <w:r>
        <w:t>43</w:t>
      </w:r>
      <w:r>
        <w:fldChar w:fldCharType="end"/>
      </w:r>
    </w:p>
    <w:p w14:paraId="304DC1A2" w14:textId="58BC39CB" w:rsidR="00F761FB" w:rsidRDefault="00F761FB">
      <w:pPr>
        <w:pStyle w:val="TOC4"/>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_Toc124162957 \h </w:instrText>
      </w:r>
      <w:r>
        <w:fldChar w:fldCharType="separate"/>
      </w:r>
      <w:r>
        <w:t>43</w:t>
      </w:r>
      <w:r>
        <w:fldChar w:fldCharType="end"/>
      </w:r>
    </w:p>
    <w:p w14:paraId="320A2976" w14:textId="34C493E1" w:rsidR="00F761FB" w:rsidRDefault="00F761FB">
      <w:pPr>
        <w:pStyle w:val="TOC4"/>
        <w:rPr>
          <w:rFonts w:asciiTheme="minorHAnsi" w:eastAsiaTheme="minorEastAsia" w:hAnsiTheme="minorHAnsi" w:cstheme="minorBidi"/>
          <w:sz w:val="22"/>
          <w:szCs w:val="22"/>
          <w:lang w:eastAsia="en-GB"/>
        </w:rPr>
      </w:pPr>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_Toc124162958 \h </w:instrText>
      </w:r>
      <w:r>
        <w:fldChar w:fldCharType="separate"/>
      </w:r>
      <w:r>
        <w:t>43</w:t>
      </w:r>
      <w:r>
        <w:fldChar w:fldCharType="end"/>
      </w:r>
    </w:p>
    <w:p w14:paraId="4AE563E4" w14:textId="52323632" w:rsidR="00F761FB" w:rsidRDefault="00F761FB">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_Toc124162959 \h </w:instrText>
      </w:r>
      <w:r>
        <w:fldChar w:fldCharType="separate"/>
      </w:r>
      <w:r>
        <w:t>43</w:t>
      </w:r>
      <w:r>
        <w:fldChar w:fldCharType="end"/>
      </w:r>
    </w:p>
    <w:p w14:paraId="5D35FB5E" w14:textId="718FB0BF" w:rsidR="00F761FB" w:rsidRDefault="00F761F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_Toc124162960 \h </w:instrText>
      </w:r>
      <w:r>
        <w:fldChar w:fldCharType="separate"/>
      </w:r>
      <w:r>
        <w:t>43</w:t>
      </w:r>
      <w:r>
        <w:fldChar w:fldCharType="end"/>
      </w:r>
    </w:p>
    <w:p w14:paraId="7AF9214F" w14:textId="47A12005" w:rsidR="00F761FB" w:rsidRDefault="00F761F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_Toc124162961 \h </w:instrText>
      </w:r>
      <w:r>
        <w:fldChar w:fldCharType="separate"/>
      </w:r>
      <w:r>
        <w:t>43</w:t>
      </w:r>
      <w:r>
        <w:fldChar w:fldCharType="end"/>
      </w:r>
    </w:p>
    <w:p w14:paraId="427FBD93" w14:textId="68656310" w:rsidR="00F761FB" w:rsidRDefault="00F761FB">
      <w:pPr>
        <w:pStyle w:val="TOC4"/>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_Toc124162962 \h </w:instrText>
      </w:r>
      <w:r>
        <w:fldChar w:fldCharType="separate"/>
      </w:r>
      <w:r>
        <w:t>43</w:t>
      </w:r>
      <w:r>
        <w:fldChar w:fldCharType="end"/>
      </w:r>
    </w:p>
    <w:p w14:paraId="39987D34" w14:textId="3DDC525E" w:rsidR="00F761FB" w:rsidRDefault="00F761FB">
      <w:pPr>
        <w:pStyle w:val="TOC4"/>
        <w:rPr>
          <w:rFonts w:asciiTheme="minorHAnsi" w:eastAsiaTheme="minorEastAsia" w:hAnsiTheme="minorHAnsi" w:cstheme="minorBidi"/>
          <w:sz w:val="22"/>
          <w:szCs w:val="22"/>
          <w:lang w:eastAsia="en-GB"/>
        </w:rPr>
      </w:pPr>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_Toc124162963 \h </w:instrText>
      </w:r>
      <w:r>
        <w:fldChar w:fldCharType="separate"/>
      </w:r>
      <w:r>
        <w:t>43</w:t>
      </w:r>
      <w:r>
        <w:fldChar w:fldCharType="end"/>
      </w:r>
    </w:p>
    <w:p w14:paraId="2A0814B3" w14:textId="06E2BF46" w:rsidR="00F761FB" w:rsidRDefault="00F761FB">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_Toc124162964 \h </w:instrText>
      </w:r>
      <w:r>
        <w:fldChar w:fldCharType="separate"/>
      </w:r>
      <w:r>
        <w:t>43</w:t>
      </w:r>
      <w:r>
        <w:fldChar w:fldCharType="end"/>
      </w:r>
    </w:p>
    <w:p w14:paraId="130EE495" w14:textId="393FC1BA" w:rsidR="00F761FB" w:rsidRDefault="00F761F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_Toc124162965 \h </w:instrText>
      </w:r>
      <w:r>
        <w:fldChar w:fldCharType="separate"/>
      </w:r>
      <w:r>
        <w:t>43</w:t>
      </w:r>
      <w:r>
        <w:fldChar w:fldCharType="end"/>
      </w:r>
    </w:p>
    <w:p w14:paraId="3D63DB88" w14:textId="4BE3D7C6" w:rsidR="00F761FB" w:rsidRDefault="00F761F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_Toc124162966 \h </w:instrText>
      </w:r>
      <w:r>
        <w:fldChar w:fldCharType="separate"/>
      </w:r>
      <w:r>
        <w:t>44</w:t>
      </w:r>
      <w:r>
        <w:fldChar w:fldCharType="end"/>
      </w:r>
    </w:p>
    <w:p w14:paraId="3AE9BB1C" w14:textId="376496EB" w:rsidR="00F761FB" w:rsidRDefault="00F761F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_Toc124162967 \h </w:instrText>
      </w:r>
      <w:r>
        <w:fldChar w:fldCharType="separate"/>
      </w:r>
      <w:r>
        <w:t>44</w:t>
      </w:r>
      <w:r>
        <w:fldChar w:fldCharType="end"/>
      </w:r>
    </w:p>
    <w:p w14:paraId="33BBFEAF" w14:textId="37DA406B" w:rsidR="00F761FB" w:rsidRDefault="00F761F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_Toc124162968 \h </w:instrText>
      </w:r>
      <w:r>
        <w:fldChar w:fldCharType="separate"/>
      </w:r>
      <w:r>
        <w:t>44</w:t>
      </w:r>
      <w:r>
        <w:fldChar w:fldCharType="end"/>
      </w:r>
    </w:p>
    <w:p w14:paraId="4E264D6D" w14:textId="29755B81" w:rsidR="00F761FB" w:rsidRDefault="00F761FB">
      <w:pPr>
        <w:pStyle w:val="TOC4"/>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_Toc124162969 \h </w:instrText>
      </w:r>
      <w:r>
        <w:fldChar w:fldCharType="separate"/>
      </w:r>
      <w:r>
        <w:t>44</w:t>
      </w:r>
      <w:r>
        <w:fldChar w:fldCharType="end"/>
      </w:r>
    </w:p>
    <w:p w14:paraId="2E751DE0" w14:textId="580E7CD3" w:rsidR="00F761FB" w:rsidRDefault="00F761FB">
      <w:pPr>
        <w:pStyle w:val="TOC4"/>
        <w:rPr>
          <w:rFonts w:asciiTheme="minorHAnsi" w:eastAsiaTheme="minorEastAsia" w:hAnsiTheme="minorHAnsi" w:cstheme="minorBidi"/>
          <w:sz w:val="22"/>
          <w:szCs w:val="22"/>
          <w:lang w:eastAsia="en-GB"/>
        </w:rPr>
      </w:pPr>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_Toc124162970 \h </w:instrText>
      </w:r>
      <w:r>
        <w:fldChar w:fldCharType="separate"/>
      </w:r>
      <w:r>
        <w:t>44</w:t>
      </w:r>
      <w:r>
        <w:fldChar w:fldCharType="end"/>
      </w:r>
    </w:p>
    <w:p w14:paraId="5E07D498" w14:textId="590A44E1" w:rsidR="00F761FB" w:rsidRDefault="00F761F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_Toc124162971 \h </w:instrText>
      </w:r>
      <w:r>
        <w:fldChar w:fldCharType="separate"/>
      </w:r>
      <w:r>
        <w:t>44</w:t>
      </w:r>
      <w:r>
        <w:fldChar w:fldCharType="end"/>
      </w:r>
    </w:p>
    <w:p w14:paraId="6D73AA3A" w14:textId="3F37485A" w:rsidR="00F761FB" w:rsidRDefault="00F761F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_Toc124162972 \h </w:instrText>
      </w:r>
      <w:r>
        <w:fldChar w:fldCharType="separate"/>
      </w:r>
      <w:r>
        <w:t>44</w:t>
      </w:r>
      <w:r>
        <w:fldChar w:fldCharType="end"/>
      </w:r>
    </w:p>
    <w:p w14:paraId="09565934" w14:textId="4E740CAA" w:rsidR="00F761FB" w:rsidRDefault="00F761F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_Toc124162973 \h </w:instrText>
      </w:r>
      <w:r>
        <w:fldChar w:fldCharType="separate"/>
      </w:r>
      <w:r>
        <w:t>45</w:t>
      </w:r>
      <w:r>
        <w:fldChar w:fldCharType="end"/>
      </w:r>
    </w:p>
    <w:p w14:paraId="50A8C32E" w14:textId="79D7A221" w:rsidR="00F761FB" w:rsidRDefault="00F761FB">
      <w:pPr>
        <w:pStyle w:val="TOC4"/>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_Toc124162974 \h </w:instrText>
      </w:r>
      <w:r>
        <w:fldChar w:fldCharType="separate"/>
      </w:r>
      <w:r>
        <w:t>45</w:t>
      </w:r>
      <w:r>
        <w:fldChar w:fldCharType="end"/>
      </w:r>
    </w:p>
    <w:p w14:paraId="7554AAC0" w14:textId="75A26CEC" w:rsidR="00F761FB" w:rsidRDefault="00F761FB">
      <w:pPr>
        <w:pStyle w:val="TOC4"/>
        <w:rPr>
          <w:rFonts w:asciiTheme="minorHAnsi" w:eastAsiaTheme="minorEastAsia" w:hAnsiTheme="minorHAnsi" w:cstheme="minorBidi"/>
          <w:sz w:val="22"/>
          <w:szCs w:val="22"/>
          <w:lang w:eastAsia="en-GB"/>
        </w:rPr>
      </w:pPr>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_Toc124162975 \h </w:instrText>
      </w:r>
      <w:r>
        <w:fldChar w:fldCharType="separate"/>
      </w:r>
      <w:r>
        <w:t>45</w:t>
      </w:r>
      <w:r>
        <w:fldChar w:fldCharType="end"/>
      </w:r>
    </w:p>
    <w:p w14:paraId="4C278F4B" w14:textId="1A06401A" w:rsidR="00F761FB" w:rsidRDefault="00F761FB">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_Toc124162976 \h </w:instrText>
      </w:r>
      <w:r>
        <w:fldChar w:fldCharType="separate"/>
      </w:r>
      <w:r>
        <w:t>45</w:t>
      </w:r>
      <w:r>
        <w:fldChar w:fldCharType="end"/>
      </w:r>
    </w:p>
    <w:p w14:paraId="24B120B7" w14:textId="0147D2A3" w:rsidR="00F761FB" w:rsidRDefault="00F761F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_Toc124162977 \h </w:instrText>
      </w:r>
      <w:r>
        <w:fldChar w:fldCharType="separate"/>
      </w:r>
      <w:r>
        <w:t>45</w:t>
      </w:r>
      <w:r>
        <w:fldChar w:fldCharType="end"/>
      </w:r>
    </w:p>
    <w:p w14:paraId="3A40D89C" w14:textId="428DA9C9" w:rsidR="00F761FB" w:rsidRDefault="00F761F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_Toc124162978 \h </w:instrText>
      </w:r>
      <w:r>
        <w:fldChar w:fldCharType="separate"/>
      </w:r>
      <w:r>
        <w:t>45</w:t>
      </w:r>
      <w:r>
        <w:fldChar w:fldCharType="end"/>
      </w:r>
    </w:p>
    <w:p w14:paraId="64C2A120" w14:textId="1437C0B2" w:rsidR="00F761FB" w:rsidRDefault="00F761F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_Toc124162979 \h </w:instrText>
      </w:r>
      <w:r>
        <w:fldChar w:fldCharType="separate"/>
      </w:r>
      <w:r>
        <w:t>45</w:t>
      </w:r>
      <w:r>
        <w:fldChar w:fldCharType="end"/>
      </w:r>
    </w:p>
    <w:p w14:paraId="19AC3B45" w14:textId="4E1DE67A" w:rsidR="00F761FB" w:rsidRDefault="00F761F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_Toc124162980 \h </w:instrText>
      </w:r>
      <w:r>
        <w:fldChar w:fldCharType="separate"/>
      </w:r>
      <w:r>
        <w:t>45</w:t>
      </w:r>
      <w:r>
        <w:fldChar w:fldCharType="end"/>
      </w:r>
    </w:p>
    <w:p w14:paraId="7F6A7618" w14:textId="6C9843D2" w:rsidR="00F761FB" w:rsidRDefault="00F761FB">
      <w:pPr>
        <w:pStyle w:val="TOC4"/>
        <w:rPr>
          <w:rFonts w:asciiTheme="minorHAnsi" w:eastAsiaTheme="minorEastAsia" w:hAnsiTheme="minorHAnsi" w:cstheme="minorBidi"/>
          <w:sz w:val="22"/>
          <w:szCs w:val="22"/>
          <w:lang w:eastAsia="en-GB"/>
        </w:rPr>
      </w:pPr>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_Toc124162981 \h </w:instrText>
      </w:r>
      <w:r>
        <w:fldChar w:fldCharType="separate"/>
      </w:r>
      <w:r>
        <w:t>45</w:t>
      </w:r>
      <w:r>
        <w:fldChar w:fldCharType="end"/>
      </w:r>
    </w:p>
    <w:p w14:paraId="3241611E" w14:textId="23B027EF" w:rsidR="00F761FB" w:rsidRDefault="00F761FB">
      <w:pPr>
        <w:pStyle w:val="TOC4"/>
        <w:rPr>
          <w:rFonts w:asciiTheme="minorHAnsi" w:eastAsiaTheme="minorEastAsia" w:hAnsiTheme="minorHAnsi" w:cstheme="minorBidi"/>
          <w:sz w:val="22"/>
          <w:szCs w:val="22"/>
          <w:lang w:eastAsia="en-GB"/>
        </w:rPr>
      </w:pPr>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_Toc124162982 \h </w:instrText>
      </w:r>
      <w:r>
        <w:fldChar w:fldCharType="separate"/>
      </w:r>
      <w:r>
        <w:t>46</w:t>
      </w:r>
      <w:r>
        <w:fldChar w:fldCharType="end"/>
      </w:r>
    </w:p>
    <w:p w14:paraId="1137930B" w14:textId="00ED6401" w:rsidR="00F761FB" w:rsidRDefault="00F761F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_Toc124162983 \h </w:instrText>
      </w:r>
      <w:r>
        <w:fldChar w:fldCharType="separate"/>
      </w:r>
      <w:r>
        <w:t>46</w:t>
      </w:r>
      <w:r>
        <w:fldChar w:fldCharType="end"/>
      </w:r>
    </w:p>
    <w:p w14:paraId="1C10C9FE" w14:textId="69A7A16C" w:rsidR="00F761FB" w:rsidRDefault="00F761F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_Toc124162984 \h </w:instrText>
      </w:r>
      <w:r>
        <w:fldChar w:fldCharType="separate"/>
      </w:r>
      <w:r>
        <w:t>46</w:t>
      </w:r>
      <w:r>
        <w:fldChar w:fldCharType="end"/>
      </w:r>
    </w:p>
    <w:p w14:paraId="4B21C334" w14:textId="24AF9780" w:rsidR="00F761FB" w:rsidRDefault="00F761F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_Toc124162985 \h </w:instrText>
      </w:r>
      <w:r>
        <w:fldChar w:fldCharType="separate"/>
      </w:r>
      <w:r>
        <w:t>46</w:t>
      </w:r>
      <w:r>
        <w:fldChar w:fldCharType="end"/>
      </w:r>
    </w:p>
    <w:p w14:paraId="694A88FD" w14:textId="2250FBA6" w:rsidR="00F761FB" w:rsidRDefault="00F761FB">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_Toc124162986 \h </w:instrText>
      </w:r>
      <w:r>
        <w:fldChar w:fldCharType="separate"/>
      </w:r>
      <w:r>
        <w:t>46</w:t>
      </w:r>
      <w:r>
        <w:fldChar w:fldCharType="end"/>
      </w:r>
    </w:p>
    <w:p w14:paraId="6B764FB6" w14:textId="1A74CCA4" w:rsidR="00F761FB" w:rsidRDefault="00F761FB">
      <w:pPr>
        <w:pStyle w:val="TOC4"/>
        <w:rPr>
          <w:rFonts w:asciiTheme="minorHAnsi" w:eastAsiaTheme="minorEastAsia" w:hAnsiTheme="minorHAnsi" w:cstheme="minorBidi"/>
          <w:sz w:val="22"/>
          <w:szCs w:val="22"/>
          <w:lang w:eastAsia="en-GB"/>
        </w:rPr>
      </w:pPr>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_Toc124162987 \h </w:instrText>
      </w:r>
      <w:r>
        <w:fldChar w:fldCharType="separate"/>
      </w:r>
      <w:r>
        <w:t>46</w:t>
      </w:r>
      <w:r>
        <w:fldChar w:fldCharType="end"/>
      </w:r>
    </w:p>
    <w:p w14:paraId="34DCF859" w14:textId="4C789F80" w:rsidR="00F761FB" w:rsidRDefault="00F761F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_Toc124162988 \h </w:instrText>
      </w:r>
      <w:r>
        <w:fldChar w:fldCharType="separate"/>
      </w:r>
      <w:r>
        <w:t>47</w:t>
      </w:r>
      <w:r>
        <w:fldChar w:fldCharType="end"/>
      </w:r>
    </w:p>
    <w:p w14:paraId="1C30324B" w14:textId="4C659342" w:rsidR="00F761FB" w:rsidRDefault="00F761F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_Toc124162989 \h </w:instrText>
      </w:r>
      <w:r>
        <w:fldChar w:fldCharType="separate"/>
      </w:r>
      <w:r>
        <w:t>47</w:t>
      </w:r>
      <w:r>
        <w:fldChar w:fldCharType="end"/>
      </w:r>
    </w:p>
    <w:p w14:paraId="0006376C" w14:textId="5332F541" w:rsidR="00F761FB" w:rsidRDefault="00F761F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_Toc124162990 \h </w:instrText>
      </w:r>
      <w:r>
        <w:fldChar w:fldCharType="separate"/>
      </w:r>
      <w:r>
        <w:t>47</w:t>
      </w:r>
      <w:r>
        <w:fldChar w:fldCharType="end"/>
      </w:r>
    </w:p>
    <w:p w14:paraId="0988EB5A" w14:textId="348C9017" w:rsidR="00F761FB" w:rsidRDefault="00F761FB">
      <w:pPr>
        <w:pStyle w:val="TOC4"/>
        <w:rPr>
          <w:rFonts w:asciiTheme="minorHAnsi" w:eastAsiaTheme="minorEastAsia" w:hAnsiTheme="minorHAnsi" w:cstheme="minorBidi"/>
          <w:sz w:val="22"/>
          <w:szCs w:val="22"/>
          <w:lang w:eastAsia="en-GB"/>
        </w:rPr>
      </w:pPr>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_Toc124162991 \h </w:instrText>
      </w:r>
      <w:r>
        <w:fldChar w:fldCharType="separate"/>
      </w:r>
      <w:r>
        <w:t>47</w:t>
      </w:r>
      <w:r>
        <w:fldChar w:fldCharType="end"/>
      </w:r>
    </w:p>
    <w:p w14:paraId="64B98940" w14:textId="006701B6" w:rsidR="00F761FB" w:rsidRDefault="00F761FB">
      <w:pPr>
        <w:pStyle w:val="TOC4"/>
        <w:rPr>
          <w:rFonts w:asciiTheme="minorHAnsi" w:eastAsiaTheme="minorEastAsia" w:hAnsiTheme="minorHAnsi" w:cstheme="minorBidi"/>
          <w:sz w:val="22"/>
          <w:szCs w:val="22"/>
          <w:lang w:eastAsia="en-GB"/>
        </w:rPr>
      </w:pPr>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_Toc124162992 \h </w:instrText>
      </w:r>
      <w:r>
        <w:fldChar w:fldCharType="separate"/>
      </w:r>
      <w:r>
        <w:t>48</w:t>
      </w:r>
      <w:r>
        <w:fldChar w:fldCharType="end"/>
      </w:r>
    </w:p>
    <w:p w14:paraId="3CD35487" w14:textId="19BE0172" w:rsidR="00F761FB" w:rsidRDefault="00F761F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_Toc124162993 \h </w:instrText>
      </w:r>
      <w:r>
        <w:fldChar w:fldCharType="separate"/>
      </w:r>
      <w:r>
        <w:t>48</w:t>
      </w:r>
      <w:r>
        <w:fldChar w:fldCharType="end"/>
      </w:r>
    </w:p>
    <w:p w14:paraId="125EA579" w14:textId="5B6A6112" w:rsidR="00F761FB" w:rsidRDefault="00F761F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_Toc124162994 \h </w:instrText>
      </w:r>
      <w:r>
        <w:fldChar w:fldCharType="separate"/>
      </w:r>
      <w:r>
        <w:t>48</w:t>
      </w:r>
      <w:r>
        <w:fldChar w:fldCharType="end"/>
      </w:r>
    </w:p>
    <w:p w14:paraId="53FED20C" w14:textId="2687A9F5" w:rsidR="00F761FB" w:rsidRDefault="00F761F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_Toc124162995 \h </w:instrText>
      </w:r>
      <w:r>
        <w:fldChar w:fldCharType="separate"/>
      </w:r>
      <w:r>
        <w:t>48</w:t>
      </w:r>
      <w:r>
        <w:fldChar w:fldCharType="end"/>
      </w:r>
    </w:p>
    <w:p w14:paraId="71CCEDF3" w14:textId="67FFDD03" w:rsidR="00F761FB" w:rsidRDefault="00F761FB">
      <w:pPr>
        <w:pStyle w:val="TOC4"/>
        <w:rPr>
          <w:rFonts w:asciiTheme="minorHAnsi" w:eastAsiaTheme="minorEastAsia" w:hAnsiTheme="minorHAnsi" w:cstheme="minorBidi"/>
          <w:sz w:val="22"/>
          <w:szCs w:val="22"/>
          <w:lang w:eastAsia="en-GB"/>
        </w:rPr>
      </w:pPr>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_Toc124162996 \h </w:instrText>
      </w:r>
      <w:r>
        <w:fldChar w:fldCharType="separate"/>
      </w:r>
      <w:r>
        <w:t>48</w:t>
      </w:r>
      <w:r>
        <w:fldChar w:fldCharType="end"/>
      </w:r>
    </w:p>
    <w:p w14:paraId="5DD16A14" w14:textId="0D31DD88" w:rsidR="00F761FB" w:rsidRDefault="00F761FB">
      <w:pPr>
        <w:pStyle w:val="TOC4"/>
        <w:rPr>
          <w:rFonts w:asciiTheme="minorHAnsi" w:eastAsiaTheme="minorEastAsia" w:hAnsiTheme="minorHAnsi" w:cstheme="minorBidi"/>
          <w:sz w:val="22"/>
          <w:szCs w:val="22"/>
          <w:lang w:eastAsia="en-GB"/>
        </w:rPr>
      </w:pPr>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_Toc124162997 \h </w:instrText>
      </w:r>
      <w:r>
        <w:fldChar w:fldCharType="separate"/>
      </w:r>
      <w:r>
        <w:t>48</w:t>
      </w:r>
      <w:r>
        <w:fldChar w:fldCharType="end"/>
      </w:r>
    </w:p>
    <w:p w14:paraId="45DF6332" w14:textId="13358619" w:rsidR="00F761FB" w:rsidRDefault="00F761FB">
      <w:pPr>
        <w:pStyle w:val="TOC2"/>
        <w:rPr>
          <w:rFonts w:asciiTheme="minorHAnsi" w:eastAsiaTheme="minorEastAsia" w:hAnsiTheme="minorHAnsi" w:cstheme="minorBidi"/>
          <w:sz w:val="22"/>
          <w:szCs w:val="22"/>
          <w:lang w:eastAsia="en-GB"/>
        </w:rPr>
      </w:pPr>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_Toc124162998 \h </w:instrText>
      </w:r>
      <w:r>
        <w:fldChar w:fldCharType="separate"/>
      </w:r>
      <w:r>
        <w:t>48</w:t>
      </w:r>
      <w:r>
        <w:fldChar w:fldCharType="end"/>
      </w:r>
    </w:p>
    <w:p w14:paraId="25ED5E84" w14:textId="2ABD98E6" w:rsidR="00F761FB" w:rsidRDefault="00F761F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_Toc124162999 \h </w:instrText>
      </w:r>
      <w:r>
        <w:fldChar w:fldCharType="separate"/>
      </w:r>
      <w:r>
        <w:t>48</w:t>
      </w:r>
      <w:r>
        <w:fldChar w:fldCharType="end"/>
      </w:r>
    </w:p>
    <w:p w14:paraId="1E4FB044" w14:textId="75549EC4" w:rsidR="00F761FB" w:rsidRDefault="00F761FB">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_Toc124163000 \h </w:instrText>
      </w:r>
      <w:r>
        <w:fldChar w:fldCharType="separate"/>
      </w:r>
      <w:r>
        <w:t>49</w:t>
      </w:r>
      <w:r>
        <w:fldChar w:fldCharType="end"/>
      </w:r>
    </w:p>
    <w:p w14:paraId="7229F106" w14:textId="7D1CA332" w:rsidR="00F761FB" w:rsidRDefault="00F761F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_Toc124163001 \h </w:instrText>
      </w:r>
      <w:r>
        <w:fldChar w:fldCharType="separate"/>
      </w:r>
      <w:r>
        <w:t>49</w:t>
      </w:r>
      <w:r>
        <w:fldChar w:fldCharType="end"/>
      </w:r>
    </w:p>
    <w:p w14:paraId="4E106897" w14:textId="4336AB95" w:rsidR="00F761FB" w:rsidRDefault="00F761F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_Toc124163002 \h </w:instrText>
      </w:r>
      <w:r>
        <w:fldChar w:fldCharType="separate"/>
      </w:r>
      <w:r>
        <w:t>49</w:t>
      </w:r>
      <w:r>
        <w:fldChar w:fldCharType="end"/>
      </w:r>
    </w:p>
    <w:p w14:paraId="66895AF8" w14:textId="071370B8" w:rsidR="00F761FB" w:rsidRDefault="00F761FB">
      <w:pPr>
        <w:pStyle w:val="TOC4"/>
        <w:rPr>
          <w:rFonts w:asciiTheme="minorHAnsi" w:eastAsiaTheme="minorEastAsia" w:hAnsiTheme="minorHAnsi" w:cstheme="minorBidi"/>
          <w:sz w:val="22"/>
          <w:szCs w:val="22"/>
          <w:lang w:eastAsia="en-GB"/>
        </w:rPr>
      </w:pPr>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_Toc124163003 \h </w:instrText>
      </w:r>
      <w:r>
        <w:fldChar w:fldCharType="separate"/>
      </w:r>
      <w:r>
        <w:t>49</w:t>
      </w:r>
      <w:r>
        <w:fldChar w:fldCharType="end"/>
      </w:r>
    </w:p>
    <w:p w14:paraId="3E73CE6F" w14:textId="6B96F9D3" w:rsidR="00F761FB" w:rsidRDefault="00F761FB">
      <w:pPr>
        <w:pStyle w:val="TOC4"/>
        <w:rPr>
          <w:rFonts w:asciiTheme="minorHAnsi" w:eastAsiaTheme="minorEastAsia" w:hAnsiTheme="minorHAnsi" w:cstheme="minorBidi"/>
          <w:sz w:val="22"/>
          <w:szCs w:val="22"/>
          <w:lang w:eastAsia="en-GB"/>
        </w:rPr>
      </w:pPr>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_Toc124163004 \h </w:instrText>
      </w:r>
      <w:r>
        <w:fldChar w:fldCharType="separate"/>
      </w:r>
      <w:r>
        <w:t>49</w:t>
      </w:r>
      <w:r>
        <w:fldChar w:fldCharType="end"/>
      </w:r>
    </w:p>
    <w:p w14:paraId="7BC35934" w14:textId="25DC9487" w:rsidR="00F761FB" w:rsidRDefault="00F761FB">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_Toc124163005 \h </w:instrText>
      </w:r>
      <w:r>
        <w:fldChar w:fldCharType="separate"/>
      </w:r>
      <w:r>
        <w:t>49</w:t>
      </w:r>
      <w:r>
        <w:fldChar w:fldCharType="end"/>
      </w:r>
    </w:p>
    <w:p w14:paraId="10421AC7" w14:textId="13A6947F" w:rsidR="00F761FB" w:rsidRDefault="00F761F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_Toc124163006 \h </w:instrText>
      </w:r>
      <w:r>
        <w:fldChar w:fldCharType="separate"/>
      </w:r>
      <w:r>
        <w:t>49</w:t>
      </w:r>
      <w:r>
        <w:fldChar w:fldCharType="end"/>
      </w:r>
    </w:p>
    <w:p w14:paraId="5309F392" w14:textId="6757201A" w:rsidR="00F761FB" w:rsidRDefault="00F761F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_Toc124163007 \h </w:instrText>
      </w:r>
      <w:r>
        <w:fldChar w:fldCharType="separate"/>
      </w:r>
      <w:r>
        <w:t>50</w:t>
      </w:r>
      <w:r>
        <w:fldChar w:fldCharType="end"/>
      </w:r>
    </w:p>
    <w:p w14:paraId="3FD2197B" w14:textId="5795EE54" w:rsidR="00F761FB" w:rsidRDefault="00F761FB">
      <w:pPr>
        <w:pStyle w:val="TOC4"/>
        <w:rPr>
          <w:rFonts w:asciiTheme="minorHAnsi" w:eastAsiaTheme="minorEastAsia" w:hAnsiTheme="minorHAnsi" w:cstheme="minorBidi"/>
          <w:sz w:val="22"/>
          <w:szCs w:val="22"/>
          <w:lang w:eastAsia="en-GB"/>
        </w:rPr>
      </w:pPr>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_Toc124163008 \h </w:instrText>
      </w:r>
      <w:r>
        <w:fldChar w:fldCharType="separate"/>
      </w:r>
      <w:r>
        <w:t>50</w:t>
      </w:r>
      <w:r>
        <w:fldChar w:fldCharType="end"/>
      </w:r>
    </w:p>
    <w:p w14:paraId="7A285DAB" w14:textId="097C80E7" w:rsidR="00F761FB" w:rsidRDefault="00F761FB">
      <w:pPr>
        <w:pStyle w:val="TOC4"/>
        <w:rPr>
          <w:rFonts w:asciiTheme="minorHAnsi" w:eastAsiaTheme="minorEastAsia" w:hAnsiTheme="minorHAnsi" w:cstheme="minorBidi"/>
          <w:sz w:val="22"/>
          <w:szCs w:val="22"/>
          <w:lang w:eastAsia="en-GB"/>
        </w:rPr>
      </w:pPr>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_Toc124163009 \h </w:instrText>
      </w:r>
      <w:r>
        <w:fldChar w:fldCharType="separate"/>
      </w:r>
      <w:r>
        <w:t>50</w:t>
      </w:r>
      <w:r>
        <w:fldChar w:fldCharType="end"/>
      </w:r>
    </w:p>
    <w:p w14:paraId="799E6F17" w14:textId="33EAB706" w:rsidR="00F761FB" w:rsidRDefault="00F761FB">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_Toc124163010 \h </w:instrText>
      </w:r>
      <w:r>
        <w:fldChar w:fldCharType="separate"/>
      </w:r>
      <w:r>
        <w:t>51</w:t>
      </w:r>
      <w:r>
        <w:fldChar w:fldCharType="end"/>
      </w:r>
    </w:p>
    <w:p w14:paraId="4E18BCDE" w14:textId="2D7DA3F8" w:rsidR="00F761FB" w:rsidRDefault="00F761F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_Toc124163011 \h </w:instrText>
      </w:r>
      <w:r>
        <w:fldChar w:fldCharType="separate"/>
      </w:r>
      <w:r>
        <w:t>51</w:t>
      </w:r>
      <w:r>
        <w:fldChar w:fldCharType="end"/>
      </w:r>
    </w:p>
    <w:p w14:paraId="26125FB3" w14:textId="3D653C53" w:rsidR="00F761FB" w:rsidRDefault="00F761F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_Toc124163012 \h </w:instrText>
      </w:r>
      <w:r>
        <w:fldChar w:fldCharType="separate"/>
      </w:r>
      <w:r>
        <w:t>51</w:t>
      </w:r>
      <w:r>
        <w:fldChar w:fldCharType="end"/>
      </w:r>
    </w:p>
    <w:p w14:paraId="29EE21B5" w14:textId="39029633" w:rsidR="00F761FB" w:rsidRDefault="00F761FB">
      <w:pPr>
        <w:pStyle w:val="TOC4"/>
        <w:rPr>
          <w:rFonts w:asciiTheme="minorHAnsi" w:eastAsiaTheme="minorEastAsia" w:hAnsiTheme="minorHAnsi" w:cstheme="minorBidi"/>
          <w:sz w:val="22"/>
          <w:szCs w:val="22"/>
          <w:lang w:eastAsia="en-GB"/>
        </w:rPr>
      </w:pPr>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_Toc124163013 \h </w:instrText>
      </w:r>
      <w:r>
        <w:fldChar w:fldCharType="separate"/>
      </w:r>
      <w:r>
        <w:t>51</w:t>
      </w:r>
      <w:r>
        <w:fldChar w:fldCharType="end"/>
      </w:r>
    </w:p>
    <w:p w14:paraId="2F8FE1C4" w14:textId="281E8E2C" w:rsidR="00F761FB" w:rsidRDefault="00F761FB">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_Toc124163014 \h </w:instrText>
      </w:r>
      <w:r>
        <w:fldChar w:fldCharType="separate"/>
      </w:r>
      <w:r>
        <w:t>51</w:t>
      </w:r>
      <w:r>
        <w:fldChar w:fldCharType="end"/>
      </w:r>
    </w:p>
    <w:p w14:paraId="3DD4DAD8" w14:textId="0B7816E7" w:rsidR="00F761FB" w:rsidRDefault="00F761FB">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_Toc124163015 \h </w:instrText>
      </w:r>
      <w:r>
        <w:fldChar w:fldCharType="separate"/>
      </w:r>
      <w:r>
        <w:t>51</w:t>
      </w:r>
      <w:r>
        <w:fldChar w:fldCharType="end"/>
      </w:r>
    </w:p>
    <w:p w14:paraId="29DC649D" w14:textId="415A5704" w:rsidR="00F761FB" w:rsidRDefault="00F761FB">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rsidRPr="0086761A">
        <w:rPr>
          <w:iCs/>
        </w:rPr>
        <w:t>Basic limits</w:t>
      </w:r>
      <w:r>
        <w:t xml:space="preserve"> for single RAT UTRA TDD 1,28Mcps operation</w:t>
      </w:r>
      <w:r>
        <w:tab/>
      </w:r>
      <w:r>
        <w:fldChar w:fldCharType="begin"/>
      </w:r>
      <w:r>
        <w:instrText xml:space="preserve"> PAGEREF _Toc124163016 \h </w:instrText>
      </w:r>
      <w:r>
        <w:fldChar w:fldCharType="separate"/>
      </w:r>
      <w:r>
        <w:t>56</w:t>
      </w:r>
      <w:r>
        <w:fldChar w:fldCharType="end"/>
      </w:r>
    </w:p>
    <w:p w14:paraId="070CB434" w14:textId="78091DD7" w:rsidR="00F761FB" w:rsidRDefault="00F761FB">
      <w:pPr>
        <w:pStyle w:val="TOC4"/>
        <w:rPr>
          <w:rFonts w:asciiTheme="minorHAnsi" w:eastAsiaTheme="minorEastAsia" w:hAnsiTheme="minorHAnsi" w:cstheme="minorBidi"/>
          <w:sz w:val="22"/>
          <w:szCs w:val="22"/>
          <w:lang w:eastAsia="en-GB"/>
        </w:rPr>
      </w:pPr>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_Toc124163017 \h </w:instrText>
      </w:r>
      <w:r>
        <w:fldChar w:fldCharType="separate"/>
      </w:r>
      <w:r>
        <w:t>58</w:t>
      </w:r>
      <w:r>
        <w:fldChar w:fldCharType="end"/>
      </w:r>
    </w:p>
    <w:p w14:paraId="0D69E837" w14:textId="72BB7F10" w:rsidR="00F761FB" w:rsidRDefault="00F761FB">
      <w:pPr>
        <w:pStyle w:val="TOC3"/>
        <w:rPr>
          <w:rFonts w:asciiTheme="minorHAnsi" w:eastAsiaTheme="minorEastAsia" w:hAnsiTheme="minorHAnsi" w:cstheme="minorBidi"/>
          <w:sz w:val="22"/>
          <w:szCs w:val="22"/>
          <w:lang w:eastAsia="en-GB"/>
        </w:rPr>
      </w:pPr>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_Toc124163018 \h </w:instrText>
      </w:r>
      <w:r>
        <w:fldChar w:fldCharType="separate"/>
      </w:r>
      <w:r>
        <w:t>59</w:t>
      </w:r>
      <w:r>
        <w:fldChar w:fldCharType="end"/>
      </w:r>
    </w:p>
    <w:p w14:paraId="32FE37BC" w14:textId="3B5CD1FB" w:rsidR="00F761FB" w:rsidRDefault="00F761FB">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_Toc124163019 \h </w:instrText>
      </w:r>
      <w:r>
        <w:fldChar w:fldCharType="separate"/>
      </w:r>
      <w:r>
        <w:t>59</w:t>
      </w:r>
      <w:r>
        <w:fldChar w:fldCharType="end"/>
      </w:r>
    </w:p>
    <w:p w14:paraId="5DACF226" w14:textId="4D61F829" w:rsidR="00F761FB" w:rsidRDefault="00F761FB">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_Toc124163020 \h </w:instrText>
      </w:r>
      <w:r>
        <w:fldChar w:fldCharType="separate"/>
      </w:r>
      <w:r>
        <w:t>59</w:t>
      </w:r>
      <w:r>
        <w:fldChar w:fldCharType="end"/>
      </w:r>
    </w:p>
    <w:p w14:paraId="4ED28740" w14:textId="502DA34A" w:rsidR="00F761FB" w:rsidRDefault="00F761FB">
      <w:pPr>
        <w:pStyle w:val="TOC5"/>
        <w:rPr>
          <w:rFonts w:asciiTheme="minorHAnsi" w:eastAsiaTheme="minorEastAsia" w:hAnsiTheme="minorHAnsi" w:cstheme="minorBidi"/>
          <w:sz w:val="22"/>
          <w:szCs w:val="22"/>
          <w:lang w:eastAsia="en-GB"/>
        </w:rPr>
      </w:pPr>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_Toc124163021 \h </w:instrText>
      </w:r>
      <w:r>
        <w:fldChar w:fldCharType="separate"/>
      </w:r>
      <w:r>
        <w:t>59</w:t>
      </w:r>
      <w:r>
        <w:fldChar w:fldCharType="end"/>
      </w:r>
    </w:p>
    <w:p w14:paraId="7D9B8E38" w14:textId="4384D913" w:rsidR="00F761FB" w:rsidRDefault="00F761FB">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rsidRPr="0086761A">
        <w:rPr>
          <w:i/>
        </w:rPr>
        <w:t>Basic limits</w:t>
      </w:r>
      <w:r>
        <w:t xml:space="preserve"> for Band Categories 1 and 3</w:t>
      </w:r>
      <w:r>
        <w:tab/>
      </w:r>
      <w:r>
        <w:fldChar w:fldCharType="begin"/>
      </w:r>
      <w:r>
        <w:instrText xml:space="preserve"> PAGEREF _Toc124163022 \h </w:instrText>
      </w:r>
      <w:r>
        <w:fldChar w:fldCharType="separate"/>
      </w:r>
      <w:r>
        <w:t>59</w:t>
      </w:r>
      <w:r>
        <w:fldChar w:fldCharType="end"/>
      </w:r>
    </w:p>
    <w:p w14:paraId="53ABF0BB" w14:textId="12B2591E" w:rsidR="00F761FB" w:rsidRDefault="00F761FB">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rsidRPr="0086761A">
        <w:rPr>
          <w:i/>
        </w:rPr>
        <w:t>Basic limit</w:t>
      </w:r>
      <w:r>
        <w:t xml:space="preserve"> for Band Category 2</w:t>
      </w:r>
      <w:r>
        <w:tab/>
      </w:r>
      <w:r>
        <w:fldChar w:fldCharType="begin"/>
      </w:r>
      <w:r>
        <w:instrText xml:space="preserve"> PAGEREF _Toc124163023 \h </w:instrText>
      </w:r>
      <w:r>
        <w:fldChar w:fldCharType="separate"/>
      </w:r>
      <w:r>
        <w:t>65</w:t>
      </w:r>
      <w:r>
        <w:fldChar w:fldCharType="end"/>
      </w:r>
    </w:p>
    <w:p w14:paraId="063F0F7A" w14:textId="6DD51C82" w:rsidR="00F761FB" w:rsidRDefault="00F761FB">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_Toc124163024 \h </w:instrText>
      </w:r>
      <w:r>
        <w:fldChar w:fldCharType="separate"/>
      </w:r>
      <w:r>
        <w:t>73</w:t>
      </w:r>
      <w:r>
        <w:fldChar w:fldCharType="end"/>
      </w:r>
    </w:p>
    <w:p w14:paraId="3C41711F" w14:textId="021EBD64" w:rsidR="00F761FB" w:rsidRDefault="00F761FB">
      <w:pPr>
        <w:pStyle w:val="TOC4"/>
        <w:rPr>
          <w:rFonts w:asciiTheme="minorHAnsi" w:eastAsiaTheme="minorEastAsia" w:hAnsiTheme="minorHAnsi" w:cstheme="minorBidi"/>
          <w:sz w:val="22"/>
          <w:szCs w:val="22"/>
          <w:lang w:eastAsia="en-GB"/>
        </w:rPr>
      </w:pPr>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_Toc124163025 \h </w:instrText>
      </w:r>
      <w:r>
        <w:fldChar w:fldCharType="separate"/>
      </w:r>
      <w:r>
        <w:t>73</w:t>
      </w:r>
      <w:r>
        <w:fldChar w:fldCharType="end"/>
      </w:r>
    </w:p>
    <w:p w14:paraId="359D75C6" w14:textId="6BEA6111" w:rsidR="00F761FB" w:rsidRDefault="00F761FB">
      <w:pPr>
        <w:pStyle w:val="TOC4"/>
        <w:rPr>
          <w:rFonts w:asciiTheme="minorHAnsi" w:eastAsiaTheme="minorEastAsia" w:hAnsiTheme="minorHAnsi" w:cstheme="minorBidi"/>
          <w:sz w:val="22"/>
          <w:szCs w:val="22"/>
          <w:lang w:eastAsia="en-GB"/>
        </w:rPr>
      </w:pPr>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_Toc124163026 \h </w:instrText>
      </w:r>
      <w:r>
        <w:fldChar w:fldCharType="separate"/>
      </w:r>
      <w:r>
        <w:t>73</w:t>
      </w:r>
      <w:r>
        <w:fldChar w:fldCharType="end"/>
      </w:r>
    </w:p>
    <w:p w14:paraId="74BBF9A7" w14:textId="265D81AF" w:rsidR="00F761FB" w:rsidRDefault="00F761FB">
      <w:pPr>
        <w:pStyle w:val="TOC5"/>
        <w:rPr>
          <w:rFonts w:asciiTheme="minorHAnsi" w:eastAsiaTheme="minorEastAsia" w:hAnsiTheme="minorHAnsi" w:cstheme="minorBidi"/>
          <w:sz w:val="22"/>
          <w:szCs w:val="22"/>
          <w:lang w:eastAsia="en-GB"/>
        </w:rPr>
      </w:pPr>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_Toc124163027 \h </w:instrText>
      </w:r>
      <w:r>
        <w:fldChar w:fldCharType="separate"/>
      </w:r>
      <w:r>
        <w:t>73</w:t>
      </w:r>
      <w:r>
        <w:fldChar w:fldCharType="end"/>
      </w:r>
    </w:p>
    <w:p w14:paraId="6A657BDE" w14:textId="3C564320" w:rsidR="00F761FB" w:rsidRDefault="00F761FB">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_Toc124163028 \h </w:instrText>
      </w:r>
      <w:r>
        <w:fldChar w:fldCharType="separate"/>
      </w:r>
      <w:r>
        <w:t>75</w:t>
      </w:r>
      <w:r>
        <w:fldChar w:fldCharType="end"/>
      </w:r>
    </w:p>
    <w:p w14:paraId="524DEBC2" w14:textId="4F2EE84A" w:rsidR="00F761FB" w:rsidRDefault="00F761FB">
      <w:pPr>
        <w:pStyle w:val="TOC5"/>
        <w:rPr>
          <w:rFonts w:asciiTheme="minorHAnsi" w:eastAsiaTheme="minorEastAsia" w:hAnsiTheme="minorHAnsi" w:cstheme="minorBidi"/>
          <w:sz w:val="22"/>
          <w:szCs w:val="22"/>
          <w:lang w:eastAsia="en-GB"/>
        </w:rPr>
      </w:pPr>
      <w:r>
        <w:t>6.6.5.4.3</w:t>
      </w:r>
      <w:r>
        <w:rPr>
          <w:rFonts w:asciiTheme="minorHAnsi" w:eastAsiaTheme="minorEastAsia" w:hAnsiTheme="minorHAnsi" w:cstheme="minorBidi"/>
          <w:sz w:val="22"/>
          <w:szCs w:val="22"/>
          <w:lang w:eastAsia="en-GB"/>
        </w:rPr>
        <w:tab/>
      </w:r>
      <w:r>
        <w:t>B</w:t>
      </w:r>
      <w:r w:rsidRPr="0086761A">
        <w:rPr>
          <w:rFonts w:cs="Arial"/>
        </w:rPr>
        <w:t>asic limit</w:t>
      </w:r>
      <w:r>
        <w:t xml:space="preserve">s </w:t>
      </w:r>
      <w:r>
        <w:rPr>
          <w:lang w:eastAsia="zh-CN"/>
        </w:rPr>
        <w:t>for Wide Area BS</w:t>
      </w:r>
      <w:r>
        <w:t xml:space="preserve"> (Category B)</w:t>
      </w:r>
      <w:r>
        <w:tab/>
      </w:r>
      <w:r>
        <w:fldChar w:fldCharType="begin"/>
      </w:r>
      <w:r>
        <w:instrText xml:space="preserve"> PAGEREF _Toc124163029 \h </w:instrText>
      </w:r>
      <w:r>
        <w:fldChar w:fldCharType="separate"/>
      </w:r>
      <w:r>
        <w:t>77</w:t>
      </w:r>
      <w:r>
        <w:fldChar w:fldCharType="end"/>
      </w:r>
    </w:p>
    <w:p w14:paraId="125A51D6" w14:textId="4E5BB904" w:rsidR="00F761FB" w:rsidRDefault="00F761FB">
      <w:pPr>
        <w:pStyle w:val="TOC6"/>
        <w:rPr>
          <w:rFonts w:asciiTheme="minorHAnsi" w:eastAsiaTheme="minorEastAsia" w:hAnsiTheme="minorHAnsi" w:cstheme="minorBidi"/>
          <w:sz w:val="22"/>
          <w:szCs w:val="22"/>
          <w:lang w:eastAsia="en-GB"/>
        </w:rPr>
      </w:pPr>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_Toc124163030 \h </w:instrText>
      </w:r>
      <w:r>
        <w:fldChar w:fldCharType="separate"/>
      </w:r>
      <w:r>
        <w:t>77</w:t>
      </w:r>
      <w:r>
        <w:fldChar w:fldCharType="end"/>
      </w:r>
    </w:p>
    <w:p w14:paraId="2E0248D9" w14:textId="3AC1DF16" w:rsidR="00F761FB" w:rsidRDefault="00F761FB">
      <w:pPr>
        <w:pStyle w:val="TOC6"/>
        <w:rPr>
          <w:rFonts w:asciiTheme="minorHAnsi" w:eastAsiaTheme="minorEastAsia" w:hAnsiTheme="minorHAnsi" w:cstheme="minorBidi"/>
          <w:sz w:val="22"/>
          <w:szCs w:val="22"/>
          <w:lang w:eastAsia="en-GB"/>
        </w:rPr>
      </w:pPr>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_Toc124163031 \h </w:instrText>
      </w:r>
      <w:r>
        <w:fldChar w:fldCharType="separate"/>
      </w:r>
      <w:r>
        <w:t>77</w:t>
      </w:r>
      <w:r>
        <w:fldChar w:fldCharType="end"/>
      </w:r>
    </w:p>
    <w:p w14:paraId="28B178F6" w14:textId="6F6599B1" w:rsidR="00F761FB" w:rsidRDefault="00F761FB">
      <w:pPr>
        <w:pStyle w:val="TOC6"/>
        <w:rPr>
          <w:rFonts w:asciiTheme="minorHAnsi" w:eastAsiaTheme="minorEastAsia" w:hAnsiTheme="minorHAnsi" w:cstheme="minorBidi"/>
          <w:sz w:val="22"/>
          <w:szCs w:val="22"/>
          <w:lang w:eastAsia="en-GB"/>
        </w:rPr>
      </w:pPr>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_Toc124163032 \h </w:instrText>
      </w:r>
      <w:r>
        <w:fldChar w:fldCharType="separate"/>
      </w:r>
      <w:r>
        <w:t>80</w:t>
      </w:r>
      <w:r>
        <w:fldChar w:fldCharType="end"/>
      </w:r>
    </w:p>
    <w:p w14:paraId="3B7A3DD3" w14:textId="573B95D6" w:rsidR="00F761FB" w:rsidRDefault="00F761FB">
      <w:pPr>
        <w:pStyle w:val="TOC5"/>
        <w:rPr>
          <w:rFonts w:asciiTheme="minorHAnsi" w:eastAsiaTheme="minorEastAsia" w:hAnsiTheme="minorHAnsi" w:cstheme="minorBidi"/>
          <w:sz w:val="22"/>
          <w:szCs w:val="22"/>
          <w:lang w:eastAsia="en-GB"/>
        </w:rPr>
      </w:pPr>
      <w:r>
        <w:t>6.6.5.4.4</w:t>
      </w:r>
      <w:r>
        <w:rPr>
          <w:rFonts w:asciiTheme="minorHAnsi" w:eastAsiaTheme="minorEastAsia" w:hAnsiTheme="minorHAnsi" w:cstheme="minorBidi"/>
          <w:sz w:val="22"/>
          <w:szCs w:val="22"/>
          <w:lang w:eastAsia="en-GB"/>
        </w:rPr>
        <w:tab/>
      </w:r>
      <w:r w:rsidRPr="0086761A">
        <w:rPr>
          <w:rFonts w:cs="Arial"/>
        </w:rPr>
        <w:t>Basic limit</w:t>
      </w:r>
      <w:r>
        <w:t xml:space="preserve">s </w:t>
      </w:r>
      <w:r>
        <w:rPr>
          <w:lang w:eastAsia="zh-CN"/>
        </w:rPr>
        <w:t>for Local Area BS (Category A and B)</w:t>
      </w:r>
      <w:r>
        <w:tab/>
      </w:r>
      <w:r>
        <w:fldChar w:fldCharType="begin"/>
      </w:r>
      <w:r>
        <w:instrText xml:space="preserve"> PAGEREF _Toc124163033 \h </w:instrText>
      </w:r>
      <w:r>
        <w:fldChar w:fldCharType="separate"/>
      </w:r>
      <w:r>
        <w:t>82</w:t>
      </w:r>
      <w:r>
        <w:fldChar w:fldCharType="end"/>
      </w:r>
    </w:p>
    <w:p w14:paraId="5BA293EE" w14:textId="76AD98AF" w:rsidR="00F761FB" w:rsidRDefault="00F761FB">
      <w:pPr>
        <w:pStyle w:val="TOC5"/>
        <w:rPr>
          <w:rFonts w:asciiTheme="minorHAnsi" w:eastAsiaTheme="minorEastAsia" w:hAnsiTheme="minorHAnsi" w:cstheme="minorBidi"/>
          <w:sz w:val="22"/>
          <w:szCs w:val="22"/>
          <w:lang w:eastAsia="en-GB"/>
        </w:rPr>
      </w:pPr>
      <w:r>
        <w:t>6.6.5.4.5</w:t>
      </w:r>
      <w:r>
        <w:rPr>
          <w:rFonts w:asciiTheme="minorHAnsi" w:eastAsiaTheme="minorEastAsia" w:hAnsiTheme="minorHAnsi" w:cstheme="minorBidi"/>
          <w:sz w:val="22"/>
          <w:szCs w:val="22"/>
          <w:lang w:eastAsia="en-GB"/>
        </w:rPr>
        <w:tab/>
      </w:r>
      <w:r w:rsidRPr="0086761A">
        <w:rPr>
          <w:rFonts w:cs="Arial"/>
        </w:rPr>
        <w:t>Basic limit</w:t>
      </w:r>
      <w:r>
        <w:t>s for Medium Range BS (Category A and B)</w:t>
      </w:r>
      <w:r>
        <w:tab/>
      </w:r>
      <w:r>
        <w:fldChar w:fldCharType="begin"/>
      </w:r>
      <w:r>
        <w:instrText xml:space="preserve"> PAGEREF _Toc124163034 \h </w:instrText>
      </w:r>
      <w:r>
        <w:fldChar w:fldCharType="separate"/>
      </w:r>
      <w:r>
        <w:t>83</w:t>
      </w:r>
      <w:r>
        <w:fldChar w:fldCharType="end"/>
      </w:r>
    </w:p>
    <w:p w14:paraId="0711E7DB" w14:textId="5C5B2932" w:rsidR="00F761FB" w:rsidRDefault="00F761FB">
      <w:pPr>
        <w:pStyle w:val="TOC5"/>
        <w:rPr>
          <w:rFonts w:asciiTheme="minorHAnsi" w:eastAsiaTheme="minorEastAsia" w:hAnsiTheme="minorHAnsi" w:cstheme="minorBidi"/>
          <w:sz w:val="22"/>
          <w:szCs w:val="22"/>
          <w:lang w:eastAsia="en-GB"/>
        </w:rPr>
      </w:pPr>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_Toc124163035 \h </w:instrText>
      </w:r>
      <w:r>
        <w:fldChar w:fldCharType="separate"/>
      </w:r>
      <w:r>
        <w:t>85</w:t>
      </w:r>
      <w:r>
        <w:fldChar w:fldCharType="end"/>
      </w:r>
    </w:p>
    <w:p w14:paraId="54F88098" w14:textId="44E17689" w:rsidR="00F761FB" w:rsidRDefault="00F761FB">
      <w:pPr>
        <w:pStyle w:val="TOC3"/>
        <w:rPr>
          <w:rFonts w:asciiTheme="minorHAnsi" w:eastAsiaTheme="minorEastAsia" w:hAnsiTheme="minorHAnsi" w:cstheme="minorBidi"/>
          <w:sz w:val="22"/>
          <w:szCs w:val="22"/>
          <w:lang w:eastAsia="en-GB"/>
        </w:rPr>
      </w:pPr>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_Toc124163036 \h </w:instrText>
      </w:r>
      <w:r>
        <w:fldChar w:fldCharType="separate"/>
      </w:r>
      <w:r>
        <w:t>85</w:t>
      </w:r>
      <w:r>
        <w:fldChar w:fldCharType="end"/>
      </w:r>
    </w:p>
    <w:p w14:paraId="5C6A1E5C" w14:textId="38E1CF9B" w:rsidR="00F761FB" w:rsidRDefault="00F761FB">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_Toc124163037 \h </w:instrText>
      </w:r>
      <w:r>
        <w:fldChar w:fldCharType="separate"/>
      </w:r>
      <w:r>
        <w:t>85</w:t>
      </w:r>
      <w:r>
        <w:fldChar w:fldCharType="end"/>
      </w:r>
    </w:p>
    <w:p w14:paraId="6E1B92C6" w14:textId="05F846D0" w:rsidR="00F761FB" w:rsidRDefault="00F761FB">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_Toc124163038 \h </w:instrText>
      </w:r>
      <w:r>
        <w:fldChar w:fldCharType="separate"/>
      </w:r>
      <w:r>
        <w:t>85</w:t>
      </w:r>
      <w:r>
        <w:fldChar w:fldCharType="end"/>
      </w:r>
    </w:p>
    <w:p w14:paraId="32DAB097" w14:textId="44C29225" w:rsidR="00F761FB" w:rsidRDefault="00F761FB">
      <w:pPr>
        <w:pStyle w:val="TOC4"/>
        <w:rPr>
          <w:rFonts w:asciiTheme="minorHAnsi" w:eastAsiaTheme="minorEastAsia" w:hAnsiTheme="minorHAnsi" w:cstheme="minorBidi"/>
          <w:sz w:val="22"/>
          <w:szCs w:val="22"/>
          <w:lang w:eastAsia="en-GB"/>
        </w:rPr>
      </w:pPr>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_Toc124163039 \h </w:instrText>
      </w:r>
      <w:r>
        <w:fldChar w:fldCharType="separate"/>
      </w:r>
      <w:r>
        <w:t>86</w:t>
      </w:r>
      <w:r>
        <w:fldChar w:fldCharType="end"/>
      </w:r>
    </w:p>
    <w:p w14:paraId="0AB551AC" w14:textId="44ED7F9E" w:rsidR="00F761FB" w:rsidRDefault="00F761FB">
      <w:pPr>
        <w:pStyle w:val="TOC4"/>
        <w:rPr>
          <w:rFonts w:asciiTheme="minorHAnsi" w:eastAsiaTheme="minorEastAsia" w:hAnsiTheme="minorHAnsi" w:cstheme="minorBidi"/>
          <w:sz w:val="22"/>
          <w:szCs w:val="22"/>
          <w:lang w:eastAsia="en-GB"/>
        </w:rPr>
      </w:pPr>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_Toc124163040 \h </w:instrText>
      </w:r>
      <w:r>
        <w:fldChar w:fldCharType="separate"/>
      </w:r>
      <w:r>
        <w:t>86</w:t>
      </w:r>
      <w:r>
        <w:fldChar w:fldCharType="end"/>
      </w:r>
    </w:p>
    <w:p w14:paraId="690AEB87" w14:textId="51BE29AF" w:rsidR="00F761FB" w:rsidRDefault="00F761FB">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_Toc124163041 \h </w:instrText>
      </w:r>
      <w:r>
        <w:fldChar w:fldCharType="separate"/>
      </w:r>
      <w:r>
        <w:t>86</w:t>
      </w:r>
      <w:r>
        <w:fldChar w:fldCharType="end"/>
      </w:r>
    </w:p>
    <w:p w14:paraId="62FA9526" w14:textId="13CADEAE" w:rsidR="00F761FB" w:rsidRDefault="00F761F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_Toc124163042 \h </w:instrText>
      </w:r>
      <w:r>
        <w:fldChar w:fldCharType="separate"/>
      </w:r>
      <w:r>
        <w:t>86</w:t>
      </w:r>
      <w:r>
        <w:fldChar w:fldCharType="end"/>
      </w:r>
    </w:p>
    <w:p w14:paraId="4238BD5A" w14:textId="286BDEB7" w:rsidR="00F761FB" w:rsidRDefault="00F761FB">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_Toc124163043 \h </w:instrText>
      </w:r>
      <w:r>
        <w:fldChar w:fldCharType="separate"/>
      </w:r>
      <w:r>
        <w:t>87</w:t>
      </w:r>
      <w:r>
        <w:fldChar w:fldCharType="end"/>
      </w:r>
    </w:p>
    <w:p w14:paraId="15C50AC7" w14:textId="0304887F" w:rsidR="00F761FB" w:rsidRDefault="00F761F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_Toc124163044 \h </w:instrText>
      </w:r>
      <w:r>
        <w:fldChar w:fldCharType="separate"/>
      </w:r>
      <w:r>
        <w:t>87</w:t>
      </w:r>
      <w:r>
        <w:fldChar w:fldCharType="end"/>
      </w:r>
    </w:p>
    <w:p w14:paraId="433B290B" w14:textId="1AB9E045" w:rsidR="00F761FB" w:rsidRDefault="00F761F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_Toc124163045 \h </w:instrText>
      </w:r>
      <w:r>
        <w:fldChar w:fldCharType="separate"/>
      </w:r>
      <w:r>
        <w:t>88</w:t>
      </w:r>
      <w:r>
        <w:fldChar w:fldCharType="end"/>
      </w:r>
    </w:p>
    <w:p w14:paraId="4FA2600A" w14:textId="4FC00AD4" w:rsidR="00F761FB" w:rsidRDefault="00F761F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_Toc124163046 \h </w:instrText>
      </w:r>
      <w:r>
        <w:fldChar w:fldCharType="separate"/>
      </w:r>
      <w:r>
        <w:t>88</w:t>
      </w:r>
      <w:r>
        <w:fldChar w:fldCharType="end"/>
      </w:r>
    </w:p>
    <w:p w14:paraId="234B3FB1" w14:textId="302E59D8" w:rsidR="00F761FB" w:rsidRDefault="00F761F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_Toc124163047 \h </w:instrText>
      </w:r>
      <w:r>
        <w:fldChar w:fldCharType="separate"/>
      </w:r>
      <w:r>
        <w:t>89</w:t>
      </w:r>
      <w:r>
        <w:fldChar w:fldCharType="end"/>
      </w:r>
    </w:p>
    <w:p w14:paraId="18D73DE6" w14:textId="63C4BBDA" w:rsidR="00F761FB" w:rsidRDefault="00F761F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_Toc124163048 \h </w:instrText>
      </w:r>
      <w:r>
        <w:fldChar w:fldCharType="separate"/>
      </w:r>
      <w:r>
        <w:t>89</w:t>
      </w:r>
      <w:r>
        <w:fldChar w:fldCharType="end"/>
      </w:r>
    </w:p>
    <w:p w14:paraId="146E56CE" w14:textId="58DE039D" w:rsidR="00F761FB" w:rsidRDefault="00F761FB">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_Toc124163049 \h </w:instrText>
      </w:r>
      <w:r>
        <w:fldChar w:fldCharType="separate"/>
      </w:r>
      <w:r>
        <w:t>89</w:t>
      </w:r>
      <w:r>
        <w:fldChar w:fldCharType="end"/>
      </w:r>
    </w:p>
    <w:p w14:paraId="6804E3CA" w14:textId="593A8011" w:rsidR="00F761FB" w:rsidRDefault="00F761FB">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_Toc124163050 \h </w:instrText>
      </w:r>
      <w:r>
        <w:fldChar w:fldCharType="separate"/>
      </w:r>
      <w:r>
        <w:t>89</w:t>
      </w:r>
      <w:r>
        <w:fldChar w:fldCharType="end"/>
      </w:r>
    </w:p>
    <w:p w14:paraId="1EA3BD1D" w14:textId="74737A89" w:rsidR="00F761FB" w:rsidRDefault="00F761FB">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_Toc124163051 \h </w:instrText>
      </w:r>
      <w:r>
        <w:fldChar w:fldCharType="separate"/>
      </w:r>
      <w:r>
        <w:t>90</w:t>
      </w:r>
      <w:r>
        <w:fldChar w:fldCharType="end"/>
      </w:r>
    </w:p>
    <w:p w14:paraId="0A9AB743" w14:textId="14996F90" w:rsidR="00F761FB" w:rsidRDefault="00F761FB">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_Toc124163052 \h </w:instrText>
      </w:r>
      <w:r>
        <w:fldChar w:fldCharType="separate"/>
      </w:r>
      <w:r>
        <w:t>90</w:t>
      </w:r>
      <w:r>
        <w:fldChar w:fldCharType="end"/>
      </w:r>
    </w:p>
    <w:p w14:paraId="6C7541E1" w14:textId="75BC5103" w:rsidR="00F761FB" w:rsidRDefault="00F761FB">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_Toc124163053 \h </w:instrText>
      </w:r>
      <w:r>
        <w:fldChar w:fldCharType="separate"/>
      </w:r>
      <w:r>
        <w:t>91</w:t>
      </w:r>
      <w:r>
        <w:fldChar w:fldCharType="end"/>
      </w:r>
    </w:p>
    <w:p w14:paraId="696D4BF2" w14:textId="06F9991E" w:rsidR="00F761FB" w:rsidRDefault="00F761F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_Toc124163054 \h </w:instrText>
      </w:r>
      <w:r>
        <w:fldChar w:fldCharType="separate"/>
      </w:r>
      <w:r>
        <w:t>91</w:t>
      </w:r>
      <w:r>
        <w:fldChar w:fldCharType="end"/>
      </w:r>
    </w:p>
    <w:p w14:paraId="210782D2" w14:textId="194C7747" w:rsidR="00F761FB" w:rsidRDefault="00F761F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_Toc124163055 \h </w:instrText>
      </w:r>
      <w:r>
        <w:fldChar w:fldCharType="separate"/>
      </w:r>
      <w:r>
        <w:t>91</w:t>
      </w:r>
      <w:r>
        <w:fldChar w:fldCharType="end"/>
      </w:r>
    </w:p>
    <w:p w14:paraId="38326817" w14:textId="0645492D" w:rsidR="00F761FB" w:rsidRDefault="00F761FB">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_Toc124163056 \h </w:instrText>
      </w:r>
      <w:r>
        <w:fldChar w:fldCharType="separate"/>
      </w:r>
      <w:r>
        <w:t>91</w:t>
      </w:r>
      <w:r>
        <w:fldChar w:fldCharType="end"/>
      </w:r>
    </w:p>
    <w:p w14:paraId="00CFFDDF" w14:textId="0F896A0B" w:rsidR="00F761FB" w:rsidRDefault="00F761F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_Toc124163057 \h </w:instrText>
      </w:r>
      <w:r>
        <w:fldChar w:fldCharType="separate"/>
      </w:r>
      <w:r>
        <w:t>92</w:t>
      </w:r>
      <w:r>
        <w:fldChar w:fldCharType="end"/>
      </w:r>
    </w:p>
    <w:p w14:paraId="464AFA60" w14:textId="55185353" w:rsidR="00F761FB" w:rsidRDefault="00F761F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_Toc124163058 \h </w:instrText>
      </w:r>
      <w:r>
        <w:fldChar w:fldCharType="separate"/>
      </w:r>
      <w:r>
        <w:t>92</w:t>
      </w:r>
      <w:r>
        <w:fldChar w:fldCharType="end"/>
      </w:r>
    </w:p>
    <w:p w14:paraId="45740EB7" w14:textId="7000DA88" w:rsidR="00F761FB" w:rsidRDefault="00F761FB">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_Toc124163059 \h </w:instrText>
      </w:r>
      <w:r>
        <w:fldChar w:fldCharType="separate"/>
      </w:r>
      <w:r>
        <w:t>93</w:t>
      </w:r>
      <w:r>
        <w:fldChar w:fldCharType="end"/>
      </w:r>
    </w:p>
    <w:p w14:paraId="10655F9F" w14:textId="560C3A34" w:rsidR="00F761FB" w:rsidRDefault="00F761F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_Toc124163060 \h </w:instrText>
      </w:r>
      <w:r>
        <w:fldChar w:fldCharType="separate"/>
      </w:r>
      <w:r>
        <w:t>93</w:t>
      </w:r>
      <w:r>
        <w:fldChar w:fldCharType="end"/>
      </w:r>
    </w:p>
    <w:p w14:paraId="1C1201C6" w14:textId="569123C1" w:rsidR="00F761FB" w:rsidRDefault="00F761F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_Toc124163061 \h </w:instrText>
      </w:r>
      <w:r>
        <w:fldChar w:fldCharType="separate"/>
      </w:r>
      <w:r>
        <w:t>93</w:t>
      </w:r>
      <w:r>
        <w:fldChar w:fldCharType="end"/>
      </w:r>
    </w:p>
    <w:p w14:paraId="79DAC671" w14:textId="0BE96AA7" w:rsidR="00F761FB" w:rsidRDefault="00F761F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_Toc124163062 \h </w:instrText>
      </w:r>
      <w:r>
        <w:fldChar w:fldCharType="separate"/>
      </w:r>
      <w:r>
        <w:t>93</w:t>
      </w:r>
      <w:r>
        <w:fldChar w:fldCharType="end"/>
      </w:r>
    </w:p>
    <w:p w14:paraId="58FBE21F" w14:textId="6C67EAB4" w:rsidR="00F761FB" w:rsidRDefault="00F761F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_Toc124163063 \h </w:instrText>
      </w:r>
      <w:r>
        <w:fldChar w:fldCharType="separate"/>
      </w:r>
      <w:r>
        <w:t>93</w:t>
      </w:r>
      <w:r>
        <w:fldChar w:fldCharType="end"/>
      </w:r>
    </w:p>
    <w:p w14:paraId="521EAFE1" w14:textId="10E014D1" w:rsidR="00F761FB" w:rsidRDefault="00F761F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_Toc124163064 \h </w:instrText>
      </w:r>
      <w:r>
        <w:fldChar w:fldCharType="separate"/>
      </w:r>
      <w:r>
        <w:t>93</w:t>
      </w:r>
      <w:r>
        <w:fldChar w:fldCharType="end"/>
      </w:r>
    </w:p>
    <w:p w14:paraId="7E4E24CC" w14:textId="3B954A07" w:rsidR="00F761FB" w:rsidRDefault="00F761F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_Toc124163065 \h </w:instrText>
      </w:r>
      <w:r>
        <w:fldChar w:fldCharType="separate"/>
      </w:r>
      <w:r>
        <w:t>93</w:t>
      </w:r>
      <w:r>
        <w:fldChar w:fldCharType="end"/>
      </w:r>
    </w:p>
    <w:p w14:paraId="16E6B30D" w14:textId="63CD702D" w:rsidR="00F761FB" w:rsidRDefault="00F761F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_Toc124163066 \h </w:instrText>
      </w:r>
      <w:r>
        <w:fldChar w:fldCharType="separate"/>
      </w:r>
      <w:r>
        <w:t>94</w:t>
      </w:r>
      <w:r>
        <w:fldChar w:fldCharType="end"/>
      </w:r>
    </w:p>
    <w:p w14:paraId="2B6FC6D3" w14:textId="64B85B53" w:rsidR="00F761FB" w:rsidRDefault="00F761F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_Toc124163067 \h </w:instrText>
      </w:r>
      <w:r>
        <w:fldChar w:fldCharType="separate"/>
      </w:r>
      <w:r>
        <w:t>94</w:t>
      </w:r>
      <w:r>
        <w:fldChar w:fldCharType="end"/>
      </w:r>
    </w:p>
    <w:p w14:paraId="7A2B62F7" w14:textId="67CA5AEA" w:rsidR="00F761FB" w:rsidRDefault="00F761F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_Toc124163068 \h </w:instrText>
      </w:r>
      <w:r>
        <w:fldChar w:fldCharType="separate"/>
      </w:r>
      <w:r>
        <w:t>94</w:t>
      </w:r>
      <w:r>
        <w:fldChar w:fldCharType="end"/>
      </w:r>
    </w:p>
    <w:p w14:paraId="6D80A785" w14:textId="216FB62F" w:rsidR="00F761FB" w:rsidRDefault="00F761F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_Toc124163069 \h </w:instrText>
      </w:r>
      <w:r>
        <w:fldChar w:fldCharType="separate"/>
      </w:r>
      <w:r>
        <w:t>94</w:t>
      </w:r>
      <w:r>
        <w:fldChar w:fldCharType="end"/>
      </w:r>
    </w:p>
    <w:p w14:paraId="7BA79B04" w14:textId="5248F125" w:rsidR="00F761FB" w:rsidRDefault="00F761F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_Toc124163070 \h </w:instrText>
      </w:r>
      <w:r>
        <w:fldChar w:fldCharType="separate"/>
      </w:r>
      <w:r>
        <w:t>94</w:t>
      </w:r>
      <w:r>
        <w:fldChar w:fldCharType="end"/>
      </w:r>
    </w:p>
    <w:p w14:paraId="67F2D279" w14:textId="105B752E" w:rsidR="00F761FB" w:rsidRDefault="00F761FB">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_Toc124163071 \h </w:instrText>
      </w:r>
      <w:r>
        <w:fldChar w:fldCharType="separate"/>
      </w:r>
      <w:r>
        <w:t>95</w:t>
      </w:r>
      <w:r>
        <w:fldChar w:fldCharType="end"/>
      </w:r>
    </w:p>
    <w:p w14:paraId="69816D0E" w14:textId="3F174F22" w:rsidR="00F761FB" w:rsidRDefault="00F761F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_Toc124163072 \h </w:instrText>
      </w:r>
      <w:r>
        <w:fldChar w:fldCharType="separate"/>
      </w:r>
      <w:r>
        <w:t>95</w:t>
      </w:r>
      <w:r>
        <w:fldChar w:fldCharType="end"/>
      </w:r>
    </w:p>
    <w:p w14:paraId="2541B104" w14:textId="2BBD7A31" w:rsidR="00F761FB" w:rsidRDefault="00F761FB">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_Toc124163073 \h </w:instrText>
      </w:r>
      <w:r>
        <w:fldChar w:fldCharType="separate"/>
      </w:r>
      <w:r>
        <w:t>96</w:t>
      </w:r>
      <w:r>
        <w:fldChar w:fldCharType="end"/>
      </w:r>
    </w:p>
    <w:p w14:paraId="6430B4C0" w14:textId="093BCF41" w:rsidR="00F761FB" w:rsidRDefault="00F761F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_Toc124163074 \h </w:instrText>
      </w:r>
      <w:r>
        <w:fldChar w:fldCharType="separate"/>
      </w:r>
      <w:r>
        <w:t>97</w:t>
      </w:r>
      <w:r>
        <w:fldChar w:fldCharType="end"/>
      </w:r>
    </w:p>
    <w:p w14:paraId="3B9322D6" w14:textId="03FD5DF0" w:rsidR="00F761FB" w:rsidRDefault="00F761FB">
      <w:pPr>
        <w:pStyle w:val="TOC3"/>
        <w:rPr>
          <w:rFonts w:asciiTheme="minorHAnsi" w:eastAsiaTheme="minorEastAsia" w:hAnsiTheme="minorHAnsi" w:cstheme="minorBidi"/>
          <w:sz w:val="22"/>
          <w:szCs w:val="22"/>
          <w:lang w:eastAsia="en-GB"/>
        </w:rPr>
      </w:pPr>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_Toc124163075 \h </w:instrText>
      </w:r>
      <w:r>
        <w:fldChar w:fldCharType="separate"/>
      </w:r>
      <w:r>
        <w:t>98</w:t>
      </w:r>
      <w:r>
        <w:fldChar w:fldCharType="end"/>
      </w:r>
    </w:p>
    <w:p w14:paraId="16AC339A" w14:textId="2AD8C24D" w:rsidR="00F761FB" w:rsidRDefault="00F761FB">
      <w:pPr>
        <w:pStyle w:val="TOC3"/>
        <w:rPr>
          <w:rFonts w:asciiTheme="minorHAnsi" w:eastAsiaTheme="minorEastAsia" w:hAnsiTheme="minorHAnsi" w:cstheme="minorBidi"/>
          <w:sz w:val="22"/>
          <w:szCs w:val="22"/>
          <w:lang w:eastAsia="en-GB"/>
        </w:rPr>
      </w:pPr>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_Toc124163076 \h </w:instrText>
      </w:r>
      <w:r>
        <w:fldChar w:fldCharType="separate"/>
      </w:r>
      <w:r>
        <w:t>98</w:t>
      </w:r>
      <w:r>
        <w:fldChar w:fldCharType="end"/>
      </w:r>
    </w:p>
    <w:p w14:paraId="674455D6" w14:textId="2AAE5EE4" w:rsidR="00F761FB" w:rsidRDefault="00F761F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_Toc124163077 \h </w:instrText>
      </w:r>
      <w:r>
        <w:fldChar w:fldCharType="separate"/>
      </w:r>
      <w:r>
        <w:t>98</w:t>
      </w:r>
      <w:r>
        <w:fldChar w:fldCharType="end"/>
      </w:r>
    </w:p>
    <w:p w14:paraId="439DEA1A" w14:textId="51B539B7" w:rsidR="00F761FB" w:rsidRDefault="00F761F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_Toc124163078 \h </w:instrText>
      </w:r>
      <w:r>
        <w:fldChar w:fldCharType="separate"/>
      </w:r>
      <w:r>
        <w:t>98</w:t>
      </w:r>
      <w:r>
        <w:fldChar w:fldCharType="end"/>
      </w:r>
    </w:p>
    <w:p w14:paraId="1C2ACED9" w14:textId="6C3F700E" w:rsidR="00F761FB" w:rsidRDefault="00F761FB">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_Toc124163079 \h </w:instrText>
      </w:r>
      <w:r>
        <w:fldChar w:fldCharType="separate"/>
      </w:r>
      <w:r>
        <w:t>98</w:t>
      </w:r>
      <w:r>
        <w:fldChar w:fldCharType="end"/>
      </w:r>
    </w:p>
    <w:p w14:paraId="314E27C9" w14:textId="3F0051C6" w:rsidR="00F761FB" w:rsidRDefault="00F761F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_Toc124163080 \h </w:instrText>
      </w:r>
      <w:r>
        <w:fldChar w:fldCharType="separate"/>
      </w:r>
      <w:r>
        <w:t>98</w:t>
      </w:r>
      <w:r>
        <w:fldChar w:fldCharType="end"/>
      </w:r>
    </w:p>
    <w:p w14:paraId="1E591267" w14:textId="3A632D34" w:rsidR="00F761FB" w:rsidRDefault="00F761F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_Toc124163081 \h </w:instrText>
      </w:r>
      <w:r>
        <w:fldChar w:fldCharType="separate"/>
      </w:r>
      <w:r>
        <w:t>99</w:t>
      </w:r>
      <w:r>
        <w:fldChar w:fldCharType="end"/>
      </w:r>
    </w:p>
    <w:p w14:paraId="5A23BEBA" w14:textId="472D5BEC" w:rsidR="00F761FB" w:rsidRDefault="00F761FB">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_Toc124163082 \h </w:instrText>
      </w:r>
      <w:r>
        <w:fldChar w:fldCharType="separate"/>
      </w:r>
      <w:r>
        <w:t>104</w:t>
      </w:r>
      <w:r>
        <w:fldChar w:fldCharType="end"/>
      </w:r>
    </w:p>
    <w:p w14:paraId="2858C016" w14:textId="2EC36169" w:rsidR="00F761FB" w:rsidRDefault="00F761FB">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_Toc124163083 \h </w:instrText>
      </w:r>
      <w:r>
        <w:fldChar w:fldCharType="separate"/>
      </w:r>
      <w:r>
        <w:t>104</w:t>
      </w:r>
      <w:r>
        <w:fldChar w:fldCharType="end"/>
      </w:r>
    </w:p>
    <w:p w14:paraId="6FCDCFA6" w14:textId="15972850" w:rsidR="00F761FB" w:rsidRDefault="00F761FB">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_Toc124163084 \h </w:instrText>
      </w:r>
      <w:r>
        <w:fldChar w:fldCharType="separate"/>
      </w:r>
      <w:r>
        <w:t>104</w:t>
      </w:r>
      <w:r>
        <w:fldChar w:fldCharType="end"/>
      </w:r>
    </w:p>
    <w:p w14:paraId="45A41455" w14:textId="2AC50413" w:rsidR="00F761FB" w:rsidRDefault="00F761FB">
      <w:pPr>
        <w:pStyle w:val="TOC3"/>
        <w:rPr>
          <w:rFonts w:asciiTheme="minorHAnsi" w:eastAsiaTheme="minorEastAsia" w:hAnsiTheme="minorHAnsi" w:cstheme="minorBidi"/>
          <w:sz w:val="22"/>
          <w:szCs w:val="22"/>
          <w:lang w:eastAsia="en-GB"/>
        </w:rPr>
      </w:pPr>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_Toc124163085 \h </w:instrText>
      </w:r>
      <w:r>
        <w:fldChar w:fldCharType="separate"/>
      </w:r>
      <w:r>
        <w:t>105</w:t>
      </w:r>
      <w:r>
        <w:fldChar w:fldCharType="end"/>
      </w:r>
    </w:p>
    <w:p w14:paraId="42ACD2A0" w14:textId="2D1CC585" w:rsidR="00F761FB" w:rsidRDefault="00F761FB">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_Toc124163086 \h </w:instrText>
      </w:r>
      <w:r>
        <w:fldChar w:fldCharType="separate"/>
      </w:r>
      <w:r>
        <w:t>105</w:t>
      </w:r>
      <w:r>
        <w:fldChar w:fldCharType="end"/>
      </w:r>
    </w:p>
    <w:p w14:paraId="7B19247B" w14:textId="0DF498E0" w:rsidR="00F761FB" w:rsidRDefault="00F761FB">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_Toc124163087 \h </w:instrText>
      </w:r>
      <w:r>
        <w:fldChar w:fldCharType="separate"/>
      </w:r>
      <w:r>
        <w:t>109</w:t>
      </w:r>
      <w:r>
        <w:fldChar w:fldCharType="end"/>
      </w:r>
    </w:p>
    <w:p w14:paraId="0E997328" w14:textId="732EE332" w:rsidR="00F761FB" w:rsidRDefault="00F761F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_Toc124163088 \h </w:instrText>
      </w:r>
      <w:r>
        <w:fldChar w:fldCharType="separate"/>
      </w:r>
      <w:r>
        <w:t>109</w:t>
      </w:r>
      <w:r>
        <w:fldChar w:fldCharType="end"/>
      </w:r>
    </w:p>
    <w:p w14:paraId="2FE36B5F" w14:textId="3EC2A509" w:rsidR="00F761FB" w:rsidRDefault="00F761F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_Toc124163089 \h </w:instrText>
      </w:r>
      <w:r>
        <w:fldChar w:fldCharType="separate"/>
      </w:r>
      <w:r>
        <w:t>109</w:t>
      </w:r>
      <w:r>
        <w:fldChar w:fldCharType="end"/>
      </w:r>
    </w:p>
    <w:p w14:paraId="429AEAF0" w14:textId="703EA7E0" w:rsidR="00F761FB" w:rsidRDefault="00F761FB">
      <w:pPr>
        <w:pStyle w:val="TOC3"/>
        <w:rPr>
          <w:rFonts w:asciiTheme="minorHAnsi" w:eastAsiaTheme="minorEastAsia" w:hAnsiTheme="minorHAnsi" w:cstheme="minorBidi"/>
          <w:sz w:val="22"/>
          <w:szCs w:val="22"/>
          <w:lang w:eastAsia="en-GB"/>
        </w:rPr>
      </w:pPr>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_Toc124163090 \h </w:instrText>
      </w:r>
      <w:r>
        <w:fldChar w:fldCharType="separate"/>
      </w:r>
      <w:r>
        <w:t>110</w:t>
      </w:r>
      <w:r>
        <w:fldChar w:fldCharType="end"/>
      </w:r>
    </w:p>
    <w:p w14:paraId="4C33C158" w14:textId="4786C4EC" w:rsidR="00F761FB" w:rsidRDefault="00F761FB">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_Toc124163091 \h </w:instrText>
      </w:r>
      <w:r>
        <w:fldChar w:fldCharType="separate"/>
      </w:r>
      <w:r>
        <w:t>110</w:t>
      </w:r>
      <w:r>
        <w:fldChar w:fldCharType="end"/>
      </w:r>
    </w:p>
    <w:p w14:paraId="788D23BC" w14:textId="7381B1D3" w:rsidR="00F761FB" w:rsidRDefault="00F761FB">
      <w:pPr>
        <w:pStyle w:val="TOC3"/>
        <w:rPr>
          <w:rFonts w:asciiTheme="minorHAnsi" w:eastAsiaTheme="minorEastAsia" w:hAnsiTheme="minorHAnsi" w:cstheme="minorBidi"/>
          <w:sz w:val="22"/>
          <w:szCs w:val="22"/>
          <w:lang w:eastAsia="en-GB"/>
        </w:rPr>
      </w:pPr>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_Toc124163092 \h </w:instrText>
      </w:r>
      <w:r>
        <w:fldChar w:fldCharType="separate"/>
      </w:r>
      <w:r>
        <w:t>110</w:t>
      </w:r>
      <w:r>
        <w:fldChar w:fldCharType="end"/>
      </w:r>
    </w:p>
    <w:p w14:paraId="59A0CA2C" w14:textId="17B20B2C" w:rsidR="00F761FB" w:rsidRDefault="00F761FB">
      <w:pPr>
        <w:pStyle w:val="TOC3"/>
        <w:rPr>
          <w:rFonts w:asciiTheme="minorHAnsi" w:eastAsiaTheme="minorEastAsia" w:hAnsiTheme="minorHAnsi" w:cstheme="minorBidi"/>
          <w:sz w:val="22"/>
          <w:szCs w:val="22"/>
          <w:lang w:eastAsia="en-GB"/>
        </w:rPr>
      </w:pPr>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_Toc124163093 \h </w:instrText>
      </w:r>
      <w:r>
        <w:fldChar w:fldCharType="separate"/>
      </w:r>
      <w:r>
        <w:t>111</w:t>
      </w:r>
      <w:r>
        <w:fldChar w:fldCharType="end"/>
      </w:r>
    </w:p>
    <w:p w14:paraId="0878E2F6" w14:textId="192A7791" w:rsidR="00F761FB" w:rsidRDefault="00F761F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_Toc124163094 \h </w:instrText>
      </w:r>
      <w:r>
        <w:fldChar w:fldCharType="separate"/>
      </w:r>
      <w:r>
        <w:t>111</w:t>
      </w:r>
      <w:r>
        <w:fldChar w:fldCharType="end"/>
      </w:r>
    </w:p>
    <w:p w14:paraId="20A7BD34" w14:textId="079E289E" w:rsidR="00F761FB" w:rsidRDefault="00F761F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_Toc124163095 \h </w:instrText>
      </w:r>
      <w:r>
        <w:fldChar w:fldCharType="separate"/>
      </w:r>
      <w:r>
        <w:t>111</w:t>
      </w:r>
      <w:r>
        <w:fldChar w:fldCharType="end"/>
      </w:r>
    </w:p>
    <w:p w14:paraId="5E123274" w14:textId="57C41D3D" w:rsidR="00F761FB" w:rsidRDefault="00F761FB">
      <w:pPr>
        <w:pStyle w:val="TOC3"/>
        <w:rPr>
          <w:rFonts w:asciiTheme="minorHAnsi" w:eastAsiaTheme="minorEastAsia" w:hAnsiTheme="minorHAnsi" w:cstheme="minorBidi"/>
          <w:sz w:val="22"/>
          <w:szCs w:val="22"/>
          <w:lang w:eastAsia="en-GB"/>
        </w:rPr>
      </w:pPr>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_Toc124163096 \h </w:instrText>
      </w:r>
      <w:r>
        <w:fldChar w:fldCharType="separate"/>
      </w:r>
      <w:r>
        <w:t>111</w:t>
      </w:r>
      <w:r>
        <w:fldChar w:fldCharType="end"/>
      </w:r>
    </w:p>
    <w:p w14:paraId="7B267FAD" w14:textId="092BEB3B" w:rsidR="00F761FB" w:rsidRDefault="00F761FB">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_Toc124163097 \h </w:instrText>
      </w:r>
      <w:r>
        <w:fldChar w:fldCharType="separate"/>
      </w:r>
      <w:r>
        <w:t>111</w:t>
      </w:r>
      <w:r>
        <w:fldChar w:fldCharType="end"/>
      </w:r>
    </w:p>
    <w:p w14:paraId="0EFD1380" w14:textId="4E9F6991" w:rsidR="00F761FB" w:rsidRDefault="00F761FB">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_Toc124163098 \h </w:instrText>
      </w:r>
      <w:r>
        <w:fldChar w:fldCharType="separate"/>
      </w:r>
      <w:r>
        <w:t>113</w:t>
      </w:r>
      <w:r>
        <w:fldChar w:fldCharType="end"/>
      </w:r>
    </w:p>
    <w:p w14:paraId="1DE1CE86" w14:textId="10892AA9" w:rsidR="00F761FB" w:rsidRDefault="00F761FB">
      <w:pPr>
        <w:pStyle w:val="TOC3"/>
        <w:rPr>
          <w:rFonts w:asciiTheme="minorHAnsi" w:eastAsiaTheme="minorEastAsia" w:hAnsiTheme="minorHAnsi" w:cstheme="minorBidi"/>
          <w:sz w:val="22"/>
          <w:szCs w:val="22"/>
          <w:lang w:eastAsia="en-GB"/>
        </w:rPr>
      </w:pPr>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_Toc124163099 \h </w:instrText>
      </w:r>
      <w:r>
        <w:fldChar w:fldCharType="separate"/>
      </w:r>
      <w:r>
        <w:t>117</w:t>
      </w:r>
      <w:r>
        <w:fldChar w:fldCharType="end"/>
      </w:r>
    </w:p>
    <w:p w14:paraId="7ABCA6EB" w14:textId="7F64CFA0" w:rsidR="00F761FB" w:rsidRDefault="00F761FB">
      <w:pPr>
        <w:pStyle w:val="TOC3"/>
        <w:rPr>
          <w:rFonts w:asciiTheme="minorHAnsi" w:eastAsiaTheme="minorEastAsia" w:hAnsiTheme="minorHAnsi" w:cstheme="minorBidi"/>
          <w:sz w:val="22"/>
          <w:szCs w:val="22"/>
          <w:lang w:eastAsia="en-GB"/>
        </w:rPr>
      </w:pPr>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_Toc124163100 \h </w:instrText>
      </w:r>
      <w:r>
        <w:fldChar w:fldCharType="separate"/>
      </w:r>
      <w:r>
        <w:t>117</w:t>
      </w:r>
      <w:r>
        <w:fldChar w:fldCharType="end"/>
      </w:r>
    </w:p>
    <w:p w14:paraId="325C8713" w14:textId="4C9645CE" w:rsidR="00F761FB" w:rsidRDefault="00F761F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_Toc124163101 \h </w:instrText>
      </w:r>
      <w:r>
        <w:fldChar w:fldCharType="separate"/>
      </w:r>
      <w:r>
        <w:t>117</w:t>
      </w:r>
      <w:r>
        <w:fldChar w:fldCharType="end"/>
      </w:r>
    </w:p>
    <w:p w14:paraId="22B6A791" w14:textId="252BD8DE" w:rsidR="00F761FB" w:rsidRDefault="00F761F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_Toc124163102 \h </w:instrText>
      </w:r>
      <w:r>
        <w:fldChar w:fldCharType="separate"/>
      </w:r>
      <w:r>
        <w:t>117</w:t>
      </w:r>
      <w:r>
        <w:fldChar w:fldCharType="end"/>
      </w:r>
    </w:p>
    <w:p w14:paraId="544719FA" w14:textId="72BB3BBE" w:rsidR="00F761FB" w:rsidRDefault="00F761FB">
      <w:pPr>
        <w:pStyle w:val="TOC3"/>
        <w:rPr>
          <w:rFonts w:asciiTheme="minorHAnsi" w:eastAsiaTheme="minorEastAsia" w:hAnsiTheme="minorHAnsi" w:cstheme="minorBidi"/>
          <w:sz w:val="22"/>
          <w:szCs w:val="22"/>
          <w:lang w:eastAsia="en-GB"/>
        </w:rPr>
      </w:pPr>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_Toc124163103 \h </w:instrText>
      </w:r>
      <w:r>
        <w:fldChar w:fldCharType="separate"/>
      </w:r>
      <w:r>
        <w:t>117</w:t>
      </w:r>
      <w:r>
        <w:fldChar w:fldCharType="end"/>
      </w:r>
    </w:p>
    <w:p w14:paraId="46BC5D6B" w14:textId="75843BE6" w:rsidR="00F761FB" w:rsidRDefault="00F761FB">
      <w:pPr>
        <w:pStyle w:val="TOC3"/>
        <w:rPr>
          <w:rFonts w:asciiTheme="minorHAnsi" w:eastAsiaTheme="minorEastAsia" w:hAnsiTheme="minorHAnsi" w:cstheme="minorBidi"/>
          <w:sz w:val="22"/>
          <w:szCs w:val="22"/>
          <w:lang w:eastAsia="en-GB"/>
        </w:rPr>
      </w:pPr>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_Toc124163104 \h </w:instrText>
      </w:r>
      <w:r>
        <w:fldChar w:fldCharType="separate"/>
      </w:r>
      <w:r>
        <w:t>117</w:t>
      </w:r>
      <w:r>
        <w:fldChar w:fldCharType="end"/>
      </w:r>
    </w:p>
    <w:p w14:paraId="4358A44B" w14:textId="5F54A201" w:rsidR="00F761FB" w:rsidRDefault="00F761FB">
      <w:pPr>
        <w:pStyle w:val="TOC3"/>
        <w:rPr>
          <w:rFonts w:asciiTheme="minorHAnsi" w:eastAsiaTheme="minorEastAsia" w:hAnsiTheme="minorHAnsi" w:cstheme="minorBidi"/>
          <w:sz w:val="22"/>
          <w:szCs w:val="22"/>
          <w:lang w:eastAsia="en-GB"/>
        </w:rPr>
      </w:pPr>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_Toc124163105 \h </w:instrText>
      </w:r>
      <w:r>
        <w:fldChar w:fldCharType="separate"/>
      </w:r>
      <w:r>
        <w:t>118</w:t>
      </w:r>
      <w:r>
        <w:fldChar w:fldCharType="end"/>
      </w:r>
    </w:p>
    <w:p w14:paraId="3AA3A398" w14:textId="6BB4A0C4" w:rsidR="00F761FB" w:rsidRDefault="00F761F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_Toc124163106 \h </w:instrText>
      </w:r>
      <w:r>
        <w:fldChar w:fldCharType="separate"/>
      </w:r>
      <w:r>
        <w:t>118</w:t>
      </w:r>
      <w:r>
        <w:fldChar w:fldCharType="end"/>
      </w:r>
    </w:p>
    <w:p w14:paraId="32C7C999" w14:textId="50B949CA" w:rsidR="00F761FB" w:rsidRDefault="00F761F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_Toc124163107 \h </w:instrText>
      </w:r>
      <w:r>
        <w:fldChar w:fldCharType="separate"/>
      </w:r>
      <w:r>
        <w:t>118</w:t>
      </w:r>
      <w:r>
        <w:fldChar w:fldCharType="end"/>
      </w:r>
    </w:p>
    <w:p w14:paraId="358DC215" w14:textId="0E44A2EA" w:rsidR="00F761FB" w:rsidRDefault="00F761F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_Toc124163108 \h </w:instrText>
      </w:r>
      <w:r>
        <w:fldChar w:fldCharType="separate"/>
      </w:r>
      <w:r>
        <w:t>118</w:t>
      </w:r>
      <w:r>
        <w:fldChar w:fldCharType="end"/>
      </w:r>
    </w:p>
    <w:p w14:paraId="1A5B6EC1" w14:textId="58F0BCAB" w:rsidR="00F761FB" w:rsidRDefault="00F761F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_Toc124163109 \h </w:instrText>
      </w:r>
      <w:r>
        <w:fldChar w:fldCharType="separate"/>
      </w:r>
      <w:r>
        <w:t>119</w:t>
      </w:r>
      <w:r>
        <w:fldChar w:fldCharType="end"/>
      </w:r>
    </w:p>
    <w:p w14:paraId="40B4B4C2" w14:textId="38C5F99A" w:rsidR="00F761FB" w:rsidRDefault="00F761F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_Toc124163110 \h </w:instrText>
      </w:r>
      <w:r>
        <w:fldChar w:fldCharType="separate"/>
      </w:r>
      <w:r>
        <w:t>120</w:t>
      </w:r>
      <w:r>
        <w:fldChar w:fldCharType="end"/>
      </w:r>
    </w:p>
    <w:p w14:paraId="6F875DBA" w14:textId="41A5BFD4" w:rsidR="00F761FB" w:rsidRDefault="00F761F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_Toc124163111 \h </w:instrText>
      </w:r>
      <w:r>
        <w:fldChar w:fldCharType="separate"/>
      </w:r>
      <w:r>
        <w:t>120</w:t>
      </w:r>
      <w:r>
        <w:fldChar w:fldCharType="end"/>
      </w:r>
    </w:p>
    <w:p w14:paraId="37238DF3" w14:textId="4970C5CA" w:rsidR="00F761FB" w:rsidRDefault="00F761F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_Toc124163112 \h </w:instrText>
      </w:r>
      <w:r>
        <w:fldChar w:fldCharType="separate"/>
      </w:r>
      <w:r>
        <w:t>120</w:t>
      </w:r>
      <w:r>
        <w:fldChar w:fldCharType="end"/>
      </w:r>
    </w:p>
    <w:p w14:paraId="6A0973F9" w14:textId="003E8AB9" w:rsidR="00F761FB" w:rsidRDefault="00F761FB">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_Toc124163113 \h </w:instrText>
      </w:r>
      <w:r>
        <w:fldChar w:fldCharType="separate"/>
      </w:r>
      <w:r>
        <w:t>120</w:t>
      </w:r>
      <w:r>
        <w:fldChar w:fldCharType="end"/>
      </w:r>
    </w:p>
    <w:p w14:paraId="07B3095A" w14:textId="7BBD7079" w:rsidR="00F761FB" w:rsidRDefault="00F761FB">
      <w:pPr>
        <w:pStyle w:val="TOC2"/>
        <w:rPr>
          <w:rFonts w:asciiTheme="minorHAnsi" w:eastAsiaTheme="minorEastAsia" w:hAnsiTheme="minorHAnsi" w:cstheme="minorBidi"/>
          <w:sz w:val="22"/>
          <w:szCs w:val="22"/>
          <w:lang w:eastAsia="en-GB"/>
        </w:rPr>
      </w:pPr>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_Toc124163114 \h </w:instrText>
      </w:r>
      <w:r>
        <w:fldChar w:fldCharType="separate"/>
      </w:r>
      <w:r>
        <w:t>120</w:t>
      </w:r>
      <w:r>
        <w:fldChar w:fldCharType="end"/>
      </w:r>
    </w:p>
    <w:p w14:paraId="7A7A78C4" w14:textId="2573F384" w:rsidR="00F761FB" w:rsidRDefault="00F761FB">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_Toc124163115 \h </w:instrText>
      </w:r>
      <w:r>
        <w:fldChar w:fldCharType="separate"/>
      </w:r>
      <w:r>
        <w:t>121</w:t>
      </w:r>
      <w:r>
        <w:fldChar w:fldCharType="end"/>
      </w:r>
    </w:p>
    <w:p w14:paraId="4777E473" w14:textId="5E807B78" w:rsidR="00F761FB" w:rsidRDefault="00F761F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_Toc124163116 \h </w:instrText>
      </w:r>
      <w:r>
        <w:fldChar w:fldCharType="separate"/>
      </w:r>
      <w:r>
        <w:t>121</w:t>
      </w:r>
      <w:r>
        <w:fldChar w:fldCharType="end"/>
      </w:r>
    </w:p>
    <w:p w14:paraId="5D83E352" w14:textId="1A101F15" w:rsidR="00F761FB" w:rsidRDefault="00F761FB">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_Toc124163117 \h </w:instrText>
      </w:r>
      <w:r>
        <w:fldChar w:fldCharType="separate"/>
      </w:r>
      <w:r>
        <w:t>121</w:t>
      </w:r>
      <w:r>
        <w:fldChar w:fldCharType="end"/>
      </w:r>
    </w:p>
    <w:p w14:paraId="27B4AEEF" w14:textId="5E5DD8C2" w:rsidR="00F761FB" w:rsidRDefault="00F761FB">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_Toc124163118 \h </w:instrText>
      </w:r>
      <w:r>
        <w:fldChar w:fldCharType="separate"/>
      </w:r>
      <w:r>
        <w:t>121</w:t>
      </w:r>
      <w:r>
        <w:fldChar w:fldCharType="end"/>
      </w:r>
    </w:p>
    <w:p w14:paraId="59A7E11D" w14:textId="1AD3F251" w:rsidR="00F761FB" w:rsidRDefault="00F761FB">
      <w:pPr>
        <w:pStyle w:val="TOC3"/>
        <w:rPr>
          <w:rFonts w:asciiTheme="minorHAnsi" w:eastAsiaTheme="minorEastAsia" w:hAnsiTheme="minorHAnsi" w:cstheme="minorBidi"/>
          <w:sz w:val="22"/>
          <w:szCs w:val="22"/>
          <w:lang w:eastAsia="en-GB"/>
        </w:rPr>
      </w:pPr>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_Toc124163119 \h </w:instrText>
      </w:r>
      <w:r>
        <w:fldChar w:fldCharType="separate"/>
      </w:r>
      <w:r>
        <w:t>121</w:t>
      </w:r>
      <w:r>
        <w:fldChar w:fldCharType="end"/>
      </w:r>
    </w:p>
    <w:p w14:paraId="1873EAA8" w14:textId="7869405A" w:rsidR="00F761FB" w:rsidRDefault="00F761F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_Toc124163120 \h </w:instrText>
      </w:r>
      <w:r>
        <w:fldChar w:fldCharType="separate"/>
      </w:r>
      <w:r>
        <w:t>122</w:t>
      </w:r>
      <w:r>
        <w:fldChar w:fldCharType="end"/>
      </w:r>
    </w:p>
    <w:p w14:paraId="31FDEFB2" w14:textId="3BECADB0" w:rsidR="00F761FB" w:rsidRDefault="00F761F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_Toc124163121 \h </w:instrText>
      </w:r>
      <w:r>
        <w:fldChar w:fldCharType="separate"/>
      </w:r>
      <w:r>
        <w:t>122</w:t>
      </w:r>
      <w:r>
        <w:fldChar w:fldCharType="end"/>
      </w:r>
    </w:p>
    <w:p w14:paraId="75E15022" w14:textId="1CBEB509" w:rsidR="00F761FB" w:rsidRDefault="00F761F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_Toc124163122 \h </w:instrText>
      </w:r>
      <w:r>
        <w:fldChar w:fldCharType="separate"/>
      </w:r>
      <w:r>
        <w:t>122</w:t>
      </w:r>
      <w:r>
        <w:fldChar w:fldCharType="end"/>
      </w:r>
    </w:p>
    <w:p w14:paraId="5FCC2BB3" w14:textId="413DCCD5" w:rsidR="00F761FB" w:rsidRDefault="00F761FB">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_Toc124163123 \h </w:instrText>
      </w:r>
      <w:r>
        <w:fldChar w:fldCharType="separate"/>
      </w:r>
      <w:r>
        <w:t>122</w:t>
      </w:r>
      <w:r>
        <w:fldChar w:fldCharType="end"/>
      </w:r>
    </w:p>
    <w:p w14:paraId="36B55BE7" w14:textId="6F5586DB" w:rsidR="00F761FB" w:rsidRDefault="00F761FB">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_Toc124163124 \h </w:instrText>
      </w:r>
      <w:r>
        <w:fldChar w:fldCharType="separate"/>
      </w:r>
      <w:r>
        <w:t>122</w:t>
      </w:r>
      <w:r>
        <w:fldChar w:fldCharType="end"/>
      </w:r>
    </w:p>
    <w:p w14:paraId="669379A4" w14:textId="18A5F6B3" w:rsidR="00F761FB" w:rsidRDefault="00F761F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_Toc124163125 \h </w:instrText>
      </w:r>
      <w:r>
        <w:fldChar w:fldCharType="separate"/>
      </w:r>
      <w:r>
        <w:t>122</w:t>
      </w:r>
      <w:r>
        <w:fldChar w:fldCharType="end"/>
      </w:r>
    </w:p>
    <w:p w14:paraId="42AE88C8" w14:textId="57FCDD10" w:rsidR="00F761FB" w:rsidRDefault="00F761F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_Toc124163126 \h </w:instrText>
      </w:r>
      <w:r>
        <w:fldChar w:fldCharType="separate"/>
      </w:r>
      <w:r>
        <w:t>122</w:t>
      </w:r>
      <w:r>
        <w:fldChar w:fldCharType="end"/>
      </w:r>
    </w:p>
    <w:p w14:paraId="3CC23254" w14:textId="7CEB1F7B" w:rsidR="00F761FB" w:rsidRDefault="00F761F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_Toc124163127 \h </w:instrText>
      </w:r>
      <w:r>
        <w:fldChar w:fldCharType="separate"/>
      </w:r>
      <w:r>
        <w:t>122</w:t>
      </w:r>
      <w:r>
        <w:fldChar w:fldCharType="end"/>
      </w:r>
    </w:p>
    <w:p w14:paraId="011199E9" w14:textId="3EBFB857" w:rsidR="00F761FB" w:rsidRDefault="00F761FB">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_Toc124163128 \h </w:instrText>
      </w:r>
      <w:r>
        <w:fldChar w:fldCharType="separate"/>
      </w:r>
      <w:r>
        <w:t>122</w:t>
      </w:r>
      <w:r>
        <w:fldChar w:fldCharType="end"/>
      </w:r>
    </w:p>
    <w:p w14:paraId="1B4A2782" w14:textId="51488D3B" w:rsidR="00F761FB" w:rsidRDefault="00F761FB">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_Toc124163129 \h </w:instrText>
      </w:r>
      <w:r>
        <w:fldChar w:fldCharType="separate"/>
      </w:r>
      <w:r>
        <w:t>122</w:t>
      </w:r>
      <w:r>
        <w:fldChar w:fldCharType="end"/>
      </w:r>
    </w:p>
    <w:p w14:paraId="06DA71FC" w14:textId="715F9803" w:rsidR="00F761FB" w:rsidRDefault="00F761FB">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_Toc124163130 \h </w:instrText>
      </w:r>
      <w:r>
        <w:fldChar w:fldCharType="separate"/>
      </w:r>
      <w:r>
        <w:t>123</w:t>
      </w:r>
      <w:r>
        <w:fldChar w:fldCharType="end"/>
      </w:r>
    </w:p>
    <w:p w14:paraId="055381AB" w14:textId="5EF9B981" w:rsidR="00F761FB" w:rsidRDefault="00F761FB">
      <w:pPr>
        <w:pStyle w:val="TOC3"/>
        <w:rPr>
          <w:rFonts w:asciiTheme="minorHAnsi" w:eastAsiaTheme="minorEastAsia" w:hAnsiTheme="minorHAnsi" w:cstheme="minorBidi"/>
          <w:sz w:val="22"/>
          <w:szCs w:val="22"/>
          <w:lang w:eastAsia="en-GB"/>
        </w:rPr>
      </w:pPr>
      <w:r w:rsidRPr="0086761A">
        <w:rPr>
          <w:lang w:val="sv-SE"/>
        </w:rPr>
        <w:t>9.3.3</w:t>
      </w:r>
      <w:r>
        <w:rPr>
          <w:rFonts w:asciiTheme="minorHAnsi" w:eastAsiaTheme="minorEastAsia" w:hAnsiTheme="minorHAnsi" w:cstheme="minorBidi"/>
          <w:sz w:val="22"/>
          <w:szCs w:val="22"/>
          <w:lang w:eastAsia="en-GB"/>
        </w:rPr>
        <w:tab/>
      </w:r>
      <w:r w:rsidRPr="0086761A">
        <w:rPr>
          <w:lang w:val="sv-SE"/>
        </w:rPr>
        <w:t>OTA E-UTRA DL RS power</w:t>
      </w:r>
      <w:r>
        <w:tab/>
      </w:r>
      <w:r>
        <w:fldChar w:fldCharType="begin"/>
      </w:r>
      <w:r>
        <w:instrText xml:space="preserve"> PAGEREF _Toc124163131 \h </w:instrText>
      </w:r>
      <w:r>
        <w:fldChar w:fldCharType="separate"/>
      </w:r>
      <w:r>
        <w:t>123</w:t>
      </w:r>
      <w:r>
        <w:fldChar w:fldCharType="end"/>
      </w:r>
    </w:p>
    <w:p w14:paraId="6FA21FEC" w14:textId="7FD0A310" w:rsidR="00F761FB" w:rsidRDefault="00F761FB">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_Toc124163132 \h </w:instrText>
      </w:r>
      <w:r>
        <w:fldChar w:fldCharType="separate"/>
      </w:r>
      <w:r>
        <w:t>123</w:t>
      </w:r>
      <w:r>
        <w:fldChar w:fldCharType="end"/>
      </w:r>
    </w:p>
    <w:p w14:paraId="39AF9C08" w14:textId="3CD85522" w:rsidR="00F761FB" w:rsidRDefault="00F761FB">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_Toc124163133 \h </w:instrText>
      </w:r>
      <w:r>
        <w:fldChar w:fldCharType="separate"/>
      </w:r>
      <w:r>
        <w:t>123</w:t>
      </w:r>
      <w:r>
        <w:fldChar w:fldCharType="end"/>
      </w:r>
    </w:p>
    <w:p w14:paraId="2101A15F" w14:textId="5B64CFFD" w:rsidR="00F761FB" w:rsidRDefault="00F761FB">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_Toc124163134 \h </w:instrText>
      </w:r>
      <w:r>
        <w:fldChar w:fldCharType="separate"/>
      </w:r>
      <w:r>
        <w:t>123</w:t>
      </w:r>
      <w:r>
        <w:fldChar w:fldCharType="end"/>
      </w:r>
    </w:p>
    <w:p w14:paraId="56987168" w14:textId="6758BC14" w:rsidR="00F761FB" w:rsidRDefault="00F761FB">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_Toc124163135 \h </w:instrText>
      </w:r>
      <w:r>
        <w:fldChar w:fldCharType="separate"/>
      </w:r>
      <w:r>
        <w:t>123</w:t>
      </w:r>
      <w:r>
        <w:fldChar w:fldCharType="end"/>
      </w:r>
    </w:p>
    <w:p w14:paraId="31438FF4" w14:textId="667A309D" w:rsidR="00F761FB" w:rsidRDefault="00F761F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_Toc124163136 \h </w:instrText>
      </w:r>
      <w:r>
        <w:fldChar w:fldCharType="separate"/>
      </w:r>
      <w:r>
        <w:t>123</w:t>
      </w:r>
      <w:r>
        <w:fldChar w:fldCharType="end"/>
      </w:r>
    </w:p>
    <w:p w14:paraId="07F65012" w14:textId="60781C72" w:rsidR="00F761FB" w:rsidRDefault="00F761F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_Toc124163137 \h </w:instrText>
      </w:r>
      <w:r>
        <w:fldChar w:fldCharType="separate"/>
      </w:r>
      <w:r>
        <w:t>123</w:t>
      </w:r>
      <w:r>
        <w:fldChar w:fldCharType="end"/>
      </w:r>
    </w:p>
    <w:p w14:paraId="0F6A8082" w14:textId="6DDEE0D1" w:rsidR="00F761FB" w:rsidRDefault="00F761F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_Toc124163138 \h </w:instrText>
      </w:r>
      <w:r>
        <w:fldChar w:fldCharType="separate"/>
      </w:r>
      <w:r>
        <w:t>123</w:t>
      </w:r>
      <w:r>
        <w:fldChar w:fldCharType="end"/>
      </w:r>
    </w:p>
    <w:p w14:paraId="03D0B706" w14:textId="0B780470" w:rsidR="00F761FB" w:rsidRDefault="00F761FB">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_Toc124163139 \h </w:instrText>
      </w:r>
      <w:r>
        <w:fldChar w:fldCharType="separate"/>
      </w:r>
      <w:r>
        <w:t>123</w:t>
      </w:r>
      <w:r>
        <w:fldChar w:fldCharType="end"/>
      </w:r>
    </w:p>
    <w:p w14:paraId="790A12B4" w14:textId="3F77F13D" w:rsidR="00F761FB" w:rsidRDefault="00F761FB">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_Toc124163140 \h </w:instrText>
      </w:r>
      <w:r>
        <w:fldChar w:fldCharType="separate"/>
      </w:r>
      <w:r>
        <w:t>123</w:t>
      </w:r>
      <w:r>
        <w:fldChar w:fldCharType="end"/>
      </w:r>
    </w:p>
    <w:p w14:paraId="127C8612" w14:textId="017ABB96" w:rsidR="00F761FB" w:rsidRDefault="00F761FB">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_Toc124163141 \h </w:instrText>
      </w:r>
      <w:r>
        <w:fldChar w:fldCharType="separate"/>
      </w:r>
      <w:r>
        <w:t>124</w:t>
      </w:r>
      <w:r>
        <w:fldChar w:fldCharType="end"/>
      </w:r>
    </w:p>
    <w:p w14:paraId="4E300B9F" w14:textId="12EEE49B" w:rsidR="00F761FB" w:rsidRDefault="00F761FB">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_Toc124163142 \h </w:instrText>
      </w:r>
      <w:r>
        <w:fldChar w:fldCharType="separate"/>
      </w:r>
      <w:r>
        <w:t>124</w:t>
      </w:r>
      <w:r>
        <w:fldChar w:fldCharType="end"/>
      </w:r>
    </w:p>
    <w:p w14:paraId="243ABD9D" w14:textId="707E36F7" w:rsidR="00F761FB" w:rsidRDefault="00F761F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_Toc124163143 \h </w:instrText>
      </w:r>
      <w:r>
        <w:fldChar w:fldCharType="separate"/>
      </w:r>
      <w:r>
        <w:t>124</w:t>
      </w:r>
      <w:r>
        <w:fldChar w:fldCharType="end"/>
      </w:r>
    </w:p>
    <w:p w14:paraId="7C88E442" w14:textId="58EA269F" w:rsidR="00F761FB" w:rsidRDefault="00F761FB">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_Toc124163144 \h </w:instrText>
      </w:r>
      <w:r>
        <w:fldChar w:fldCharType="separate"/>
      </w:r>
      <w:r>
        <w:t>124</w:t>
      </w:r>
      <w:r>
        <w:fldChar w:fldCharType="end"/>
      </w:r>
    </w:p>
    <w:p w14:paraId="2AA9A8F8" w14:textId="4F508993" w:rsidR="00F761FB" w:rsidRDefault="00F761FB">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_Toc124163145 \h </w:instrText>
      </w:r>
      <w:r>
        <w:fldChar w:fldCharType="separate"/>
      </w:r>
      <w:r>
        <w:t>124</w:t>
      </w:r>
      <w:r>
        <w:fldChar w:fldCharType="end"/>
      </w:r>
    </w:p>
    <w:p w14:paraId="49C408A3" w14:textId="7DFC9850" w:rsidR="00F761FB" w:rsidRDefault="00F761FB">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_Toc124163146 \h </w:instrText>
      </w:r>
      <w:r>
        <w:fldChar w:fldCharType="separate"/>
      </w:r>
      <w:r>
        <w:t>124</w:t>
      </w:r>
      <w:r>
        <w:fldChar w:fldCharType="end"/>
      </w:r>
    </w:p>
    <w:p w14:paraId="008C2731" w14:textId="44D0D7F6" w:rsidR="00F761FB" w:rsidRDefault="00F761FB">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_Toc124163147 \h </w:instrText>
      </w:r>
      <w:r>
        <w:fldChar w:fldCharType="separate"/>
      </w:r>
      <w:r>
        <w:t>125</w:t>
      </w:r>
      <w:r>
        <w:fldChar w:fldCharType="end"/>
      </w:r>
    </w:p>
    <w:p w14:paraId="1BC82B57" w14:textId="371D57BD" w:rsidR="00F761FB" w:rsidRDefault="00F761FB">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_Toc124163148 \h </w:instrText>
      </w:r>
      <w:r>
        <w:fldChar w:fldCharType="separate"/>
      </w:r>
      <w:r>
        <w:t>125</w:t>
      </w:r>
      <w:r>
        <w:fldChar w:fldCharType="end"/>
      </w:r>
    </w:p>
    <w:p w14:paraId="69336658" w14:textId="16B31478" w:rsidR="00F761FB" w:rsidRDefault="00F761FB">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_Toc124163149 \h </w:instrText>
      </w:r>
      <w:r>
        <w:fldChar w:fldCharType="separate"/>
      </w:r>
      <w:r>
        <w:t>125</w:t>
      </w:r>
      <w:r>
        <w:fldChar w:fldCharType="end"/>
      </w:r>
    </w:p>
    <w:p w14:paraId="73EA3D15" w14:textId="6A6CB977" w:rsidR="00F761FB" w:rsidRDefault="00F761FB">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_Toc124163150 \h </w:instrText>
      </w:r>
      <w:r>
        <w:fldChar w:fldCharType="separate"/>
      </w:r>
      <w:r>
        <w:t>125</w:t>
      </w:r>
      <w:r>
        <w:fldChar w:fldCharType="end"/>
      </w:r>
    </w:p>
    <w:p w14:paraId="7C364191" w14:textId="3D621C17" w:rsidR="00F761FB" w:rsidRDefault="00F761FB">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_Toc124163151 \h </w:instrText>
      </w:r>
      <w:r>
        <w:fldChar w:fldCharType="separate"/>
      </w:r>
      <w:r>
        <w:t>125</w:t>
      </w:r>
      <w:r>
        <w:fldChar w:fldCharType="end"/>
      </w:r>
    </w:p>
    <w:p w14:paraId="487E4A17" w14:textId="4AD5D076" w:rsidR="00F761FB" w:rsidRDefault="00F761FB">
      <w:pPr>
        <w:pStyle w:val="TOC4"/>
        <w:rPr>
          <w:rFonts w:asciiTheme="minorHAnsi" w:eastAsiaTheme="minorEastAsia" w:hAnsiTheme="minorHAnsi" w:cstheme="minorBidi"/>
          <w:sz w:val="22"/>
          <w:szCs w:val="22"/>
          <w:lang w:eastAsia="en-GB"/>
        </w:rPr>
      </w:pPr>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_Toc124163152 \h </w:instrText>
      </w:r>
      <w:r>
        <w:fldChar w:fldCharType="separate"/>
      </w:r>
      <w:r>
        <w:t>125</w:t>
      </w:r>
      <w:r>
        <w:fldChar w:fldCharType="end"/>
      </w:r>
    </w:p>
    <w:p w14:paraId="2FED3C48" w14:textId="362D2A19" w:rsidR="00F761FB" w:rsidRDefault="00F761F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_Toc124163153 \h </w:instrText>
      </w:r>
      <w:r>
        <w:fldChar w:fldCharType="separate"/>
      </w:r>
      <w:r>
        <w:t>126</w:t>
      </w:r>
      <w:r>
        <w:fldChar w:fldCharType="end"/>
      </w:r>
    </w:p>
    <w:p w14:paraId="3B2E6D86" w14:textId="14867DD1" w:rsidR="00F761FB" w:rsidRDefault="00F761FB">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_Toc124163154 \h </w:instrText>
      </w:r>
      <w:r>
        <w:fldChar w:fldCharType="separate"/>
      </w:r>
      <w:r>
        <w:t>126</w:t>
      </w:r>
      <w:r>
        <w:fldChar w:fldCharType="end"/>
      </w:r>
    </w:p>
    <w:p w14:paraId="7F2C7F93" w14:textId="0DA6C0DE" w:rsidR="00F761FB" w:rsidRDefault="00F761FB">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_Toc124163155 \h </w:instrText>
      </w:r>
      <w:r>
        <w:fldChar w:fldCharType="separate"/>
      </w:r>
      <w:r>
        <w:t>126</w:t>
      </w:r>
      <w:r>
        <w:fldChar w:fldCharType="end"/>
      </w:r>
    </w:p>
    <w:p w14:paraId="692718B2" w14:textId="01A57382" w:rsidR="00F761FB" w:rsidRDefault="00F761FB">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_Toc124163156 \h </w:instrText>
      </w:r>
      <w:r>
        <w:fldChar w:fldCharType="separate"/>
      </w:r>
      <w:r>
        <w:t>126</w:t>
      </w:r>
      <w:r>
        <w:fldChar w:fldCharType="end"/>
      </w:r>
    </w:p>
    <w:p w14:paraId="1BEB4CE4" w14:textId="46840D1D" w:rsidR="00F761FB" w:rsidRDefault="00F761FB">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_Toc124163157 \h </w:instrText>
      </w:r>
      <w:r>
        <w:fldChar w:fldCharType="separate"/>
      </w:r>
      <w:r>
        <w:t>126</w:t>
      </w:r>
      <w:r>
        <w:fldChar w:fldCharType="end"/>
      </w:r>
    </w:p>
    <w:p w14:paraId="2CF193B5" w14:textId="6893160D" w:rsidR="00F761FB" w:rsidRDefault="00F761FB">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_Toc124163158 \h </w:instrText>
      </w:r>
      <w:r>
        <w:fldChar w:fldCharType="separate"/>
      </w:r>
      <w:r>
        <w:t>126</w:t>
      </w:r>
      <w:r>
        <w:fldChar w:fldCharType="end"/>
      </w:r>
    </w:p>
    <w:p w14:paraId="4ABC482A" w14:textId="7446690B" w:rsidR="00F761FB" w:rsidRDefault="00F761FB">
      <w:pPr>
        <w:pStyle w:val="TOC4"/>
        <w:rPr>
          <w:rFonts w:asciiTheme="minorHAnsi" w:eastAsiaTheme="minorEastAsia" w:hAnsiTheme="minorHAnsi" w:cstheme="minorBidi"/>
          <w:sz w:val="22"/>
          <w:szCs w:val="22"/>
          <w:lang w:eastAsia="en-GB"/>
        </w:rPr>
      </w:pPr>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_Toc124163159 \h </w:instrText>
      </w:r>
      <w:r>
        <w:fldChar w:fldCharType="separate"/>
      </w:r>
      <w:r>
        <w:t>126</w:t>
      </w:r>
      <w:r>
        <w:fldChar w:fldCharType="end"/>
      </w:r>
    </w:p>
    <w:p w14:paraId="3429630D" w14:textId="63D67684" w:rsidR="00F761FB" w:rsidRDefault="00F761FB">
      <w:pPr>
        <w:pStyle w:val="TOC4"/>
        <w:rPr>
          <w:rFonts w:asciiTheme="minorHAnsi" w:eastAsiaTheme="minorEastAsia" w:hAnsiTheme="minorHAnsi" w:cstheme="minorBidi"/>
          <w:sz w:val="22"/>
          <w:szCs w:val="22"/>
          <w:lang w:eastAsia="en-GB"/>
        </w:rPr>
      </w:pPr>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_Toc124163160 \h </w:instrText>
      </w:r>
      <w:r>
        <w:fldChar w:fldCharType="separate"/>
      </w:r>
      <w:r>
        <w:t>127</w:t>
      </w:r>
      <w:r>
        <w:fldChar w:fldCharType="end"/>
      </w:r>
    </w:p>
    <w:p w14:paraId="32C9C3DD" w14:textId="714AC48C" w:rsidR="00F761FB" w:rsidRDefault="00F761FB">
      <w:pPr>
        <w:pStyle w:val="TOC4"/>
        <w:rPr>
          <w:rFonts w:asciiTheme="minorHAnsi" w:eastAsiaTheme="minorEastAsia" w:hAnsiTheme="minorHAnsi" w:cstheme="minorBidi"/>
          <w:sz w:val="22"/>
          <w:szCs w:val="22"/>
          <w:lang w:eastAsia="en-GB"/>
        </w:rPr>
      </w:pPr>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_Toc124163161 \h </w:instrText>
      </w:r>
      <w:r>
        <w:fldChar w:fldCharType="separate"/>
      </w:r>
      <w:r>
        <w:t>127</w:t>
      </w:r>
      <w:r>
        <w:fldChar w:fldCharType="end"/>
      </w:r>
    </w:p>
    <w:p w14:paraId="016BBC79" w14:textId="12EA6E87" w:rsidR="00F761FB" w:rsidRDefault="00F761FB">
      <w:pPr>
        <w:pStyle w:val="TOC4"/>
        <w:rPr>
          <w:rFonts w:asciiTheme="minorHAnsi" w:eastAsiaTheme="minorEastAsia" w:hAnsiTheme="minorHAnsi" w:cstheme="minorBidi"/>
          <w:sz w:val="22"/>
          <w:szCs w:val="22"/>
          <w:lang w:eastAsia="en-GB"/>
        </w:rPr>
      </w:pPr>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_Toc124163162 \h </w:instrText>
      </w:r>
      <w:r>
        <w:fldChar w:fldCharType="separate"/>
      </w:r>
      <w:r>
        <w:t>127</w:t>
      </w:r>
      <w:r>
        <w:fldChar w:fldCharType="end"/>
      </w:r>
    </w:p>
    <w:p w14:paraId="1D2A1080" w14:textId="7A798513" w:rsidR="00F761FB" w:rsidRDefault="00F761F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_Toc124163163 \h </w:instrText>
      </w:r>
      <w:r>
        <w:fldChar w:fldCharType="separate"/>
      </w:r>
      <w:r>
        <w:t>127</w:t>
      </w:r>
      <w:r>
        <w:fldChar w:fldCharType="end"/>
      </w:r>
    </w:p>
    <w:p w14:paraId="71C7CE39" w14:textId="7CEEBBAC" w:rsidR="00F761FB" w:rsidRDefault="00F761FB">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_Toc124163164 \h </w:instrText>
      </w:r>
      <w:r>
        <w:fldChar w:fldCharType="separate"/>
      </w:r>
      <w:r>
        <w:t>127</w:t>
      </w:r>
      <w:r>
        <w:fldChar w:fldCharType="end"/>
      </w:r>
    </w:p>
    <w:p w14:paraId="193F503E" w14:textId="1CCA9B4A" w:rsidR="00F761FB" w:rsidRDefault="00F761F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_Toc124163165 \h </w:instrText>
      </w:r>
      <w:r>
        <w:fldChar w:fldCharType="separate"/>
      </w:r>
      <w:r>
        <w:t>127</w:t>
      </w:r>
      <w:r>
        <w:fldChar w:fldCharType="end"/>
      </w:r>
    </w:p>
    <w:p w14:paraId="2CF60935" w14:textId="15FCB953" w:rsidR="00F761FB" w:rsidRDefault="00F761FB">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_Toc124163166 \h </w:instrText>
      </w:r>
      <w:r>
        <w:fldChar w:fldCharType="separate"/>
      </w:r>
      <w:r>
        <w:t>127</w:t>
      </w:r>
      <w:r>
        <w:fldChar w:fldCharType="end"/>
      </w:r>
    </w:p>
    <w:p w14:paraId="75CBEFF2" w14:textId="101D0742" w:rsidR="00F761FB" w:rsidRDefault="00F761FB">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_Toc124163167 \h </w:instrText>
      </w:r>
      <w:r>
        <w:fldChar w:fldCharType="separate"/>
      </w:r>
      <w:r>
        <w:t>128</w:t>
      </w:r>
      <w:r>
        <w:fldChar w:fldCharType="end"/>
      </w:r>
    </w:p>
    <w:p w14:paraId="2BC111DF" w14:textId="1D9843C1" w:rsidR="00F761FB" w:rsidRDefault="00F761FB">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_Toc124163168 \h </w:instrText>
      </w:r>
      <w:r>
        <w:fldChar w:fldCharType="separate"/>
      </w:r>
      <w:r>
        <w:t>128</w:t>
      </w:r>
      <w:r>
        <w:fldChar w:fldCharType="end"/>
      </w:r>
    </w:p>
    <w:p w14:paraId="28D774B3" w14:textId="6ED2A487" w:rsidR="00F761FB" w:rsidRDefault="00F761FB">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_Toc124163169 \h </w:instrText>
      </w:r>
      <w:r>
        <w:fldChar w:fldCharType="separate"/>
      </w:r>
      <w:r>
        <w:t>128</w:t>
      </w:r>
      <w:r>
        <w:fldChar w:fldCharType="end"/>
      </w:r>
    </w:p>
    <w:p w14:paraId="6CA4C4F3" w14:textId="0B88025D" w:rsidR="00F761FB" w:rsidRDefault="00F761F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_Toc124163170 \h </w:instrText>
      </w:r>
      <w:r>
        <w:fldChar w:fldCharType="separate"/>
      </w:r>
      <w:r>
        <w:t>128</w:t>
      </w:r>
      <w:r>
        <w:fldChar w:fldCharType="end"/>
      </w:r>
    </w:p>
    <w:p w14:paraId="08249AE3" w14:textId="55BFEBF5" w:rsidR="00F761FB" w:rsidRDefault="00F761FB">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_Toc124163171 \h </w:instrText>
      </w:r>
      <w:r>
        <w:fldChar w:fldCharType="separate"/>
      </w:r>
      <w:r>
        <w:t>128</w:t>
      </w:r>
      <w:r>
        <w:fldChar w:fldCharType="end"/>
      </w:r>
    </w:p>
    <w:p w14:paraId="7F56ACA2" w14:textId="073710C6" w:rsidR="00F761FB" w:rsidRDefault="00F761FB">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_Toc124163172 \h </w:instrText>
      </w:r>
      <w:r>
        <w:fldChar w:fldCharType="separate"/>
      </w:r>
      <w:r>
        <w:t>128</w:t>
      </w:r>
      <w:r>
        <w:fldChar w:fldCharType="end"/>
      </w:r>
    </w:p>
    <w:p w14:paraId="3B29CF91" w14:textId="7D6A50F9" w:rsidR="00F761FB" w:rsidRDefault="00F761FB">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_Toc124163173 \h </w:instrText>
      </w:r>
      <w:r>
        <w:fldChar w:fldCharType="separate"/>
      </w:r>
      <w:r>
        <w:t>129</w:t>
      </w:r>
      <w:r>
        <w:fldChar w:fldCharType="end"/>
      </w:r>
    </w:p>
    <w:p w14:paraId="4E0CCC4F" w14:textId="4ED05AC5" w:rsidR="00F761FB" w:rsidRDefault="00F761FB">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_Toc124163174 \h </w:instrText>
      </w:r>
      <w:r>
        <w:fldChar w:fldCharType="separate"/>
      </w:r>
      <w:r>
        <w:t>129</w:t>
      </w:r>
      <w:r>
        <w:fldChar w:fldCharType="end"/>
      </w:r>
    </w:p>
    <w:p w14:paraId="5C06DC59" w14:textId="56406706" w:rsidR="00F761FB" w:rsidRDefault="00F761F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_Toc124163175 \h </w:instrText>
      </w:r>
      <w:r>
        <w:fldChar w:fldCharType="separate"/>
      </w:r>
      <w:r>
        <w:t>129</w:t>
      </w:r>
      <w:r>
        <w:fldChar w:fldCharType="end"/>
      </w:r>
    </w:p>
    <w:p w14:paraId="0E402085" w14:textId="07425D56" w:rsidR="00F761FB" w:rsidRDefault="00F761F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_Toc124163176 \h </w:instrText>
      </w:r>
      <w:r>
        <w:fldChar w:fldCharType="separate"/>
      </w:r>
      <w:r>
        <w:t>129</w:t>
      </w:r>
      <w:r>
        <w:fldChar w:fldCharType="end"/>
      </w:r>
    </w:p>
    <w:p w14:paraId="4D2C4E28" w14:textId="2A5B88D5" w:rsidR="00F761FB" w:rsidRDefault="00F761F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_Toc124163177 \h </w:instrText>
      </w:r>
      <w:r>
        <w:fldChar w:fldCharType="separate"/>
      </w:r>
      <w:r>
        <w:t>129</w:t>
      </w:r>
      <w:r>
        <w:fldChar w:fldCharType="end"/>
      </w:r>
    </w:p>
    <w:p w14:paraId="37BF2514" w14:textId="74976F35" w:rsidR="00F761FB" w:rsidRDefault="00F761FB">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_Toc124163178 \h </w:instrText>
      </w:r>
      <w:r>
        <w:fldChar w:fldCharType="separate"/>
      </w:r>
      <w:r>
        <w:t>129</w:t>
      </w:r>
      <w:r>
        <w:fldChar w:fldCharType="end"/>
      </w:r>
    </w:p>
    <w:p w14:paraId="3AFE5438" w14:textId="37774FA1" w:rsidR="00F761FB" w:rsidRDefault="00F761FB">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_Toc124163179 \h </w:instrText>
      </w:r>
      <w:r>
        <w:fldChar w:fldCharType="separate"/>
      </w:r>
      <w:r>
        <w:t>129</w:t>
      </w:r>
      <w:r>
        <w:fldChar w:fldCharType="end"/>
      </w:r>
    </w:p>
    <w:p w14:paraId="49F1CE05" w14:textId="729F83D2" w:rsidR="00F761FB" w:rsidRDefault="00F761FB">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_Toc124163180 \h </w:instrText>
      </w:r>
      <w:r>
        <w:fldChar w:fldCharType="separate"/>
      </w:r>
      <w:r>
        <w:t>129</w:t>
      </w:r>
      <w:r>
        <w:fldChar w:fldCharType="end"/>
      </w:r>
    </w:p>
    <w:p w14:paraId="5C798250" w14:textId="683F6345" w:rsidR="00F761FB" w:rsidRDefault="00F761FB">
      <w:pPr>
        <w:pStyle w:val="TOC4"/>
        <w:rPr>
          <w:rFonts w:asciiTheme="minorHAnsi" w:eastAsiaTheme="minorEastAsia" w:hAnsiTheme="minorHAnsi" w:cstheme="minorBidi"/>
          <w:sz w:val="22"/>
          <w:szCs w:val="22"/>
          <w:lang w:eastAsia="en-GB"/>
        </w:rPr>
      </w:pPr>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_Toc124163181 \h </w:instrText>
      </w:r>
      <w:r>
        <w:fldChar w:fldCharType="separate"/>
      </w:r>
      <w:r>
        <w:t>129</w:t>
      </w:r>
      <w:r>
        <w:fldChar w:fldCharType="end"/>
      </w:r>
    </w:p>
    <w:p w14:paraId="3C891180" w14:textId="4526C4C5" w:rsidR="00F761FB" w:rsidRDefault="00F761F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_Toc124163182 \h </w:instrText>
      </w:r>
      <w:r>
        <w:fldChar w:fldCharType="separate"/>
      </w:r>
      <w:r>
        <w:t>130</w:t>
      </w:r>
      <w:r>
        <w:fldChar w:fldCharType="end"/>
      </w:r>
    </w:p>
    <w:p w14:paraId="71713E8D" w14:textId="5E34324C" w:rsidR="00F761FB" w:rsidRDefault="00F761FB">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_Toc124163183 \h </w:instrText>
      </w:r>
      <w:r>
        <w:fldChar w:fldCharType="separate"/>
      </w:r>
      <w:r>
        <w:t>130</w:t>
      </w:r>
      <w:r>
        <w:fldChar w:fldCharType="end"/>
      </w:r>
    </w:p>
    <w:p w14:paraId="2079AC5F" w14:textId="0040B2EB" w:rsidR="00F761FB" w:rsidRDefault="00F761FB">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_Toc124163184 \h </w:instrText>
      </w:r>
      <w:r>
        <w:fldChar w:fldCharType="separate"/>
      </w:r>
      <w:r>
        <w:t>130</w:t>
      </w:r>
      <w:r>
        <w:fldChar w:fldCharType="end"/>
      </w:r>
    </w:p>
    <w:p w14:paraId="76D689CE" w14:textId="3AA75642" w:rsidR="00F761FB" w:rsidRDefault="00F761FB">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_Toc124163185 \h </w:instrText>
      </w:r>
      <w:r>
        <w:fldChar w:fldCharType="separate"/>
      </w:r>
      <w:r>
        <w:t>130</w:t>
      </w:r>
      <w:r>
        <w:fldChar w:fldCharType="end"/>
      </w:r>
    </w:p>
    <w:p w14:paraId="1F71A71D" w14:textId="6592D10A" w:rsidR="00F761FB" w:rsidRDefault="00F761FB">
      <w:pPr>
        <w:pStyle w:val="TOC4"/>
        <w:rPr>
          <w:rFonts w:asciiTheme="minorHAnsi" w:eastAsiaTheme="minorEastAsia" w:hAnsiTheme="minorHAnsi" w:cstheme="minorBidi"/>
          <w:sz w:val="22"/>
          <w:szCs w:val="22"/>
          <w:lang w:eastAsia="en-GB"/>
        </w:rPr>
      </w:pPr>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_Toc124163186 \h </w:instrText>
      </w:r>
      <w:r>
        <w:fldChar w:fldCharType="separate"/>
      </w:r>
      <w:r>
        <w:t>130</w:t>
      </w:r>
      <w:r>
        <w:fldChar w:fldCharType="end"/>
      </w:r>
    </w:p>
    <w:p w14:paraId="6624C000" w14:textId="523AB239" w:rsidR="00F761FB" w:rsidRDefault="00F761F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_Toc124163187 \h </w:instrText>
      </w:r>
      <w:r>
        <w:fldChar w:fldCharType="separate"/>
      </w:r>
      <w:r>
        <w:t>131</w:t>
      </w:r>
      <w:r>
        <w:fldChar w:fldCharType="end"/>
      </w:r>
    </w:p>
    <w:p w14:paraId="2AE6B03F" w14:textId="7923A076" w:rsidR="00F761FB" w:rsidRDefault="00F761FB">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_Toc124163188 \h </w:instrText>
      </w:r>
      <w:r>
        <w:fldChar w:fldCharType="separate"/>
      </w:r>
      <w:r>
        <w:t>131</w:t>
      </w:r>
      <w:r>
        <w:fldChar w:fldCharType="end"/>
      </w:r>
    </w:p>
    <w:p w14:paraId="6F04181B" w14:textId="6198712E" w:rsidR="00F761FB" w:rsidRDefault="00F761FB">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_Toc124163189 \h </w:instrText>
      </w:r>
      <w:r>
        <w:fldChar w:fldCharType="separate"/>
      </w:r>
      <w:r>
        <w:t>131</w:t>
      </w:r>
      <w:r>
        <w:fldChar w:fldCharType="end"/>
      </w:r>
    </w:p>
    <w:p w14:paraId="0B1DBEFF" w14:textId="339EAD1D" w:rsidR="00F761FB" w:rsidRDefault="00F761FB">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_Toc124163190 \h </w:instrText>
      </w:r>
      <w:r>
        <w:fldChar w:fldCharType="separate"/>
      </w:r>
      <w:r>
        <w:t>131</w:t>
      </w:r>
      <w:r>
        <w:fldChar w:fldCharType="end"/>
      </w:r>
    </w:p>
    <w:p w14:paraId="0F34E16E" w14:textId="628449D9" w:rsidR="00F761FB" w:rsidRDefault="00F761FB">
      <w:pPr>
        <w:pStyle w:val="TOC4"/>
        <w:rPr>
          <w:rFonts w:asciiTheme="minorHAnsi" w:eastAsiaTheme="minorEastAsia" w:hAnsiTheme="minorHAnsi" w:cstheme="minorBidi"/>
          <w:sz w:val="22"/>
          <w:szCs w:val="22"/>
          <w:lang w:eastAsia="en-GB"/>
        </w:rPr>
      </w:pPr>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_Toc124163191 \h </w:instrText>
      </w:r>
      <w:r>
        <w:fldChar w:fldCharType="separate"/>
      </w:r>
      <w:r>
        <w:t>131</w:t>
      </w:r>
      <w:r>
        <w:fldChar w:fldCharType="end"/>
      </w:r>
    </w:p>
    <w:p w14:paraId="7AB8F38D" w14:textId="60B42EEE" w:rsidR="00F761FB" w:rsidRDefault="00F761F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_Toc124163192 \h </w:instrText>
      </w:r>
      <w:r>
        <w:fldChar w:fldCharType="separate"/>
      </w:r>
      <w:r>
        <w:t>131</w:t>
      </w:r>
      <w:r>
        <w:fldChar w:fldCharType="end"/>
      </w:r>
    </w:p>
    <w:p w14:paraId="24646A13" w14:textId="4A48F35D" w:rsidR="00F761FB" w:rsidRDefault="00F761FB">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_Toc124163193 \h </w:instrText>
      </w:r>
      <w:r>
        <w:fldChar w:fldCharType="separate"/>
      </w:r>
      <w:r>
        <w:t>131</w:t>
      </w:r>
      <w:r>
        <w:fldChar w:fldCharType="end"/>
      </w:r>
    </w:p>
    <w:p w14:paraId="3B462C80" w14:textId="62A89A15" w:rsidR="00F761FB" w:rsidRDefault="00F761F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_Toc124163194 \h </w:instrText>
      </w:r>
      <w:r>
        <w:fldChar w:fldCharType="separate"/>
      </w:r>
      <w:r>
        <w:t>132</w:t>
      </w:r>
      <w:r>
        <w:fldChar w:fldCharType="end"/>
      </w:r>
    </w:p>
    <w:p w14:paraId="0E25FCED" w14:textId="5CF8B3F8" w:rsidR="00F761FB" w:rsidRDefault="00F761F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_Toc124163195 \h </w:instrText>
      </w:r>
      <w:r>
        <w:fldChar w:fldCharType="separate"/>
      </w:r>
      <w:r>
        <w:t>132</w:t>
      </w:r>
      <w:r>
        <w:fldChar w:fldCharType="end"/>
      </w:r>
    </w:p>
    <w:p w14:paraId="6264BC14" w14:textId="5451FF4F" w:rsidR="00F761FB" w:rsidRDefault="00F761FB">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_Toc124163196 \h </w:instrText>
      </w:r>
      <w:r>
        <w:fldChar w:fldCharType="separate"/>
      </w:r>
      <w:r>
        <w:t>132</w:t>
      </w:r>
      <w:r>
        <w:fldChar w:fldCharType="end"/>
      </w:r>
    </w:p>
    <w:p w14:paraId="4D903D02" w14:textId="7DE1DA01" w:rsidR="00F761FB" w:rsidRDefault="00F761FB">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_Toc124163197 \h </w:instrText>
      </w:r>
      <w:r>
        <w:fldChar w:fldCharType="separate"/>
      </w:r>
      <w:r>
        <w:t>132</w:t>
      </w:r>
      <w:r>
        <w:fldChar w:fldCharType="end"/>
      </w:r>
    </w:p>
    <w:p w14:paraId="3181453A" w14:textId="03ACE952" w:rsidR="00F761FB" w:rsidRDefault="00F761FB">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_Toc124163198 \h </w:instrText>
      </w:r>
      <w:r>
        <w:fldChar w:fldCharType="separate"/>
      </w:r>
      <w:r>
        <w:t>133</w:t>
      </w:r>
      <w:r>
        <w:fldChar w:fldCharType="end"/>
      </w:r>
    </w:p>
    <w:p w14:paraId="47499132" w14:textId="31ED388C" w:rsidR="00F761FB" w:rsidRDefault="00F761FB">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_Toc124163199 \h </w:instrText>
      </w:r>
      <w:r>
        <w:fldChar w:fldCharType="separate"/>
      </w:r>
      <w:r>
        <w:t>133</w:t>
      </w:r>
      <w:r>
        <w:fldChar w:fldCharType="end"/>
      </w:r>
    </w:p>
    <w:p w14:paraId="6C53FDCF" w14:textId="397C00DA" w:rsidR="00F761FB" w:rsidRDefault="00F761FB">
      <w:pPr>
        <w:pStyle w:val="TOC4"/>
        <w:rPr>
          <w:rFonts w:asciiTheme="minorHAnsi" w:eastAsiaTheme="minorEastAsia" w:hAnsiTheme="minorHAnsi" w:cstheme="minorBidi"/>
          <w:sz w:val="22"/>
          <w:szCs w:val="22"/>
          <w:lang w:eastAsia="en-GB"/>
        </w:rPr>
      </w:pPr>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_Toc124163200 \h </w:instrText>
      </w:r>
      <w:r>
        <w:fldChar w:fldCharType="separate"/>
      </w:r>
      <w:r>
        <w:t>133</w:t>
      </w:r>
      <w:r>
        <w:fldChar w:fldCharType="end"/>
      </w:r>
    </w:p>
    <w:p w14:paraId="6D3CD573" w14:textId="4F800685" w:rsidR="00F761FB" w:rsidRDefault="00F761F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_Toc124163201 \h </w:instrText>
      </w:r>
      <w:r>
        <w:fldChar w:fldCharType="separate"/>
      </w:r>
      <w:r>
        <w:t>133</w:t>
      </w:r>
      <w:r>
        <w:fldChar w:fldCharType="end"/>
      </w:r>
    </w:p>
    <w:p w14:paraId="51D5824E" w14:textId="102AF40E" w:rsidR="00F761FB" w:rsidRDefault="00F761FB">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_Toc124163202 \h </w:instrText>
      </w:r>
      <w:r>
        <w:fldChar w:fldCharType="separate"/>
      </w:r>
      <w:r>
        <w:t>133</w:t>
      </w:r>
      <w:r>
        <w:fldChar w:fldCharType="end"/>
      </w:r>
    </w:p>
    <w:p w14:paraId="06F4C8F9" w14:textId="4AB4D8AD" w:rsidR="00F761FB" w:rsidRDefault="00F761FB">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_Toc124163203 \h </w:instrText>
      </w:r>
      <w:r>
        <w:fldChar w:fldCharType="separate"/>
      </w:r>
      <w:r>
        <w:t>133</w:t>
      </w:r>
      <w:r>
        <w:fldChar w:fldCharType="end"/>
      </w:r>
    </w:p>
    <w:p w14:paraId="77CEBBBD" w14:textId="41BFD5AE" w:rsidR="00F761FB" w:rsidRDefault="00F761FB">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_Toc124163204 \h </w:instrText>
      </w:r>
      <w:r>
        <w:fldChar w:fldCharType="separate"/>
      </w:r>
      <w:r>
        <w:t>134</w:t>
      </w:r>
      <w:r>
        <w:fldChar w:fldCharType="end"/>
      </w:r>
    </w:p>
    <w:p w14:paraId="51054635" w14:textId="2C3C843D" w:rsidR="00F761FB" w:rsidRDefault="00F761FB">
      <w:pPr>
        <w:pStyle w:val="TOC4"/>
        <w:rPr>
          <w:rFonts w:asciiTheme="minorHAnsi" w:eastAsiaTheme="minorEastAsia" w:hAnsiTheme="minorHAnsi" w:cstheme="minorBidi"/>
          <w:sz w:val="22"/>
          <w:szCs w:val="22"/>
          <w:lang w:eastAsia="en-GB"/>
        </w:rPr>
      </w:pPr>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_Toc124163205 \h </w:instrText>
      </w:r>
      <w:r>
        <w:fldChar w:fldCharType="separate"/>
      </w:r>
      <w:r>
        <w:t>134</w:t>
      </w:r>
      <w:r>
        <w:fldChar w:fldCharType="end"/>
      </w:r>
    </w:p>
    <w:p w14:paraId="52634588" w14:textId="3939F9F0" w:rsidR="00F761FB" w:rsidRDefault="00F761FB">
      <w:pPr>
        <w:pStyle w:val="TOC3"/>
        <w:rPr>
          <w:rFonts w:asciiTheme="minorHAnsi" w:eastAsiaTheme="minorEastAsia" w:hAnsiTheme="minorHAnsi" w:cstheme="minorBidi"/>
          <w:sz w:val="22"/>
          <w:szCs w:val="22"/>
          <w:lang w:eastAsia="en-GB"/>
        </w:rPr>
      </w:pPr>
      <w:r w:rsidRPr="0086761A">
        <w:rPr>
          <w:rFonts w:eastAsia="SimSun"/>
        </w:rPr>
        <w:t>9.7.4</w:t>
      </w:r>
      <w:r>
        <w:rPr>
          <w:rFonts w:asciiTheme="minorHAnsi" w:eastAsiaTheme="minorEastAsia" w:hAnsiTheme="minorHAnsi" w:cstheme="minorBidi"/>
          <w:sz w:val="22"/>
          <w:szCs w:val="22"/>
          <w:lang w:eastAsia="en-GB"/>
        </w:rPr>
        <w:tab/>
      </w:r>
      <w:r w:rsidRPr="0086761A">
        <w:rPr>
          <w:rFonts w:eastAsia="SimSun"/>
        </w:rPr>
        <w:t>OTA Spectrum emission mask</w:t>
      </w:r>
      <w:r>
        <w:tab/>
      </w:r>
      <w:r>
        <w:fldChar w:fldCharType="begin"/>
      </w:r>
      <w:r>
        <w:instrText xml:space="preserve"> PAGEREF _Toc124163206 \h </w:instrText>
      </w:r>
      <w:r>
        <w:fldChar w:fldCharType="separate"/>
      </w:r>
      <w:r>
        <w:t>135</w:t>
      </w:r>
      <w:r>
        <w:fldChar w:fldCharType="end"/>
      </w:r>
    </w:p>
    <w:p w14:paraId="456F49EC" w14:textId="6139ADA0" w:rsidR="00F761FB" w:rsidRDefault="00F761FB">
      <w:pPr>
        <w:pStyle w:val="TOC4"/>
        <w:rPr>
          <w:rFonts w:asciiTheme="minorHAnsi" w:eastAsiaTheme="minorEastAsia" w:hAnsiTheme="minorHAnsi" w:cstheme="minorBidi"/>
          <w:sz w:val="22"/>
          <w:szCs w:val="22"/>
          <w:lang w:eastAsia="en-GB"/>
        </w:rPr>
      </w:pPr>
      <w:r w:rsidRPr="0086761A">
        <w:rPr>
          <w:rFonts w:eastAsia="SimSun"/>
        </w:rPr>
        <w:t>9.7.4.1</w:t>
      </w:r>
      <w:r>
        <w:rPr>
          <w:rFonts w:asciiTheme="minorHAnsi" w:eastAsiaTheme="minorEastAsia" w:hAnsiTheme="minorHAnsi" w:cstheme="minorBidi"/>
          <w:sz w:val="22"/>
          <w:szCs w:val="22"/>
          <w:lang w:eastAsia="en-GB"/>
        </w:rPr>
        <w:tab/>
      </w:r>
      <w:r w:rsidRPr="0086761A">
        <w:rPr>
          <w:rFonts w:eastAsia="SimSun"/>
        </w:rPr>
        <w:t>General</w:t>
      </w:r>
      <w:r>
        <w:tab/>
      </w:r>
      <w:r>
        <w:fldChar w:fldCharType="begin"/>
      </w:r>
      <w:r>
        <w:instrText xml:space="preserve"> PAGEREF _Toc124163207 \h </w:instrText>
      </w:r>
      <w:r>
        <w:fldChar w:fldCharType="separate"/>
      </w:r>
      <w:r>
        <w:t>135</w:t>
      </w:r>
      <w:r>
        <w:fldChar w:fldCharType="end"/>
      </w:r>
    </w:p>
    <w:p w14:paraId="5973C291" w14:textId="11C23F18" w:rsidR="00F761FB" w:rsidRDefault="00F761FB">
      <w:pPr>
        <w:pStyle w:val="TOC4"/>
        <w:rPr>
          <w:rFonts w:asciiTheme="minorHAnsi" w:eastAsiaTheme="minorEastAsia" w:hAnsiTheme="minorHAnsi" w:cstheme="minorBidi"/>
          <w:sz w:val="22"/>
          <w:szCs w:val="22"/>
          <w:lang w:eastAsia="en-GB"/>
        </w:rPr>
      </w:pPr>
      <w:r w:rsidRPr="0086761A">
        <w:rPr>
          <w:rFonts w:eastAsia="SimSun"/>
        </w:rPr>
        <w:t>9.7.4.2</w:t>
      </w:r>
      <w:r>
        <w:rPr>
          <w:rFonts w:asciiTheme="minorHAnsi" w:eastAsiaTheme="minorEastAsia" w:hAnsiTheme="minorHAnsi" w:cstheme="minorBidi"/>
          <w:sz w:val="22"/>
          <w:szCs w:val="22"/>
          <w:lang w:eastAsia="en-GB"/>
        </w:rPr>
        <w:tab/>
      </w:r>
      <w:r w:rsidRPr="0086761A">
        <w:rPr>
          <w:rFonts w:eastAsia="SimSun"/>
        </w:rPr>
        <w:t>Minimum requirement for MSR operation</w:t>
      </w:r>
      <w:r>
        <w:tab/>
      </w:r>
      <w:r>
        <w:fldChar w:fldCharType="begin"/>
      </w:r>
      <w:r>
        <w:instrText xml:space="preserve"> PAGEREF _Toc124163208 \h </w:instrText>
      </w:r>
      <w:r>
        <w:fldChar w:fldCharType="separate"/>
      </w:r>
      <w:r>
        <w:t>135</w:t>
      </w:r>
      <w:r>
        <w:fldChar w:fldCharType="end"/>
      </w:r>
    </w:p>
    <w:p w14:paraId="48FC1ABA" w14:textId="349D8065" w:rsidR="00F761FB" w:rsidRDefault="00F761FB">
      <w:pPr>
        <w:pStyle w:val="TOC4"/>
        <w:rPr>
          <w:rFonts w:asciiTheme="minorHAnsi" w:eastAsiaTheme="minorEastAsia" w:hAnsiTheme="minorHAnsi" w:cstheme="minorBidi"/>
          <w:sz w:val="22"/>
          <w:szCs w:val="22"/>
          <w:lang w:eastAsia="en-GB"/>
        </w:rPr>
      </w:pPr>
      <w:r w:rsidRPr="0086761A">
        <w:rPr>
          <w:rFonts w:eastAsia="SimSun"/>
        </w:rPr>
        <w:t>9.7.4.3</w:t>
      </w:r>
      <w:r>
        <w:rPr>
          <w:rFonts w:asciiTheme="minorHAnsi" w:eastAsiaTheme="minorEastAsia" w:hAnsiTheme="minorHAnsi" w:cstheme="minorBidi"/>
          <w:sz w:val="22"/>
          <w:szCs w:val="22"/>
          <w:lang w:eastAsia="en-GB"/>
        </w:rPr>
        <w:tab/>
      </w:r>
      <w:r w:rsidRPr="0086761A">
        <w:rPr>
          <w:rFonts w:eastAsia="SimSun"/>
        </w:rPr>
        <w:t>Minimum requirement for single RAT UTRA operation</w:t>
      </w:r>
      <w:r>
        <w:tab/>
      </w:r>
      <w:r>
        <w:fldChar w:fldCharType="begin"/>
      </w:r>
      <w:r>
        <w:instrText xml:space="preserve"> PAGEREF _Toc124163209 \h </w:instrText>
      </w:r>
      <w:r>
        <w:fldChar w:fldCharType="separate"/>
      </w:r>
      <w:r>
        <w:t>135</w:t>
      </w:r>
      <w:r>
        <w:fldChar w:fldCharType="end"/>
      </w:r>
    </w:p>
    <w:p w14:paraId="0A9A3A8C" w14:textId="2FC32EDC" w:rsidR="00F761FB" w:rsidRDefault="00F761FB">
      <w:pPr>
        <w:pStyle w:val="TOC5"/>
        <w:rPr>
          <w:rFonts w:asciiTheme="minorHAnsi" w:eastAsiaTheme="minorEastAsia" w:hAnsiTheme="minorHAnsi" w:cstheme="minorBidi"/>
          <w:sz w:val="22"/>
          <w:szCs w:val="22"/>
          <w:lang w:eastAsia="en-GB"/>
        </w:rPr>
      </w:pPr>
      <w:r w:rsidRPr="0086761A">
        <w:rPr>
          <w:rFonts w:eastAsia="SimSun"/>
        </w:rPr>
        <w:t>9.7.4.3.1</w:t>
      </w:r>
      <w:r>
        <w:rPr>
          <w:rFonts w:asciiTheme="minorHAnsi" w:eastAsiaTheme="minorEastAsia" w:hAnsiTheme="minorHAnsi" w:cstheme="minorBidi"/>
          <w:sz w:val="22"/>
          <w:szCs w:val="22"/>
          <w:lang w:eastAsia="en-GB"/>
        </w:rPr>
        <w:tab/>
      </w:r>
      <w:r w:rsidRPr="0086761A">
        <w:rPr>
          <w:rFonts w:eastAsia="SimSun"/>
        </w:rPr>
        <w:t>General</w:t>
      </w:r>
      <w:r>
        <w:tab/>
      </w:r>
      <w:r>
        <w:fldChar w:fldCharType="begin"/>
      </w:r>
      <w:r>
        <w:instrText xml:space="preserve"> PAGEREF _Toc124163210 \h </w:instrText>
      </w:r>
      <w:r>
        <w:fldChar w:fldCharType="separate"/>
      </w:r>
      <w:r>
        <w:t>135</w:t>
      </w:r>
      <w:r>
        <w:fldChar w:fldCharType="end"/>
      </w:r>
    </w:p>
    <w:p w14:paraId="59C4D2B1" w14:textId="2F253EF1" w:rsidR="00F761FB" w:rsidRDefault="00F761FB">
      <w:pPr>
        <w:pStyle w:val="TOC5"/>
        <w:rPr>
          <w:rFonts w:asciiTheme="minorHAnsi" w:eastAsiaTheme="minorEastAsia" w:hAnsiTheme="minorHAnsi" w:cstheme="minorBidi"/>
          <w:sz w:val="22"/>
          <w:szCs w:val="22"/>
          <w:lang w:eastAsia="en-GB"/>
        </w:rPr>
      </w:pPr>
      <w:r w:rsidRPr="0086761A">
        <w:rPr>
          <w:rFonts w:eastAsia="SimSun"/>
        </w:rPr>
        <w:t>9.7.4.3.2</w:t>
      </w:r>
      <w:r>
        <w:rPr>
          <w:rFonts w:asciiTheme="minorHAnsi" w:eastAsiaTheme="minorEastAsia" w:hAnsiTheme="minorHAnsi" w:cstheme="minorBidi"/>
          <w:sz w:val="22"/>
          <w:szCs w:val="22"/>
          <w:lang w:eastAsia="en-GB"/>
        </w:rPr>
        <w:tab/>
      </w:r>
      <w:r w:rsidRPr="0086761A">
        <w:rPr>
          <w:rFonts w:eastAsia="SimSun"/>
        </w:rPr>
        <w:t>Minimum requirements for single RAT UTRA FDD operation</w:t>
      </w:r>
      <w:r>
        <w:tab/>
      </w:r>
      <w:r>
        <w:fldChar w:fldCharType="begin"/>
      </w:r>
      <w:r>
        <w:instrText xml:space="preserve"> PAGEREF _Toc124163211 \h </w:instrText>
      </w:r>
      <w:r>
        <w:fldChar w:fldCharType="separate"/>
      </w:r>
      <w:r>
        <w:t>135</w:t>
      </w:r>
      <w:r>
        <w:fldChar w:fldCharType="end"/>
      </w:r>
    </w:p>
    <w:p w14:paraId="6ED3B53A" w14:textId="03E8F62F" w:rsidR="00F761FB" w:rsidRDefault="00F761FB">
      <w:pPr>
        <w:pStyle w:val="TOC4"/>
        <w:rPr>
          <w:rFonts w:asciiTheme="minorHAnsi" w:eastAsiaTheme="minorEastAsia" w:hAnsiTheme="minorHAnsi" w:cstheme="minorBidi"/>
          <w:sz w:val="22"/>
          <w:szCs w:val="22"/>
          <w:lang w:eastAsia="en-GB"/>
        </w:rPr>
      </w:pPr>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_Toc124163212 \h </w:instrText>
      </w:r>
      <w:r>
        <w:fldChar w:fldCharType="separate"/>
      </w:r>
      <w:r>
        <w:t>141</w:t>
      </w:r>
      <w:r>
        <w:fldChar w:fldCharType="end"/>
      </w:r>
    </w:p>
    <w:p w14:paraId="4ADC659C" w14:textId="6C0C2C84" w:rsidR="00F761FB" w:rsidRDefault="00F761F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_Toc124163213 \h </w:instrText>
      </w:r>
      <w:r>
        <w:fldChar w:fldCharType="separate"/>
      </w:r>
      <w:r>
        <w:t>141</w:t>
      </w:r>
      <w:r>
        <w:fldChar w:fldCharType="end"/>
      </w:r>
    </w:p>
    <w:p w14:paraId="0432EF1D" w14:textId="76F0D0AB" w:rsidR="00F761FB" w:rsidRDefault="00F761FB">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_Toc124163214 \h </w:instrText>
      </w:r>
      <w:r>
        <w:fldChar w:fldCharType="separate"/>
      </w:r>
      <w:r>
        <w:t>141</w:t>
      </w:r>
      <w:r>
        <w:fldChar w:fldCharType="end"/>
      </w:r>
    </w:p>
    <w:p w14:paraId="310BCC0E" w14:textId="1F0B5A87" w:rsidR="00F761FB" w:rsidRDefault="00F761FB">
      <w:pPr>
        <w:pStyle w:val="TOC4"/>
        <w:rPr>
          <w:rFonts w:asciiTheme="minorHAnsi" w:eastAsiaTheme="minorEastAsia" w:hAnsiTheme="minorHAnsi" w:cstheme="minorBidi"/>
          <w:sz w:val="22"/>
          <w:szCs w:val="22"/>
          <w:lang w:eastAsia="en-GB"/>
        </w:rPr>
      </w:pPr>
      <w:r w:rsidRPr="0086761A">
        <w:rPr>
          <w:rFonts w:eastAsia="SimSun"/>
        </w:rPr>
        <w:t>9.7.5.2</w:t>
      </w:r>
      <w:r>
        <w:rPr>
          <w:rFonts w:asciiTheme="minorHAnsi" w:eastAsiaTheme="minorEastAsia" w:hAnsiTheme="minorHAnsi" w:cstheme="minorBidi"/>
          <w:sz w:val="22"/>
          <w:szCs w:val="22"/>
          <w:lang w:eastAsia="en-GB"/>
        </w:rPr>
        <w:tab/>
      </w:r>
      <w:r w:rsidRPr="0086761A">
        <w:rPr>
          <w:rFonts w:eastAsia="SimSun"/>
        </w:rPr>
        <w:t>Minimum requirement for MSR operation</w:t>
      </w:r>
      <w:r>
        <w:tab/>
      </w:r>
      <w:r>
        <w:fldChar w:fldCharType="begin"/>
      </w:r>
      <w:r>
        <w:instrText xml:space="preserve"> PAGEREF _Toc124163215 \h </w:instrText>
      </w:r>
      <w:r>
        <w:fldChar w:fldCharType="separate"/>
      </w:r>
      <w:r>
        <w:t>142</w:t>
      </w:r>
      <w:r>
        <w:fldChar w:fldCharType="end"/>
      </w:r>
    </w:p>
    <w:p w14:paraId="2CA0087C" w14:textId="7D009565" w:rsidR="00F761FB" w:rsidRDefault="00F761FB">
      <w:pPr>
        <w:pStyle w:val="TOC5"/>
        <w:rPr>
          <w:rFonts w:asciiTheme="minorHAnsi" w:eastAsiaTheme="minorEastAsia" w:hAnsiTheme="minorHAnsi" w:cstheme="minorBidi"/>
          <w:sz w:val="22"/>
          <w:szCs w:val="22"/>
          <w:lang w:eastAsia="en-GB"/>
        </w:rPr>
      </w:pPr>
      <w:r w:rsidRPr="0086761A">
        <w:rPr>
          <w:rFonts w:eastAsia="SimSun"/>
        </w:rPr>
        <w:t>9.7.5.2.1</w:t>
      </w:r>
      <w:r>
        <w:rPr>
          <w:rFonts w:asciiTheme="minorHAnsi" w:eastAsiaTheme="minorEastAsia" w:hAnsiTheme="minorHAnsi" w:cstheme="minorBidi"/>
          <w:sz w:val="22"/>
          <w:szCs w:val="22"/>
          <w:lang w:eastAsia="en-GB"/>
        </w:rPr>
        <w:tab/>
      </w:r>
      <w:r w:rsidRPr="0086761A">
        <w:rPr>
          <w:rFonts w:eastAsia="SimSun"/>
        </w:rPr>
        <w:t>General</w:t>
      </w:r>
      <w:r>
        <w:tab/>
      </w:r>
      <w:r>
        <w:fldChar w:fldCharType="begin"/>
      </w:r>
      <w:r>
        <w:instrText xml:space="preserve"> PAGEREF _Toc124163216 \h </w:instrText>
      </w:r>
      <w:r>
        <w:fldChar w:fldCharType="separate"/>
      </w:r>
      <w:r>
        <w:t>142</w:t>
      </w:r>
      <w:r>
        <w:fldChar w:fldCharType="end"/>
      </w:r>
    </w:p>
    <w:p w14:paraId="127236E5" w14:textId="6FCCD2D5" w:rsidR="00F761FB" w:rsidRDefault="00F761FB">
      <w:pPr>
        <w:pStyle w:val="TOC5"/>
        <w:rPr>
          <w:rFonts w:asciiTheme="minorHAnsi" w:eastAsiaTheme="minorEastAsia" w:hAnsiTheme="minorHAnsi" w:cstheme="minorBidi"/>
          <w:sz w:val="22"/>
          <w:szCs w:val="22"/>
          <w:lang w:eastAsia="en-GB"/>
        </w:rPr>
      </w:pPr>
      <w:r w:rsidRPr="0086761A">
        <w:rPr>
          <w:rFonts w:eastAsia="SimSun"/>
        </w:rPr>
        <w:t>9.7.5.2.2</w:t>
      </w:r>
      <w:r>
        <w:rPr>
          <w:rFonts w:asciiTheme="minorHAnsi" w:eastAsiaTheme="minorEastAsia" w:hAnsiTheme="minorHAnsi" w:cstheme="minorBidi"/>
          <w:sz w:val="22"/>
          <w:szCs w:val="22"/>
          <w:lang w:eastAsia="en-GB"/>
        </w:rPr>
        <w:tab/>
      </w:r>
      <w:r w:rsidRPr="0086761A">
        <w:rPr>
          <w:rFonts w:eastAsia="SimSun"/>
        </w:rPr>
        <w:t>Minimum requirements for Band Categories 1 and 3</w:t>
      </w:r>
      <w:r>
        <w:tab/>
      </w:r>
      <w:r>
        <w:fldChar w:fldCharType="begin"/>
      </w:r>
      <w:r>
        <w:instrText xml:space="preserve"> PAGEREF _Toc124163217 \h </w:instrText>
      </w:r>
      <w:r>
        <w:fldChar w:fldCharType="separate"/>
      </w:r>
      <w:r>
        <w:t>142</w:t>
      </w:r>
      <w:r>
        <w:fldChar w:fldCharType="end"/>
      </w:r>
    </w:p>
    <w:p w14:paraId="42B0AB5C" w14:textId="5A4F6AD2" w:rsidR="00F761FB" w:rsidRDefault="00F761FB">
      <w:pPr>
        <w:pStyle w:val="TOC5"/>
        <w:rPr>
          <w:rFonts w:asciiTheme="minorHAnsi" w:eastAsiaTheme="minorEastAsia" w:hAnsiTheme="minorHAnsi" w:cstheme="minorBidi"/>
          <w:sz w:val="22"/>
          <w:szCs w:val="22"/>
          <w:lang w:eastAsia="en-GB"/>
        </w:rPr>
      </w:pPr>
      <w:r>
        <w:t>9.7.5.2.3</w:t>
      </w:r>
      <w:r>
        <w:rPr>
          <w:rFonts w:asciiTheme="minorHAnsi" w:eastAsiaTheme="minorEastAsia" w:hAnsiTheme="minorHAnsi" w:cstheme="minorBidi"/>
          <w:sz w:val="22"/>
          <w:szCs w:val="22"/>
          <w:lang w:eastAsia="en-GB"/>
        </w:rPr>
        <w:tab/>
      </w:r>
      <w:r w:rsidRPr="0086761A">
        <w:rPr>
          <w:i/>
        </w:rPr>
        <w:t>Minimum requirement</w:t>
      </w:r>
      <w:r>
        <w:t xml:space="preserve"> for Band Category 2</w:t>
      </w:r>
      <w:r>
        <w:tab/>
      </w:r>
      <w:r>
        <w:fldChar w:fldCharType="begin"/>
      </w:r>
      <w:r>
        <w:instrText xml:space="preserve"> PAGEREF _Toc124163218 \h </w:instrText>
      </w:r>
      <w:r>
        <w:fldChar w:fldCharType="separate"/>
      </w:r>
      <w:r>
        <w:t>147</w:t>
      </w:r>
      <w:r>
        <w:fldChar w:fldCharType="end"/>
      </w:r>
    </w:p>
    <w:p w14:paraId="0EAABCCB" w14:textId="665AC239" w:rsidR="00F761FB" w:rsidRDefault="00F761FB">
      <w:pPr>
        <w:pStyle w:val="TOC5"/>
        <w:rPr>
          <w:rFonts w:asciiTheme="minorHAnsi" w:eastAsiaTheme="minorEastAsia" w:hAnsiTheme="minorHAnsi" w:cstheme="minorBidi"/>
          <w:sz w:val="22"/>
          <w:szCs w:val="22"/>
          <w:lang w:eastAsia="en-GB"/>
        </w:rPr>
      </w:pPr>
      <w:r w:rsidRPr="0086761A">
        <w:rPr>
          <w:rFonts w:eastAsia="SimSun"/>
        </w:rPr>
        <w:t>9.7.5.2.4</w:t>
      </w:r>
      <w:r>
        <w:rPr>
          <w:rFonts w:asciiTheme="minorHAnsi" w:eastAsiaTheme="minorEastAsia" w:hAnsiTheme="minorHAnsi" w:cstheme="minorBidi"/>
          <w:sz w:val="22"/>
          <w:szCs w:val="22"/>
          <w:lang w:eastAsia="en-GB"/>
        </w:rPr>
        <w:tab/>
      </w:r>
      <w:r w:rsidRPr="0086761A">
        <w:rPr>
          <w:rFonts w:eastAsia="SimSun"/>
        </w:rPr>
        <w:t>Additional requirements</w:t>
      </w:r>
      <w:r>
        <w:tab/>
      </w:r>
      <w:r>
        <w:fldChar w:fldCharType="begin"/>
      </w:r>
      <w:r>
        <w:instrText xml:space="preserve"> PAGEREF _Toc124163219 \h </w:instrText>
      </w:r>
      <w:r>
        <w:fldChar w:fldCharType="separate"/>
      </w:r>
      <w:r>
        <w:t>153</w:t>
      </w:r>
      <w:r>
        <w:fldChar w:fldCharType="end"/>
      </w:r>
    </w:p>
    <w:p w14:paraId="47197F74" w14:textId="408BFBF4" w:rsidR="00F761FB" w:rsidRDefault="00F761FB">
      <w:pPr>
        <w:pStyle w:val="TOC6"/>
        <w:rPr>
          <w:rFonts w:asciiTheme="minorHAnsi" w:eastAsiaTheme="minorEastAsia" w:hAnsiTheme="minorHAnsi" w:cstheme="minorBidi"/>
          <w:sz w:val="22"/>
          <w:szCs w:val="22"/>
          <w:lang w:eastAsia="en-GB"/>
        </w:rPr>
      </w:pPr>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_Toc124163220 \h </w:instrText>
      </w:r>
      <w:r>
        <w:fldChar w:fldCharType="separate"/>
      </w:r>
      <w:r>
        <w:t>153</w:t>
      </w:r>
      <w:r>
        <w:fldChar w:fldCharType="end"/>
      </w:r>
    </w:p>
    <w:p w14:paraId="383B5876" w14:textId="1165541D" w:rsidR="00F761FB" w:rsidRDefault="00F761FB">
      <w:pPr>
        <w:pStyle w:val="TOC6"/>
        <w:rPr>
          <w:rFonts w:asciiTheme="minorHAnsi" w:eastAsiaTheme="minorEastAsia" w:hAnsiTheme="minorHAnsi" w:cstheme="minorBidi"/>
          <w:sz w:val="22"/>
          <w:szCs w:val="22"/>
          <w:lang w:eastAsia="en-GB"/>
        </w:rPr>
      </w:pPr>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_Toc124163221 \h </w:instrText>
      </w:r>
      <w:r>
        <w:fldChar w:fldCharType="separate"/>
      </w:r>
      <w:r>
        <w:t>153</w:t>
      </w:r>
      <w:r>
        <w:fldChar w:fldCharType="end"/>
      </w:r>
    </w:p>
    <w:p w14:paraId="57BD801B" w14:textId="603F4289" w:rsidR="00F761FB" w:rsidRDefault="00F761FB">
      <w:pPr>
        <w:pStyle w:val="TOC6"/>
        <w:rPr>
          <w:rFonts w:asciiTheme="minorHAnsi" w:eastAsiaTheme="minorEastAsia" w:hAnsiTheme="minorHAnsi" w:cstheme="minorBidi"/>
          <w:sz w:val="22"/>
          <w:szCs w:val="22"/>
          <w:lang w:eastAsia="en-GB"/>
        </w:rPr>
      </w:pPr>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_Toc124163222 \h </w:instrText>
      </w:r>
      <w:r>
        <w:fldChar w:fldCharType="separate"/>
      </w:r>
      <w:r>
        <w:t>154</w:t>
      </w:r>
      <w:r>
        <w:fldChar w:fldCharType="end"/>
      </w:r>
    </w:p>
    <w:p w14:paraId="1BE87276" w14:textId="6DACE664" w:rsidR="00F761FB" w:rsidRDefault="00F761FB">
      <w:pPr>
        <w:pStyle w:val="TOC6"/>
        <w:rPr>
          <w:rFonts w:asciiTheme="minorHAnsi" w:eastAsiaTheme="minorEastAsia" w:hAnsiTheme="minorHAnsi" w:cstheme="minorBidi"/>
          <w:sz w:val="22"/>
          <w:szCs w:val="22"/>
          <w:lang w:eastAsia="en-GB"/>
        </w:rPr>
      </w:pPr>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_Toc124163223 \h </w:instrText>
      </w:r>
      <w:r>
        <w:fldChar w:fldCharType="separate"/>
      </w:r>
      <w:r>
        <w:t>154</w:t>
      </w:r>
      <w:r>
        <w:fldChar w:fldCharType="end"/>
      </w:r>
    </w:p>
    <w:p w14:paraId="3F7BECDD" w14:textId="24460DF5" w:rsidR="00F761FB" w:rsidRDefault="00F761FB">
      <w:pPr>
        <w:pStyle w:val="TOC6"/>
        <w:rPr>
          <w:rFonts w:asciiTheme="minorHAnsi" w:eastAsiaTheme="minorEastAsia" w:hAnsiTheme="minorHAnsi" w:cstheme="minorBidi"/>
          <w:sz w:val="22"/>
          <w:szCs w:val="22"/>
          <w:lang w:eastAsia="en-GB"/>
        </w:rPr>
      </w:pPr>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_Toc124163224 \h </w:instrText>
      </w:r>
      <w:r>
        <w:fldChar w:fldCharType="separate"/>
      </w:r>
      <w:r>
        <w:t>154</w:t>
      </w:r>
      <w:r>
        <w:fldChar w:fldCharType="end"/>
      </w:r>
    </w:p>
    <w:p w14:paraId="103AA584" w14:textId="3A3CCC63" w:rsidR="00F761FB" w:rsidRDefault="00F761FB">
      <w:pPr>
        <w:pStyle w:val="TOC6"/>
        <w:rPr>
          <w:rFonts w:asciiTheme="minorHAnsi" w:eastAsiaTheme="minorEastAsia" w:hAnsiTheme="minorHAnsi" w:cstheme="minorBidi"/>
          <w:sz w:val="22"/>
          <w:szCs w:val="22"/>
          <w:lang w:eastAsia="en-GB"/>
        </w:rPr>
      </w:pPr>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_Toc124163225 \h </w:instrText>
      </w:r>
      <w:r>
        <w:fldChar w:fldCharType="separate"/>
      </w:r>
      <w:r>
        <w:t>155</w:t>
      </w:r>
      <w:r>
        <w:fldChar w:fldCharType="end"/>
      </w:r>
    </w:p>
    <w:p w14:paraId="34EC7A84" w14:textId="107E7342" w:rsidR="00F761FB" w:rsidRDefault="00F761FB">
      <w:pPr>
        <w:pStyle w:val="TOC6"/>
        <w:rPr>
          <w:rFonts w:asciiTheme="minorHAnsi" w:eastAsiaTheme="minorEastAsia" w:hAnsiTheme="minorHAnsi" w:cstheme="minorBidi"/>
          <w:sz w:val="22"/>
          <w:szCs w:val="22"/>
          <w:lang w:eastAsia="en-GB"/>
        </w:rPr>
      </w:pPr>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_Toc124163226 \h </w:instrText>
      </w:r>
      <w:r>
        <w:fldChar w:fldCharType="separate"/>
      </w:r>
      <w:r>
        <w:t>155</w:t>
      </w:r>
      <w:r>
        <w:fldChar w:fldCharType="end"/>
      </w:r>
    </w:p>
    <w:p w14:paraId="6F24F151" w14:textId="6ACEFF1E" w:rsidR="00F761FB" w:rsidRDefault="00F761FB">
      <w:pPr>
        <w:pStyle w:val="TOC6"/>
        <w:rPr>
          <w:rFonts w:asciiTheme="minorHAnsi" w:eastAsiaTheme="minorEastAsia" w:hAnsiTheme="minorHAnsi" w:cstheme="minorBidi"/>
          <w:sz w:val="22"/>
          <w:szCs w:val="22"/>
          <w:lang w:eastAsia="en-GB"/>
        </w:rPr>
      </w:pPr>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_Toc124163227 \h </w:instrText>
      </w:r>
      <w:r>
        <w:fldChar w:fldCharType="separate"/>
      </w:r>
      <w:r>
        <w:t>156</w:t>
      </w:r>
      <w:r>
        <w:fldChar w:fldCharType="end"/>
      </w:r>
    </w:p>
    <w:p w14:paraId="774AA8AF" w14:textId="350F93C6" w:rsidR="00F761FB" w:rsidRDefault="00F761FB">
      <w:pPr>
        <w:pStyle w:val="TOC6"/>
        <w:rPr>
          <w:rFonts w:asciiTheme="minorHAnsi" w:eastAsiaTheme="minorEastAsia" w:hAnsiTheme="minorHAnsi" w:cstheme="minorBidi"/>
          <w:sz w:val="22"/>
          <w:szCs w:val="22"/>
          <w:lang w:eastAsia="en-GB"/>
        </w:rPr>
      </w:pPr>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_Toc124163228 \h </w:instrText>
      </w:r>
      <w:r>
        <w:fldChar w:fldCharType="separate"/>
      </w:r>
      <w:r>
        <w:t>156</w:t>
      </w:r>
      <w:r>
        <w:fldChar w:fldCharType="end"/>
      </w:r>
    </w:p>
    <w:p w14:paraId="06362FF3" w14:textId="0F4D1C6D" w:rsidR="00F761FB" w:rsidRDefault="00F761FB">
      <w:pPr>
        <w:pStyle w:val="TOC5"/>
        <w:rPr>
          <w:rFonts w:asciiTheme="minorHAnsi" w:eastAsiaTheme="minorEastAsia" w:hAnsiTheme="minorHAnsi" w:cstheme="minorBidi"/>
          <w:sz w:val="22"/>
          <w:szCs w:val="22"/>
          <w:lang w:eastAsia="en-GB"/>
        </w:rPr>
      </w:pPr>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_Toc124163229 \h </w:instrText>
      </w:r>
      <w:r>
        <w:fldChar w:fldCharType="separate"/>
      </w:r>
      <w:r>
        <w:t>157</w:t>
      </w:r>
      <w:r>
        <w:fldChar w:fldCharType="end"/>
      </w:r>
    </w:p>
    <w:p w14:paraId="67DA1FD1" w14:textId="070F0220" w:rsidR="00F761FB" w:rsidRDefault="00F761FB">
      <w:pPr>
        <w:pStyle w:val="TOC4"/>
        <w:rPr>
          <w:rFonts w:asciiTheme="minorHAnsi" w:eastAsiaTheme="minorEastAsia" w:hAnsiTheme="minorHAnsi" w:cstheme="minorBidi"/>
          <w:sz w:val="22"/>
          <w:szCs w:val="22"/>
          <w:lang w:eastAsia="en-GB"/>
        </w:rPr>
      </w:pPr>
      <w:r w:rsidRPr="0086761A">
        <w:rPr>
          <w:rFonts w:eastAsia="SimSun"/>
        </w:rPr>
        <w:t>9.7.5.3</w:t>
      </w:r>
      <w:r>
        <w:rPr>
          <w:rFonts w:asciiTheme="minorHAnsi" w:eastAsiaTheme="minorEastAsia" w:hAnsiTheme="minorHAnsi" w:cstheme="minorBidi"/>
          <w:sz w:val="22"/>
          <w:szCs w:val="22"/>
          <w:lang w:eastAsia="en-GB"/>
        </w:rPr>
        <w:tab/>
      </w:r>
      <w:r w:rsidRPr="0086761A">
        <w:rPr>
          <w:rFonts w:eastAsia="SimSun"/>
        </w:rPr>
        <w:t>Minimum requirement for single RAT UTRA operation</w:t>
      </w:r>
      <w:r>
        <w:tab/>
      </w:r>
      <w:r>
        <w:fldChar w:fldCharType="begin"/>
      </w:r>
      <w:r>
        <w:instrText xml:space="preserve"> PAGEREF _Toc124163230 \h </w:instrText>
      </w:r>
      <w:r>
        <w:fldChar w:fldCharType="separate"/>
      </w:r>
      <w:r>
        <w:t>157</w:t>
      </w:r>
      <w:r>
        <w:fldChar w:fldCharType="end"/>
      </w:r>
    </w:p>
    <w:p w14:paraId="36038B04" w14:textId="1FE642E1" w:rsidR="00F761FB" w:rsidRDefault="00F761FB">
      <w:pPr>
        <w:pStyle w:val="TOC4"/>
        <w:rPr>
          <w:rFonts w:asciiTheme="minorHAnsi" w:eastAsiaTheme="minorEastAsia" w:hAnsiTheme="minorHAnsi" w:cstheme="minorBidi"/>
          <w:sz w:val="22"/>
          <w:szCs w:val="22"/>
          <w:lang w:eastAsia="en-GB"/>
        </w:rPr>
      </w:pPr>
      <w:r w:rsidRPr="0086761A">
        <w:rPr>
          <w:rFonts w:eastAsia="SimSun"/>
        </w:rPr>
        <w:t>9.7.5.4</w:t>
      </w:r>
      <w:r>
        <w:rPr>
          <w:rFonts w:asciiTheme="minorHAnsi" w:eastAsiaTheme="minorEastAsia" w:hAnsiTheme="minorHAnsi" w:cstheme="minorBidi"/>
          <w:sz w:val="22"/>
          <w:szCs w:val="22"/>
          <w:lang w:eastAsia="en-GB"/>
        </w:rPr>
        <w:tab/>
      </w:r>
      <w:r w:rsidRPr="0086761A">
        <w:rPr>
          <w:rFonts w:eastAsia="SimSun"/>
        </w:rPr>
        <w:t>Minimum requirement for single RAT E-UTRA operation</w:t>
      </w:r>
      <w:r>
        <w:tab/>
      </w:r>
      <w:r>
        <w:fldChar w:fldCharType="begin"/>
      </w:r>
      <w:r>
        <w:instrText xml:space="preserve"> PAGEREF _Toc124163231 \h </w:instrText>
      </w:r>
      <w:r>
        <w:fldChar w:fldCharType="separate"/>
      </w:r>
      <w:r>
        <w:t>157</w:t>
      </w:r>
      <w:r>
        <w:fldChar w:fldCharType="end"/>
      </w:r>
    </w:p>
    <w:p w14:paraId="40F8D61F" w14:textId="1BC07BFC" w:rsidR="00F761FB" w:rsidRDefault="00F761FB">
      <w:pPr>
        <w:pStyle w:val="TOC5"/>
        <w:rPr>
          <w:rFonts w:asciiTheme="minorHAnsi" w:eastAsiaTheme="minorEastAsia" w:hAnsiTheme="minorHAnsi" w:cstheme="minorBidi"/>
          <w:sz w:val="22"/>
          <w:szCs w:val="22"/>
          <w:lang w:eastAsia="en-GB"/>
        </w:rPr>
      </w:pPr>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_Toc124163232 \h </w:instrText>
      </w:r>
      <w:r>
        <w:fldChar w:fldCharType="separate"/>
      </w:r>
      <w:r>
        <w:t>157</w:t>
      </w:r>
      <w:r>
        <w:fldChar w:fldCharType="end"/>
      </w:r>
    </w:p>
    <w:p w14:paraId="253B298C" w14:textId="51270425" w:rsidR="00F761FB" w:rsidRDefault="00F761FB">
      <w:pPr>
        <w:pStyle w:val="TOC5"/>
        <w:rPr>
          <w:rFonts w:asciiTheme="minorHAnsi" w:eastAsiaTheme="minorEastAsia" w:hAnsiTheme="minorHAnsi" w:cstheme="minorBidi"/>
          <w:sz w:val="22"/>
          <w:szCs w:val="22"/>
          <w:lang w:eastAsia="en-GB"/>
        </w:rPr>
      </w:pPr>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_Toc124163233 \h </w:instrText>
      </w:r>
      <w:r>
        <w:fldChar w:fldCharType="separate"/>
      </w:r>
      <w:r>
        <w:t>158</w:t>
      </w:r>
      <w:r>
        <w:fldChar w:fldCharType="end"/>
      </w:r>
    </w:p>
    <w:p w14:paraId="69B5A1DE" w14:textId="0F54E22D" w:rsidR="00F761FB" w:rsidRDefault="00F761FB">
      <w:pPr>
        <w:pStyle w:val="TOC4"/>
        <w:rPr>
          <w:rFonts w:asciiTheme="minorHAnsi" w:eastAsiaTheme="minorEastAsia" w:hAnsiTheme="minorHAnsi" w:cstheme="minorBidi"/>
          <w:sz w:val="22"/>
          <w:szCs w:val="22"/>
          <w:lang w:eastAsia="en-GB"/>
        </w:rPr>
      </w:pPr>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_Toc124163234 \h </w:instrText>
      </w:r>
      <w:r>
        <w:fldChar w:fldCharType="separate"/>
      </w:r>
      <w:r>
        <w:t>160</w:t>
      </w:r>
      <w:r>
        <w:fldChar w:fldCharType="end"/>
      </w:r>
    </w:p>
    <w:p w14:paraId="780FC2D2" w14:textId="6188E254" w:rsidR="00F761FB" w:rsidRDefault="00F761FB">
      <w:pPr>
        <w:pStyle w:val="TOC6"/>
        <w:rPr>
          <w:rFonts w:asciiTheme="minorHAnsi" w:eastAsiaTheme="minorEastAsia" w:hAnsiTheme="minorHAnsi" w:cstheme="minorBidi"/>
          <w:sz w:val="22"/>
          <w:szCs w:val="22"/>
          <w:lang w:eastAsia="en-GB"/>
        </w:rPr>
      </w:pPr>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_Toc124163235 \h </w:instrText>
      </w:r>
      <w:r>
        <w:fldChar w:fldCharType="separate"/>
      </w:r>
      <w:r>
        <w:t>160</w:t>
      </w:r>
      <w:r>
        <w:fldChar w:fldCharType="end"/>
      </w:r>
    </w:p>
    <w:p w14:paraId="0FB1F830" w14:textId="4B35552E" w:rsidR="00F761FB" w:rsidRDefault="00F761FB">
      <w:pPr>
        <w:pStyle w:val="TOC6"/>
        <w:rPr>
          <w:rFonts w:asciiTheme="minorHAnsi" w:eastAsiaTheme="minorEastAsia" w:hAnsiTheme="minorHAnsi" w:cstheme="minorBidi"/>
          <w:sz w:val="22"/>
          <w:szCs w:val="22"/>
          <w:lang w:eastAsia="en-GB"/>
        </w:rPr>
      </w:pPr>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_Toc124163236 \h </w:instrText>
      </w:r>
      <w:r>
        <w:fldChar w:fldCharType="separate"/>
      </w:r>
      <w:r>
        <w:t>160</w:t>
      </w:r>
      <w:r>
        <w:fldChar w:fldCharType="end"/>
      </w:r>
    </w:p>
    <w:p w14:paraId="398B13B1" w14:textId="74796DD7" w:rsidR="00F761FB" w:rsidRDefault="00F761FB">
      <w:pPr>
        <w:pStyle w:val="TOC6"/>
        <w:rPr>
          <w:rFonts w:asciiTheme="minorHAnsi" w:eastAsiaTheme="minorEastAsia" w:hAnsiTheme="minorHAnsi" w:cstheme="minorBidi"/>
          <w:sz w:val="22"/>
          <w:szCs w:val="22"/>
          <w:lang w:eastAsia="en-GB"/>
        </w:rPr>
      </w:pPr>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_Toc124163237 \h </w:instrText>
      </w:r>
      <w:r>
        <w:fldChar w:fldCharType="separate"/>
      </w:r>
      <w:r>
        <w:t>163</w:t>
      </w:r>
      <w:r>
        <w:fldChar w:fldCharType="end"/>
      </w:r>
    </w:p>
    <w:p w14:paraId="277F475E" w14:textId="02554D2C" w:rsidR="00F761FB" w:rsidRDefault="00F761FB">
      <w:pPr>
        <w:pStyle w:val="TOC5"/>
        <w:rPr>
          <w:rFonts w:asciiTheme="minorHAnsi" w:eastAsiaTheme="minorEastAsia" w:hAnsiTheme="minorHAnsi" w:cstheme="minorBidi"/>
          <w:sz w:val="22"/>
          <w:szCs w:val="22"/>
          <w:lang w:eastAsia="en-GB"/>
        </w:rPr>
      </w:pPr>
      <w:r>
        <w:t>9.7.5.4.4</w:t>
      </w:r>
      <w:r>
        <w:rPr>
          <w:rFonts w:asciiTheme="minorHAnsi" w:eastAsiaTheme="minorEastAsia" w:hAnsiTheme="minorHAnsi" w:cstheme="minorBidi"/>
          <w:sz w:val="22"/>
          <w:szCs w:val="22"/>
          <w:lang w:eastAsia="en-GB"/>
        </w:rPr>
        <w:tab/>
      </w:r>
      <w:r w:rsidRPr="0086761A">
        <w:rPr>
          <w:rFonts w:cs="Arial"/>
        </w:rPr>
        <w:t>Minimum requirement</w:t>
      </w:r>
      <w:r>
        <w:t>s for Local Area BS (Category A and B)</w:t>
      </w:r>
      <w:r>
        <w:tab/>
      </w:r>
      <w:r>
        <w:fldChar w:fldCharType="begin"/>
      </w:r>
      <w:r>
        <w:instrText xml:space="preserve"> PAGEREF _Toc124163238 \h </w:instrText>
      </w:r>
      <w:r>
        <w:fldChar w:fldCharType="separate"/>
      </w:r>
      <w:r>
        <w:t>165</w:t>
      </w:r>
      <w:r>
        <w:fldChar w:fldCharType="end"/>
      </w:r>
    </w:p>
    <w:p w14:paraId="58E1A15C" w14:textId="20C4A451" w:rsidR="00F761FB" w:rsidRDefault="00F761FB">
      <w:pPr>
        <w:pStyle w:val="TOC5"/>
        <w:rPr>
          <w:rFonts w:asciiTheme="minorHAnsi" w:eastAsiaTheme="minorEastAsia" w:hAnsiTheme="minorHAnsi" w:cstheme="minorBidi"/>
          <w:sz w:val="22"/>
          <w:szCs w:val="22"/>
          <w:lang w:eastAsia="en-GB"/>
        </w:rPr>
      </w:pPr>
      <w:r>
        <w:t>9.7.5.4.5</w:t>
      </w:r>
      <w:r>
        <w:rPr>
          <w:rFonts w:asciiTheme="minorHAnsi" w:eastAsiaTheme="minorEastAsia" w:hAnsiTheme="minorHAnsi" w:cstheme="minorBidi"/>
          <w:sz w:val="22"/>
          <w:szCs w:val="22"/>
          <w:lang w:eastAsia="en-GB"/>
        </w:rPr>
        <w:tab/>
      </w:r>
      <w:r w:rsidRPr="0086761A">
        <w:rPr>
          <w:rFonts w:cs="Arial"/>
        </w:rPr>
        <w:t>Minimum requirement</w:t>
      </w:r>
      <w:r>
        <w:t>s for Medium Range BS (Category A and B)</w:t>
      </w:r>
      <w:r>
        <w:tab/>
      </w:r>
      <w:r>
        <w:fldChar w:fldCharType="begin"/>
      </w:r>
      <w:r>
        <w:instrText xml:space="preserve"> PAGEREF _Toc124163239 \h </w:instrText>
      </w:r>
      <w:r>
        <w:fldChar w:fldCharType="separate"/>
      </w:r>
      <w:r>
        <w:t>166</w:t>
      </w:r>
      <w:r>
        <w:fldChar w:fldCharType="end"/>
      </w:r>
    </w:p>
    <w:p w14:paraId="62F839CF" w14:textId="27F2DE6F" w:rsidR="00F761FB" w:rsidRDefault="00F761FB">
      <w:pPr>
        <w:pStyle w:val="TOC5"/>
        <w:rPr>
          <w:rFonts w:asciiTheme="minorHAnsi" w:eastAsiaTheme="minorEastAsia" w:hAnsiTheme="minorHAnsi" w:cstheme="minorBidi"/>
          <w:sz w:val="22"/>
          <w:szCs w:val="22"/>
          <w:lang w:eastAsia="en-GB"/>
        </w:rPr>
      </w:pPr>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_Toc124163240 \h </w:instrText>
      </w:r>
      <w:r>
        <w:fldChar w:fldCharType="separate"/>
      </w:r>
      <w:r>
        <w:t>169</w:t>
      </w:r>
      <w:r>
        <w:fldChar w:fldCharType="end"/>
      </w:r>
    </w:p>
    <w:p w14:paraId="67CEAFE9" w14:textId="7B7158A5" w:rsidR="00F761FB" w:rsidRDefault="00F761FB">
      <w:pPr>
        <w:pStyle w:val="TOC6"/>
        <w:rPr>
          <w:rFonts w:asciiTheme="minorHAnsi" w:eastAsiaTheme="minorEastAsia" w:hAnsiTheme="minorHAnsi" w:cstheme="minorBidi"/>
          <w:sz w:val="22"/>
          <w:szCs w:val="22"/>
          <w:lang w:eastAsia="en-GB"/>
        </w:rPr>
      </w:pPr>
      <w:r>
        <w:t>9.7.5.4.6.1 Additional operating band unwanted emission limits for E-UTRA bands</w:t>
      </w:r>
      <w:r>
        <w:tab/>
      </w:r>
      <w:r>
        <w:fldChar w:fldCharType="begin"/>
      </w:r>
      <w:r>
        <w:instrText xml:space="preserve"> PAGEREF _Toc124163241 \h </w:instrText>
      </w:r>
      <w:r>
        <w:fldChar w:fldCharType="separate"/>
      </w:r>
      <w:r>
        <w:t>169</w:t>
      </w:r>
      <w:r>
        <w:fldChar w:fldCharType="end"/>
      </w:r>
    </w:p>
    <w:p w14:paraId="7F3F6531" w14:textId="338291EF" w:rsidR="00F761FB" w:rsidRDefault="00F761FB">
      <w:pPr>
        <w:pStyle w:val="TOC6"/>
        <w:rPr>
          <w:rFonts w:asciiTheme="minorHAnsi" w:eastAsiaTheme="minorEastAsia" w:hAnsiTheme="minorHAnsi" w:cstheme="minorBidi"/>
          <w:sz w:val="22"/>
          <w:szCs w:val="22"/>
          <w:lang w:eastAsia="en-GB"/>
        </w:rPr>
      </w:pPr>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_Toc124163242 \h </w:instrText>
      </w:r>
      <w:r>
        <w:fldChar w:fldCharType="separate"/>
      </w:r>
      <w:r>
        <w:t>170</w:t>
      </w:r>
      <w:r>
        <w:fldChar w:fldCharType="end"/>
      </w:r>
    </w:p>
    <w:p w14:paraId="3E1A0A0D" w14:textId="21097F5F" w:rsidR="00F761FB" w:rsidRDefault="00F761FB">
      <w:pPr>
        <w:pStyle w:val="TOC6"/>
        <w:rPr>
          <w:rFonts w:asciiTheme="minorHAnsi" w:eastAsiaTheme="minorEastAsia" w:hAnsiTheme="minorHAnsi" w:cstheme="minorBidi"/>
          <w:sz w:val="22"/>
          <w:szCs w:val="22"/>
          <w:lang w:eastAsia="en-GB"/>
        </w:rPr>
      </w:pPr>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_Toc124163243 \h </w:instrText>
      </w:r>
      <w:r>
        <w:fldChar w:fldCharType="separate"/>
      </w:r>
      <w:r>
        <w:t>170</w:t>
      </w:r>
      <w:r>
        <w:fldChar w:fldCharType="end"/>
      </w:r>
    </w:p>
    <w:p w14:paraId="08007B4E" w14:textId="60A74DA1" w:rsidR="00F761FB" w:rsidRDefault="00F761FB">
      <w:pPr>
        <w:pStyle w:val="TOC6"/>
        <w:rPr>
          <w:rFonts w:asciiTheme="minorHAnsi" w:eastAsiaTheme="minorEastAsia" w:hAnsiTheme="minorHAnsi" w:cstheme="minorBidi"/>
          <w:sz w:val="22"/>
          <w:szCs w:val="22"/>
          <w:lang w:eastAsia="en-GB"/>
        </w:rPr>
      </w:pPr>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_Toc124163244 \h </w:instrText>
      </w:r>
      <w:r>
        <w:fldChar w:fldCharType="separate"/>
      </w:r>
      <w:r>
        <w:t>171</w:t>
      </w:r>
      <w:r>
        <w:fldChar w:fldCharType="end"/>
      </w:r>
    </w:p>
    <w:p w14:paraId="15870600" w14:textId="55C7CC55" w:rsidR="00F761FB" w:rsidRDefault="00F761FB">
      <w:pPr>
        <w:pStyle w:val="TOC6"/>
        <w:rPr>
          <w:rFonts w:asciiTheme="minorHAnsi" w:eastAsiaTheme="minorEastAsia" w:hAnsiTheme="minorHAnsi" w:cstheme="minorBidi"/>
          <w:sz w:val="22"/>
          <w:szCs w:val="22"/>
          <w:lang w:eastAsia="en-GB"/>
        </w:rPr>
      </w:pPr>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_Toc124163245 \h </w:instrText>
      </w:r>
      <w:r>
        <w:fldChar w:fldCharType="separate"/>
      </w:r>
      <w:r>
        <w:t>171</w:t>
      </w:r>
      <w:r>
        <w:fldChar w:fldCharType="end"/>
      </w:r>
    </w:p>
    <w:p w14:paraId="77FDFD59" w14:textId="3F55BAE0" w:rsidR="00F761FB" w:rsidRDefault="00F761FB">
      <w:pPr>
        <w:pStyle w:val="TOC6"/>
        <w:rPr>
          <w:rFonts w:asciiTheme="minorHAnsi" w:eastAsiaTheme="minorEastAsia" w:hAnsiTheme="minorHAnsi" w:cstheme="minorBidi"/>
          <w:sz w:val="22"/>
          <w:szCs w:val="22"/>
          <w:lang w:eastAsia="en-GB"/>
        </w:rPr>
      </w:pPr>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_Toc124163246 \h </w:instrText>
      </w:r>
      <w:r>
        <w:fldChar w:fldCharType="separate"/>
      </w:r>
      <w:r>
        <w:t>172</w:t>
      </w:r>
      <w:r>
        <w:fldChar w:fldCharType="end"/>
      </w:r>
    </w:p>
    <w:p w14:paraId="65ED26E2" w14:textId="3A7B9C1C" w:rsidR="00F761FB" w:rsidRDefault="00F761FB">
      <w:pPr>
        <w:pStyle w:val="TOC6"/>
        <w:rPr>
          <w:rFonts w:asciiTheme="minorHAnsi" w:eastAsiaTheme="minorEastAsia" w:hAnsiTheme="minorHAnsi" w:cstheme="minorBidi"/>
          <w:sz w:val="22"/>
          <w:szCs w:val="22"/>
          <w:lang w:eastAsia="en-GB"/>
        </w:rPr>
      </w:pPr>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_Toc124163247 \h </w:instrText>
      </w:r>
      <w:r>
        <w:fldChar w:fldCharType="separate"/>
      </w:r>
      <w:r>
        <w:t>173</w:t>
      </w:r>
      <w:r>
        <w:fldChar w:fldCharType="end"/>
      </w:r>
    </w:p>
    <w:p w14:paraId="55F98723" w14:textId="294C8D69" w:rsidR="00F761FB" w:rsidRDefault="00F761FB">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_Toc124163248 \h </w:instrText>
      </w:r>
      <w:r>
        <w:fldChar w:fldCharType="separate"/>
      </w:r>
      <w:r>
        <w:t>173</w:t>
      </w:r>
      <w:r>
        <w:fldChar w:fldCharType="end"/>
      </w:r>
    </w:p>
    <w:p w14:paraId="60C23E27" w14:textId="1A231BB2" w:rsidR="00F761FB" w:rsidRDefault="00F761FB">
      <w:pPr>
        <w:pStyle w:val="TOC4"/>
        <w:rPr>
          <w:rFonts w:asciiTheme="minorHAnsi" w:eastAsiaTheme="minorEastAsia" w:hAnsiTheme="minorHAnsi" w:cstheme="minorBidi"/>
          <w:sz w:val="22"/>
          <w:szCs w:val="22"/>
          <w:lang w:eastAsia="en-GB"/>
        </w:rPr>
      </w:pPr>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_Toc124163249 \h </w:instrText>
      </w:r>
      <w:r>
        <w:fldChar w:fldCharType="separate"/>
      </w:r>
      <w:r>
        <w:t>173</w:t>
      </w:r>
      <w:r>
        <w:fldChar w:fldCharType="end"/>
      </w:r>
    </w:p>
    <w:p w14:paraId="16D7425A" w14:textId="5D4A095F" w:rsidR="00F761FB" w:rsidRDefault="00F761FB">
      <w:pPr>
        <w:pStyle w:val="TOC4"/>
        <w:rPr>
          <w:rFonts w:asciiTheme="minorHAnsi" w:eastAsiaTheme="minorEastAsia" w:hAnsiTheme="minorHAnsi" w:cstheme="minorBidi"/>
          <w:sz w:val="22"/>
          <w:szCs w:val="22"/>
          <w:lang w:eastAsia="en-GB"/>
        </w:rPr>
      </w:pPr>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_Toc124163250 \h </w:instrText>
      </w:r>
      <w:r>
        <w:fldChar w:fldCharType="separate"/>
      </w:r>
      <w:r>
        <w:t>174</w:t>
      </w:r>
      <w:r>
        <w:fldChar w:fldCharType="end"/>
      </w:r>
    </w:p>
    <w:p w14:paraId="5B19248D" w14:textId="7D0BDDD3" w:rsidR="00F761FB" w:rsidRDefault="00F761FB">
      <w:pPr>
        <w:pStyle w:val="TOC5"/>
        <w:rPr>
          <w:rFonts w:asciiTheme="minorHAnsi" w:eastAsiaTheme="minorEastAsia" w:hAnsiTheme="minorHAnsi" w:cstheme="minorBidi"/>
          <w:sz w:val="22"/>
          <w:szCs w:val="22"/>
          <w:lang w:eastAsia="en-GB"/>
        </w:rPr>
      </w:pPr>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_Toc124163251 \h </w:instrText>
      </w:r>
      <w:r>
        <w:fldChar w:fldCharType="separate"/>
      </w:r>
      <w:r>
        <w:t>174</w:t>
      </w:r>
      <w:r>
        <w:fldChar w:fldCharType="end"/>
      </w:r>
    </w:p>
    <w:p w14:paraId="6E9C155A" w14:textId="38C572CC" w:rsidR="00F761FB" w:rsidRDefault="00F761FB">
      <w:pPr>
        <w:pStyle w:val="TOC6"/>
        <w:rPr>
          <w:rFonts w:asciiTheme="minorHAnsi" w:eastAsiaTheme="minorEastAsia" w:hAnsiTheme="minorHAnsi" w:cstheme="minorBidi"/>
          <w:sz w:val="22"/>
          <w:szCs w:val="22"/>
          <w:lang w:eastAsia="en-GB"/>
        </w:rPr>
      </w:pPr>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_Toc124163252 \h </w:instrText>
      </w:r>
      <w:r>
        <w:fldChar w:fldCharType="separate"/>
      </w:r>
      <w:r>
        <w:t>174</w:t>
      </w:r>
      <w:r>
        <w:fldChar w:fldCharType="end"/>
      </w:r>
    </w:p>
    <w:p w14:paraId="74EC1F9E" w14:textId="53F00B9A" w:rsidR="00F761FB" w:rsidRDefault="00F761FB">
      <w:pPr>
        <w:pStyle w:val="TOC6"/>
        <w:rPr>
          <w:rFonts w:asciiTheme="minorHAnsi" w:eastAsiaTheme="minorEastAsia" w:hAnsiTheme="minorHAnsi" w:cstheme="minorBidi"/>
          <w:sz w:val="22"/>
          <w:szCs w:val="22"/>
          <w:lang w:eastAsia="en-GB"/>
        </w:rPr>
      </w:pPr>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_Toc124163253 \h </w:instrText>
      </w:r>
      <w:r>
        <w:fldChar w:fldCharType="separate"/>
      </w:r>
      <w:r>
        <w:t>174</w:t>
      </w:r>
      <w:r>
        <w:fldChar w:fldCharType="end"/>
      </w:r>
    </w:p>
    <w:p w14:paraId="2185EF67" w14:textId="7D861256" w:rsidR="00F761FB" w:rsidRDefault="00F761FB">
      <w:pPr>
        <w:pStyle w:val="TOC6"/>
        <w:rPr>
          <w:rFonts w:asciiTheme="minorHAnsi" w:eastAsiaTheme="minorEastAsia" w:hAnsiTheme="minorHAnsi" w:cstheme="minorBidi"/>
          <w:sz w:val="22"/>
          <w:szCs w:val="22"/>
          <w:lang w:eastAsia="en-GB"/>
        </w:rPr>
      </w:pPr>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_Toc124163254 \h </w:instrText>
      </w:r>
      <w:r>
        <w:fldChar w:fldCharType="separate"/>
      </w:r>
      <w:r>
        <w:t>174</w:t>
      </w:r>
      <w:r>
        <w:fldChar w:fldCharType="end"/>
      </w:r>
    </w:p>
    <w:p w14:paraId="2A3E17C3" w14:textId="08F4E967" w:rsidR="00F761FB" w:rsidRDefault="00F761FB">
      <w:pPr>
        <w:pStyle w:val="TOC5"/>
        <w:rPr>
          <w:rFonts w:asciiTheme="minorHAnsi" w:eastAsiaTheme="minorEastAsia" w:hAnsiTheme="minorHAnsi" w:cstheme="minorBidi"/>
          <w:sz w:val="22"/>
          <w:szCs w:val="22"/>
          <w:lang w:eastAsia="en-GB"/>
        </w:rPr>
      </w:pPr>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_Toc124163255 \h </w:instrText>
      </w:r>
      <w:r>
        <w:fldChar w:fldCharType="separate"/>
      </w:r>
      <w:r>
        <w:t>174</w:t>
      </w:r>
      <w:r>
        <w:fldChar w:fldCharType="end"/>
      </w:r>
    </w:p>
    <w:p w14:paraId="2B226969" w14:textId="6CBF006B" w:rsidR="00F761FB" w:rsidRDefault="00F761FB">
      <w:pPr>
        <w:pStyle w:val="TOC5"/>
        <w:rPr>
          <w:rFonts w:asciiTheme="minorHAnsi" w:eastAsiaTheme="minorEastAsia" w:hAnsiTheme="minorHAnsi" w:cstheme="minorBidi"/>
          <w:sz w:val="22"/>
          <w:szCs w:val="22"/>
          <w:lang w:eastAsia="en-GB"/>
        </w:rPr>
      </w:pPr>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_Toc124163256 \h </w:instrText>
      </w:r>
      <w:r>
        <w:fldChar w:fldCharType="separate"/>
      </w:r>
      <w:r>
        <w:t>175</w:t>
      </w:r>
      <w:r>
        <w:fldChar w:fldCharType="end"/>
      </w:r>
    </w:p>
    <w:p w14:paraId="6232A541" w14:textId="2D638D8F" w:rsidR="00F761FB" w:rsidRDefault="00F761FB">
      <w:pPr>
        <w:pStyle w:val="TOC5"/>
        <w:rPr>
          <w:rFonts w:asciiTheme="minorHAnsi" w:eastAsiaTheme="minorEastAsia" w:hAnsiTheme="minorHAnsi" w:cstheme="minorBidi"/>
          <w:sz w:val="22"/>
          <w:szCs w:val="22"/>
          <w:lang w:eastAsia="en-GB"/>
        </w:rPr>
      </w:pPr>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_Toc124163257 \h </w:instrText>
      </w:r>
      <w:r>
        <w:fldChar w:fldCharType="separate"/>
      </w:r>
      <w:r>
        <w:t>175</w:t>
      </w:r>
      <w:r>
        <w:fldChar w:fldCharType="end"/>
      </w:r>
    </w:p>
    <w:p w14:paraId="4BFA8CB9" w14:textId="70C3C0C2" w:rsidR="00F761FB" w:rsidRDefault="00F761FB">
      <w:pPr>
        <w:pStyle w:val="TOC4"/>
        <w:rPr>
          <w:rFonts w:asciiTheme="minorHAnsi" w:eastAsiaTheme="minorEastAsia" w:hAnsiTheme="minorHAnsi" w:cstheme="minorBidi"/>
          <w:sz w:val="22"/>
          <w:szCs w:val="22"/>
          <w:lang w:eastAsia="en-GB"/>
        </w:rPr>
      </w:pPr>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_Toc124163258 \h </w:instrText>
      </w:r>
      <w:r>
        <w:fldChar w:fldCharType="separate"/>
      </w:r>
      <w:r>
        <w:t>175</w:t>
      </w:r>
      <w:r>
        <w:fldChar w:fldCharType="end"/>
      </w:r>
    </w:p>
    <w:p w14:paraId="65F57470" w14:textId="603148C9" w:rsidR="00F761FB" w:rsidRDefault="00F761FB">
      <w:pPr>
        <w:pStyle w:val="TOC5"/>
        <w:rPr>
          <w:rFonts w:asciiTheme="minorHAnsi" w:eastAsiaTheme="minorEastAsia" w:hAnsiTheme="minorHAnsi" w:cstheme="minorBidi"/>
          <w:sz w:val="22"/>
          <w:szCs w:val="22"/>
          <w:lang w:eastAsia="en-GB"/>
        </w:rPr>
      </w:pPr>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_Toc124163259 \h </w:instrText>
      </w:r>
      <w:r>
        <w:fldChar w:fldCharType="separate"/>
      </w:r>
      <w:r>
        <w:t>175</w:t>
      </w:r>
      <w:r>
        <w:fldChar w:fldCharType="end"/>
      </w:r>
    </w:p>
    <w:p w14:paraId="1480E7B9" w14:textId="010F6A13" w:rsidR="00F761FB" w:rsidRDefault="00F761FB">
      <w:pPr>
        <w:pStyle w:val="TOC6"/>
        <w:rPr>
          <w:rFonts w:asciiTheme="minorHAnsi" w:eastAsiaTheme="minorEastAsia" w:hAnsiTheme="minorHAnsi" w:cstheme="minorBidi"/>
          <w:sz w:val="22"/>
          <w:szCs w:val="22"/>
          <w:lang w:eastAsia="en-GB"/>
        </w:rPr>
      </w:pPr>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_Toc124163260 \h </w:instrText>
      </w:r>
      <w:r>
        <w:fldChar w:fldCharType="separate"/>
      </w:r>
      <w:r>
        <w:t>175</w:t>
      </w:r>
      <w:r>
        <w:fldChar w:fldCharType="end"/>
      </w:r>
    </w:p>
    <w:p w14:paraId="3046616D" w14:textId="62420FCE" w:rsidR="00F761FB" w:rsidRDefault="00F761FB">
      <w:pPr>
        <w:pStyle w:val="TOC6"/>
        <w:rPr>
          <w:rFonts w:asciiTheme="minorHAnsi" w:eastAsiaTheme="minorEastAsia" w:hAnsiTheme="minorHAnsi" w:cstheme="minorBidi"/>
          <w:sz w:val="22"/>
          <w:szCs w:val="22"/>
          <w:lang w:eastAsia="en-GB"/>
        </w:rPr>
      </w:pPr>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_Toc124163261 \h </w:instrText>
      </w:r>
      <w:r>
        <w:fldChar w:fldCharType="separate"/>
      </w:r>
      <w:r>
        <w:t>175</w:t>
      </w:r>
      <w:r>
        <w:fldChar w:fldCharType="end"/>
      </w:r>
    </w:p>
    <w:p w14:paraId="17145570" w14:textId="0DA792F1" w:rsidR="00F761FB" w:rsidRDefault="00F761FB">
      <w:pPr>
        <w:pStyle w:val="TOC5"/>
        <w:rPr>
          <w:rFonts w:asciiTheme="minorHAnsi" w:eastAsiaTheme="minorEastAsia" w:hAnsiTheme="minorHAnsi" w:cstheme="minorBidi"/>
          <w:sz w:val="22"/>
          <w:szCs w:val="22"/>
          <w:lang w:eastAsia="en-GB"/>
        </w:rPr>
      </w:pPr>
      <w:r>
        <w:t>9.7.6.3.2</w:t>
      </w:r>
      <w:r>
        <w:rPr>
          <w:rFonts w:asciiTheme="minorHAnsi" w:eastAsiaTheme="minorEastAsia" w:hAnsiTheme="minorHAnsi" w:cstheme="minorBidi"/>
          <w:sz w:val="22"/>
          <w:szCs w:val="22"/>
          <w:lang w:eastAsia="en-GB"/>
        </w:rPr>
        <w:tab/>
      </w:r>
      <w:r>
        <w:t>Protection of the BS receiver</w:t>
      </w:r>
      <w:r w:rsidRPr="0086761A">
        <w:rPr>
          <w:rFonts w:cs="v3.8.0"/>
        </w:rPr>
        <w:t xml:space="preserve"> of own or different BS</w:t>
      </w:r>
      <w:r>
        <w:tab/>
      </w:r>
      <w:r>
        <w:fldChar w:fldCharType="begin"/>
      </w:r>
      <w:r>
        <w:instrText xml:space="preserve"> PAGEREF _Toc124163262 \h </w:instrText>
      </w:r>
      <w:r>
        <w:fldChar w:fldCharType="separate"/>
      </w:r>
      <w:r>
        <w:t>176</w:t>
      </w:r>
      <w:r>
        <w:fldChar w:fldCharType="end"/>
      </w:r>
    </w:p>
    <w:p w14:paraId="021E5E11" w14:textId="2B464680" w:rsidR="00F761FB" w:rsidRDefault="00F761FB">
      <w:pPr>
        <w:pStyle w:val="TOC5"/>
        <w:rPr>
          <w:rFonts w:asciiTheme="minorHAnsi" w:eastAsiaTheme="minorEastAsia" w:hAnsiTheme="minorHAnsi" w:cstheme="minorBidi"/>
          <w:sz w:val="22"/>
          <w:szCs w:val="22"/>
          <w:lang w:eastAsia="en-GB"/>
        </w:rPr>
      </w:pPr>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_Toc124163263 \h </w:instrText>
      </w:r>
      <w:r>
        <w:fldChar w:fldCharType="separate"/>
      </w:r>
      <w:r>
        <w:t>177</w:t>
      </w:r>
      <w:r>
        <w:fldChar w:fldCharType="end"/>
      </w:r>
    </w:p>
    <w:p w14:paraId="620B6460" w14:textId="05956B34" w:rsidR="00F761FB" w:rsidRDefault="00F761FB">
      <w:pPr>
        <w:pStyle w:val="TOC5"/>
        <w:rPr>
          <w:rFonts w:asciiTheme="minorHAnsi" w:eastAsiaTheme="minorEastAsia" w:hAnsiTheme="minorHAnsi" w:cstheme="minorBidi"/>
          <w:sz w:val="22"/>
          <w:szCs w:val="22"/>
          <w:lang w:eastAsia="en-GB"/>
        </w:rPr>
      </w:pPr>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_Toc124163264 \h </w:instrText>
      </w:r>
      <w:r>
        <w:fldChar w:fldCharType="separate"/>
      </w:r>
      <w:r>
        <w:t>184</w:t>
      </w:r>
      <w:r>
        <w:fldChar w:fldCharType="end"/>
      </w:r>
    </w:p>
    <w:p w14:paraId="6A16AB8A" w14:textId="7E9AC1B4" w:rsidR="00F761FB" w:rsidRDefault="00F761FB">
      <w:pPr>
        <w:pStyle w:val="TOC6"/>
        <w:rPr>
          <w:rFonts w:asciiTheme="minorHAnsi" w:eastAsiaTheme="minorEastAsia" w:hAnsiTheme="minorHAnsi" w:cstheme="minorBidi"/>
          <w:sz w:val="22"/>
          <w:szCs w:val="22"/>
          <w:lang w:eastAsia="en-GB"/>
        </w:rPr>
      </w:pPr>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_Toc124163265 \h </w:instrText>
      </w:r>
      <w:r>
        <w:fldChar w:fldCharType="separate"/>
      </w:r>
      <w:r>
        <w:t>184</w:t>
      </w:r>
      <w:r>
        <w:fldChar w:fldCharType="end"/>
      </w:r>
    </w:p>
    <w:p w14:paraId="02BFB6DC" w14:textId="2F12057D" w:rsidR="00F761FB" w:rsidRDefault="00F761FB">
      <w:pPr>
        <w:pStyle w:val="TOC6"/>
        <w:rPr>
          <w:rFonts w:asciiTheme="minorHAnsi" w:eastAsiaTheme="minorEastAsia" w:hAnsiTheme="minorHAnsi" w:cstheme="minorBidi"/>
          <w:sz w:val="22"/>
          <w:szCs w:val="22"/>
          <w:lang w:eastAsia="en-GB"/>
        </w:rPr>
      </w:pPr>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_Toc124163266 \h </w:instrText>
      </w:r>
      <w:r>
        <w:fldChar w:fldCharType="separate"/>
      </w:r>
      <w:r>
        <w:t>185</w:t>
      </w:r>
      <w:r>
        <w:fldChar w:fldCharType="end"/>
      </w:r>
    </w:p>
    <w:p w14:paraId="0FD6D4B7" w14:textId="5D512C6E" w:rsidR="00F761FB" w:rsidRDefault="00F761FB">
      <w:pPr>
        <w:pStyle w:val="TOC4"/>
        <w:rPr>
          <w:rFonts w:asciiTheme="minorHAnsi" w:eastAsiaTheme="minorEastAsia" w:hAnsiTheme="minorHAnsi" w:cstheme="minorBidi"/>
          <w:sz w:val="22"/>
          <w:szCs w:val="22"/>
          <w:lang w:eastAsia="en-GB"/>
        </w:rPr>
      </w:pPr>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_Toc124163267 \h </w:instrText>
      </w:r>
      <w:r>
        <w:fldChar w:fldCharType="separate"/>
      </w:r>
      <w:r>
        <w:t>191</w:t>
      </w:r>
      <w:r>
        <w:fldChar w:fldCharType="end"/>
      </w:r>
    </w:p>
    <w:p w14:paraId="3FAB2C33" w14:textId="1A9A075B" w:rsidR="00F761FB" w:rsidRDefault="00F761FB">
      <w:pPr>
        <w:pStyle w:val="TOC5"/>
        <w:rPr>
          <w:rFonts w:asciiTheme="minorHAnsi" w:eastAsiaTheme="minorEastAsia" w:hAnsiTheme="minorHAnsi" w:cstheme="minorBidi"/>
          <w:sz w:val="22"/>
          <w:szCs w:val="22"/>
          <w:lang w:eastAsia="en-GB"/>
        </w:rPr>
      </w:pPr>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_Toc124163268 \h </w:instrText>
      </w:r>
      <w:r>
        <w:fldChar w:fldCharType="separate"/>
      </w:r>
      <w:r>
        <w:t>191</w:t>
      </w:r>
      <w:r>
        <w:fldChar w:fldCharType="end"/>
      </w:r>
    </w:p>
    <w:p w14:paraId="24CB8874" w14:textId="190C66FB" w:rsidR="00F761FB" w:rsidRDefault="00F761FB">
      <w:pPr>
        <w:pStyle w:val="TOC6"/>
        <w:rPr>
          <w:rFonts w:asciiTheme="minorHAnsi" w:eastAsiaTheme="minorEastAsia" w:hAnsiTheme="minorHAnsi" w:cstheme="minorBidi"/>
          <w:sz w:val="22"/>
          <w:szCs w:val="22"/>
          <w:lang w:eastAsia="en-GB"/>
        </w:rPr>
      </w:pPr>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_Toc124163269 \h </w:instrText>
      </w:r>
      <w:r>
        <w:fldChar w:fldCharType="separate"/>
      </w:r>
      <w:r>
        <w:t>191</w:t>
      </w:r>
      <w:r>
        <w:fldChar w:fldCharType="end"/>
      </w:r>
    </w:p>
    <w:p w14:paraId="2F3EA182" w14:textId="1F3DE22F" w:rsidR="00F761FB" w:rsidRDefault="00F761FB">
      <w:pPr>
        <w:pStyle w:val="TOC6"/>
        <w:rPr>
          <w:rFonts w:asciiTheme="minorHAnsi" w:eastAsiaTheme="minorEastAsia" w:hAnsiTheme="minorHAnsi" w:cstheme="minorBidi"/>
          <w:sz w:val="22"/>
          <w:szCs w:val="22"/>
          <w:lang w:eastAsia="en-GB"/>
        </w:rPr>
      </w:pPr>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_Toc124163270 \h </w:instrText>
      </w:r>
      <w:r>
        <w:fldChar w:fldCharType="separate"/>
      </w:r>
      <w:r>
        <w:t>192</w:t>
      </w:r>
      <w:r>
        <w:fldChar w:fldCharType="end"/>
      </w:r>
    </w:p>
    <w:p w14:paraId="10C6CA20" w14:textId="4E34FB99" w:rsidR="00F761FB" w:rsidRDefault="00F761FB">
      <w:pPr>
        <w:pStyle w:val="TOC5"/>
        <w:rPr>
          <w:rFonts w:asciiTheme="minorHAnsi" w:eastAsiaTheme="minorEastAsia" w:hAnsiTheme="minorHAnsi" w:cstheme="minorBidi"/>
          <w:sz w:val="22"/>
          <w:szCs w:val="22"/>
          <w:lang w:eastAsia="en-GB"/>
        </w:rPr>
      </w:pPr>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_Toc124163271 \h </w:instrText>
      </w:r>
      <w:r>
        <w:fldChar w:fldCharType="separate"/>
      </w:r>
      <w:r>
        <w:t>192</w:t>
      </w:r>
      <w:r>
        <w:fldChar w:fldCharType="end"/>
      </w:r>
    </w:p>
    <w:p w14:paraId="3544F58F" w14:textId="310911A0" w:rsidR="00F761FB" w:rsidRDefault="00F761FB">
      <w:pPr>
        <w:pStyle w:val="TOC5"/>
        <w:rPr>
          <w:rFonts w:asciiTheme="minorHAnsi" w:eastAsiaTheme="minorEastAsia" w:hAnsiTheme="minorHAnsi" w:cstheme="minorBidi"/>
          <w:sz w:val="22"/>
          <w:szCs w:val="22"/>
          <w:lang w:eastAsia="en-GB"/>
        </w:rPr>
      </w:pPr>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_Toc124163272 \h </w:instrText>
      </w:r>
      <w:r>
        <w:fldChar w:fldCharType="separate"/>
      </w:r>
      <w:r>
        <w:t>192</w:t>
      </w:r>
      <w:r>
        <w:fldChar w:fldCharType="end"/>
      </w:r>
    </w:p>
    <w:p w14:paraId="318D30D0" w14:textId="483B1287" w:rsidR="00F761FB" w:rsidRDefault="00F761FB">
      <w:pPr>
        <w:pStyle w:val="TOC6"/>
        <w:rPr>
          <w:rFonts w:asciiTheme="minorHAnsi" w:eastAsiaTheme="minorEastAsia" w:hAnsiTheme="minorHAnsi" w:cstheme="minorBidi"/>
          <w:sz w:val="22"/>
          <w:szCs w:val="22"/>
          <w:lang w:eastAsia="en-GB"/>
        </w:rPr>
      </w:pPr>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_Toc124163273 \h </w:instrText>
      </w:r>
      <w:r>
        <w:fldChar w:fldCharType="separate"/>
      </w:r>
      <w:r>
        <w:t>192</w:t>
      </w:r>
      <w:r>
        <w:fldChar w:fldCharType="end"/>
      </w:r>
    </w:p>
    <w:p w14:paraId="10966871" w14:textId="4BAE14DE" w:rsidR="00F761FB" w:rsidRDefault="00F761FB">
      <w:pPr>
        <w:pStyle w:val="TOC6"/>
        <w:rPr>
          <w:rFonts w:asciiTheme="minorHAnsi" w:eastAsiaTheme="minorEastAsia" w:hAnsiTheme="minorHAnsi" w:cstheme="minorBidi"/>
          <w:sz w:val="22"/>
          <w:szCs w:val="22"/>
          <w:lang w:eastAsia="en-GB"/>
        </w:rPr>
      </w:pPr>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_Toc124163274 \h </w:instrText>
      </w:r>
      <w:r>
        <w:fldChar w:fldCharType="separate"/>
      </w:r>
      <w:r>
        <w:t>192</w:t>
      </w:r>
      <w:r>
        <w:fldChar w:fldCharType="end"/>
      </w:r>
    </w:p>
    <w:p w14:paraId="75317876" w14:textId="5653B5D9" w:rsidR="00F761FB" w:rsidRDefault="00F761FB">
      <w:pPr>
        <w:pStyle w:val="TOC5"/>
        <w:rPr>
          <w:rFonts w:asciiTheme="minorHAnsi" w:eastAsiaTheme="minorEastAsia" w:hAnsiTheme="minorHAnsi" w:cstheme="minorBidi"/>
          <w:sz w:val="22"/>
          <w:szCs w:val="22"/>
          <w:lang w:eastAsia="en-GB"/>
        </w:rPr>
      </w:pPr>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_Toc124163275 \h </w:instrText>
      </w:r>
      <w:r>
        <w:fldChar w:fldCharType="separate"/>
      </w:r>
      <w:r>
        <w:t>203</w:t>
      </w:r>
      <w:r>
        <w:fldChar w:fldCharType="end"/>
      </w:r>
    </w:p>
    <w:p w14:paraId="05E736AA" w14:textId="325983FA" w:rsidR="00F761FB" w:rsidRDefault="00F761FB">
      <w:pPr>
        <w:pStyle w:val="TOC6"/>
        <w:rPr>
          <w:rFonts w:asciiTheme="minorHAnsi" w:eastAsiaTheme="minorEastAsia" w:hAnsiTheme="minorHAnsi" w:cstheme="minorBidi"/>
          <w:sz w:val="22"/>
          <w:szCs w:val="22"/>
          <w:lang w:eastAsia="en-GB"/>
        </w:rPr>
      </w:pPr>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_Toc124163276 \h </w:instrText>
      </w:r>
      <w:r>
        <w:fldChar w:fldCharType="separate"/>
      </w:r>
      <w:r>
        <w:t>203</w:t>
      </w:r>
      <w:r>
        <w:fldChar w:fldCharType="end"/>
      </w:r>
    </w:p>
    <w:p w14:paraId="1228CB89" w14:textId="2CF219BD" w:rsidR="00F761FB" w:rsidRDefault="00F761FB">
      <w:pPr>
        <w:pStyle w:val="TOC6"/>
        <w:rPr>
          <w:rFonts w:asciiTheme="minorHAnsi" w:eastAsiaTheme="minorEastAsia" w:hAnsiTheme="minorHAnsi" w:cstheme="minorBidi"/>
          <w:sz w:val="22"/>
          <w:szCs w:val="22"/>
          <w:lang w:eastAsia="en-GB"/>
        </w:rPr>
      </w:pPr>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_Toc124163277 \h </w:instrText>
      </w:r>
      <w:r>
        <w:fldChar w:fldCharType="separate"/>
      </w:r>
      <w:r>
        <w:t>203</w:t>
      </w:r>
      <w:r>
        <w:fldChar w:fldCharType="end"/>
      </w:r>
    </w:p>
    <w:p w14:paraId="42150DF4" w14:textId="2CD6F243" w:rsidR="00F761FB" w:rsidRDefault="00F761F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_Toc124163278 \h </w:instrText>
      </w:r>
      <w:r>
        <w:fldChar w:fldCharType="separate"/>
      </w:r>
      <w:r>
        <w:t>210</w:t>
      </w:r>
      <w:r>
        <w:fldChar w:fldCharType="end"/>
      </w:r>
    </w:p>
    <w:p w14:paraId="3CC5128C" w14:textId="28616763" w:rsidR="00F761FB" w:rsidRDefault="00F761F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_Toc124163279 \h </w:instrText>
      </w:r>
      <w:r>
        <w:fldChar w:fldCharType="separate"/>
      </w:r>
      <w:r>
        <w:t>210</w:t>
      </w:r>
      <w:r>
        <w:fldChar w:fldCharType="end"/>
      </w:r>
    </w:p>
    <w:p w14:paraId="6F655495" w14:textId="26F3F59A" w:rsidR="00F761FB" w:rsidRDefault="00F761F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_Toc124163280 \h </w:instrText>
      </w:r>
      <w:r>
        <w:fldChar w:fldCharType="separate"/>
      </w:r>
      <w:r>
        <w:t>210</w:t>
      </w:r>
      <w:r>
        <w:fldChar w:fldCharType="end"/>
      </w:r>
    </w:p>
    <w:p w14:paraId="1D6ABC29" w14:textId="23B7B3B6" w:rsidR="00F761FB" w:rsidRDefault="00F761FB">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_Toc124163281 \h </w:instrText>
      </w:r>
      <w:r>
        <w:fldChar w:fldCharType="separate"/>
      </w:r>
      <w:r>
        <w:t>210</w:t>
      </w:r>
      <w:r>
        <w:fldChar w:fldCharType="end"/>
      </w:r>
    </w:p>
    <w:p w14:paraId="22C13741" w14:textId="4C73FC34" w:rsidR="00F761FB" w:rsidRDefault="00F761FB">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_Toc124163282 \h </w:instrText>
      </w:r>
      <w:r>
        <w:fldChar w:fldCharType="separate"/>
      </w:r>
      <w:r>
        <w:t>211</w:t>
      </w:r>
      <w:r>
        <w:fldChar w:fldCharType="end"/>
      </w:r>
    </w:p>
    <w:p w14:paraId="69718197" w14:textId="65528193" w:rsidR="00F761FB" w:rsidRDefault="00F761FB">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_Toc124163283 \h </w:instrText>
      </w:r>
      <w:r>
        <w:fldChar w:fldCharType="separate"/>
      </w:r>
      <w:r>
        <w:t>212</w:t>
      </w:r>
      <w:r>
        <w:fldChar w:fldCharType="end"/>
      </w:r>
    </w:p>
    <w:p w14:paraId="42857AE9" w14:textId="1A8EC2E7" w:rsidR="00F761FB" w:rsidRDefault="00F761FB">
      <w:pPr>
        <w:pStyle w:val="TOC4"/>
        <w:rPr>
          <w:rFonts w:asciiTheme="minorHAnsi" w:eastAsiaTheme="minorEastAsia" w:hAnsiTheme="minorHAnsi" w:cstheme="minorBidi"/>
          <w:sz w:val="22"/>
          <w:szCs w:val="22"/>
          <w:lang w:eastAsia="en-GB"/>
        </w:rPr>
      </w:pPr>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_Toc124163284 \h </w:instrText>
      </w:r>
      <w:r>
        <w:fldChar w:fldCharType="separate"/>
      </w:r>
      <w:r>
        <w:t>212</w:t>
      </w:r>
      <w:r>
        <w:fldChar w:fldCharType="end"/>
      </w:r>
    </w:p>
    <w:p w14:paraId="15C91C8E" w14:textId="3CD4E9C5" w:rsidR="00F761FB" w:rsidRDefault="00F761FB">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_Toc124163285 \h </w:instrText>
      </w:r>
      <w:r>
        <w:fldChar w:fldCharType="separate"/>
      </w:r>
      <w:r>
        <w:t>212</w:t>
      </w:r>
      <w:r>
        <w:fldChar w:fldCharType="end"/>
      </w:r>
    </w:p>
    <w:p w14:paraId="5F593A3E" w14:textId="46379757" w:rsidR="00F761FB" w:rsidRDefault="00F761FB">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_Toc124163286 \h </w:instrText>
      </w:r>
      <w:r>
        <w:fldChar w:fldCharType="separate"/>
      </w:r>
      <w:r>
        <w:t>212</w:t>
      </w:r>
      <w:r>
        <w:fldChar w:fldCharType="end"/>
      </w:r>
    </w:p>
    <w:p w14:paraId="7D1C4160" w14:textId="6BDDE966" w:rsidR="00F761FB" w:rsidRDefault="00F761FB">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_Toc124163287 \h </w:instrText>
      </w:r>
      <w:r>
        <w:fldChar w:fldCharType="separate"/>
      </w:r>
      <w:r>
        <w:t>213</w:t>
      </w:r>
      <w:r>
        <w:fldChar w:fldCharType="end"/>
      </w:r>
    </w:p>
    <w:p w14:paraId="4004EC72" w14:textId="38B1AA99" w:rsidR="00F761FB" w:rsidRDefault="00F761FB">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_Toc124163288 \h </w:instrText>
      </w:r>
      <w:r>
        <w:fldChar w:fldCharType="separate"/>
      </w:r>
      <w:r>
        <w:t>213</w:t>
      </w:r>
      <w:r>
        <w:fldChar w:fldCharType="end"/>
      </w:r>
    </w:p>
    <w:p w14:paraId="17EFB2E6" w14:textId="4A018BCA" w:rsidR="00F761FB" w:rsidRDefault="00F761FB">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_Toc124163289 \h </w:instrText>
      </w:r>
      <w:r>
        <w:fldChar w:fldCharType="separate"/>
      </w:r>
      <w:r>
        <w:t>214</w:t>
      </w:r>
      <w:r>
        <w:fldChar w:fldCharType="end"/>
      </w:r>
    </w:p>
    <w:p w14:paraId="61AEE118" w14:textId="00E12138" w:rsidR="00F761FB" w:rsidRDefault="00F761FB">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_Toc124163290 \h </w:instrText>
      </w:r>
      <w:r>
        <w:fldChar w:fldCharType="separate"/>
      </w:r>
      <w:r>
        <w:t>214</w:t>
      </w:r>
      <w:r>
        <w:fldChar w:fldCharType="end"/>
      </w:r>
    </w:p>
    <w:p w14:paraId="0CFE30C3" w14:textId="267EA513" w:rsidR="00F761FB" w:rsidRDefault="00F761FB">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_Toc124163291 \h </w:instrText>
      </w:r>
      <w:r>
        <w:fldChar w:fldCharType="separate"/>
      </w:r>
      <w:r>
        <w:t>214</w:t>
      </w:r>
      <w:r>
        <w:fldChar w:fldCharType="end"/>
      </w:r>
    </w:p>
    <w:p w14:paraId="0EA1508E" w14:textId="00D4C4EA" w:rsidR="00F761FB" w:rsidRDefault="00F761FB">
      <w:pPr>
        <w:pStyle w:val="TOC2"/>
        <w:rPr>
          <w:rFonts w:asciiTheme="minorHAnsi" w:eastAsiaTheme="minorEastAsia" w:hAnsiTheme="minorHAnsi" w:cstheme="minorBidi"/>
          <w:sz w:val="22"/>
          <w:szCs w:val="22"/>
          <w:lang w:eastAsia="en-GB"/>
        </w:rPr>
      </w:pPr>
      <w:r w:rsidRPr="0086761A">
        <w:rPr>
          <w:lang w:val="sv-FI" w:eastAsia="zh-CN"/>
        </w:rPr>
        <w:t>10.2</w:t>
      </w:r>
      <w:r>
        <w:rPr>
          <w:rFonts w:asciiTheme="minorHAnsi" w:eastAsiaTheme="minorEastAsia" w:hAnsiTheme="minorHAnsi" w:cstheme="minorBidi"/>
          <w:sz w:val="22"/>
          <w:szCs w:val="22"/>
          <w:lang w:eastAsia="en-GB"/>
        </w:rPr>
        <w:tab/>
      </w:r>
      <w:r w:rsidRPr="0086761A">
        <w:rPr>
          <w:lang w:val="sv-FI" w:eastAsia="zh-CN"/>
        </w:rPr>
        <w:t>OTA sensitivity</w:t>
      </w:r>
      <w:r>
        <w:tab/>
      </w:r>
      <w:r>
        <w:fldChar w:fldCharType="begin"/>
      </w:r>
      <w:r>
        <w:instrText xml:space="preserve"> PAGEREF _Toc124163292 \h </w:instrText>
      </w:r>
      <w:r>
        <w:fldChar w:fldCharType="separate"/>
      </w:r>
      <w:r>
        <w:t>215</w:t>
      </w:r>
      <w:r>
        <w:fldChar w:fldCharType="end"/>
      </w:r>
    </w:p>
    <w:p w14:paraId="5D9C1566" w14:textId="1892F22F" w:rsidR="00F761FB" w:rsidRDefault="00F761F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_Toc124163293 \h </w:instrText>
      </w:r>
      <w:r>
        <w:fldChar w:fldCharType="separate"/>
      </w:r>
      <w:r>
        <w:t>215</w:t>
      </w:r>
      <w:r>
        <w:fldChar w:fldCharType="end"/>
      </w:r>
    </w:p>
    <w:p w14:paraId="47EDE4A3" w14:textId="46524A89" w:rsidR="00F761FB" w:rsidRDefault="00F761FB">
      <w:pPr>
        <w:pStyle w:val="TOC3"/>
        <w:rPr>
          <w:rFonts w:asciiTheme="minorHAnsi" w:eastAsiaTheme="minorEastAsia" w:hAnsiTheme="minorHAnsi" w:cstheme="minorBidi"/>
          <w:sz w:val="22"/>
          <w:szCs w:val="22"/>
          <w:lang w:eastAsia="en-GB"/>
        </w:rPr>
      </w:pPr>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_Toc124163294 \h </w:instrText>
      </w:r>
      <w:r>
        <w:fldChar w:fldCharType="separate"/>
      </w:r>
      <w:r>
        <w:t>215</w:t>
      </w:r>
      <w:r>
        <w:fldChar w:fldCharType="end"/>
      </w:r>
    </w:p>
    <w:p w14:paraId="0C69215A" w14:textId="3B2A3714" w:rsidR="00F761FB" w:rsidRDefault="00F761FB">
      <w:pPr>
        <w:pStyle w:val="TOC3"/>
        <w:rPr>
          <w:rFonts w:asciiTheme="minorHAnsi" w:eastAsiaTheme="minorEastAsia" w:hAnsiTheme="minorHAnsi" w:cstheme="minorBidi"/>
          <w:sz w:val="22"/>
          <w:szCs w:val="22"/>
          <w:lang w:eastAsia="en-GB"/>
        </w:rPr>
      </w:pPr>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_Toc124163295 \h </w:instrText>
      </w:r>
      <w:r>
        <w:fldChar w:fldCharType="separate"/>
      </w:r>
      <w:r>
        <w:t>215</w:t>
      </w:r>
      <w:r>
        <w:fldChar w:fldCharType="end"/>
      </w:r>
    </w:p>
    <w:p w14:paraId="38312EE5" w14:textId="1B1EF39F" w:rsidR="00F761FB" w:rsidRDefault="00F761FB">
      <w:pPr>
        <w:pStyle w:val="TOC3"/>
        <w:rPr>
          <w:rFonts w:asciiTheme="minorHAnsi" w:eastAsiaTheme="minorEastAsia" w:hAnsiTheme="minorHAnsi" w:cstheme="minorBidi"/>
          <w:sz w:val="22"/>
          <w:szCs w:val="22"/>
          <w:lang w:eastAsia="en-GB"/>
        </w:rPr>
      </w:pPr>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_Toc124163296 \h </w:instrText>
      </w:r>
      <w:r>
        <w:fldChar w:fldCharType="separate"/>
      </w:r>
      <w:r>
        <w:t>216</w:t>
      </w:r>
      <w:r>
        <w:fldChar w:fldCharType="end"/>
      </w:r>
    </w:p>
    <w:p w14:paraId="51E0DFAE" w14:textId="36A1D778" w:rsidR="00F761FB" w:rsidRDefault="00F761F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_Toc124163297 \h </w:instrText>
      </w:r>
      <w:r>
        <w:fldChar w:fldCharType="separate"/>
      </w:r>
      <w:r>
        <w:t>216</w:t>
      </w:r>
      <w:r>
        <w:fldChar w:fldCharType="end"/>
      </w:r>
    </w:p>
    <w:p w14:paraId="3AF203E8" w14:textId="2908747E" w:rsidR="00F761FB" w:rsidRDefault="00F761F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_Toc124163298 \h </w:instrText>
      </w:r>
      <w:r>
        <w:fldChar w:fldCharType="separate"/>
      </w:r>
      <w:r>
        <w:t>216</w:t>
      </w:r>
      <w:r>
        <w:fldChar w:fldCharType="end"/>
      </w:r>
    </w:p>
    <w:p w14:paraId="718CB21F" w14:textId="247F45DF" w:rsidR="00F761FB" w:rsidRDefault="00F761F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_Toc124163299 \h </w:instrText>
      </w:r>
      <w:r>
        <w:fldChar w:fldCharType="separate"/>
      </w:r>
      <w:r>
        <w:t>216</w:t>
      </w:r>
      <w:r>
        <w:fldChar w:fldCharType="end"/>
      </w:r>
    </w:p>
    <w:p w14:paraId="3D9A3D1B" w14:textId="6E9E8EA7" w:rsidR="00F761FB" w:rsidRDefault="00F761F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_Toc124163300 \h </w:instrText>
      </w:r>
      <w:r>
        <w:fldChar w:fldCharType="separate"/>
      </w:r>
      <w:r>
        <w:t>217</w:t>
      </w:r>
      <w:r>
        <w:fldChar w:fldCharType="end"/>
      </w:r>
    </w:p>
    <w:p w14:paraId="612719BC" w14:textId="516C5DCB" w:rsidR="00F761FB" w:rsidRDefault="00F761FB">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_Toc124163301 \h </w:instrText>
      </w:r>
      <w:r>
        <w:fldChar w:fldCharType="separate"/>
      </w:r>
      <w:r>
        <w:t>217</w:t>
      </w:r>
      <w:r>
        <w:fldChar w:fldCharType="end"/>
      </w:r>
    </w:p>
    <w:p w14:paraId="341334D6" w14:textId="40C7E878" w:rsidR="00F761FB" w:rsidRDefault="00F761F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_Toc124163302 \h </w:instrText>
      </w:r>
      <w:r>
        <w:fldChar w:fldCharType="separate"/>
      </w:r>
      <w:r>
        <w:t>218</w:t>
      </w:r>
      <w:r>
        <w:fldChar w:fldCharType="end"/>
      </w:r>
    </w:p>
    <w:p w14:paraId="5FDED307" w14:textId="0BDEC00E" w:rsidR="00F761FB" w:rsidRDefault="00F761FB">
      <w:pPr>
        <w:pStyle w:val="TOC4"/>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_Toc124163303 \h </w:instrText>
      </w:r>
      <w:r>
        <w:fldChar w:fldCharType="separate"/>
      </w:r>
      <w:r>
        <w:t>218</w:t>
      </w:r>
      <w:r>
        <w:fldChar w:fldCharType="end"/>
      </w:r>
    </w:p>
    <w:p w14:paraId="025292DB" w14:textId="7E6740F5" w:rsidR="00F761FB" w:rsidRDefault="00F761FB">
      <w:pPr>
        <w:pStyle w:val="TOC4"/>
        <w:rPr>
          <w:rFonts w:asciiTheme="minorHAnsi" w:eastAsiaTheme="minorEastAsia" w:hAnsiTheme="minorHAnsi" w:cstheme="minorBidi"/>
          <w:sz w:val="22"/>
          <w:szCs w:val="22"/>
          <w:lang w:eastAsia="en-GB"/>
        </w:rPr>
      </w:pPr>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_Toc124163304 \h </w:instrText>
      </w:r>
      <w:r>
        <w:fldChar w:fldCharType="separate"/>
      </w:r>
      <w:r>
        <w:t>218</w:t>
      </w:r>
      <w:r>
        <w:fldChar w:fldCharType="end"/>
      </w:r>
    </w:p>
    <w:p w14:paraId="34D890D5" w14:textId="116E1C57" w:rsidR="00F761FB" w:rsidRDefault="00F761FB">
      <w:pPr>
        <w:pStyle w:val="TOC4"/>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_Toc124163305 \h </w:instrText>
      </w:r>
      <w:r>
        <w:fldChar w:fldCharType="separate"/>
      </w:r>
      <w:r>
        <w:t>218</w:t>
      </w:r>
      <w:r>
        <w:fldChar w:fldCharType="end"/>
      </w:r>
    </w:p>
    <w:p w14:paraId="73391AD6" w14:textId="48E428E7" w:rsidR="00F761FB" w:rsidRDefault="00F761FB">
      <w:pPr>
        <w:pStyle w:val="TOC4"/>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_Toc124163306 \h </w:instrText>
      </w:r>
      <w:r>
        <w:fldChar w:fldCharType="separate"/>
      </w:r>
      <w:r>
        <w:t>219</w:t>
      </w:r>
      <w:r>
        <w:fldChar w:fldCharType="end"/>
      </w:r>
    </w:p>
    <w:p w14:paraId="70C78451" w14:textId="5B7D68E1" w:rsidR="00F761FB" w:rsidRDefault="00F761F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_Toc124163307 \h </w:instrText>
      </w:r>
      <w:r>
        <w:fldChar w:fldCharType="separate"/>
      </w:r>
      <w:r>
        <w:t>221</w:t>
      </w:r>
      <w:r>
        <w:fldChar w:fldCharType="end"/>
      </w:r>
    </w:p>
    <w:p w14:paraId="312C0BF1" w14:textId="1A929DFC" w:rsidR="00F761FB" w:rsidRDefault="00F761F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_Toc124163308 \h </w:instrText>
      </w:r>
      <w:r>
        <w:fldChar w:fldCharType="separate"/>
      </w:r>
      <w:r>
        <w:t>221</w:t>
      </w:r>
      <w:r>
        <w:fldChar w:fldCharType="end"/>
      </w:r>
    </w:p>
    <w:p w14:paraId="01D2E16A" w14:textId="6D2B3185" w:rsidR="00F761FB" w:rsidRDefault="00F761F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_Toc124163309 \h </w:instrText>
      </w:r>
      <w:r>
        <w:fldChar w:fldCharType="separate"/>
      </w:r>
      <w:r>
        <w:t>222</w:t>
      </w:r>
      <w:r>
        <w:fldChar w:fldCharType="end"/>
      </w:r>
    </w:p>
    <w:p w14:paraId="121E5037" w14:textId="487015BA" w:rsidR="00F761FB" w:rsidRDefault="00F761FB">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_Toc124163310 \h </w:instrText>
      </w:r>
      <w:r>
        <w:fldChar w:fldCharType="separate"/>
      </w:r>
      <w:r>
        <w:t>222</w:t>
      </w:r>
      <w:r>
        <w:fldChar w:fldCharType="end"/>
      </w:r>
    </w:p>
    <w:p w14:paraId="2FF80402" w14:textId="211FD743" w:rsidR="00F761FB" w:rsidRDefault="00F761FB">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_Toc124163311 \h </w:instrText>
      </w:r>
      <w:r>
        <w:fldChar w:fldCharType="separate"/>
      </w:r>
      <w:r>
        <w:t>223</w:t>
      </w:r>
      <w:r>
        <w:fldChar w:fldCharType="end"/>
      </w:r>
    </w:p>
    <w:p w14:paraId="58BE89C8" w14:textId="7BE55CD8" w:rsidR="00F761FB" w:rsidRDefault="00F761FB">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_Toc124163312 \h </w:instrText>
      </w:r>
      <w:r>
        <w:fldChar w:fldCharType="separate"/>
      </w:r>
      <w:r>
        <w:t>224</w:t>
      </w:r>
      <w:r>
        <w:fldChar w:fldCharType="end"/>
      </w:r>
    </w:p>
    <w:p w14:paraId="20B89B52" w14:textId="6BD6AF0A" w:rsidR="00F761FB" w:rsidRDefault="00F761F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_Toc124163313 \h </w:instrText>
      </w:r>
      <w:r>
        <w:fldChar w:fldCharType="separate"/>
      </w:r>
      <w:r>
        <w:t>225</w:t>
      </w:r>
      <w:r>
        <w:fldChar w:fldCharType="end"/>
      </w:r>
    </w:p>
    <w:p w14:paraId="652B4E36" w14:textId="6CF4E5C0" w:rsidR="00F761FB" w:rsidRDefault="00F761FB">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_Toc124163314 \h </w:instrText>
      </w:r>
      <w:r>
        <w:fldChar w:fldCharType="separate"/>
      </w:r>
      <w:r>
        <w:t>225</w:t>
      </w:r>
      <w:r>
        <w:fldChar w:fldCharType="end"/>
      </w:r>
    </w:p>
    <w:p w14:paraId="49645B03" w14:textId="7DF32E46" w:rsidR="00F761FB" w:rsidRDefault="00F761FB">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_Toc124163315 \h </w:instrText>
      </w:r>
      <w:r>
        <w:fldChar w:fldCharType="separate"/>
      </w:r>
      <w:r>
        <w:t>225</w:t>
      </w:r>
      <w:r>
        <w:fldChar w:fldCharType="end"/>
      </w:r>
    </w:p>
    <w:p w14:paraId="2A04636C" w14:textId="1D486BD3" w:rsidR="00F761FB" w:rsidRDefault="00F761F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_Toc124163316 \h </w:instrText>
      </w:r>
      <w:r>
        <w:fldChar w:fldCharType="separate"/>
      </w:r>
      <w:r>
        <w:t>225</w:t>
      </w:r>
      <w:r>
        <w:fldChar w:fldCharType="end"/>
      </w:r>
    </w:p>
    <w:p w14:paraId="0566FE34" w14:textId="65D1EDB8" w:rsidR="00F761FB" w:rsidRDefault="00F761F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_Toc124163317 \h </w:instrText>
      </w:r>
      <w:r>
        <w:fldChar w:fldCharType="separate"/>
      </w:r>
      <w:r>
        <w:t>226</w:t>
      </w:r>
      <w:r>
        <w:fldChar w:fldCharType="end"/>
      </w:r>
    </w:p>
    <w:p w14:paraId="5B32CDCE" w14:textId="5D37455C" w:rsidR="00F761FB" w:rsidRDefault="00F761FB">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_Toc124163318 \h </w:instrText>
      </w:r>
      <w:r>
        <w:fldChar w:fldCharType="separate"/>
      </w:r>
      <w:r>
        <w:t>226</w:t>
      </w:r>
      <w:r>
        <w:fldChar w:fldCharType="end"/>
      </w:r>
    </w:p>
    <w:p w14:paraId="470E4B86" w14:textId="0FB672D5" w:rsidR="00F761FB" w:rsidRDefault="00F761FB">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_Toc124163319 \h </w:instrText>
      </w:r>
      <w:r>
        <w:fldChar w:fldCharType="separate"/>
      </w:r>
      <w:r>
        <w:t>226</w:t>
      </w:r>
      <w:r>
        <w:fldChar w:fldCharType="end"/>
      </w:r>
    </w:p>
    <w:p w14:paraId="0A743EE8" w14:textId="5A01CA82" w:rsidR="00F761FB" w:rsidRDefault="00F761F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_Toc124163320 \h </w:instrText>
      </w:r>
      <w:r>
        <w:fldChar w:fldCharType="separate"/>
      </w:r>
      <w:r>
        <w:t>228</w:t>
      </w:r>
      <w:r>
        <w:fldChar w:fldCharType="end"/>
      </w:r>
    </w:p>
    <w:p w14:paraId="289DFAFD" w14:textId="36A56688" w:rsidR="00F761FB" w:rsidRDefault="00F761F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_Toc124163321 \h </w:instrText>
      </w:r>
      <w:r>
        <w:fldChar w:fldCharType="separate"/>
      </w:r>
      <w:r>
        <w:t>228</w:t>
      </w:r>
      <w:r>
        <w:fldChar w:fldCharType="end"/>
      </w:r>
    </w:p>
    <w:p w14:paraId="4FB271EF" w14:textId="7B8878BE" w:rsidR="00F761FB" w:rsidRDefault="00F761F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_Toc124163322 \h </w:instrText>
      </w:r>
      <w:r>
        <w:fldChar w:fldCharType="separate"/>
      </w:r>
      <w:r>
        <w:t>229</w:t>
      </w:r>
      <w:r>
        <w:fldChar w:fldCharType="end"/>
      </w:r>
    </w:p>
    <w:p w14:paraId="0BC9B63E" w14:textId="5C403419" w:rsidR="00F761FB" w:rsidRDefault="00F761FB">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_Toc124163323 \h </w:instrText>
      </w:r>
      <w:r>
        <w:fldChar w:fldCharType="separate"/>
      </w:r>
      <w:r>
        <w:t>229</w:t>
      </w:r>
      <w:r>
        <w:fldChar w:fldCharType="end"/>
      </w:r>
    </w:p>
    <w:p w14:paraId="546128E3" w14:textId="62AAC493" w:rsidR="00F761FB" w:rsidRDefault="00F761FB">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_Toc124163324 \h </w:instrText>
      </w:r>
      <w:r>
        <w:fldChar w:fldCharType="separate"/>
      </w:r>
      <w:r>
        <w:t>229</w:t>
      </w:r>
      <w:r>
        <w:fldChar w:fldCharType="end"/>
      </w:r>
    </w:p>
    <w:p w14:paraId="2E6A676E" w14:textId="702A2B8B" w:rsidR="00F761FB" w:rsidRDefault="00F761FB">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_Toc124163325 \h </w:instrText>
      </w:r>
      <w:r>
        <w:fldChar w:fldCharType="separate"/>
      </w:r>
      <w:r>
        <w:t>234</w:t>
      </w:r>
      <w:r>
        <w:fldChar w:fldCharType="end"/>
      </w:r>
    </w:p>
    <w:p w14:paraId="430EAE11" w14:textId="00CE952B" w:rsidR="00F761FB" w:rsidRDefault="00F761FB">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_Toc124163326 \h </w:instrText>
      </w:r>
      <w:r>
        <w:fldChar w:fldCharType="separate"/>
      </w:r>
      <w:r>
        <w:t>234</w:t>
      </w:r>
      <w:r>
        <w:fldChar w:fldCharType="end"/>
      </w:r>
    </w:p>
    <w:p w14:paraId="2538AA7A" w14:textId="43990B5A" w:rsidR="00F761FB" w:rsidRDefault="00F761FB">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_Toc124163327 \h </w:instrText>
      </w:r>
      <w:r>
        <w:fldChar w:fldCharType="separate"/>
      </w:r>
      <w:r>
        <w:t>235</w:t>
      </w:r>
      <w:r>
        <w:fldChar w:fldCharType="end"/>
      </w:r>
    </w:p>
    <w:p w14:paraId="09F0DE2B" w14:textId="69C528C9" w:rsidR="00F761FB" w:rsidRDefault="00F761FB">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_Toc124163328 \h </w:instrText>
      </w:r>
      <w:r>
        <w:fldChar w:fldCharType="separate"/>
      </w:r>
      <w:r>
        <w:t>240</w:t>
      </w:r>
      <w:r>
        <w:fldChar w:fldCharType="end"/>
      </w:r>
    </w:p>
    <w:p w14:paraId="7887D4E9" w14:textId="30719405" w:rsidR="00F761FB" w:rsidRDefault="00F761FB">
      <w:pPr>
        <w:pStyle w:val="TOC4"/>
        <w:rPr>
          <w:rFonts w:asciiTheme="minorHAnsi" w:eastAsiaTheme="minorEastAsia" w:hAnsiTheme="minorHAnsi" w:cstheme="minorBidi"/>
          <w:sz w:val="22"/>
          <w:szCs w:val="22"/>
          <w:lang w:eastAsia="en-GB"/>
        </w:rPr>
      </w:pPr>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_Toc124163329 \h </w:instrText>
      </w:r>
      <w:r>
        <w:fldChar w:fldCharType="separate"/>
      </w:r>
      <w:r>
        <w:t>240</w:t>
      </w:r>
      <w:r>
        <w:fldChar w:fldCharType="end"/>
      </w:r>
    </w:p>
    <w:p w14:paraId="0DFFDED1" w14:textId="02E340B1" w:rsidR="00F761FB" w:rsidRDefault="00F761FB">
      <w:pPr>
        <w:pStyle w:val="TOC4"/>
        <w:rPr>
          <w:rFonts w:asciiTheme="minorHAnsi" w:eastAsiaTheme="minorEastAsia" w:hAnsiTheme="minorHAnsi" w:cstheme="minorBidi"/>
          <w:sz w:val="22"/>
          <w:szCs w:val="22"/>
          <w:lang w:eastAsia="en-GB"/>
        </w:rPr>
      </w:pPr>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_Toc124163330 \h </w:instrText>
      </w:r>
      <w:r>
        <w:fldChar w:fldCharType="separate"/>
      </w:r>
      <w:r>
        <w:t>241</w:t>
      </w:r>
      <w:r>
        <w:fldChar w:fldCharType="end"/>
      </w:r>
    </w:p>
    <w:p w14:paraId="2C13A842" w14:textId="3950BD9B" w:rsidR="00F761FB" w:rsidRDefault="00F761F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_Toc124163331 \h </w:instrText>
      </w:r>
      <w:r>
        <w:fldChar w:fldCharType="separate"/>
      </w:r>
      <w:r>
        <w:t>246</w:t>
      </w:r>
      <w:r>
        <w:fldChar w:fldCharType="end"/>
      </w:r>
    </w:p>
    <w:p w14:paraId="092AA586" w14:textId="0A209350" w:rsidR="00F761FB" w:rsidRDefault="00F761F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_Toc124163332 \h </w:instrText>
      </w:r>
      <w:r>
        <w:fldChar w:fldCharType="separate"/>
      </w:r>
      <w:r>
        <w:t>246</w:t>
      </w:r>
      <w:r>
        <w:fldChar w:fldCharType="end"/>
      </w:r>
    </w:p>
    <w:p w14:paraId="441CCC56" w14:textId="7C637138" w:rsidR="00F761FB" w:rsidRDefault="00F761F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_Toc124163333 \h </w:instrText>
      </w:r>
      <w:r>
        <w:fldChar w:fldCharType="separate"/>
      </w:r>
      <w:r>
        <w:t>246</w:t>
      </w:r>
      <w:r>
        <w:fldChar w:fldCharType="end"/>
      </w:r>
    </w:p>
    <w:p w14:paraId="1FD7E419" w14:textId="56B65DC0" w:rsidR="00F761FB" w:rsidRDefault="00F761FB">
      <w:pPr>
        <w:pStyle w:val="TOC3"/>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_Toc124163334 \h </w:instrText>
      </w:r>
      <w:r>
        <w:fldChar w:fldCharType="separate"/>
      </w:r>
      <w:r>
        <w:t>246</w:t>
      </w:r>
      <w:r>
        <w:fldChar w:fldCharType="end"/>
      </w:r>
    </w:p>
    <w:p w14:paraId="3856594A" w14:textId="29E90773" w:rsidR="00F761FB" w:rsidRDefault="00F761F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_Toc124163335 \h </w:instrText>
      </w:r>
      <w:r>
        <w:fldChar w:fldCharType="separate"/>
      </w:r>
      <w:r>
        <w:t>246</w:t>
      </w:r>
      <w:r>
        <w:fldChar w:fldCharType="end"/>
      </w:r>
    </w:p>
    <w:p w14:paraId="63AC4D4A" w14:textId="46F6CA46" w:rsidR="00F761FB" w:rsidRDefault="00F761FB">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_Toc124163336 \h </w:instrText>
      </w:r>
      <w:r>
        <w:fldChar w:fldCharType="separate"/>
      </w:r>
      <w:r>
        <w:t>246</w:t>
      </w:r>
      <w:r>
        <w:fldChar w:fldCharType="end"/>
      </w:r>
    </w:p>
    <w:p w14:paraId="641DEED1" w14:textId="225140B8" w:rsidR="00F761FB" w:rsidRDefault="00F761FB">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_Toc124163337 \h </w:instrText>
      </w:r>
      <w:r>
        <w:fldChar w:fldCharType="separate"/>
      </w:r>
      <w:r>
        <w:t>247</w:t>
      </w:r>
      <w:r>
        <w:fldChar w:fldCharType="end"/>
      </w:r>
    </w:p>
    <w:p w14:paraId="6B5FA715" w14:textId="763F7A93" w:rsidR="00F761FB" w:rsidRDefault="00F761FB">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_Toc124163338 \h </w:instrText>
      </w:r>
      <w:r>
        <w:fldChar w:fldCharType="separate"/>
      </w:r>
      <w:r>
        <w:t>247</w:t>
      </w:r>
      <w:r>
        <w:fldChar w:fldCharType="end"/>
      </w:r>
    </w:p>
    <w:p w14:paraId="4F99C4B1" w14:textId="526C4C2A" w:rsidR="00F761FB" w:rsidRDefault="00F761FB">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_Toc124163339 \h </w:instrText>
      </w:r>
      <w:r>
        <w:fldChar w:fldCharType="separate"/>
      </w:r>
      <w:r>
        <w:t>247</w:t>
      </w:r>
      <w:r>
        <w:fldChar w:fldCharType="end"/>
      </w:r>
    </w:p>
    <w:p w14:paraId="591BA213" w14:textId="59B9C4DE" w:rsidR="00F761FB" w:rsidRDefault="00F761FB">
      <w:pPr>
        <w:pStyle w:val="TOC4"/>
        <w:rPr>
          <w:rFonts w:asciiTheme="minorHAnsi" w:eastAsiaTheme="minorEastAsia" w:hAnsiTheme="minorHAnsi" w:cstheme="minorBidi"/>
          <w:sz w:val="22"/>
          <w:szCs w:val="22"/>
          <w:lang w:eastAsia="en-GB"/>
        </w:rPr>
      </w:pPr>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_Toc124163340 \h </w:instrText>
      </w:r>
      <w:r>
        <w:fldChar w:fldCharType="separate"/>
      </w:r>
      <w:r>
        <w:t>247</w:t>
      </w:r>
      <w:r>
        <w:fldChar w:fldCharType="end"/>
      </w:r>
    </w:p>
    <w:p w14:paraId="1425A2B3" w14:textId="04C474C6" w:rsidR="00F761FB" w:rsidRDefault="00F761FB">
      <w:pPr>
        <w:pStyle w:val="TOC4"/>
        <w:rPr>
          <w:rFonts w:asciiTheme="minorHAnsi" w:eastAsiaTheme="minorEastAsia" w:hAnsiTheme="minorHAnsi" w:cstheme="minorBidi"/>
          <w:sz w:val="22"/>
          <w:szCs w:val="22"/>
          <w:lang w:eastAsia="en-GB"/>
        </w:rPr>
      </w:pPr>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_Toc124163341 \h </w:instrText>
      </w:r>
      <w:r>
        <w:fldChar w:fldCharType="separate"/>
      </w:r>
      <w:r>
        <w:t>249</w:t>
      </w:r>
      <w:r>
        <w:fldChar w:fldCharType="end"/>
      </w:r>
    </w:p>
    <w:p w14:paraId="02DF60CF" w14:textId="74F8AA4F" w:rsidR="00F761FB" w:rsidRDefault="00F761FB">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_Toc124163342 \h </w:instrText>
      </w:r>
      <w:r>
        <w:fldChar w:fldCharType="separate"/>
      </w:r>
      <w:r>
        <w:t>253</w:t>
      </w:r>
      <w:r>
        <w:fldChar w:fldCharType="end"/>
      </w:r>
    </w:p>
    <w:p w14:paraId="4E918604" w14:textId="490C4348" w:rsidR="00F761FB" w:rsidRDefault="00F761FB">
      <w:pPr>
        <w:pStyle w:val="TOC3"/>
        <w:rPr>
          <w:rFonts w:asciiTheme="minorHAnsi" w:eastAsiaTheme="minorEastAsia" w:hAnsiTheme="minorHAnsi" w:cstheme="minorBidi"/>
          <w:sz w:val="22"/>
          <w:szCs w:val="22"/>
          <w:lang w:eastAsia="en-GB"/>
        </w:rPr>
      </w:pPr>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_Toc124163343 \h </w:instrText>
      </w:r>
      <w:r>
        <w:fldChar w:fldCharType="separate"/>
      </w:r>
      <w:r>
        <w:t>254</w:t>
      </w:r>
      <w:r>
        <w:fldChar w:fldCharType="end"/>
      </w:r>
    </w:p>
    <w:p w14:paraId="3FCF36B9" w14:textId="59C4E10C" w:rsidR="00F761FB" w:rsidRDefault="00F761FB">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_Toc124163344 \h </w:instrText>
      </w:r>
      <w:r>
        <w:fldChar w:fldCharType="separate"/>
      </w:r>
      <w:r>
        <w:t>258</w:t>
      </w:r>
      <w:r>
        <w:fldChar w:fldCharType="end"/>
      </w:r>
    </w:p>
    <w:p w14:paraId="0B733DF0" w14:textId="6BA2FC39" w:rsidR="00F761FB" w:rsidRDefault="00F761FB">
      <w:pPr>
        <w:pStyle w:val="TOC3"/>
        <w:rPr>
          <w:rFonts w:asciiTheme="minorHAnsi" w:eastAsiaTheme="minorEastAsia" w:hAnsiTheme="minorHAnsi" w:cstheme="minorBidi"/>
          <w:sz w:val="22"/>
          <w:szCs w:val="22"/>
          <w:lang w:eastAsia="en-GB"/>
        </w:rPr>
      </w:pPr>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_Toc124163345 \h </w:instrText>
      </w:r>
      <w:r>
        <w:fldChar w:fldCharType="separate"/>
      </w:r>
      <w:r>
        <w:t>258</w:t>
      </w:r>
      <w:r>
        <w:fldChar w:fldCharType="end"/>
      </w:r>
    </w:p>
    <w:p w14:paraId="5F1BD4C9" w14:textId="33C563C5" w:rsidR="00F761FB" w:rsidRDefault="00F761FB">
      <w:pPr>
        <w:pStyle w:val="TOC3"/>
        <w:rPr>
          <w:rFonts w:asciiTheme="minorHAnsi" w:eastAsiaTheme="minorEastAsia" w:hAnsiTheme="minorHAnsi" w:cstheme="minorBidi"/>
          <w:sz w:val="22"/>
          <w:szCs w:val="22"/>
          <w:lang w:eastAsia="en-GB"/>
        </w:rPr>
      </w:pPr>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_Toc124163346 \h </w:instrText>
      </w:r>
      <w:r>
        <w:fldChar w:fldCharType="separate"/>
      </w:r>
      <w:r>
        <w:t>258</w:t>
      </w:r>
      <w:r>
        <w:fldChar w:fldCharType="end"/>
      </w:r>
    </w:p>
    <w:p w14:paraId="49BF107D" w14:textId="6B1D0C04" w:rsidR="00F761FB" w:rsidRDefault="00F761FB">
      <w:pPr>
        <w:pStyle w:val="TOC3"/>
        <w:rPr>
          <w:rFonts w:asciiTheme="minorHAnsi" w:eastAsiaTheme="minorEastAsia" w:hAnsiTheme="minorHAnsi" w:cstheme="minorBidi"/>
          <w:sz w:val="22"/>
          <w:szCs w:val="22"/>
          <w:lang w:eastAsia="en-GB"/>
        </w:rPr>
      </w:pPr>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_Toc124163347 \h </w:instrText>
      </w:r>
      <w:r>
        <w:fldChar w:fldCharType="separate"/>
      </w:r>
      <w:r>
        <w:t>259</w:t>
      </w:r>
      <w:r>
        <w:fldChar w:fldCharType="end"/>
      </w:r>
    </w:p>
    <w:p w14:paraId="41E873B6" w14:textId="3B4B57FE" w:rsidR="00F761FB" w:rsidRDefault="00F761FB">
      <w:pPr>
        <w:pStyle w:val="TOC3"/>
        <w:rPr>
          <w:rFonts w:asciiTheme="minorHAnsi" w:eastAsiaTheme="minorEastAsia" w:hAnsiTheme="minorHAnsi" w:cstheme="minorBidi"/>
          <w:sz w:val="22"/>
          <w:szCs w:val="22"/>
          <w:lang w:eastAsia="en-GB"/>
        </w:rPr>
      </w:pPr>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_Toc124163348 \h </w:instrText>
      </w:r>
      <w:r>
        <w:fldChar w:fldCharType="separate"/>
      </w:r>
      <w:r>
        <w:t>259</w:t>
      </w:r>
      <w:r>
        <w:fldChar w:fldCharType="end"/>
      </w:r>
    </w:p>
    <w:p w14:paraId="0DABE0F7" w14:textId="69067054" w:rsidR="00F761FB" w:rsidRDefault="00F761F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_Toc124163349 \h </w:instrText>
      </w:r>
      <w:r>
        <w:fldChar w:fldCharType="separate"/>
      </w:r>
      <w:r>
        <w:t>260</w:t>
      </w:r>
      <w:r>
        <w:fldChar w:fldCharType="end"/>
      </w:r>
    </w:p>
    <w:p w14:paraId="15E22106" w14:textId="04F89FBC" w:rsidR="00F761FB" w:rsidRDefault="00F761F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_Toc124163350 \h </w:instrText>
      </w:r>
      <w:r>
        <w:fldChar w:fldCharType="separate"/>
      </w:r>
      <w:r>
        <w:t>260</w:t>
      </w:r>
      <w:r>
        <w:fldChar w:fldCharType="end"/>
      </w:r>
    </w:p>
    <w:p w14:paraId="1F19ACFD" w14:textId="3679B93D" w:rsidR="00F761FB" w:rsidRDefault="00F761F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_Toc124163351 \h </w:instrText>
      </w:r>
      <w:r>
        <w:fldChar w:fldCharType="separate"/>
      </w:r>
      <w:r>
        <w:t>260</w:t>
      </w:r>
      <w:r>
        <w:fldChar w:fldCharType="end"/>
      </w:r>
    </w:p>
    <w:p w14:paraId="370E162A" w14:textId="1E71376D" w:rsidR="00F761FB" w:rsidRDefault="00F761FB">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_Toc124163352 \h </w:instrText>
      </w:r>
      <w:r>
        <w:fldChar w:fldCharType="separate"/>
      </w:r>
      <w:r>
        <w:t>260</w:t>
      </w:r>
      <w:r>
        <w:fldChar w:fldCharType="end"/>
      </w:r>
    </w:p>
    <w:p w14:paraId="32752233" w14:textId="2EAC9715" w:rsidR="00F761FB" w:rsidRDefault="00F761FB">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_Toc124163353 \h </w:instrText>
      </w:r>
      <w:r>
        <w:fldChar w:fldCharType="separate"/>
      </w:r>
      <w:r>
        <w:t>261</w:t>
      </w:r>
      <w:r>
        <w:fldChar w:fldCharType="end"/>
      </w:r>
    </w:p>
    <w:p w14:paraId="52ADC94E" w14:textId="374AC0E3" w:rsidR="00F761FB" w:rsidRDefault="00F761F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_Toc124163354 \h </w:instrText>
      </w:r>
      <w:r>
        <w:fldChar w:fldCharType="separate"/>
      </w:r>
      <w:r>
        <w:t>262</w:t>
      </w:r>
      <w:r>
        <w:fldChar w:fldCharType="end"/>
      </w:r>
    </w:p>
    <w:p w14:paraId="701099D0" w14:textId="05B67C10" w:rsidR="00F761FB" w:rsidRDefault="00F761F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_Toc124163355 \h </w:instrText>
      </w:r>
      <w:r>
        <w:fldChar w:fldCharType="separate"/>
      </w:r>
      <w:r>
        <w:t>262</w:t>
      </w:r>
      <w:r>
        <w:fldChar w:fldCharType="end"/>
      </w:r>
    </w:p>
    <w:p w14:paraId="47E9B0A8" w14:textId="4111D69C" w:rsidR="00F761FB" w:rsidRDefault="00F761F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_Toc124163356 \h </w:instrText>
      </w:r>
      <w:r>
        <w:fldChar w:fldCharType="separate"/>
      </w:r>
      <w:r>
        <w:t>262</w:t>
      </w:r>
      <w:r>
        <w:fldChar w:fldCharType="end"/>
      </w:r>
    </w:p>
    <w:p w14:paraId="6B2AECAD" w14:textId="3016B8E1" w:rsidR="00F761FB" w:rsidRDefault="00F761FB">
      <w:pPr>
        <w:pStyle w:val="TOC8"/>
        <w:rPr>
          <w:rFonts w:asciiTheme="minorHAnsi" w:eastAsiaTheme="minorEastAsia" w:hAnsiTheme="minorHAnsi" w:cstheme="minorBidi"/>
          <w:b w:val="0"/>
          <w:szCs w:val="22"/>
          <w:lang w:eastAsia="en-GB"/>
        </w:rPr>
      </w:pPr>
      <w:r>
        <w:t>Annex A (normative): Environmental requirements for the BS equipment</w:t>
      </w:r>
      <w:r>
        <w:tab/>
      </w:r>
      <w:r>
        <w:fldChar w:fldCharType="begin"/>
      </w:r>
      <w:r>
        <w:instrText xml:space="preserve"> PAGEREF _Toc124163357 \h </w:instrText>
      </w:r>
      <w:r>
        <w:fldChar w:fldCharType="separate"/>
      </w:r>
      <w:r>
        <w:t>263</w:t>
      </w:r>
      <w:r>
        <w:fldChar w:fldCharType="end"/>
      </w:r>
    </w:p>
    <w:p w14:paraId="68C6AC45" w14:textId="3536D7E4" w:rsidR="00F761FB" w:rsidRDefault="00F761FB">
      <w:pPr>
        <w:pStyle w:val="TOC8"/>
        <w:rPr>
          <w:rFonts w:asciiTheme="minorHAnsi" w:eastAsiaTheme="minorEastAsia" w:hAnsiTheme="minorHAnsi" w:cstheme="minorBidi"/>
          <w:b w:val="0"/>
          <w:szCs w:val="22"/>
          <w:lang w:eastAsia="en-GB"/>
        </w:rPr>
      </w:pPr>
      <w:r>
        <w:t>Annex B (Informative):  Calculation of EIRP based on fixed assumption of passive antenna gain</w:t>
      </w:r>
      <w:r>
        <w:tab/>
      </w:r>
      <w:r>
        <w:fldChar w:fldCharType="begin"/>
      </w:r>
      <w:r>
        <w:instrText xml:space="preserve"> PAGEREF _Toc124163358 \h </w:instrText>
      </w:r>
      <w:r>
        <w:fldChar w:fldCharType="separate"/>
      </w:r>
      <w:r>
        <w:t>263</w:t>
      </w:r>
      <w:r>
        <w:fldChar w:fldCharType="end"/>
      </w:r>
    </w:p>
    <w:p w14:paraId="28CBC3FC" w14:textId="0B91E494" w:rsidR="00F761FB" w:rsidRDefault="00F761FB">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_Toc124163359 \h </w:instrText>
      </w:r>
      <w:r>
        <w:fldChar w:fldCharType="separate"/>
      </w:r>
      <w:r>
        <w:t>263</w:t>
      </w:r>
      <w:r>
        <w:fldChar w:fldCharType="end"/>
      </w:r>
    </w:p>
    <w:p w14:paraId="2C2A6A1F" w14:textId="6B30CCC5" w:rsidR="00F761FB" w:rsidRDefault="00F761FB">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_Toc124163360 \h </w:instrText>
      </w:r>
      <w:r>
        <w:fldChar w:fldCharType="separate"/>
      </w:r>
      <w:r>
        <w:t>265</w:t>
      </w:r>
      <w:r>
        <w:fldChar w:fldCharType="end"/>
      </w:r>
    </w:p>
    <w:p w14:paraId="5F8F4AC3" w14:textId="7235FD5A" w:rsidR="00080512" w:rsidRPr="009202AA" w:rsidRDefault="00F761FB">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3F8F0543" w14:textId="77777777" w:rsidR="00F12EEF" w:rsidRPr="009202AA" w:rsidRDefault="00F12EEF">
      <w:r w:rsidRPr="009202AA">
        <w:t xml:space="preserve">This Technical </w:t>
      </w:r>
      <w:bookmarkStart w:id="29" w:name="spectype3"/>
      <w:r w:rsidRPr="009202AA">
        <w:t>Specification</w:t>
      </w:r>
      <w:bookmarkEnd w:id="29"/>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0" w:name="introduction"/>
      <w:bookmarkEnd w:id="30"/>
      <w:r w:rsidRPr="009202AA">
        <w:br w:type="page"/>
      </w:r>
      <w:bookmarkStart w:id="31" w:name="scope"/>
      <w:bookmarkStart w:id="32" w:name="_Toc21096389"/>
      <w:bookmarkStart w:id="33" w:name="_Toc29763356"/>
      <w:bookmarkStart w:id="34" w:name="_Toc36029827"/>
      <w:bookmarkStart w:id="35" w:name="_Toc37179727"/>
      <w:bookmarkStart w:id="36" w:name="_Toc45869427"/>
      <w:bookmarkStart w:id="37" w:name="_Toc52555226"/>
      <w:bookmarkStart w:id="38" w:name="_Toc61112682"/>
      <w:bookmarkStart w:id="39" w:name="_Toc67911566"/>
      <w:bookmarkStart w:id="40" w:name="_Toc74840386"/>
      <w:bookmarkStart w:id="41" w:name="_Toc76503521"/>
      <w:bookmarkStart w:id="42" w:name="_Toc83042073"/>
      <w:bookmarkStart w:id="43" w:name="_Toc89854247"/>
      <w:bookmarkStart w:id="44" w:name="_Toc98667020"/>
      <w:bookmarkStart w:id="45" w:name="_Toc105752303"/>
      <w:bookmarkStart w:id="46" w:name="_Toc123149921"/>
      <w:bookmarkStart w:id="47" w:name="_Toc124162883"/>
      <w:bookmarkEnd w:id="31"/>
      <w:r w:rsidR="004C4A70" w:rsidRPr="009202AA">
        <w:lastRenderedPageBreak/>
        <w:t>1</w:t>
      </w:r>
      <w:r w:rsidR="004C4A70" w:rsidRPr="009202AA">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48" w:name="_Toc21096390"/>
      <w:bookmarkStart w:id="49" w:name="_Toc29763357"/>
      <w:bookmarkStart w:id="50" w:name="_Toc36029828"/>
      <w:bookmarkStart w:id="51" w:name="_Toc37179728"/>
      <w:bookmarkStart w:id="5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3" w:name="_Toc52555227"/>
      <w:bookmarkStart w:id="54" w:name="_Toc61112683"/>
      <w:bookmarkStart w:id="55" w:name="_Toc67911567"/>
      <w:bookmarkStart w:id="56" w:name="_Toc74840387"/>
      <w:bookmarkStart w:id="57" w:name="_Toc76503522"/>
      <w:bookmarkStart w:id="58" w:name="_Toc83042074"/>
      <w:bookmarkStart w:id="59" w:name="_Toc89854248"/>
      <w:bookmarkStart w:id="60" w:name="_Toc98667021"/>
      <w:bookmarkStart w:id="61" w:name="_Toc105752304"/>
      <w:bookmarkStart w:id="62" w:name="_Toc123149922"/>
      <w:bookmarkStart w:id="63" w:name="_Toc124162884"/>
      <w:r w:rsidRPr="009202AA">
        <w:t>2</w:t>
      </w:r>
      <w:r w:rsidRPr="009202AA">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64" w:name="_Toc21096391"/>
      <w:bookmarkStart w:id="65" w:name="_Toc29763358"/>
      <w:bookmarkStart w:id="66" w:name="_Toc36029829"/>
      <w:bookmarkStart w:id="67" w:name="_Toc37179729"/>
      <w:bookmarkStart w:id="68" w:name="_Toc45869429"/>
      <w:bookmarkStart w:id="69" w:name="_Toc52555228"/>
      <w:bookmarkStart w:id="70" w:name="_Toc61112684"/>
      <w:bookmarkStart w:id="71" w:name="_Toc67911568"/>
      <w:bookmarkStart w:id="72" w:name="_Toc74840388"/>
      <w:bookmarkStart w:id="73" w:name="_Toc76503523"/>
      <w:bookmarkStart w:id="74" w:name="_Toc83042075"/>
      <w:bookmarkStart w:id="75" w:name="_Toc89854249"/>
      <w:bookmarkStart w:id="76" w:name="_Toc98667022"/>
      <w:bookmarkStart w:id="77" w:name="_Toc105752305"/>
      <w:bookmarkStart w:id="78" w:name="_Toc123149923"/>
      <w:bookmarkStart w:id="79" w:name="_Toc124162885"/>
      <w:r w:rsidRPr="009202AA">
        <w:lastRenderedPageBreak/>
        <w:t>3</w:t>
      </w:r>
      <w:r w:rsidRPr="009202AA">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92B0875" w14:textId="77777777" w:rsidR="004C4A70" w:rsidRPr="009202AA" w:rsidRDefault="004C4A70" w:rsidP="004C4A70">
      <w:pPr>
        <w:pStyle w:val="Heading2"/>
      </w:pPr>
      <w:bookmarkStart w:id="80" w:name="_Toc21096392"/>
      <w:bookmarkStart w:id="81" w:name="_Toc29763359"/>
      <w:bookmarkStart w:id="82" w:name="_Toc36029830"/>
      <w:bookmarkStart w:id="83" w:name="_Toc37179730"/>
      <w:bookmarkStart w:id="84" w:name="_Toc45869430"/>
      <w:bookmarkStart w:id="85" w:name="_Toc52555229"/>
      <w:bookmarkStart w:id="86" w:name="_Toc61112685"/>
      <w:bookmarkStart w:id="87" w:name="_Toc67911569"/>
      <w:bookmarkStart w:id="88" w:name="_Toc74840389"/>
      <w:bookmarkStart w:id="89" w:name="_Toc76503524"/>
      <w:bookmarkStart w:id="90" w:name="_Toc83042076"/>
      <w:bookmarkStart w:id="91" w:name="_Toc89854250"/>
      <w:bookmarkStart w:id="92" w:name="_Toc98667023"/>
      <w:bookmarkStart w:id="93" w:name="_Toc105752306"/>
      <w:bookmarkStart w:id="94" w:name="_Toc123149924"/>
      <w:bookmarkStart w:id="95" w:name="_Toc124162886"/>
      <w:r w:rsidRPr="009202AA">
        <w:t>3.1</w:t>
      </w:r>
      <w:r w:rsidRPr="009202AA">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2F051AF" w14:textId="77777777" w:rsidR="004C4A70" w:rsidRPr="009202AA" w:rsidRDefault="004C4A70" w:rsidP="004C4A70">
      <w:r w:rsidRPr="009202AA">
        <w:t xml:space="preserve">For the purposes of the present document, the terms and definitions given in </w:t>
      </w:r>
      <w:bookmarkStart w:id="96" w:name="OLE_LINK6"/>
      <w:bookmarkStart w:id="97" w:name="OLE_LINK7"/>
      <w:bookmarkStart w:id="98" w:name="OLE_LINK8"/>
      <w:r w:rsidRPr="009202AA">
        <w:t xml:space="preserve">3GPP </w:t>
      </w:r>
      <w:bookmarkEnd w:id="96"/>
      <w:bookmarkEnd w:id="97"/>
      <w:bookmarkEnd w:id="9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99" w:name="OLE_LINK44"/>
      <w:bookmarkStart w:id="10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99"/>
      <w:bookmarkEnd w:id="10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01"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0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0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0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0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0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04" w:name="_Toc21096393"/>
      <w:bookmarkStart w:id="105" w:name="_Toc29763360"/>
      <w:bookmarkStart w:id="106" w:name="_Toc36029831"/>
      <w:bookmarkStart w:id="107" w:name="_Toc37179731"/>
      <w:bookmarkStart w:id="108" w:name="_Toc45869431"/>
      <w:bookmarkStart w:id="109" w:name="_Toc52555230"/>
      <w:bookmarkStart w:id="110" w:name="_Toc61112686"/>
      <w:bookmarkStart w:id="111" w:name="_Toc67911570"/>
      <w:bookmarkStart w:id="112" w:name="_Toc74840390"/>
      <w:bookmarkStart w:id="113" w:name="_Toc76503525"/>
      <w:bookmarkStart w:id="114" w:name="_Toc83042077"/>
      <w:bookmarkStart w:id="115" w:name="_Toc89854251"/>
      <w:bookmarkStart w:id="116" w:name="_Toc98667024"/>
      <w:bookmarkStart w:id="117" w:name="_Toc105752307"/>
      <w:bookmarkStart w:id="118" w:name="_Toc123149925"/>
      <w:bookmarkStart w:id="119" w:name="_Toc124162887"/>
      <w:r w:rsidRPr="009202AA">
        <w:t>3.2</w:t>
      </w:r>
      <w:r w:rsidRPr="009202AA">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2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2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21" w:name="_Toc21096394"/>
      <w:bookmarkStart w:id="122" w:name="_Toc29763361"/>
      <w:bookmarkStart w:id="123" w:name="_Toc36029832"/>
      <w:bookmarkStart w:id="124" w:name="_Toc37179732"/>
      <w:bookmarkStart w:id="125" w:name="_Toc45869432"/>
      <w:bookmarkStart w:id="126" w:name="_Toc52555231"/>
      <w:bookmarkStart w:id="127" w:name="_Toc61112687"/>
      <w:bookmarkStart w:id="128" w:name="_Toc67911571"/>
      <w:bookmarkStart w:id="129" w:name="_Toc74840391"/>
      <w:bookmarkStart w:id="130" w:name="_Toc76503526"/>
      <w:bookmarkStart w:id="131" w:name="_Toc83042078"/>
      <w:bookmarkStart w:id="132" w:name="_Toc89854252"/>
      <w:bookmarkStart w:id="133" w:name="_Toc98667025"/>
      <w:bookmarkStart w:id="134" w:name="_Toc105752308"/>
      <w:bookmarkStart w:id="135" w:name="_Toc123149926"/>
      <w:bookmarkStart w:id="136" w:name="_Toc124162888"/>
      <w:r w:rsidRPr="009202AA">
        <w:t>3.3</w:t>
      </w:r>
      <w:r w:rsidRPr="009202AA">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37" w:name="_Toc21096395"/>
      <w:bookmarkStart w:id="138" w:name="_Toc29763362"/>
      <w:bookmarkStart w:id="139" w:name="_Toc36029833"/>
      <w:bookmarkStart w:id="140" w:name="_Toc37179733"/>
      <w:bookmarkStart w:id="141" w:name="_Toc45869433"/>
      <w:bookmarkStart w:id="142" w:name="_Toc52555232"/>
      <w:bookmarkStart w:id="143" w:name="_Toc61112688"/>
      <w:bookmarkStart w:id="144" w:name="_Toc67911572"/>
      <w:bookmarkStart w:id="145" w:name="_Toc74840392"/>
      <w:bookmarkStart w:id="146" w:name="_Toc76503527"/>
      <w:bookmarkStart w:id="147" w:name="_Toc83042079"/>
      <w:bookmarkStart w:id="148" w:name="_Toc89854253"/>
      <w:bookmarkStart w:id="149" w:name="_Toc98667026"/>
      <w:bookmarkStart w:id="150" w:name="_Toc105752309"/>
      <w:bookmarkStart w:id="151" w:name="_Toc123149927"/>
      <w:bookmarkStart w:id="152" w:name="_Toc124162889"/>
      <w:r w:rsidRPr="009202AA">
        <w:rPr>
          <w:lang w:eastAsia="zh-CN"/>
        </w:rPr>
        <w:t>4</w:t>
      </w:r>
      <w:r w:rsidRPr="009202AA">
        <w:rPr>
          <w:lang w:eastAsia="zh-CN"/>
        </w:rPr>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92B55C8" w14:textId="77777777" w:rsidR="004C4A70" w:rsidRPr="009202AA" w:rsidRDefault="004C4A70" w:rsidP="004C4A70">
      <w:pPr>
        <w:pStyle w:val="Heading2"/>
        <w:rPr>
          <w:lang w:eastAsia="zh-CN"/>
        </w:rPr>
      </w:pPr>
      <w:bookmarkStart w:id="153" w:name="_Toc21096396"/>
      <w:bookmarkStart w:id="154" w:name="_Toc29763363"/>
      <w:bookmarkStart w:id="155" w:name="_Toc36029834"/>
      <w:bookmarkStart w:id="156" w:name="_Toc37179734"/>
      <w:bookmarkStart w:id="157" w:name="_Toc45869434"/>
      <w:bookmarkStart w:id="158" w:name="_Toc52555233"/>
      <w:bookmarkStart w:id="159" w:name="_Toc61112689"/>
      <w:bookmarkStart w:id="160" w:name="_Toc67911573"/>
      <w:bookmarkStart w:id="161" w:name="_Toc74840393"/>
      <w:bookmarkStart w:id="162" w:name="_Toc76503528"/>
      <w:bookmarkStart w:id="163" w:name="_Toc83042080"/>
      <w:bookmarkStart w:id="164" w:name="_Toc89854254"/>
      <w:bookmarkStart w:id="165" w:name="_Toc98667027"/>
      <w:bookmarkStart w:id="166" w:name="_Toc105752310"/>
      <w:bookmarkStart w:id="167" w:name="_Toc123149928"/>
      <w:bookmarkStart w:id="168" w:name="_Toc124162890"/>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69" w:name="_Toc21096397"/>
      <w:bookmarkStart w:id="170" w:name="_Toc29763364"/>
      <w:bookmarkStart w:id="171" w:name="_Toc36029835"/>
      <w:bookmarkStart w:id="172" w:name="_Toc37179735"/>
      <w:bookmarkStart w:id="173" w:name="_Toc45869435"/>
      <w:bookmarkStart w:id="174" w:name="_Toc52555234"/>
      <w:bookmarkStart w:id="175" w:name="_Toc61112690"/>
      <w:bookmarkStart w:id="176" w:name="_Toc67911574"/>
      <w:bookmarkStart w:id="177" w:name="_Toc74840394"/>
      <w:bookmarkStart w:id="178" w:name="_Toc76503529"/>
      <w:bookmarkStart w:id="179" w:name="_Toc83042081"/>
      <w:bookmarkStart w:id="180" w:name="_Toc89854255"/>
      <w:bookmarkStart w:id="181" w:name="_Toc98667028"/>
      <w:bookmarkStart w:id="182" w:name="_Toc105752311"/>
      <w:bookmarkStart w:id="183" w:name="_Toc123149929"/>
      <w:bookmarkStart w:id="184" w:name="_Toc124162891"/>
      <w:r w:rsidRPr="009202AA">
        <w:rPr>
          <w:snapToGrid w:val="0"/>
        </w:rPr>
        <w:t>4.2</w:t>
      </w:r>
      <w:r w:rsidRPr="009202AA">
        <w:rPr>
          <w:snapToGrid w:val="0"/>
        </w:rPr>
        <w:tab/>
        <w:t>Relationship between minimum requirements and test requirements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85" w:name="_Toc21096398"/>
      <w:bookmarkStart w:id="186" w:name="_Toc29763365"/>
      <w:bookmarkStart w:id="187" w:name="_Toc36029836"/>
      <w:bookmarkStart w:id="188" w:name="_Toc37179736"/>
      <w:bookmarkStart w:id="189" w:name="_Toc45869436"/>
      <w:bookmarkStart w:id="190" w:name="_Toc52555235"/>
      <w:bookmarkStart w:id="191" w:name="_Toc61112691"/>
      <w:bookmarkStart w:id="192" w:name="_Toc67911575"/>
      <w:bookmarkStart w:id="193" w:name="_Toc74840395"/>
      <w:bookmarkStart w:id="194" w:name="_Toc76503530"/>
      <w:bookmarkStart w:id="195" w:name="_Toc83042082"/>
      <w:bookmarkStart w:id="196" w:name="_Toc89854256"/>
      <w:bookmarkStart w:id="197" w:name="_Toc98667029"/>
      <w:bookmarkStart w:id="198" w:name="_Toc105752312"/>
      <w:bookmarkStart w:id="199" w:name="_Toc123149930"/>
      <w:bookmarkStart w:id="200" w:name="_Toc124162892"/>
      <w:r w:rsidRPr="009202AA">
        <w:rPr>
          <w:lang w:eastAsia="zh-CN"/>
        </w:rPr>
        <w:t>4.3</w:t>
      </w:r>
      <w:r w:rsidRPr="009202AA">
        <w:rPr>
          <w:lang w:eastAsia="zh-CN"/>
        </w:rPr>
        <w:tab/>
        <w:t>Conducted and radiated requirement reference points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01" w:name="_Toc21096399"/>
      <w:bookmarkStart w:id="202" w:name="_Toc29763366"/>
      <w:bookmarkStart w:id="203" w:name="_Toc36029837"/>
      <w:bookmarkStart w:id="204" w:name="_Toc37179737"/>
      <w:bookmarkStart w:id="205" w:name="_Toc45869437"/>
      <w:bookmarkStart w:id="206" w:name="_Toc52555236"/>
      <w:bookmarkStart w:id="207" w:name="_Toc61112692"/>
      <w:bookmarkStart w:id="208" w:name="_Toc67911576"/>
      <w:bookmarkStart w:id="209" w:name="_Toc74840396"/>
      <w:bookmarkStart w:id="210" w:name="_Toc76503531"/>
      <w:bookmarkStart w:id="211" w:name="_Toc83042083"/>
      <w:bookmarkStart w:id="212" w:name="_Toc89854257"/>
      <w:bookmarkStart w:id="213" w:name="_Toc98667030"/>
      <w:bookmarkStart w:id="214" w:name="_Toc105752313"/>
      <w:bookmarkStart w:id="215" w:name="_Toc123149931"/>
      <w:bookmarkStart w:id="216" w:name="_Toc124162893"/>
      <w:r w:rsidRPr="009202AA">
        <w:rPr>
          <w:lang w:eastAsia="zh-CN"/>
        </w:rPr>
        <w:t>4.4</w:t>
      </w:r>
      <w:r w:rsidRPr="009202AA">
        <w:rPr>
          <w:lang w:eastAsia="zh-CN"/>
        </w:rPr>
        <w:tab/>
        <w:t>Base station classes</w:t>
      </w:r>
      <w:r w:rsidRPr="009202AA">
        <w:t xml:space="preserve"> for AAS BS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17" w:name="_Toc21096400"/>
      <w:bookmarkStart w:id="218" w:name="_Toc29763367"/>
      <w:bookmarkStart w:id="219" w:name="_Toc36029838"/>
      <w:bookmarkStart w:id="220" w:name="_Toc37179738"/>
      <w:bookmarkStart w:id="221" w:name="_Toc45869438"/>
      <w:bookmarkStart w:id="222" w:name="_Toc52555237"/>
      <w:bookmarkStart w:id="223" w:name="_Toc61112693"/>
      <w:bookmarkStart w:id="224" w:name="_Toc67911577"/>
      <w:bookmarkStart w:id="225" w:name="_Toc74840397"/>
      <w:bookmarkStart w:id="226" w:name="_Toc76503532"/>
      <w:bookmarkStart w:id="227" w:name="_Toc83042084"/>
      <w:bookmarkStart w:id="228" w:name="_Toc89854258"/>
      <w:bookmarkStart w:id="229" w:name="_Toc98667031"/>
      <w:bookmarkStart w:id="230" w:name="_Toc105752314"/>
      <w:bookmarkStart w:id="231" w:name="_Toc123149932"/>
      <w:bookmarkStart w:id="232" w:name="_Toc124162894"/>
      <w:r w:rsidRPr="009202AA">
        <w:rPr>
          <w:lang w:eastAsia="zh-CN"/>
        </w:rPr>
        <w:t>4.5</w:t>
      </w:r>
      <w:r w:rsidRPr="009202AA">
        <w:rPr>
          <w:lang w:eastAsia="zh-CN"/>
        </w:rPr>
        <w:tab/>
        <w:t>Regional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33" w:name="_Toc21096401"/>
      <w:bookmarkStart w:id="234" w:name="_Toc29763368"/>
      <w:bookmarkStart w:id="235" w:name="_Toc36029839"/>
      <w:bookmarkStart w:id="236" w:name="_Toc37179739"/>
      <w:bookmarkStart w:id="237" w:name="_Toc45869439"/>
      <w:bookmarkStart w:id="238" w:name="_Toc52555238"/>
      <w:bookmarkStart w:id="239" w:name="_Toc61112694"/>
      <w:bookmarkStart w:id="240" w:name="_Toc67911578"/>
      <w:bookmarkStart w:id="241" w:name="_Toc74840398"/>
      <w:bookmarkStart w:id="242" w:name="_Toc76503533"/>
      <w:bookmarkStart w:id="243" w:name="_Toc83042085"/>
      <w:bookmarkStart w:id="244" w:name="_Toc89854259"/>
      <w:bookmarkStart w:id="245" w:name="_Toc98667032"/>
      <w:bookmarkStart w:id="246" w:name="_Toc105752315"/>
      <w:bookmarkStart w:id="247" w:name="_Toc123149933"/>
      <w:bookmarkStart w:id="248" w:name="_Toc124162895"/>
      <w:r w:rsidRPr="009202AA">
        <w:rPr>
          <w:lang w:eastAsia="zh-CN"/>
        </w:rPr>
        <w:lastRenderedPageBreak/>
        <w:t>4.6</w:t>
      </w:r>
      <w:r w:rsidRPr="009202AA">
        <w:rPr>
          <w:lang w:eastAsia="zh-CN"/>
        </w:rPr>
        <w:tab/>
        <w:t>Operating Bands and Band Categories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49" w:name="_Toc21096402"/>
      <w:bookmarkStart w:id="250" w:name="_Toc29763369"/>
      <w:bookmarkStart w:id="251" w:name="_Toc36029840"/>
      <w:bookmarkStart w:id="252" w:name="_Toc37179740"/>
      <w:bookmarkStart w:id="253" w:name="_Toc45869440"/>
      <w:bookmarkStart w:id="254" w:name="_Toc52555239"/>
      <w:bookmarkStart w:id="255" w:name="_Toc61112695"/>
      <w:bookmarkStart w:id="256" w:name="_Toc67911579"/>
      <w:bookmarkStart w:id="257" w:name="_Toc74840399"/>
      <w:bookmarkStart w:id="258" w:name="_Toc76503534"/>
      <w:bookmarkStart w:id="259" w:name="_Toc83042086"/>
      <w:bookmarkStart w:id="260" w:name="_Toc89854260"/>
      <w:bookmarkStart w:id="261" w:name="_Toc98667033"/>
      <w:bookmarkStart w:id="262" w:name="_Toc105752316"/>
      <w:bookmarkStart w:id="263" w:name="_Toc123149934"/>
      <w:bookmarkStart w:id="264" w:name="_Toc124162896"/>
      <w:r w:rsidRPr="009202AA">
        <w:rPr>
          <w:lang w:eastAsia="zh-CN"/>
        </w:rPr>
        <w:t>4.7</w:t>
      </w:r>
      <w:r w:rsidRPr="009202AA">
        <w:rPr>
          <w:lang w:eastAsia="zh-CN"/>
        </w:rPr>
        <w:tab/>
        <w:t>Channel arrangements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65" w:name="_Toc21096403"/>
      <w:bookmarkStart w:id="266" w:name="_Toc29763370"/>
      <w:bookmarkStart w:id="267" w:name="_Toc36029841"/>
      <w:bookmarkStart w:id="268" w:name="_Toc37179741"/>
      <w:bookmarkStart w:id="269" w:name="_Toc45869441"/>
      <w:bookmarkStart w:id="270" w:name="_Toc52555240"/>
      <w:bookmarkStart w:id="271" w:name="_Toc61112696"/>
      <w:bookmarkStart w:id="272" w:name="_Toc67911580"/>
      <w:bookmarkStart w:id="273" w:name="_Toc74840400"/>
      <w:bookmarkStart w:id="274" w:name="_Toc76503535"/>
      <w:bookmarkStart w:id="275" w:name="_Toc83042087"/>
      <w:bookmarkStart w:id="276" w:name="_Toc89854261"/>
      <w:bookmarkStart w:id="277" w:name="_Toc98667034"/>
      <w:bookmarkStart w:id="278" w:name="_Toc105752317"/>
      <w:bookmarkStart w:id="279" w:name="_Toc123149935"/>
      <w:bookmarkStart w:id="280" w:name="_Toc124162897"/>
      <w:r w:rsidRPr="009202AA">
        <w:rPr>
          <w:lang w:eastAsia="zh-CN"/>
        </w:rPr>
        <w:t>4.8</w:t>
      </w:r>
      <w:r w:rsidRPr="009202AA">
        <w:rPr>
          <w:lang w:eastAsia="zh-CN"/>
        </w:rPr>
        <w:tab/>
        <w:t>Requirements for contiguous and non-contiguous spectrum</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281" w:name="_Toc21096404"/>
      <w:bookmarkStart w:id="282" w:name="_Toc29763371"/>
      <w:bookmarkStart w:id="283" w:name="_Toc36029842"/>
      <w:bookmarkStart w:id="284" w:name="_Toc37179742"/>
      <w:bookmarkStart w:id="285" w:name="_Toc45869442"/>
      <w:bookmarkStart w:id="286" w:name="_Toc52555241"/>
      <w:bookmarkStart w:id="287" w:name="_Toc61112697"/>
      <w:bookmarkStart w:id="288" w:name="_Toc67911581"/>
      <w:bookmarkStart w:id="289" w:name="_Toc74840401"/>
      <w:bookmarkStart w:id="290" w:name="_Toc76503536"/>
      <w:bookmarkStart w:id="291" w:name="_Toc83042088"/>
      <w:bookmarkStart w:id="292" w:name="_Toc89854262"/>
      <w:bookmarkStart w:id="293" w:name="_Toc98667035"/>
      <w:bookmarkStart w:id="294" w:name="_Toc105752318"/>
      <w:bookmarkStart w:id="295" w:name="_Toc123149936"/>
      <w:bookmarkStart w:id="296" w:name="_Toc124162898"/>
      <w:r w:rsidRPr="009202AA">
        <w:rPr>
          <w:lang w:eastAsia="zh-CN"/>
        </w:rPr>
        <w:t>4.9</w:t>
      </w:r>
      <w:r w:rsidRPr="009202AA">
        <w:rPr>
          <w:lang w:eastAsia="zh-CN"/>
        </w:rPr>
        <w:tab/>
        <w:t>Requirements for AAS BS capable of operation in multiple operating bands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297" w:name="_Toc21096405"/>
      <w:bookmarkStart w:id="298" w:name="_Toc29763372"/>
      <w:bookmarkStart w:id="299" w:name="_Toc36029843"/>
      <w:bookmarkStart w:id="300" w:name="_Toc37179743"/>
      <w:bookmarkStart w:id="301" w:name="_Toc45869443"/>
      <w:bookmarkStart w:id="302" w:name="_Toc52555242"/>
      <w:bookmarkStart w:id="303" w:name="_Toc61112698"/>
      <w:bookmarkStart w:id="304" w:name="_Toc67911582"/>
      <w:bookmarkStart w:id="305" w:name="_Toc74840402"/>
      <w:bookmarkStart w:id="306" w:name="_Toc76503537"/>
      <w:bookmarkStart w:id="307" w:name="_Toc83042089"/>
      <w:bookmarkStart w:id="308" w:name="_Toc89854263"/>
      <w:bookmarkStart w:id="309" w:name="_Toc98667036"/>
      <w:bookmarkStart w:id="310" w:name="_Toc105752319"/>
      <w:bookmarkStart w:id="311" w:name="_Toc123149937"/>
      <w:bookmarkStart w:id="312" w:name="_Toc124162899"/>
      <w:r w:rsidRPr="009202AA">
        <w:t>4.10</w:t>
      </w:r>
      <w:r w:rsidRPr="009202AA">
        <w:tab/>
        <w:t>OTA Co-location with other base stations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13" w:name="_Toc21096406"/>
      <w:bookmarkStart w:id="314" w:name="_Toc29763373"/>
      <w:bookmarkStart w:id="315" w:name="_Toc36029844"/>
      <w:bookmarkStart w:id="316" w:name="_Toc37179744"/>
      <w:bookmarkStart w:id="317" w:name="_Toc45869444"/>
      <w:bookmarkStart w:id="318" w:name="_Toc52555243"/>
      <w:bookmarkStart w:id="319" w:name="_Toc61112699"/>
      <w:bookmarkStart w:id="320" w:name="_Toc67911583"/>
      <w:bookmarkStart w:id="321" w:name="_Toc74840403"/>
      <w:bookmarkStart w:id="322" w:name="_Toc76503538"/>
      <w:bookmarkStart w:id="323" w:name="_Toc83042090"/>
      <w:bookmarkStart w:id="324" w:name="_Toc89854264"/>
      <w:bookmarkStart w:id="325" w:name="_Toc98667037"/>
      <w:bookmarkStart w:id="326" w:name="_Toc105752320"/>
      <w:bookmarkStart w:id="327" w:name="_Toc123149938"/>
      <w:bookmarkStart w:id="328" w:name="_Toc124162900"/>
      <w:r w:rsidRPr="009202AA">
        <w:rPr>
          <w:lang w:eastAsia="zh-CN"/>
        </w:rPr>
        <w:t>5</w:t>
      </w:r>
      <w:r w:rsidRPr="009202AA">
        <w:rPr>
          <w:lang w:eastAsia="zh-CN"/>
        </w:rPr>
        <w:tab/>
        <w:t>Applicability of Requirements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2F324DA" w14:textId="77777777" w:rsidR="004C4A70" w:rsidRPr="009202AA" w:rsidRDefault="004C4A70" w:rsidP="004C4A70">
      <w:pPr>
        <w:pStyle w:val="Heading2"/>
      </w:pPr>
      <w:bookmarkStart w:id="329" w:name="_Toc21096407"/>
      <w:bookmarkStart w:id="330" w:name="_Toc29763374"/>
      <w:bookmarkStart w:id="331" w:name="_Toc36029845"/>
      <w:bookmarkStart w:id="332" w:name="_Toc37179745"/>
      <w:bookmarkStart w:id="333" w:name="_Toc45869445"/>
      <w:bookmarkStart w:id="334" w:name="_Toc52555244"/>
      <w:bookmarkStart w:id="335" w:name="_Toc61112700"/>
      <w:bookmarkStart w:id="336" w:name="_Toc67911584"/>
      <w:bookmarkStart w:id="337" w:name="_Toc74840404"/>
      <w:bookmarkStart w:id="338" w:name="_Toc76503539"/>
      <w:bookmarkStart w:id="339" w:name="_Toc83042091"/>
      <w:bookmarkStart w:id="340" w:name="_Toc89854265"/>
      <w:bookmarkStart w:id="341" w:name="_Toc98667038"/>
      <w:bookmarkStart w:id="342" w:name="_Toc105752321"/>
      <w:bookmarkStart w:id="343" w:name="_Toc123149939"/>
      <w:bookmarkStart w:id="344" w:name="_Toc124162901"/>
      <w:r w:rsidRPr="009202AA">
        <w:t>5.1</w:t>
      </w:r>
      <w:r w:rsidRPr="009202AA">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45" w:name="_Toc21096408"/>
      <w:bookmarkStart w:id="346" w:name="_Toc29763375"/>
      <w:bookmarkStart w:id="347" w:name="_Toc36029846"/>
      <w:bookmarkStart w:id="348" w:name="_Toc37179746"/>
      <w:bookmarkStart w:id="349" w:name="_Toc45869446"/>
      <w:bookmarkStart w:id="350" w:name="_Toc52555245"/>
      <w:bookmarkStart w:id="351" w:name="_Toc61112701"/>
      <w:bookmarkStart w:id="352" w:name="_Toc67911585"/>
      <w:bookmarkStart w:id="353" w:name="_Toc74840405"/>
      <w:bookmarkStart w:id="354" w:name="_Toc76503540"/>
      <w:bookmarkStart w:id="355" w:name="_Toc83042092"/>
      <w:bookmarkStart w:id="356" w:name="_Toc89854266"/>
      <w:bookmarkStart w:id="357" w:name="_Toc98667039"/>
      <w:bookmarkStart w:id="358" w:name="_Toc105752322"/>
      <w:bookmarkStart w:id="359" w:name="_Toc123149940"/>
      <w:bookmarkStart w:id="360" w:name="_Toc124162902"/>
      <w:r w:rsidRPr="009202AA">
        <w:t>5.2</w:t>
      </w:r>
      <w:r w:rsidRPr="009202AA">
        <w:tab/>
        <w:t>Band category 1 (BC1) and band category 2 (BC2)</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0DFD05EE" w14:textId="77777777" w:rsidR="004C4A70" w:rsidRPr="009202AA" w:rsidRDefault="004C4A70" w:rsidP="004C4A70">
      <w:pPr>
        <w:rPr>
          <w:vanish/>
        </w:rPr>
      </w:pPr>
    </w:p>
    <w:p w14:paraId="3ED9421E" w14:textId="77777777" w:rsidR="004C4A70" w:rsidRPr="009202AA" w:rsidRDefault="004C4A70" w:rsidP="004C4A70">
      <w:pPr>
        <w:pStyle w:val="Heading2"/>
      </w:pPr>
      <w:bookmarkStart w:id="361" w:name="_Toc21096409"/>
      <w:bookmarkStart w:id="362" w:name="_Toc29763376"/>
      <w:bookmarkStart w:id="363" w:name="_Toc36029847"/>
      <w:bookmarkStart w:id="364" w:name="_Toc37179747"/>
      <w:bookmarkStart w:id="365" w:name="_Toc45869447"/>
      <w:bookmarkStart w:id="366" w:name="_Toc52555246"/>
      <w:bookmarkStart w:id="367" w:name="_Toc61112702"/>
      <w:bookmarkStart w:id="368" w:name="_Toc67911586"/>
      <w:bookmarkStart w:id="369" w:name="_Toc74840406"/>
      <w:bookmarkStart w:id="370" w:name="_Toc76503541"/>
      <w:bookmarkStart w:id="371" w:name="_Toc83042093"/>
      <w:bookmarkStart w:id="372" w:name="_Toc89854267"/>
      <w:bookmarkStart w:id="373" w:name="_Toc98667040"/>
      <w:bookmarkStart w:id="374" w:name="_Toc105752323"/>
      <w:bookmarkStart w:id="375" w:name="_Toc123149941"/>
      <w:bookmarkStart w:id="376" w:name="_Toc124162903"/>
      <w:r w:rsidRPr="009202AA">
        <w:t>5.3</w:t>
      </w:r>
      <w:r w:rsidRPr="009202AA">
        <w:tab/>
        <w:t>Band category 3 (BC3)</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377" w:name="_Toc21096410"/>
      <w:bookmarkStart w:id="378" w:name="_Toc29763377"/>
      <w:bookmarkStart w:id="379" w:name="_Toc36029848"/>
      <w:bookmarkStart w:id="380" w:name="_Toc37179748"/>
      <w:bookmarkStart w:id="381" w:name="_Toc45869448"/>
      <w:bookmarkStart w:id="382" w:name="_Toc52555247"/>
      <w:bookmarkStart w:id="383" w:name="_Toc61112703"/>
      <w:bookmarkStart w:id="384" w:name="_Toc67911587"/>
      <w:bookmarkStart w:id="385" w:name="_Toc74840407"/>
      <w:bookmarkStart w:id="386" w:name="_Toc76503542"/>
      <w:bookmarkStart w:id="387" w:name="_Toc83042094"/>
      <w:bookmarkStart w:id="388" w:name="_Toc89854268"/>
      <w:bookmarkStart w:id="389" w:name="_Toc98667041"/>
      <w:bookmarkStart w:id="390" w:name="_Toc105752324"/>
      <w:bookmarkStart w:id="391" w:name="_Toc123149942"/>
      <w:bookmarkStart w:id="392" w:name="_Toc124162904"/>
      <w:r w:rsidRPr="009202AA">
        <w:rPr>
          <w:lang w:eastAsia="zh-CN"/>
        </w:rPr>
        <w:t>6</w:t>
      </w:r>
      <w:r w:rsidRPr="009202AA">
        <w:rPr>
          <w:lang w:eastAsia="zh-CN"/>
        </w:rPr>
        <w:tab/>
        <w:t>Conducted transmitter characteristics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5EA8521" w14:textId="77777777" w:rsidR="004C4A70" w:rsidRPr="009202AA" w:rsidRDefault="004C4A70" w:rsidP="004C4A70">
      <w:pPr>
        <w:pStyle w:val="Heading2"/>
        <w:rPr>
          <w:lang w:eastAsia="zh-CN"/>
        </w:rPr>
      </w:pPr>
      <w:bookmarkStart w:id="393" w:name="_Toc21096411"/>
      <w:bookmarkStart w:id="394" w:name="_Toc29763378"/>
      <w:bookmarkStart w:id="395" w:name="_Toc36029849"/>
      <w:bookmarkStart w:id="396" w:name="_Toc37179749"/>
      <w:bookmarkStart w:id="397" w:name="_Toc45869449"/>
      <w:bookmarkStart w:id="398" w:name="_Toc52555248"/>
      <w:bookmarkStart w:id="399" w:name="_Toc61112704"/>
      <w:bookmarkStart w:id="400" w:name="_Toc67911588"/>
      <w:bookmarkStart w:id="401" w:name="_Toc74840408"/>
      <w:bookmarkStart w:id="402" w:name="_Toc76503543"/>
      <w:bookmarkStart w:id="403" w:name="_Toc83042095"/>
      <w:bookmarkStart w:id="404" w:name="_Toc89854269"/>
      <w:bookmarkStart w:id="405" w:name="_Toc98667042"/>
      <w:bookmarkStart w:id="406" w:name="_Toc105752325"/>
      <w:bookmarkStart w:id="407" w:name="_Toc123149943"/>
      <w:bookmarkStart w:id="408" w:name="_Toc124162905"/>
      <w:r w:rsidRPr="009202AA">
        <w:rPr>
          <w:lang w:eastAsia="zh-CN"/>
        </w:rPr>
        <w:t>6.1</w:t>
      </w:r>
      <w:r w:rsidRPr="009202AA">
        <w:rPr>
          <w:lang w:eastAsia="zh-CN"/>
        </w:rPr>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09" w:name="_Toc21096412"/>
      <w:bookmarkStart w:id="410" w:name="_Toc29763379"/>
      <w:bookmarkStart w:id="411" w:name="_Toc36029850"/>
      <w:bookmarkStart w:id="412" w:name="_Toc37179750"/>
      <w:bookmarkStart w:id="413" w:name="_Toc45869450"/>
      <w:bookmarkStart w:id="414" w:name="_Toc52555249"/>
      <w:bookmarkStart w:id="415" w:name="_Toc61112705"/>
      <w:bookmarkStart w:id="416" w:name="_Toc67911589"/>
      <w:bookmarkStart w:id="417" w:name="_Toc74840409"/>
      <w:bookmarkStart w:id="418" w:name="_Toc76503544"/>
      <w:bookmarkStart w:id="419" w:name="_Toc83042096"/>
      <w:bookmarkStart w:id="420" w:name="_Toc89854270"/>
      <w:bookmarkStart w:id="421" w:name="_Toc98667043"/>
      <w:bookmarkStart w:id="422" w:name="_Toc105752326"/>
      <w:bookmarkStart w:id="423" w:name="_Toc123149944"/>
      <w:bookmarkStart w:id="424" w:name="_Toc124162906"/>
      <w:r w:rsidRPr="009202AA">
        <w:rPr>
          <w:lang w:eastAsia="zh-CN"/>
        </w:rPr>
        <w:t>6.2</w:t>
      </w:r>
      <w:r w:rsidRPr="009202AA">
        <w:rPr>
          <w:lang w:eastAsia="zh-CN"/>
        </w:rPr>
        <w:tab/>
        <w:t>Base station output power</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7BC5D45" w14:textId="77777777" w:rsidR="004C4A70" w:rsidRPr="009202AA" w:rsidRDefault="004C4A70" w:rsidP="004C4A70">
      <w:pPr>
        <w:pStyle w:val="Heading3"/>
      </w:pPr>
      <w:bookmarkStart w:id="425" w:name="_Toc21096413"/>
      <w:bookmarkStart w:id="426" w:name="_Toc29763380"/>
      <w:bookmarkStart w:id="427" w:name="_Toc36029851"/>
      <w:bookmarkStart w:id="428" w:name="_Toc37179751"/>
      <w:bookmarkStart w:id="429" w:name="_Toc45869451"/>
      <w:bookmarkStart w:id="430" w:name="_Toc52555250"/>
      <w:bookmarkStart w:id="431" w:name="_Toc61112706"/>
      <w:bookmarkStart w:id="432" w:name="_Toc67911590"/>
      <w:bookmarkStart w:id="433" w:name="_Toc74840410"/>
      <w:bookmarkStart w:id="434" w:name="_Toc76503545"/>
      <w:bookmarkStart w:id="435" w:name="_Toc83042097"/>
      <w:bookmarkStart w:id="436" w:name="_Toc89854271"/>
      <w:bookmarkStart w:id="437" w:name="_Toc98667044"/>
      <w:bookmarkStart w:id="438" w:name="_Toc105752327"/>
      <w:bookmarkStart w:id="439" w:name="_Toc123149945"/>
      <w:bookmarkStart w:id="440" w:name="_Toc124162907"/>
      <w:r w:rsidRPr="009202AA">
        <w:t>6.2.1</w:t>
      </w:r>
      <w:r w:rsidRPr="009202AA">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41" w:name="_Toc21096414"/>
      <w:bookmarkStart w:id="442" w:name="_Toc29763381"/>
      <w:bookmarkStart w:id="443" w:name="_Toc36029852"/>
      <w:bookmarkStart w:id="444" w:name="_Toc37179752"/>
      <w:bookmarkStart w:id="445" w:name="_Toc45869452"/>
      <w:bookmarkStart w:id="446" w:name="_Toc52555251"/>
      <w:bookmarkStart w:id="447" w:name="_Toc61112707"/>
      <w:bookmarkStart w:id="448" w:name="_Toc67911591"/>
      <w:bookmarkStart w:id="449" w:name="_Toc74840411"/>
      <w:bookmarkStart w:id="450" w:name="_Toc76503546"/>
      <w:bookmarkStart w:id="451" w:name="_Toc83042098"/>
      <w:bookmarkStart w:id="452" w:name="_Toc89854272"/>
      <w:bookmarkStart w:id="453" w:name="_Toc98667045"/>
      <w:bookmarkStart w:id="454" w:name="_Toc105752328"/>
      <w:bookmarkStart w:id="455" w:name="_Toc123149946"/>
      <w:bookmarkStart w:id="456" w:name="_Toc124162908"/>
      <w:r w:rsidRPr="009202AA">
        <w:rPr>
          <w:lang w:eastAsia="zh-CN"/>
        </w:rPr>
        <w:t>6.2.2</w:t>
      </w:r>
      <w:r w:rsidRPr="009202AA">
        <w:rPr>
          <w:lang w:eastAsia="zh-CN"/>
        </w:rPr>
        <w:tab/>
        <w:t>Maximum output power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53B2B89" w14:textId="77777777" w:rsidR="004C4A70" w:rsidRPr="009202AA" w:rsidRDefault="004C4A70" w:rsidP="004C4A70">
      <w:pPr>
        <w:pStyle w:val="Heading4"/>
      </w:pPr>
      <w:bookmarkStart w:id="457" w:name="_Toc21096415"/>
      <w:bookmarkStart w:id="458" w:name="_Toc29763382"/>
      <w:bookmarkStart w:id="459" w:name="_Toc36029853"/>
      <w:bookmarkStart w:id="460" w:name="_Toc37179753"/>
      <w:bookmarkStart w:id="461" w:name="_Toc45869453"/>
      <w:bookmarkStart w:id="462" w:name="_Toc52555252"/>
      <w:bookmarkStart w:id="463" w:name="_Toc61112708"/>
      <w:bookmarkStart w:id="464" w:name="_Toc67911592"/>
      <w:bookmarkStart w:id="465" w:name="_Toc74840412"/>
      <w:bookmarkStart w:id="466" w:name="_Toc76503547"/>
      <w:bookmarkStart w:id="467" w:name="_Toc83042099"/>
      <w:bookmarkStart w:id="468" w:name="_Toc89854273"/>
      <w:bookmarkStart w:id="469" w:name="_Toc98667046"/>
      <w:bookmarkStart w:id="470" w:name="_Toc105752329"/>
      <w:bookmarkStart w:id="471" w:name="_Toc123149947"/>
      <w:bookmarkStart w:id="472" w:name="_Toc124162909"/>
      <w:r w:rsidRPr="009202AA">
        <w:t>6.2.2.1</w:t>
      </w:r>
      <w:r w:rsidRPr="009202AA">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473" w:name="_Toc21096416"/>
      <w:bookmarkStart w:id="474" w:name="_Toc29763383"/>
      <w:bookmarkStart w:id="475" w:name="_Toc36029854"/>
      <w:bookmarkStart w:id="476" w:name="_Toc37179754"/>
      <w:bookmarkStart w:id="477" w:name="_Toc45869454"/>
      <w:bookmarkStart w:id="478" w:name="_Toc52555253"/>
      <w:bookmarkStart w:id="479" w:name="_Toc61112709"/>
      <w:bookmarkStart w:id="480" w:name="_Toc67911593"/>
      <w:bookmarkStart w:id="481" w:name="_Toc74840413"/>
      <w:bookmarkStart w:id="482" w:name="_Toc76503548"/>
      <w:bookmarkStart w:id="483" w:name="_Toc83042100"/>
      <w:bookmarkStart w:id="484" w:name="_Toc89854274"/>
      <w:bookmarkStart w:id="485" w:name="_Toc98667047"/>
      <w:bookmarkStart w:id="486" w:name="_Toc105752330"/>
      <w:bookmarkStart w:id="487" w:name="_Toc123149948"/>
      <w:bookmarkStart w:id="488" w:name="_Toc124162910"/>
      <w:r w:rsidRPr="009202AA">
        <w:lastRenderedPageBreak/>
        <w:t>6.2.2.2</w:t>
      </w:r>
      <w:r w:rsidRPr="009202AA">
        <w:tab/>
      </w:r>
      <w:r w:rsidRPr="009202AA">
        <w:rPr>
          <w:lang w:eastAsia="zh-CN"/>
        </w:rPr>
        <w:t>Minimum requirement for MSR operation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CAB96D5" w14:textId="77777777" w:rsidR="004C4A70" w:rsidRPr="009202AA" w:rsidRDefault="004C4A70" w:rsidP="004C4A70">
      <w:pPr>
        <w:pStyle w:val="Heading5"/>
        <w:spacing w:after="200"/>
        <w:rPr>
          <w:rFonts w:cs="Arial"/>
          <w:szCs w:val="22"/>
        </w:rPr>
      </w:pPr>
      <w:bookmarkStart w:id="489" w:name="_Toc21096417"/>
      <w:bookmarkStart w:id="490" w:name="_Toc29763384"/>
      <w:bookmarkStart w:id="491" w:name="_Toc36029855"/>
      <w:bookmarkStart w:id="492" w:name="_Toc37179755"/>
      <w:bookmarkStart w:id="493" w:name="_Toc45869455"/>
      <w:bookmarkStart w:id="494" w:name="_Toc52555254"/>
      <w:bookmarkStart w:id="495" w:name="_Toc61112710"/>
      <w:bookmarkStart w:id="496" w:name="_Toc67911594"/>
      <w:bookmarkStart w:id="497" w:name="_Toc74840414"/>
      <w:bookmarkStart w:id="498" w:name="_Toc76503549"/>
      <w:bookmarkStart w:id="499" w:name="_Toc83042101"/>
      <w:bookmarkStart w:id="500" w:name="_Toc89854275"/>
      <w:bookmarkStart w:id="501" w:name="_Toc98667048"/>
      <w:bookmarkStart w:id="502" w:name="_Toc105752331"/>
      <w:bookmarkStart w:id="503" w:name="_Toc123149949"/>
      <w:bookmarkStart w:id="504" w:name="_Toc124162911"/>
      <w:r w:rsidRPr="009202AA">
        <w:rPr>
          <w:rFonts w:cs="Arial"/>
          <w:szCs w:val="22"/>
        </w:rPr>
        <w:t>6.2.2.2.1</w:t>
      </w:r>
      <w:r w:rsidRPr="009202AA">
        <w:rPr>
          <w:rFonts w:cs="Arial"/>
          <w:szCs w:val="22"/>
        </w:rPr>
        <w:tab/>
        <w:t>General</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05" w:name="_Toc21096418"/>
      <w:bookmarkStart w:id="506" w:name="_Toc29763385"/>
      <w:bookmarkStart w:id="507" w:name="_Toc36029856"/>
      <w:bookmarkStart w:id="508" w:name="_Toc37179756"/>
      <w:bookmarkStart w:id="509" w:name="_Toc45869456"/>
      <w:bookmarkStart w:id="510" w:name="_Toc52555255"/>
      <w:bookmarkStart w:id="511" w:name="_Toc61112711"/>
      <w:bookmarkStart w:id="512" w:name="_Toc67911595"/>
      <w:bookmarkStart w:id="513" w:name="_Toc74840415"/>
      <w:bookmarkStart w:id="514" w:name="_Toc76503550"/>
      <w:bookmarkStart w:id="515" w:name="_Toc83042102"/>
      <w:bookmarkStart w:id="516" w:name="_Toc89854276"/>
      <w:bookmarkStart w:id="517" w:name="_Toc98667049"/>
      <w:bookmarkStart w:id="518" w:name="_Toc105752332"/>
      <w:bookmarkStart w:id="519" w:name="_Toc123149950"/>
      <w:bookmarkStart w:id="520" w:name="_Toc124162912"/>
      <w:r w:rsidRPr="009202AA">
        <w:rPr>
          <w:rFonts w:cs="Arial"/>
          <w:szCs w:val="22"/>
        </w:rPr>
        <w:t>6.2.2.2.2</w:t>
      </w:r>
      <w:r w:rsidRPr="009202AA">
        <w:rPr>
          <w:rFonts w:cs="Arial"/>
          <w:szCs w:val="22"/>
        </w:rPr>
        <w:tab/>
        <w:t>Additional requirements (regional)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7F52FA4D" w14:textId="77777777" w:rsidR="004C4A70" w:rsidRPr="009202AA" w:rsidRDefault="004C4A70" w:rsidP="004C4A70">
      <w:pPr>
        <w:pStyle w:val="Heading4"/>
        <w:rPr>
          <w:lang w:eastAsia="zh-CN"/>
        </w:rPr>
      </w:pPr>
      <w:bookmarkStart w:id="521" w:name="_Toc21096419"/>
      <w:bookmarkStart w:id="522" w:name="_Toc29763386"/>
      <w:bookmarkStart w:id="523" w:name="_Toc36029857"/>
      <w:bookmarkStart w:id="524" w:name="_Toc37179757"/>
      <w:bookmarkStart w:id="525" w:name="_Toc45869457"/>
      <w:bookmarkStart w:id="526" w:name="_Toc52555256"/>
      <w:bookmarkStart w:id="527" w:name="_Toc61112712"/>
      <w:bookmarkStart w:id="528" w:name="_Toc67911596"/>
      <w:bookmarkStart w:id="529" w:name="_Toc74840416"/>
      <w:bookmarkStart w:id="530" w:name="_Toc76503551"/>
      <w:bookmarkStart w:id="531" w:name="_Toc83042103"/>
      <w:bookmarkStart w:id="532" w:name="_Toc89854277"/>
      <w:bookmarkStart w:id="533" w:name="_Toc98667050"/>
      <w:bookmarkStart w:id="534" w:name="_Toc105752333"/>
      <w:bookmarkStart w:id="535" w:name="_Toc123149951"/>
      <w:bookmarkStart w:id="536" w:name="_Toc124162913"/>
      <w:r w:rsidRPr="009202AA">
        <w:rPr>
          <w:lang w:eastAsia="zh-CN"/>
        </w:rPr>
        <w:t>6.2.2.3</w:t>
      </w:r>
      <w:r w:rsidRPr="009202AA">
        <w:rPr>
          <w:lang w:eastAsia="zh-CN"/>
        </w:rPr>
        <w:tab/>
        <w:t>Minimum requirement for single RAT UTRA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537" w:name="_Toc21096420"/>
      <w:bookmarkStart w:id="538" w:name="_Toc29763387"/>
      <w:bookmarkStart w:id="539" w:name="_Toc36029858"/>
      <w:bookmarkStart w:id="540" w:name="_Toc37179758"/>
      <w:bookmarkStart w:id="541" w:name="_Toc45869458"/>
      <w:bookmarkStart w:id="542" w:name="_Toc52555257"/>
      <w:bookmarkStart w:id="543" w:name="_Toc61112713"/>
      <w:bookmarkStart w:id="544" w:name="_Toc67911597"/>
      <w:bookmarkStart w:id="545" w:name="_Toc74840417"/>
      <w:bookmarkStart w:id="546" w:name="_Toc76503552"/>
      <w:bookmarkStart w:id="547" w:name="_Toc83042104"/>
      <w:bookmarkStart w:id="548" w:name="_Toc89854278"/>
      <w:bookmarkStart w:id="549" w:name="_Toc98667051"/>
      <w:bookmarkStart w:id="550" w:name="_Toc105752334"/>
      <w:bookmarkStart w:id="551" w:name="_Toc123149952"/>
      <w:bookmarkStart w:id="552" w:name="_Toc124162914"/>
      <w:r w:rsidRPr="009202AA">
        <w:rPr>
          <w:lang w:eastAsia="zh-CN"/>
        </w:rPr>
        <w:t>6.2.2.4</w:t>
      </w:r>
      <w:r w:rsidRPr="009202AA">
        <w:rPr>
          <w:lang w:eastAsia="zh-CN"/>
        </w:rPr>
        <w:tab/>
        <w:t>Minimum requirement for single RAT E-UTRA operation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72CC19A" w14:textId="77777777" w:rsidR="004C4A70" w:rsidRPr="009202AA" w:rsidRDefault="004C4A70" w:rsidP="004C4A70">
      <w:pPr>
        <w:pStyle w:val="Heading5"/>
        <w:spacing w:after="200"/>
        <w:rPr>
          <w:rFonts w:cs="Arial"/>
          <w:szCs w:val="22"/>
        </w:rPr>
      </w:pPr>
      <w:bookmarkStart w:id="553" w:name="_Toc21096421"/>
      <w:bookmarkStart w:id="554" w:name="_Toc29763388"/>
      <w:bookmarkStart w:id="555" w:name="_Toc36029859"/>
      <w:bookmarkStart w:id="556" w:name="_Toc37179759"/>
      <w:bookmarkStart w:id="557" w:name="_Toc45869459"/>
      <w:bookmarkStart w:id="558" w:name="_Toc52555258"/>
      <w:bookmarkStart w:id="559" w:name="_Toc61112714"/>
      <w:bookmarkStart w:id="560" w:name="_Toc67911598"/>
      <w:bookmarkStart w:id="561" w:name="_Toc74840418"/>
      <w:bookmarkStart w:id="562" w:name="_Toc76503553"/>
      <w:bookmarkStart w:id="563" w:name="_Toc83042105"/>
      <w:bookmarkStart w:id="564" w:name="_Toc89854279"/>
      <w:bookmarkStart w:id="565" w:name="_Toc98667052"/>
      <w:bookmarkStart w:id="566" w:name="_Toc105752335"/>
      <w:bookmarkStart w:id="567" w:name="_Toc123149953"/>
      <w:bookmarkStart w:id="568" w:name="_Toc124162915"/>
      <w:r w:rsidRPr="009202AA">
        <w:rPr>
          <w:rFonts w:cs="Arial"/>
          <w:szCs w:val="22"/>
        </w:rPr>
        <w:t>6.2.2.4.1</w:t>
      </w:r>
      <w:r w:rsidRPr="009202AA">
        <w:rPr>
          <w:rFonts w:cs="Arial"/>
          <w:szCs w:val="22"/>
        </w:rPr>
        <w:tab/>
        <w:t>General</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569" w:name="_Toc21096422"/>
      <w:bookmarkStart w:id="570" w:name="_Toc29763389"/>
      <w:bookmarkStart w:id="571" w:name="_Toc36029860"/>
      <w:bookmarkStart w:id="572" w:name="_Toc37179760"/>
      <w:bookmarkStart w:id="573" w:name="_Toc45869460"/>
      <w:bookmarkStart w:id="574" w:name="_Toc52555259"/>
      <w:bookmarkStart w:id="575" w:name="_Toc61112715"/>
      <w:bookmarkStart w:id="576" w:name="_Toc67911599"/>
      <w:bookmarkStart w:id="577" w:name="_Toc74840419"/>
      <w:bookmarkStart w:id="578" w:name="_Toc76503554"/>
      <w:bookmarkStart w:id="579" w:name="_Toc83042106"/>
      <w:bookmarkStart w:id="580" w:name="_Toc89854280"/>
      <w:bookmarkStart w:id="581" w:name="_Toc98667053"/>
      <w:bookmarkStart w:id="582" w:name="_Toc105752336"/>
      <w:bookmarkStart w:id="583" w:name="_Toc123149954"/>
      <w:bookmarkStart w:id="584" w:name="_Toc124162916"/>
      <w:r w:rsidRPr="009202AA">
        <w:rPr>
          <w:rFonts w:cs="Arial"/>
          <w:szCs w:val="22"/>
        </w:rPr>
        <w:t>6.2.2.4.2</w:t>
      </w:r>
      <w:r w:rsidRPr="009202AA">
        <w:rPr>
          <w:rFonts w:cs="Arial"/>
          <w:szCs w:val="22"/>
        </w:rPr>
        <w:tab/>
        <w:t>Additional requirements (regional)</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A2CB98B" w14:textId="77777777" w:rsidR="004C4A70" w:rsidRPr="009202AA" w:rsidRDefault="004C4A70" w:rsidP="004C4A70">
      <w:pPr>
        <w:pStyle w:val="Heading3"/>
        <w:rPr>
          <w:lang w:eastAsia="zh-CN"/>
        </w:rPr>
      </w:pPr>
      <w:bookmarkStart w:id="585" w:name="_Toc21096423"/>
      <w:bookmarkStart w:id="586" w:name="_Toc29763390"/>
      <w:bookmarkStart w:id="587" w:name="_Toc36029861"/>
      <w:bookmarkStart w:id="588" w:name="_Toc37179761"/>
      <w:bookmarkStart w:id="589" w:name="_Toc45869461"/>
      <w:bookmarkStart w:id="590" w:name="_Toc52555260"/>
      <w:bookmarkStart w:id="591" w:name="_Toc61112716"/>
      <w:bookmarkStart w:id="592" w:name="_Toc67911600"/>
      <w:bookmarkStart w:id="593" w:name="_Toc74840420"/>
      <w:bookmarkStart w:id="594" w:name="_Toc76503555"/>
      <w:bookmarkStart w:id="595" w:name="_Toc83042107"/>
      <w:bookmarkStart w:id="596" w:name="_Toc89854281"/>
      <w:bookmarkStart w:id="597" w:name="_Toc98667054"/>
      <w:bookmarkStart w:id="598" w:name="_Toc105752337"/>
      <w:bookmarkStart w:id="599" w:name="_Toc123149955"/>
      <w:bookmarkStart w:id="600" w:name="_Toc124162917"/>
      <w:r w:rsidRPr="009202AA">
        <w:rPr>
          <w:lang w:eastAsia="zh-CN"/>
        </w:rPr>
        <w:t>6.2.3</w:t>
      </w:r>
      <w:r w:rsidRPr="009202AA">
        <w:rPr>
          <w:lang w:eastAsia="zh-CN"/>
        </w:rPr>
        <w:tab/>
      </w:r>
      <w:r w:rsidRPr="009202AA">
        <w:t>UTRA FDD primary CPICH power</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10D6C032" w14:textId="77777777" w:rsidR="004C4A70" w:rsidRPr="009202AA" w:rsidRDefault="004C4A70" w:rsidP="004C4A70">
      <w:pPr>
        <w:pStyle w:val="Heading4"/>
      </w:pPr>
      <w:bookmarkStart w:id="601" w:name="_Toc21096424"/>
      <w:bookmarkStart w:id="602" w:name="_Toc29763391"/>
      <w:bookmarkStart w:id="603" w:name="_Toc36029862"/>
      <w:bookmarkStart w:id="604" w:name="_Toc37179762"/>
      <w:bookmarkStart w:id="605" w:name="_Toc45869462"/>
      <w:bookmarkStart w:id="606" w:name="_Toc52555261"/>
      <w:bookmarkStart w:id="607" w:name="_Toc61112717"/>
      <w:bookmarkStart w:id="608" w:name="_Toc67911601"/>
      <w:bookmarkStart w:id="609" w:name="_Toc74840421"/>
      <w:bookmarkStart w:id="610" w:name="_Toc76503556"/>
      <w:bookmarkStart w:id="611" w:name="_Toc83042108"/>
      <w:bookmarkStart w:id="612" w:name="_Toc89854282"/>
      <w:bookmarkStart w:id="613" w:name="_Toc98667055"/>
      <w:bookmarkStart w:id="614" w:name="_Toc105752338"/>
      <w:bookmarkStart w:id="615" w:name="_Toc123149956"/>
      <w:bookmarkStart w:id="616" w:name="_Toc124162918"/>
      <w:r w:rsidRPr="009202AA">
        <w:t>6.2.3.1</w:t>
      </w:r>
      <w:r w:rsidRPr="009202AA">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17" w:name="_Toc21096425"/>
      <w:bookmarkStart w:id="618" w:name="_Toc29763392"/>
      <w:bookmarkStart w:id="619" w:name="_Toc36029863"/>
      <w:bookmarkStart w:id="620" w:name="_Toc37179763"/>
      <w:bookmarkStart w:id="621" w:name="_Toc45869463"/>
      <w:bookmarkStart w:id="622" w:name="_Toc52555262"/>
      <w:bookmarkStart w:id="623" w:name="_Toc61112718"/>
      <w:bookmarkStart w:id="624" w:name="_Toc67911602"/>
      <w:bookmarkStart w:id="625" w:name="_Toc74840422"/>
      <w:bookmarkStart w:id="626" w:name="_Toc76503557"/>
      <w:bookmarkStart w:id="627" w:name="_Toc83042109"/>
      <w:bookmarkStart w:id="628" w:name="_Toc89854283"/>
      <w:bookmarkStart w:id="629" w:name="_Toc98667056"/>
      <w:bookmarkStart w:id="630" w:name="_Toc105752339"/>
      <w:bookmarkStart w:id="631" w:name="_Toc123149957"/>
      <w:bookmarkStart w:id="632" w:name="_Toc124162919"/>
      <w:r w:rsidRPr="009202AA">
        <w:t>6.2.3.2</w:t>
      </w:r>
      <w:r w:rsidRPr="009202AA">
        <w:tab/>
      </w:r>
      <w:r w:rsidRPr="009202AA">
        <w:rPr>
          <w:lang w:eastAsia="zh-CN"/>
        </w:rPr>
        <w:t>Minimum requirement for MSR operation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633" w:name="_Toc21096426"/>
      <w:bookmarkStart w:id="634" w:name="_Toc29763393"/>
      <w:bookmarkStart w:id="635" w:name="_Toc36029864"/>
      <w:bookmarkStart w:id="636" w:name="_Toc37179764"/>
      <w:bookmarkStart w:id="637" w:name="_Toc45869464"/>
      <w:bookmarkStart w:id="638" w:name="_Toc52555263"/>
      <w:bookmarkStart w:id="639" w:name="_Toc61112719"/>
      <w:bookmarkStart w:id="640" w:name="_Toc67911603"/>
      <w:bookmarkStart w:id="641" w:name="_Toc74840423"/>
      <w:bookmarkStart w:id="642" w:name="_Toc76503558"/>
      <w:bookmarkStart w:id="643" w:name="_Toc83042110"/>
      <w:bookmarkStart w:id="644" w:name="_Toc89854284"/>
      <w:bookmarkStart w:id="645" w:name="_Toc98667057"/>
      <w:bookmarkStart w:id="646" w:name="_Toc105752340"/>
      <w:bookmarkStart w:id="647" w:name="_Toc123149958"/>
      <w:bookmarkStart w:id="648" w:name="_Toc124162920"/>
      <w:r w:rsidRPr="009202AA">
        <w:rPr>
          <w:lang w:eastAsia="zh-CN"/>
        </w:rPr>
        <w:t>6.2.3.3</w:t>
      </w:r>
      <w:r w:rsidRPr="009202AA">
        <w:rPr>
          <w:lang w:eastAsia="zh-CN"/>
        </w:rPr>
        <w:tab/>
        <w:t>Minimum requirement for single RAT UTRA operation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649" w:name="_Toc21096427"/>
      <w:bookmarkStart w:id="650" w:name="_Toc29763394"/>
      <w:bookmarkStart w:id="651" w:name="_Toc36029865"/>
      <w:bookmarkStart w:id="652" w:name="_Toc37179765"/>
      <w:bookmarkStart w:id="653" w:name="_Toc45869465"/>
      <w:bookmarkStart w:id="654" w:name="_Toc52555264"/>
      <w:bookmarkStart w:id="655" w:name="_Toc61112720"/>
      <w:bookmarkStart w:id="656" w:name="_Toc67911604"/>
      <w:bookmarkStart w:id="657" w:name="_Toc74840424"/>
      <w:bookmarkStart w:id="658" w:name="_Toc76503559"/>
      <w:bookmarkStart w:id="659" w:name="_Toc83042111"/>
      <w:bookmarkStart w:id="660" w:name="_Toc89854285"/>
      <w:bookmarkStart w:id="661" w:name="_Toc98667058"/>
      <w:bookmarkStart w:id="662" w:name="_Toc105752341"/>
      <w:bookmarkStart w:id="663" w:name="_Toc123149959"/>
      <w:bookmarkStart w:id="664" w:name="_Toc124162921"/>
      <w:r w:rsidRPr="009202AA">
        <w:rPr>
          <w:lang w:eastAsia="zh-CN"/>
        </w:rPr>
        <w:t>6.2.3.4</w:t>
      </w:r>
      <w:r w:rsidRPr="009202AA">
        <w:rPr>
          <w:lang w:eastAsia="zh-CN"/>
        </w:rPr>
        <w:tab/>
        <w:t>Minimum requirement for single RAT E-UTRA operation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665" w:name="_Toc21096428"/>
      <w:bookmarkStart w:id="666" w:name="_Toc29763395"/>
      <w:bookmarkStart w:id="667" w:name="_Toc36029866"/>
      <w:bookmarkStart w:id="668" w:name="_Toc37179766"/>
      <w:bookmarkStart w:id="669" w:name="_Toc45869466"/>
      <w:bookmarkStart w:id="670" w:name="_Toc52555265"/>
      <w:bookmarkStart w:id="671" w:name="_Toc61112721"/>
      <w:bookmarkStart w:id="672" w:name="_Toc67911605"/>
      <w:bookmarkStart w:id="673" w:name="_Toc74840425"/>
      <w:bookmarkStart w:id="674" w:name="_Toc76503560"/>
      <w:bookmarkStart w:id="675" w:name="_Toc83042112"/>
      <w:bookmarkStart w:id="676" w:name="_Toc89854286"/>
      <w:bookmarkStart w:id="677" w:name="_Toc98667059"/>
      <w:bookmarkStart w:id="678" w:name="_Toc105752342"/>
      <w:bookmarkStart w:id="679" w:name="_Toc123149960"/>
      <w:bookmarkStart w:id="680" w:name="_Toc124162922"/>
      <w:r w:rsidRPr="009202AA">
        <w:rPr>
          <w:lang w:eastAsia="zh-CN"/>
        </w:rPr>
        <w:t>6.2.4</w:t>
      </w:r>
      <w:r w:rsidRPr="009202AA">
        <w:rPr>
          <w:lang w:eastAsia="zh-CN"/>
        </w:rPr>
        <w:tab/>
      </w:r>
      <w:r w:rsidRPr="009202AA">
        <w:t>UTRA TDD primary CCPCH power</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56BD1E31" w14:textId="77777777" w:rsidR="004C4A70" w:rsidRPr="009202AA" w:rsidRDefault="004C4A70" w:rsidP="004C4A70">
      <w:pPr>
        <w:pStyle w:val="Heading4"/>
      </w:pPr>
      <w:bookmarkStart w:id="681" w:name="_Toc21096429"/>
      <w:bookmarkStart w:id="682" w:name="_Toc29763396"/>
      <w:bookmarkStart w:id="683" w:name="_Toc36029867"/>
      <w:bookmarkStart w:id="684" w:name="_Toc37179767"/>
      <w:bookmarkStart w:id="685" w:name="_Toc45869467"/>
      <w:bookmarkStart w:id="686" w:name="_Toc52555266"/>
      <w:bookmarkStart w:id="687" w:name="_Toc61112722"/>
      <w:bookmarkStart w:id="688" w:name="_Toc67911606"/>
      <w:bookmarkStart w:id="689" w:name="_Toc74840426"/>
      <w:bookmarkStart w:id="690" w:name="_Toc76503561"/>
      <w:bookmarkStart w:id="691" w:name="_Toc83042113"/>
      <w:bookmarkStart w:id="692" w:name="_Toc89854287"/>
      <w:bookmarkStart w:id="693" w:name="_Toc98667060"/>
      <w:bookmarkStart w:id="694" w:name="_Toc105752343"/>
      <w:bookmarkStart w:id="695" w:name="_Toc123149961"/>
      <w:bookmarkStart w:id="696" w:name="_Toc124162923"/>
      <w:r w:rsidRPr="009202AA">
        <w:t>6.2.4.1</w:t>
      </w:r>
      <w:r w:rsidRPr="009202AA">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697" w:name="_Toc21096430"/>
      <w:bookmarkStart w:id="698" w:name="_Toc29763397"/>
      <w:bookmarkStart w:id="699" w:name="_Toc36029868"/>
      <w:bookmarkStart w:id="700" w:name="_Toc37179768"/>
      <w:bookmarkStart w:id="701" w:name="_Toc45869468"/>
      <w:bookmarkStart w:id="702" w:name="_Toc52555267"/>
      <w:bookmarkStart w:id="703" w:name="_Toc61112723"/>
      <w:bookmarkStart w:id="704" w:name="_Toc67911607"/>
      <w:bookmarkStart w:id="705" w:name="_Toc74840427"/>
      <w:bookmarkStart w:id="706" w:name="_Toc76503562"/>
      <w:bookmarkStart w:id="707" w:name="_Toc83042114"/>
      <w:bookmarkStart w:id="708" w:name="_Toc89854288"/>
      <w:bookmarkStart w:id="709" w:name="_Toc98667061"/>
      <w:bookmarkStart w:id="710" w:name="_Toc105752344"/>
      <w:bookmarkStart w:id="711" w:name="_Toc123149962"/>
      <w:bookmarkStart w:id="712" w:name="_Toc124162924"/>
      <w:r w:rsidRPr="009202AA">
        <w:t>6.2.4.2</w:t>
      </w:r>
      <w:r w:rsidRPr="009202AA">
        <w:tab/>
      </w:r>
      <w:r w:rsidRPr="009202AA">
        <w:rPr>
          <w:lang w:eastAsia="zh-CN"/>
        </w:rPr>
        <w:t>Minimum requirement for MSR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13" w:name="_Toc21096431"/>
      <w:bookmarkStart w:id="714" w:name="_Toc29763398"/>
      <w:bookmarkStart w:id="715" w:name="_Toc36029869"/>
      <w:bookmarkStart w:id="716" w:name="_Toc37179769"/>
      <w:bookmarkStart w:id="717" w:name="_Toc45869469"/>
      <w:bookmarkStart w:id="718" w:name="_Toc52555268"/>
      <w:bookmarkStart w:id="719" w:name="_Toc61112724"/>
      <w:bookmarkStart w:id="720" w:name="_Toc67911608"/>
      <w:bookmarkStart w:id="721" w:name="_Toc74840428"/>
      <w:bookmarkStart w:id="722" w:name="_Toc76503563"/>
      <w:bookmarkStart w:id="723" w:name="_Toc83042115"/>
      <w:bookmarkStart w:id="724" w:name="_Toc89854289"/>
      <w:bookmarkStart w:id="725" w:name="_Toc98667062"/>
      <w:bookmarkStart w:id="726" w:name="_Toc105752345"/>
      <w:bookmarkStart w:id="727" w:name="_Toc123149963"/>
      <w:bookmarkStart w:id="728" w:name="_Toc124162925"/>
      <w:r w:rsidRPr="009202AA">
        <w:rPr>
          <w:lang w:eastAsia="zh-CN"/>
        </w:rPr>
        <w:t>6.2.4.3</w:t>
      </w:r>
      <w:r w:rsidRPr="009202AA">
        <w:rPr>
          <w:lang w:eastAsia="zh-CN"/>
        </w:rPr>
        <w:tab/>
        <w:t>Minimum requirement for single RAT UTRA operation</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729" w:name="_Toc21096432"/>
      <w:bookmarkStart w:id="730" w:name="_Toc29763399"/>
      <w:bookmarkStart w:id="731" w:name="_Toc36029870"/>
      <w:bookmarkStart w:id="732" w:name="_Toc37179770"/>
      <w:bookmarkStart w:id="733" w:name="_Toc45869470"/>
      <w:bookmarkStart w:id="734" w:name="_Toc52555269"/>
      <w:bookmarkStart w:id="735" w:name="_Toc61112725"/>
      <w:bookmarkStart w:id="736" w:name="_Toc67911609"/>
      <w:bookmarkStart w:id="737" w:name="_Toc74840429"/>
      <w:bookmarkStart w:id="738" w:name="_Toc76503564"/>
      <w:bookmarkStart w:id="739" w:name="_Toc83042116"/>
      <w:bookmarkStart w:id="740" w:name="_Toc89854290"/>
      <w:bookmarkStart w:id="741" w:name="_Toc98667063"/>
      <w:bookmarkStart w:id="742" w:name="_Toc105752346"/>
      <w:bookmarkStart w:id="743" w:name="_Toc123149964"/>
      <w:bookmarkStart w:id="744" w:name="_Toc124162926"/>
      <w:r w:rsidRPr="009202AA">
        <w:rPr>
          <w:lang w:eastAsia="zh-CN"/>
        </w:rPr>
        <w:t>6.2.4.4</w:t>
      </w:r>
      <w:r w:rsidRPr="009202AA">
        <w:rPr>
          <w:lang w:eastAsia="zh-CN"/>
        </w:rPr>
        <w:tab/>
        <w:t>Minimum requirement for single RAT E-UTRA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745" w:name="_Toc21096433"/>
      <w:bookmarkStart w:id="746" w:name="_Toc29763400"/>
      <w:bookmarkStart w:id="747" w:name="_Toc36029871"/>
      <w:bookmarkStart w:id="748" w:name="_Toc37179771"/>
      <w:bookmarkStart w:id="749" w:name="_Toc45869471"/>
      <w:bookmarkStart w:id="750" w:name="_Toc52555270"/>
      <w:bookmarkStart w:id="751" w:name="_Toc61112726"/>
      <w:bookmarkStart w:id="752" w:name="_Toc67911610"/>
      <w:bookmarkStart w:id="753" w:name="_Toc74840430"/>
      <w:bookmarkStart w:id="754" w:name="_Toc76503565"/>
      <w:bookmarkStart w:id="755" w:name="_Toc83042117"/>
      <w:bookmarkStart w:id="756" w:name="_Toc89854291"/>
      <w:bookmarkStart w:id="757" w:name="_Toc98667064"/>
      <w:bookmarkStart w:id="758" w:name="_Toc105752347"/>
      <w:bookmarkStart w:id="759" w:name="_Toc123149965"/>
      <w:bookmarkStart w:id="760" w:name="_Toc124162927"/>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1AB316A4" w14:textId="77777777" w:rsidR="004C4A70" w:rsidRPr="009202AA" w:rsidRDefault="004C4A70" w:rsidP="004C4A70">
      <w:pPr>
        <w:pStyle w:val="Heading4"/>
      </w:pPr>
      <w:bookmarkStart w:id="761" w:name="_Toc21096434"/>
      <w:bookmarkStart w:id="762" w:name="_Toc29763401"/>
      <w:bookmarkStart w:id="763" w:name="_Toc36029872"/>
      <w:bookmarkStart w:id="764" w:name="_Toc37179772"/>
      <w:bookmarkStart w:id="765" w:name="_Toc45869472"/>
      <w:bookmarkStart w:id="766" w:name="_Toc52555271"/>
      <w:bookmarkStart w:id="767" w:name="_Toc61112727"/>
      <w:bookmarkStart w:id="768" w:name="_Toc67911611"/>
      <w:bookmarkStart w:id="769" w:name="_Toc74840431"/>
      <w:bookmarkStart w:id="770" w:name="_Toc76503566"/>
      <w:bookmarkStart w:id="771" w:name="_Toc83042118"/>
      <w:bookmarkStart w:id="772" w:name="_Toc89854292"/>
      <w:bookmarkStart w:id="773" w:name="_Toc98667065"/>
      <w:bookmarkStart w:id="774" w:name="_Toc105752348"/>
      <w:bookmarkStart w:id="775" w:name="_Toc123149966"/>
      <w:bookmarkStart w:id="776" w:name="_Toc124162928"/>
      <w:r w:rsidRPr="009202AA">
        <w:t>6.2.5.1</w:t>
      </w:r>
      <w:r w:rsidRPr="009202AA">
        <w:tab/>
        <w:t>General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777" w:name="_Toc21096435"/>
      <w:bookmarkStart w:id="778" w:name="_Toc29763402"/>
      <w:bookmarkStart w:id="779" w:name="_Toc36029873"/>
      <w:bookmarkStart w:id="780" w:name="_Toc37179773"/>
      <w:bookmarkStart w:id="781" w:name="_Toc45869473"/>
      <w:bookmarkStart w:id="782" w:name="_Toc52555272"/>
      <w:bookmarkStart w:id="783" w:name="_Toc61112728"/>
      <w:bookmarkStart w:id="784" w:name="_Toc67911612"/>
      <w:bookmarkStart w:id="785" w:name="_Toc74840432"/>
      <w:bookmarkStart w:id="786" w:name="_Toc76503567"/>
      <w:bookmarkStart w:id="787" w:name="_Toc83042119"/>
      <w:bookmarkStart w:id="788" w:name="_Toc89854293"/>
      <w:bookmarkStart w:id="789" w:name="_Toc98667066"/>
      <w:bookmarkStart w:id="790" w:name="_Toc105752349"/>
      <w:bookmarkStart w:id="791" w:name="_Toc123149967"/>
      <w:bookmarkStart w:id="792" w:name="_Toc124162929"/>
      <w:r w:rsidRPr="009202AA">
        <w:t>6.2.5.2</w:t>
      </w:r>
      <w:r w:rsidRPr="009202AA">
        <w:tab/>
      </w:r>
      <w:r w:rsidRPr="009202AA">
        <w:rPr>
          <w:lang w:eastAsia="zh-CN"/>
        </w:rPr>
        <w:t>Minimum requirement for MSR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793" w:name="_Toc21096436"/>
      <w:bookmarkStart w:id="794" w:name="_Toc29763403"/>
      <w:bookmarkStart w:id="795" w:name="_Toc36029874"/>
      <w:bookmarkStart w:id="796" w:name="_Toc37179774"/>
      <w:bookmarkStart w:id="797" w:name="_Toc45869474"/>
      <w:bookmarkStart w:id="798" w:name="_Toc52555273"/>
      <w:bookmarkStart w:id="799" w:name="_Toc61112729"/>
      <w:bookmarkStart w:id="800" w:name="_Toc67911613"/>
      <w:bookmarkStart w:id="801" w:name="_Toc74840433"/>
      <w:bookmarkStart w:id="802" w:name="_Toc76503568"/>
      <w:bookmarkStart w:id="803" w:name="_Toc83042120"/>
      <w:bookmarkStart w:id="804" w:name="_Toc89854294"/>
      <w:bookmarkStart w:id="805" w:name="_Toc98667067"/>
      <w:bookmarkStart w:id="806" w:name="_Toc105752350"/>
      <w:bookmarkStart w:id="807" w:name="_Toc123149968"/>
      <w:bookmarkStart w:id="808" w:name="_Toc124162930"/>
      <w:r w:rsidRPr="009202AA">
        <w:rPr>
          <w:lang w:eastAsia="zh-CN"/>
        </w:rPr>
        <w:t>6.2.5.3</w:t>
      </w:r>
      <w:r w:rsidRPr="009202AA">
        <w:rPr>
          <w:lang w:eastAsia="zh-CN"/>
        </w:rPr>
        <w:tab/>
        <w:t>Minimum requirement for single RAT UTRA operation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809" w:name="_Toc21096437"/>
      <w:bookmarkStart w:id="810" w:name="_Toc29763404"/>
      <w:bookmarkStart w:id="811" w:name="_Toc36029875"/>
      <w:bookmarkStart w:id="812" w:name="_Toc37179775"/>
      <w:bookmarkStart w:id="813" w:name="_Toc45869475"/>
      <w:bookmarkStart w:id="814" w:name="_Toc52555274"/>
      <w:bookmarkStart w:id="815" w:name="_Toc61112730"/>
      <w:bookmarkStart w:id="816" w:name="_Toc67911614"/>
      <w:bookmarkStart w:id="817" w:name="_Toc74840434"/>
      <w:bookmarkStart w:id="818" w:name="_Toc76503569"/>
      <w:bookmarkStart w:id="819" w:name="_Toc83042121"/>
      <w:bookmarkStart w:id="820" w:name="_Toc89854295"/>
      <w:bookmarkStart w:id="821" w:name="_Toc98667068"/>
      <w:bookmarkStart w:id="822" w:name="_Toc105752351"/>
      <w:bookmarkStart w:id="823" w:name="_Toc123149969"/>
      <w:bookmarkStart w:id="824" w:name="_Toc124162931"/>
      <w:r w:rsidRPr="009202AA">
        <w:rPr>
          <w:lang w:eastAsia="zh-CN"/>
        </w:rPr>
        <w:t>6.2.5.4</w:t>
      </w:r>
      <w:r w:rsidRPr="009202AA">
        <w:rPr>
          <w:lang w:eastAsia="zh-CN"/>
        </w:rPr>
        <w:tab/>
        <w:t>Minimum requirement for single RAT E-UTRA operation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825" w:name="_Toc21096438"/>
      <w:bookmarkStart w:id="826" w:name="_Toc29763405"/>
      <w:bookmarkStart w:id="827" w:name="_Toc36029876"/>
      <w:bookmarkStart w:id="828" w:name="_Toc37179776"/>
      <w:bookmarkStart w:id="829" w:name="_Toc45869476"/>
      <w:bookmarkStart w:id="830" w:name="_Toc52555275"/>
      <w:bookmarkStart w:id="831" w:name="_Toc61112731"/>
      <w:bookmarkStart w:id="832" w:name="_Toc67911615"/>
      <w:bookmarkStart w:id="833" w:name="_Toc74840435"/>
      <w:bookmarkStart w:id="834" w:name="_Toc76503570"/>
      <w:bookmarkStart w:id="835" w:name="_Toc83042122"/>
      <w:bookmarkStart w:id="836" w:name="_Toc89854296"/>
      <w:bookmarkStart w:id="837" w:name="_Toc98667069"/>
      <w:bookmarkStart w:id="838" w:name="_Toc105752352"/>
      <w:bookmarkStart w:id="839" w:name="_Toc123149970"/>
      <w:bookmarkStart w:id="840" w:name="_Toc124162932"/>
      <w:r w:rsidRPr="009202AA">
        <w:t>6.2.6</w:t>
      </w:r>
      <w:r w:rsidRPr="009202AA">
        <w:tab/>
        <w:t xml:space="preserve">E-UTRA </w:t>
      </w:r>
      <w:r w:rsidRPr="009202AA">
        <w:rPr>
          <w:lang w:eastAsia="zh-CN"/>
        </w:rPr>
        <w:t>DL RS power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22E0841" w14:textId="77777777" w:rsidR="004C4A70" w:rsidRPr="009202AA" w:rsidRDefault="004C4A70" w:rsidP="004C4A70">
      <w:pPr>
        <w:pStyle w:val="Heading4"/>
      </w:pPr>
      <w:bookmarkStart w:id="841" w:name="_Toc21096439"/>
      <w:bookmarkStart w:id="842" w:name="_Toc29763406"/>
      <w:bookmarkStart w:id="843" w:name="_Toc36029877"/>
      <w:bookmarkStart w:id="844" w:name="_Toc37179777"/>
      <w:bookmarkStart w:id="845" w:name="_Toc45869477"/>
      <w:bookmarkStart w:id="846" w:name="_Toc52555276"/>
      <w:bookmarkStart w:id="847" w:name="_Toc61112732"/>
      <w:bookmarkStart w:id="848" w:name="_Toc67911616"/>
      <w:bookmarkStart w:id="849" w:name="_Toc74840436"/>
      <w:bookmarkStart w:id="850" w:name="_Toc76503571"/>
      <w:bookmarkStart w:id="851" w:name="_Toc83042123"/>
      <w:bookmarkStart w:id="852" w:name="_Toc89854297"/>
      <w:bookmarkStart w:id="853" w:name="_Toc98667070"/>
      <w:bookmarkStart w:id="854" w:name="_Toc105752353"/>
      <w:bookmarkStart w:id="855" w:name="_Toc123149971"/>
      <w:bookmarkStart w:id="856" w:name="_Toc124162933"/>
      <w:r w:rsidRPr="009202AA">
        <w:t>6.2.6.1</w:t>
      </w:r>
      <w:r w:rsidRPr="009202AA">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857" w:name="_Toc21096440"/>
      <w:bookmarkStart w:id="858" w:name="_Toc29763407"/>
      <w:bookmarkStart w:id="859" w:name="_Toc36029878"/>
      <w:bookmarkStart w:id="860" w:name="_Toc37179778"/>
      <w:bookmarkStart w:id="861" w:name="_Toc45869478"/>
      <w:bookmarkStart w:id="862" w:name="_Toc52555277"/>
      <w:bookmarkStart w:id="863" w:name="_Toc61112733"/>
      <w:bookmarkStart w:id="864" w:name="_Toc67911617"/>
      <w:bookmarkStart w:id="865" w:name="_Toc74840437"/>
      <w:bookmarkStart w:id="866" w:name="_Toc76503572"/>
      <w:bookmarkStart w:id="867" w:name="_Toc83042124"/>
      <w:bookmarkStart w:id="868" w:name="_Toc89854298"/>
      <w:bookmarkStart w:id="869" w:name="_Toc98667071"/>
      <w:bookmarkStart w:id="870" w:name="_Toc105752354"/>
      <w:bookmarkStart w:id="871" w:name="_Toc123149972"/>
      <w:bookmarkStart w:id="872" w:name="_Toc124162934"/>
      <w:r w:rsidRPr="009202AA">
        <w:t>6.2.6.2</w:t>
      </w:r>
      <w:r w:rsidRPr="009202AA">
        <w:tab/>
      </w:r>
      <w:r w:rsidRPr="009202AA">
        <w:rPr>
          <w:lang w:eastAsia="zh-CN"/>
        </w:rPr>
        <w:t>Minimum requirement for MSR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873" w:name="_Toc21096441"/>
      <w:bookmarkStart w:id="874" w:name="_Toc29763408"/>
      <w:bookmarkStart w:id="875" w:name="_Toc36029879"/>
      <w:bookmarkStart w:id="876" w:name="_Toc37179779"/>
      <w:bookmarkStart w:id="877" w:name="_Toc45869479"/>
      <w:bookmarkStart w:id="878" w:name="_Toc52555278"/>
      <w:bookmarkStart w:id="879" w:name="_Toc61112734"/>
      <w:bookmarkStart w:id="880" w:name="_Toc67911618"/>
      <w:bookmarkStart w:id="881" w:name="_Toc74840438"/>
      <w:bookmarkStart w:id="882" w:name="_Toc76503573"/>
      <w:bookmarkStart w:id="883" w:name="_Toc83042125"/>
      <w:bookmarkStart w:id="884" w:name="_Toc89854299"/>
      <w:bookmarkStart w:id="885" w:name="_Toc98667072"/>
      <w:bookmarkStart w:id="886" w:name="_Toc105752355"/>
      <w:bookmarkStart w:id="887" w:name="_Toc123149973"/>
      <w:bookmarkStart w:id="888" w:name="_Toc124162935"/>
      <w:r w:rsidRPr="009202AA">
        <w:rPr>
          <w:lang w:eastAsia="zh-CN"/>
        </w:rPr>
        <w:t>6.2.6.3</w:t>
      </w:r>
      <w:r w:rsidRPr="009202AA">
        <w:rPr>
          <w:lang w:eastAsia="zh-CN"/>
        </w:rPr>
        <w:tab/>
        <w:t>Minimum requirement for single RAT UTRA operation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889" w:name="_Toc21096442"/>
      <w:bookmarkStart w:id="890" w:name="_Toc29763409"/>
      <w:bookmarkStart w:id="891" w:name="_Toc36029880"/>
      <w:bookmarkStart w:id="892" w:name="_Toc37179780"/>
      <w:bookmarkStart w:id="893" w:name="_Toc45869480"/>
      <w:bookmarkStart w:id="894" w:name="_Toc52555279"/>
      <w:bookmarkStart w:id="895" w:name="_Toc61112735"/>
      <w:bookmarkStart w:id="896" w:name="_Toc67911619"/>
      <w:bookmarkStart w:id="897" w:name="_Toc74840439"/>
      <w:bookmarkStart w:id="898" w:name="_Toc76503574"/>
      <w:bookmarkStart w:id="899" w:name="_Toc83042126"/>
      <w:bookmarkStart w:id="900" w:name="_Toc89854300"/>
      <w:bookmarkStart w:id="901" w:name="_Toc98667073"/>
      <w:bookmarkStart w:id="902" w:name="_Toc105752356"/>
      <w:bookmarkStart w:id="903" w:name="_Toc123149974"/>
      <w:bookmarkStart w:id="904" w:name="_Toc124162936"/>
      <w:r w:rsidRPr="009202AA">
        <w:rPr>
          <w:lang w:eastAsia="zh-CN"/>
        </w:rPr>
        <w:t>6.2.6.4</w:t>
      </w:r>
      <w:r w:rsidRPr="009202AA">
        <w:rPr>
          <w:lang w:eastAsia="zh-CN"/>
        </w:rPr>
        <w:tab/>
        <w:t>Minimum requirement for single RAT E-UTRA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905" w:name="_Toc21096443"/>
      <w:bookmarkStart w:id="906" w:name="_Toc29763410"/>
      <w:bookmarkStart w:id="907" w:name="_Toc36029881"/>
      <w:bookmarkStart w:id="908" w:name="_Toc37179781"/>
      <w:bookmarkStart w:id="909" w:name="_Toc45869481"/>
      <w:bookmarkStart w:id="910" w:name="_Toc52555280"/>
      <w:bookmarkStart w:id="911" w:name="_Toc61112736"/>
      <w:bookmarkStart w:id="912" w:name="_Toc67911620"/>
      <w:bookmarkStart w:id="913" w:name="_Toc74840440"/>
      <w:bookmarkStart w:id="914" w:name="_Toc76503575"/>
      <w:bookmarkStart w:id="915" w:name="_Toc83042127"/>
      <w:bookmarkStart w:id="916" w:name="_Toc89854301"/>
      <w:bookmarkStart w:id="917" w:name="_Toc98667074"/>
      <w:bookmarkStart w:id="918" w:name="_Toc105752357"/>
      <w:bookmarkStart w:id="919" w:name="_Toc123149975"/>
      <w:bookmarkStart w:id="920" w:name="_Toc124162937"/>
      <w:r w:rsidRPr="009202AA">
        <w:rPr>
          <w:lang w:eastAsia="zh-CN"/>
        </w:rPr>
        <w:t>6.3</w:t>
      </w:r>
      <w:r w:rsidRPr="009202AA">
        <w:rPr>
          <w:lang w:eastAsia="zh-CN"/>
        </w:rPr>
        <w:tab/>
        <w:t>Output power dynamics</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r w:rsidRPr="009202AA">
        <w:rPr>
          <w:lang w:eastAsia="zh-CN"/>
        </w:rPr>
        <w:tab/>
      </w:r>
    </w:p>
    <w:p w14:paraId="660B2E7D" w14:textId="77777777" w:rsidR="004C4A70" w:rsidRPr="009202AA" w:rsidRDefault="004C4A70" w:rsidP="004C4A70">
      <w:pPr>
        <w:pStyle w:val="Heading3"/>
      </w:pPr>
      <w:bookmarkStart w:id="921" w:name="_Toc21096444"/>
      <w:bookmarkStart w:id="922" w:name="_Toc29763411"/>
      <w:bookmarkStart w:id="923" w:name="_Toc36029882"/>
      <w:bookmarkStart w:id="924" w:name="_Toc37179782"/>
      <w:bookmarkStart w:id="925" w:name="_Toc45869482"/>
      <w:bookmarkStart w:id="926" w:name="_Toc52555281"/>
      <w:bookmarkStart w:id="927" w:name="_Toc61112737"/>
      <w:bookmarkStart w:id="928" w:name="_Toc67911621"/>
      <w:bookmarkStart w:id="929" w:name="_Toc74840441"/>
      <w:bookmarkStart w:id="930" w:name="_Toc76503576"/>
      <w:bookmarkStart w:id="931" w:name="_Toc83042128"/>
      <w:bookmarkStart w:id="932" w:name="_Toc89854302"/>
      <w:bookmarkStart w:id="933" w:name="_Toc98667075"/>
      <w:bookmarkStart w:id="934" w:name="_Toc105752358"/>
      <w:bookmarkStart w:id="935" w:name="_Toc123149976"/>
      <w:bookmarkStart w:id="936" w:name="_Toc124162938"/>
      <w:r w:rsidRPr="009202AA">
        <w:t>6.3.1</w:t>
      </w:r>
      <w:r w:rsidRPr="009202AA">
        <w:tab/>
        <w:t>General</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937" w:name="_Toc21096445"/>
      <w:bookmarkStart w:id="938" w:name="_Toc29763412"/>
      <w:bookmarkStart w:id="939" w:name="_Toc36029883"/>
      <w:bookmarkStart w:id="940" w:name="_Toc37179783"/>
      <w:bookmarkStart w:id="941" w:name="_Toc45869483"/>
      <w:bookmarkStart w:id="942" w:name="_Toc52555282"/>
      <w:bookmarkStart w:id="943" w:name="_Toc61112738"/>
      <w:bookmarkStart w:id="944" w:name="_Toc67911622"/>
      <w:bookmarkStart w:id="945" w:name="_Toc74840442"/>
      <w:bookmarkStart w:id="946" w:name="_Toc76503577"/>
      <w:bookmarkStart w:id="947" w:name="_Toc83042129"/>
      <w:bookmarkStart w:id="948" w:name="_Toc89854303"/>
      <w:bookmarkStart w:id="949" w:name="_Toc98667076"/>
      <w:bookmarkStart w:id="950" w:name="_Toc105752359"/>
      <w:bookmarkStart w:id="951" w:name="_Toc123149977"/>
      <w:bookmarkStart w:id="952" w:name="_Toc124162939"/>
      <w:r w:rsidRPr="009202AA">
        <w:rPr>
          <w:lang w:eastAsia="zh-CN"/>
        </w:rPr>
        <w:t>6.3.2</w:t>
      </w:r>
      <w:r w:rsidRPr="009202AA">
        <w:rPr>
          <w:lang w:eastAsia="zh-CN"/>
        </w:rPr>
        <w:tab/>
        <w:t>UTRA Inner loop power control in the downlink</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1FFD65C" w14:textId="77777777" w:rsidR="004C4A70" w:rsidRPr="009202AA" w:rsidRDefault="004C4A70" w:rsidP="004C4A70">
      <w:pPr>
        <w:pStyle w:val="Heading4"/>
      </w:pPr>
      <w:bookmarkStart w:id="953" w:name="_Toc21096446"/>
      <w:bookmarkStart w:id="954" w:name="_Toc29763413"/>
      <w:bookmarkStart w:id="955" w:name="_Toc36029884"/>
      <w:bookmarkStart w:id="956" w:name="_Toc37179784"/>
      <w:bookmarkStart w:id="957" w:name="_Toc45869484"/>
      <w:bookmarkStart w:id="958" w:name="_Toc52555283"/>
      <w:bookmarkStart w:id="959" w:name="_Toc61112739"/>
      <w:bookmarkStart w:id="960" w:name="_Toc67911623"/>
      <w:bookmarkStart w:id="961" w:name="_Toc74840443"/>
      <w:bookmarkStart w:id="962" w:name="_Toc76503578"/>
      <w:bookmarkStart w:id="963" w:name="_Toc83042130"/>
      <w:bookmarkStart w:id="964" w:name="_Toc89854304"/>
      <w:bookmarkStart w:id="965" w:name="_Toc98667077"/>
      <w:bookmarkStart w:id="966" w:name="_Toc105752360"/>
      <w:bookmarkStart w:id="967" w:name="_Toc123149978"/>
      <w:bookmarkStart w:id="968" w:name="_Toc124162940"/>
      <w:r w:rsidRPr="009202AA">
        <w:t>6.3.2.1</w:t>
      </w:r>
      <w:r w:rsidRPr="009202AA">
        <w:tab/>
        <w:t>General</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969" w:name="_Toc21096447"/>
      <w:bookmarkStart w:id="970" w:name="_Toc29763414"/>
      <w:bookmarkStart w:id="971" w:name="_Toc36029885"/>
      <w:bookmarkStart w:id="972" w:name="_Toc37179785"/>
      <w:bookmarkStart w:id="973" w:name="_Toc45869485"/>
      <w:bookmarkStart w:id="974" w:name="_Toc52555284"/>
      <w:bookmarkStart w:id="975" w:name="_Toc61112740"/>
      <w:bookmarkStart w:id="976" w:name="_Toc67911624"/>
      <w:bookmarkStart w:id="977" w:name="_Toc74840444"/>
      <w:bookmarkStart w:id="978" w:name="_Toc76503579"/>
      <w:bookmarkStart w:id="979" w:name="_Toc83042131"/>
      <w:bookmarkStart w:id="980" w:name="_Toc89854305"/>
      <w:bookmarkStart w:id="981" w:name="_Toc98667078"/>
      <w:bookmarkStart w:id="982" w:name="_Toc105752361"/>
      <w:bookmarkStart w:id="983" w:name="_Toc123149979"/>
      <w:bookmarkStart w:id="984" w:name="_Toc124162941"/>
      <w:r w:rsidRPr="009202AA">
        <w:t>6.3.2.2</w:t>
      </w:r>
      <w:r w:rsidRPr="009202AA">
        <w:tab/>
      </w:r>
      <w:r w:rsidRPr="009202AA">
        <w:rPr>
          <w:lang w:eastAsia="zh-CN"/>
        </w:rPr>
        <w:t>Minimum requirement for MSR operation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985" w:name="_Toc21096448"/>
      <w:bookmarkStart w:id="986" w:name="_Toc29763415"/>
      <w:bookmarkStart w:id="987" w:name="_Toc36029886"/>
      <w:bookmarkStart w:id="988" w:name="_Toc37179786"/>
      <w:bookmarkStart w:id="989" w:name="_Toc45869486"/>
      <w:bookmarkStart w:id="990" w:name="_Toc52555285"/>
      <w:bookmarkStart w:id="991" w:name="_Toc61112741"/>
      <w:bookmarkStart w:id="992" w:name="_Toc67911625"/>
      <w:bookmarkStart w:id="993" w:name="_Toc74840445"/>
      <w:bookmarkStart w:id="994" w:name="_Toc76503580"/>
      <w:bookmarkStart w:id="995" w:name="_Toc83042132"/>
      <w:bookmarkStart w:id="996" w:name="_Toc89854306"/>
      <w:bookmarkStart w:id="997" w:name="_Toc98667079"/>
      <w:bookmarkStart w:id="998" w:name="_Toc105752362"/>
      <w:bookmarkStart w:id="999" w:name="_Toc123149980"/>
      <w:bookmarkStart w:id="1000" w:name="_Toc124162942"/>
      <w:r w:rsidRPr="009202AA">
        <w:rPr>
          <w:lang w:eastAsia="zh-CN"/>
        </w:rPr>
        <w:t>6.3.2.3</w:t>
      </w:r>
      <w:r w:rsidRPr="009202AA">
        <w:rPr>
          <w:lang w:eastAsia="zh-CN"/>
        </w:rPr>
        <w:tab/>
        <w:t>Minimum requirement for single RAT UTRA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001" w:name="_Toc21096449"/>
      <w:bookmarkStart w:id="1002" w:name="_Toc29763416"/>
      <w:bookmarkStart w:id="1003" w:name="_Toc36029887"/>
      <w:bookmarkStart w:id="1004" w:name="_Toc37179787"/>
      <w:bookmarkStart w:id="1005" w:name="_Toc45869487"/>
      <w:bookmarkStart w:id="1006" w:name="_Toc52555286"/>
      <w:bookmarkStart w:id="1007" w:name="_Toc61112742"/>
      <w:bookmarkStart w:id="1008" w:name="_Toc67911626"/>
      <w:bookmarkStart w:id="1009" w:name="_Toc74840446"/>
      <w:bookmarkStart w:id="1010" w:name="_Toc76503581"/>
      <w:bookmarkStart w:id="1011" w:name="_Toc83042133"/>
      <w:bookmarkStart w:id="1012" w:name="_Toc89854307"/>
      <w:bookmarkStart w:id="1013" w:name="_Toc98667080"/>
      <w:bookmarkStart w:id="1014" w:name="_Toc105752363"/>
      <w:bookmarkStart w:id="1015" w:name="_Toc123149981"/>
      <w:bookmarkStart w:id="1016" w:name="_Toc124162943"/>
      <w:r w:rsidRPr="009202AA">
        <w:rPr>
          <w:lang w:eastAsia="zh-CN"/>
        </w:rPr>
        <w:t>6.3.2.4</w:t>
      </w:r>
      <w:r w:rsidRPr="009202AA">
        <w:rPr>
          <w:lang w:eastAsia="zh-CN"/>
        </w:rPr>
        <w:tab/>
        <w:t>Minimum requirement for single RAT E-UTRA operation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017" w:name="_Toc21096450"/>
      <w:bookmarkStart w:id="1018" w:name="_Toc29763417"/>
      <w:bookmarkStart w:id="1019" w:name="_Toc36029888"/>
      <w:bookmarkStart w:id="1020" w:name="_Toc37179788"/>
      <w:bookmarkStart w:id="1021" w:name="_Toc45869488"/>
      <w:bookmarkStart w:id="1022" w:name="_Toc52555287"/>
      <w:bookmarkStart w:id="1023" w:name="_Toc61112743"/>
      <w:bookmarkStart w:id="1024" w:name="_Toc67911627"/>
      <w:bookmarkStart w:id="1025" w:name="_Toc74840447"/>
      <w:bookmarkStart w:id="1026" w:name="_Toc76503582"/>
      <w:bookmarkStart w:id="1027" w:name="_Toc83042134"/>
      <w:bookmarkStart w:id="1028" w:name="_Toc89854308"/>
      <w:bookmarkStart w:id="1029" w:name="_Toc98667081"/>
      <w:bookmarkStart w:id="1030" w:name="_Toc105752364"/>
      <w:bookmarkStart w:id="1031" w:name="_Toc123149982"/>
      <w:bookmarkStart w:id="1032" w:name="_Toc124162944"/>
      <w:r w:rsidRPr="009202AA">
        <w:rPr>
          <w:lang w:eastAsia="zh-CN"/>
        </w:rPr>
        <w:t>6.3.3</w:t>
      </w:r>
      <w:r w:rsidRPr="009202AA">
        <w:rPr>
          <w:lang w:eastAsia="zh-CN"/>
        </w:rPr>
        <w:tab/>
        <w:t>Power control dynamic range</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FECA72D" w14:textId="77777777" w:rsidR="004C4A70" w:rsidRPr="009202AA" w:rsidRDefault="004C4A70" w:rsidP="004C4A70">
      <w:pPr>
        <w:pStyle w:val="Heading4"/>
      </w:pPr>
      <w:bookmarkStart w:id="1033" w:name="_Toc21096451"/>
      <w:bookmarkStart w:id="1034" w:name="_Toc29763418"/>
      <w:bookmarkStart w:id="1035" w:name="_Toc36029889"/>
      <w:bookmarkStart w:id="1036" w:name="_Toc37179789"/>
      <w:bookmarkStart w:id="1037" w:name="_Toc45869489"/>
      <w:bookmarkStart w:id="1038" w:name="_Toc52555288"/>
      <w:bookmarkStart w:id="1039" w:name="_Toc61112744"/>
      <w:bookmarkStart w:id="1040" w:name="_Toc67911628"/>
      <w:bookmarkStart w:id="1041" w:name="_Toc74840448"/>
      <w:bookmarkStart w:id="1042" w:name="_Toc76503583"/>
      <w:bookmarkStart w:id="1043" w:name="_Toc83042135"/>
      <w:bookmarkStart w:id="1044" w:name="_Toc89854309"/>
      <w:bookmarkStart w:id="1045" w:name="_Toc98667082"/>
      <w:bookmarkStart w:id="1046" w:name="_Toc105752365"/>
      <w:bookmarkStart w:id="1047" w:name="_Toc123149983"/>
      <w:bookmarkStart w:id="1048" w:name="_Toc124162945"/>
      <w:r w:rsidRPr="009202AA">
        <w:t>6.3.3.1</w:t>
      </w:r>
      <w:r w:rsidRPr="009202AA">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049" w:name="_Toc21096452"/>
      <w:bookmarkStart w:id="1050" w:name="_Toc29763419"/>
      <w:bookmarkStart w:id="1051" w:name="_Toc36029890"/>
      <w:bookmarkStart w:id="1052" w:name="_Toc37179790"/>
      <w:bookmarkStart w:id="1053" w:name="_Toc45869490"/>
      <w:bookmarkStart w:id="1054" w:name="_Toc52555289"/>
      <w:bookmarkStart w:id="1055" w:name="_Toc61112745"/>
      <w:bookmarkStart w:id="1056" w:name="_Toc67911629"/>
      <w:bookmarkStart w:id="1057" w:name="_Toc74840449"/>
      <w:bookmarkStart w:id="1058" w:name="_Toc76503584"/>
      <w:bookmarkStart w:id="1059" w:name="_Toc83042136"/>
      <w:bookmarkStart w:id="1060" w:name="_Toc89854310"/>
      <w:bookmarkStart w:id="1061" w:name="_Toc98667083"/>
      <w:bookmarkStart w:id="1062" w:name="_Toc105752366"/>
      <w:bookmarkStart w:id="1063" w:name="_Toc123149984"/>
      <w:bookmarkStart w:id="1064" w:name="_Toc124162946"/>
      <w:r w:rsidRPr="009202AA">
        <w:t>6.3.3.2</w:t>
      </w:r>
      <w:r w:rsidRPr="009202AA">
        <w:tab/>
      </w:r>
      <w:r w:rsidRPr="009202AA">
        <w:rPr>
          <w:lang w:eastAsia="zh-CN"/>
        </w:rPr>
        <w:t>Minimum requirement for MSR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065" w:name="_Toc21096453"/>
      <w:bookmarkStart w:id="1066" w:name="_Toc29763420"/>
      <w:bookmarkStart w:id="1067" w:name="_Toc36029891"/>
      <w:bookmarkStart w:id="1068" w:name="_Toc37179791"/>
      <w:bookmarkStart w:id="1069" w:name="_Toc45869491"/>
      <w:bookmarkStart w:id="1070" w:name="_Toc52555290"/>
      <w:bookmarkStart w:id="1071" w:name="_Toc61112746"/>
      <w:bookmarkStart w:id="1072" w:name="_Toc67911630"/>
      <w:bookmarkStart w:id="1073" w:name="_Toc74840450"/>
      <w:bookmarkStart w:id="1074" w:name="_Toc76503585"/>
      <w:bookmarkStart w:id="1075" w:name="_Toc83042137"/>
      <w:bookmarkStart w:id="1076" w:name="_Toc89854311"/>
      <w:bookmarkStart w:id="1077" w:name="_Toc98667084"/>
      <w:bookmarkStart w:id="1078" w:name="_Toc105752367"/>
      <w:bookmarkStart w:id="1079" w:name="_Toc123149985"/>
      <w:bookmarkStart w:id="1080" w:name="_Toc124162947"/>
      <w:r w:rsidRPr="009202AA">
        <w:rPr>
          <w:lang w:eastAsia="zh-CN"/>
        </w:rPr>
        <w:t>6.3.3.3</w:t>
      </w:r>
      <w:r w:rsidRPr="009202AA">
        <w:rPr>
          <w:lang w:eastAsia="zh-CN"/>
        </w:rPr>
        <w:tab/>
        <w:t>Minimum requirement for single RAT UTRA operation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081" w:name="_Toc21096454"/>
      <w:bookmarkStart w:id="1082" w:name="_Toc29763421"/>
      <w:bookmarkStart w:id="1083" w:name="_Toc36029892"/>
      <w:bookmarkStart w:id="1084" w:name="_Toc37179792"/>
      <w:bookmarkStart w:id="1085" w:name="_Toc45869492"/>
      <w:bookmarkStart w:id="1086" w:name="_Toc52555291"/>
      <w:bookmarkStart w:id="1087" w:name="_Toc61112747"/>
      <w:bookmarkStart w:id="1088" w:name="_Toc67911631"/>
      <w:bookmarkStart w:id="1089" w:name="_Toc74840451"/>
      <w:bookmarkStart w:id="1090" w:name="_Toc76503586"/>
      <w:bookmarkStart w:id="1091" w:name="_Toc83042138"/>
      <w:bookmarkStart w:id="1092" w:name="_Toc89854312"/>
      <w:bookmarkStart w:id="1093" w:name="_Toc98667085"/>
      <w:bookmarkStart w:id="1094" w:name="_Toc105752368"/>
      <w:bookmarkStart w:id="1095" w:name="_Toc123149986"/>
      <w:bookmarkStart w:id="1096" w:name="_Toc124162948"/>
      <w:r w:rsidRPr="009202AA">
        <w:rPr>
          <w:lang w:eastAsia="zh-CN"/>
        </w:rPr>
        <w:lastRenderedPageBreak/>
        <w:t>6.3.3.4</w:t>
      </w:r>
      <w:r w:rsidRPr="009202AA">
        <w:rPr>
          <w:lang w:eastAsia="zh-CN"/>
        </w:rPr>
        <w:tab/>
        <w:t>Minimum requirement for single RAT E-UTRA operation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097" w:name="_Toc21096455"/>
      <w:bookmarkStart w:id="1098" w:name="_Toc29763422"/>
      <w:bookmarkStart w:id="1099" w:name="_Toc36029893"/>
      <w:bookmarkStart w:id="1100" w:name="_Toc37179793"/>
      <w:bookmarkStart w:id="1101" w:name="_Toc45869493"/>
      <w:bookmarkStart w:id="1102" w:name="_Toc52555292"/>
      <w:bookmarkStart w:id="1103" w:name="_Toc61112748"/>
      <w:bookmarkStart w:id="1104" w:name="_Toc67911632"/>
      <w:bookmarkStart w:id="1105" w:name="_Toc74840452"/>
      <w:bookmarkStart w:id="1106" w:name="_Toc76503587"/>
      <w:bookmarkStart w:id="1107" w:name="_Toc83042139"/>
      <w:bookmarkStart w:id="1108" w:name="_Toc89854313"/>
      <w:bookmarkStart w:id="1109" w:name="_Toc98667086"/>
      <w:bookmarkStart w:id="1110" w:name="_Toc105752369"/>
      <w:bookmarkStart w:id="1111" w:name="_Toc123149987"/>
      <w:bookmarkStart w:id="1112" w:name="_Toc124162949"/>
      <w:r w:rsidRPr="009202AA">
        <w:rPr>
          <w:lang w:eastAsia="zh-CN"/>
        </w:rPr>
        <w:t>6.3.4</w:t>
      </w:r>
      <w:r w:rsidRPr="009202AA">
        <w:rPr>
          <w:lang w:eastAsia="zh-CN"/>
        </w:rPr>
        <w:tab/>
        <w:t>Total power dynamic range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828177D" w14:textId="77777777" w:rsidR="004C4A70" w:rsidRPr="009202AA" w:rsidRDefault="004C4A70" w:rsidP="004C4A70">
      <w:pPr>
        <w:pStyle w:val="Heading4"/>
      </w:pPr>
      <w:bookmarkStart w:id="1113" w:name="_Toc21096456"/>
      <w:bookmarkStart w:id="1114" w:name="_Toc29763423"/>
      <w:bookmarkStart w:id="1115" w:name="_Toc36029894"/>
      <w:bookmarkStart w:id="1116" w:name="_Toc37179794"/>
      <w:bookmarkStart w:id="1117" w:name="_Toc45869494"/>
      <w:bookmarkStart w:id="1118" w:name="_Toc52555293"/>
      <w:bookmarkStart w:id="1119" w:name="_Toc61112749"/>
      <w:bookmarkStart w:id="1120" w:name="_Toc67911633"/>
      <w:bookmarkStart w:id="1121" w:name="_Toc74840453"/>
      <w:bookmarkStart w:id="1122" w:name="_Toc76503588"/>
      <w:bookmarkStart w:id="1123" w:name="_Toc83042140"/>
      <w:bookmarkStart w:id="1124" w:name="_Toc89854314"/>
      <w:bookmarkStart w:id="1125" w:name="_Toc98667087"/>
      <w:bookmarkStart w:id="1126" w:name="_Toc105752370"/>
      <w:bookmarkStart w:id="1127" w:name="_Toc123149988"/>
      <w:bookmarkStart w:id="1128" w:name="_Toc124162950"/>
      <w:r w:rsidRPr="009202AA">
        <w:t>6.3.4.1</w:t>
      </w:r>
      <w:r w:rsidRPr="009202AA">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129" w:name="_Toc21096457"/>
      <w:bookmarkStart w:id="1130" w:name="_Toc29763424"/>
      <w:bookmarkStart w:id="1131" w:name="_Toc36029895"/>
      <w:bookmarkStart w:id="1132" w:name="_Toc37179795"/>
      <w:bookmarkStart w:id="1133" w:name="_Toc45869495"/>
      <w:bookmarkStart w:id="1134" w:name="_Toc52555294"/>
      <w:bookmarkStart w:id="1135" w:name="_Toc61112750"/>
      <w:bookmarkStart w:id="1136" w:name="_Toc67911634"/>
      <w:bookmarkStart w:id="1137" w:name="_Toc74840454"/>
      <w:bookmarkStart w:id="1138" w:name="_Toc76503589"/>
      <w:bookmarkStart w:id="1139" w:name="_Toc83042141"/>
      <w:bookmarkStart w:id="1140" w:name="_Toc89854315"/>
      <w:bookmarkStart w:id="1141" w:name="_Toc98667088"/>
      <w:bookmarkStart w:id="1142" w:name="_Toc105752371"/>
      <w:bookmarkStart w:id="1143" w:name="_Toc123149989"/>
      <w:bookmarkStart w:id="1144" w:name="_Toc124162951"/>
      <w:r w:rsidRPr="009202AA">
        <w:t>6.3.4.2</w:t>
      </w:r>
      <w:r w:rsidRPr="009202AA">
        <w:tab/>
      </w:r>
      <w:r w:rsidRPr="009202AA">
        <w:rPr>
          <w:lang w:eastAsia="zh-CN"/>
        </w:rPr>
        <w:t>Minimum requirement for MSR operation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145" w:name="_Toc21096458"/>
      <w:bookmarkStart w:id="1146" w:name="_Toc29763425"/>
      <w:bookmarkStart w:id="1147" w:name="_Toc36029896"/>
      <w:bookmarkStart w:id="1148" w:name="_Toc37179796"/>
      <w:bookmarkStart w:id="1149" w:name="_Toc45869496"/>
      <w:bookmarkStart w:id="1150" w:name="_Toc52555295"/>
      <w:bookmarkStart w:id="1151" w:name="_Toc61112751"/>
      <w:bookmarkStart w:id="1152" w:name="_Toc67911635"/>
      <w:bookmarkStart w:id="1153" w:name="_Toc74840455"/>
      <w:bookmarkStart w:id="1154" w:name="_Toc76503590"/>
      <w:bookmarkStart w:id="1155" w:name="_Toc83042142"/>
      <w:bookmarkStart w:id="1156" w:name="_Toc89854316"/>
      <w:bookmarkStart w:id="1157" w:name="_Toc98667089"/>
      <w:bookmarkStart w:id="1158" w:name="_Toc105752372"/>
      <w:bookmarkStart w:id="1159" w:name="_Toc123149990"/>
      <w:bookmarkStart w:id="1160" w:name="_Toc124162952"/>
      <w:r w:rsidRPr="009202AA">
        <w:rPr>
          <w:lang w:eastAsia="zh-CN"/>
        </w:rPr>
        <w:t>6.3.4.3</w:t>
      </w:r>
      <w:r w:rsidRPr="009202AA">
        <w:rPr>
          <w:lang w:eastAsia="zh-CN"/>
        </w:rPr>
        <w:tab/>
        <w:t>Minimum requirement for single RAT UTRA operation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161" w:name="_Toc21096459"/>
      <w:bookmarkStart w:id="1162" w:name="_Toc29763426"/>
      <w:bookmarkStart w:id="1163" w:name="_Toc36029897"/>
      <w:bookmarkStart w:id="1164" w:name="_Toc37179797"/>
      <w:bookmarkStart w:id="1165" w:name="_Toc45869497"/>
      <w:bookmarkStart w:id="1166" w:name="_Toc52555296"/>
      <w:bookmarkStart w:id="1167" w:name="_Toc61112752"/>
      <w:bookmarkStart w:id="1168" w:name="_Toc67911636"/>
      <w:bookmarkStart w:id="1169" w:name="_Toc74840456"/>
      <w:bookmarkStart w:id="1170" w:name="_Toc76503591"/>
      <w:bookmarkStart w:id="1171" w:name="_Toc83042143"/>
      <w:bookmarkStart w:id="1172" w:name="_Toc89854317"/>
      <w:bookmarkStart w:id="1173" w:name="_Toc98667090"/>
      <w:bookmarkStart w:id="1174" w:name="_Toc105752373"/>
      <w:bookmarkStart w:id="1175" w:name="_Toc123149991"/>
      <w:bookmarkStart w:id="1176" w:name="_Toc124162953"/>
      <w:r w:rsidRPr="009202AA">
        <w:rPr>
          <w:sz w:val="24"/>
          <w:lang w:eastAsia="zh-CN"/>
        </w:rPr>
        <w:t>6.3.4.4</w:t>
      </w:r>
      <w:r w:rsidRPr="009202AA">
        <w:rPr>
          <w:sz w:val="24"/>
          <w:lang w:eastAsia="zh-CN"/>
        </w:rPr>
        <w:tab/>
        <w:t>Minimum requirement for single RAT E-UTRA operation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177" w:name="_Toc21096460"/>
      <w:bookmarkStart w:id="1178" w:name="_Toc29763427"/>
      <w:bookmarkStart w:id="1179" w:name="_Toc36029898"/>
      <w:bookmarkStart w:id="1180" w:name="_Toc37179798"/>
      <w:bookmarkStart w:id="1181" w:name="_Toc45869498"/>
      <w:bookmarkStart w:id="1182" w:name="_Toc52555297"/>
      <w:bookmarkStart w:id="1183" w:name="_Toc61112753"/>
      <w:bookmarkStart w:id="1184" w:name="_Toc67911637"/>
      <w:bookmarkStart w:id="1185" w:name="_Toc74840457"/>
      <w:bookmarkStart w:id="1186" w:name="_Toc76503592"/>
      <w:bookmarkStart w:id="1187" w:name="_Toc83042144"/>
      <w:bookmarkStart w:id="1188" w:name="_Toc89854318"/>
      <w:bookmarkStart w:id="1189" w:name="_Toc98667091"/>
      <w:bookmarkStart w:id="1190" w:name="_Toc105752374"/>
      <w:bookmarkStart w:id="1191" w:name="_Toc123149992"/>
      <w:bookmarkStart w:id="1192" w:name="_Toc124162954"/>
      <w:r w:rsidRPr="009202AA">
        <w:rPr>
          <w:lang w:eastAsia="zh-CN"/>
        </w:rPr>
        <w:t>6.3.5</w:t>
      </w:r>
      <w:r w:rsidRPr="009202AA">
        <w:rPr>
          <w:lang w:eastAsia="zh-CN"/>
        </w:rPr>
        <w:tab/>
        <w:t>IPDL time mask</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77D8DB4F" w14:textId="77777777" w:rsidR="004C4A70" w:rsidRPr="009202AA" w:rsidRDefault="004C4A70" w:rsidP="004C4A70">
      <w:pPr>
        <w:pStyle w:val="Heading4"/>
      </w:pPr>
      <w:bookmarkStart w:id="1193" w:name="_Toc21096461"/>
      <w:bookmarkStart w:id="1194" w:name="_Toc29763428"/>
      <w:bookmarkStart w:id="1195" w:name="_Toc36029899"/>
      <w:bookmarkStart w:id="1196" w:name="_Toc37179799"/>
      <w:bookmarkStart w:id="1197" w:name="_Toc45869499"/>
      <w:bookmarkStart w:id="1198" w:name="_Toc52555298"/>
      <w:bookmarkStart w:id="1199" w:name="_Toc61112754"/>
      <w:bookmarkStart w:id="1200" w:name="_Toc67911638"/>
      <w:bookmarkStart w:id="1201" w:name="_Toc74840458"/>
      <w:bookmarkStart w:id="1202" w:name="_Toc76503593"/>
      <w:bookmarkStart w:id="1203" w:name="_Toc83042145"/>
      <w:bookmarkStart w:id="1204" w:name="_Toc89854319"/>
      <w:bookmarkStart w:id="1205" w:name="_Toc98667092"/>
      <w:bookmarkStart w:id="1206" w:name="_Toc105752375"/>
      <w:bookmarkStart w:id="1207" w:name="_Toc123149993"/>
      <w:bookmarkStart w:id="1208" w:name="_Toc124162955"/>
      <w:r w:rsidRPr="009202AA">
        <w:t>6.3.5.1</w:t>
      </w:r>
      <w:r w:rsidRPr="009202AA">
        <w:tab/>
        <w:t>General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209" w:name="_Toc21096462"/>
      <w:bookmarkStart w:id="1210" w:name="_Toc29763429"/>
      <w:bookmarkStart w:id="1211" w:name="_Toc36029900"/>
      <w:bookmarkStart w:id="1212" w:name="_Toc37179800"/>
      <w:bookmarkStart w:id="1213" w:name="_Toc45869500"/>
      <w:bookmarkStart w:id="1214" w:name="_Toc52555299"/>
      <w:bookmarkStart w:id="1215" w:name="_Toc61112755"/>
      <w:bookmarkStart w:id="1216" w:name="_Toc67911639"/>
      <w:bookmarkStart w:id="1217" w:name="_Toc74840459"/>
      <w:bookmarkStart w:id="1218" w:name="_Toc76503594"/>
      <w:bookmarkStart w:id="1219" w:name="_Toc83042146"/>
      <w:bookmarkStart w:id="1220" w:name="_Toc89854320"/>
      <w:bookmarkStart w:id="1221" w:name="_Toc98667093"/>
      <w:bookmarkStart w:id="1222" w:name="_Toc105752376"/>
      <w:bookmarkStart w:id="1223" w:name="_Toc123149994"/>
      <w:bookmarkStart w:id="1224" w:name="_Toc124162956"/>
      <w:r w:rsidRPr="009202AA">
        <w:lastRenderedPageBreak/>
        <w:t>6.3.5.2</w:t>
      </w:r>
      <w:r w:rsidRPr="009202AA">
        <w:tab/>
      </w:r>
      <w:r w:rsidRPr="009202AA">
        <w:rPr>
          <w:lang w:eastAsia="zh-CN"/>
        </w:rPr>
        <w:t>Minimum requirement for MSR operation</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225" w:name="_Toc21096463"/>
      <w:bookmarkStart w:id="1226" w:name="_Toc29763430"/>
      <w:bookmarkStart w:id="1227" w:name="_Toc36029901"/>
      <w:bookmarkStart w:id="1228" w:name="_Toc37179801"/>
      <w:bookmarkStart w:id="1229" w:name="_Toc45869501"/>
      <w:bookmarkStart w:id="1230" w:name="_Toc52555300"/>
      <w:bookmarkStart w:id="1231" w:name="_Toc61112756"/>
      <w:bookmarkStart w:id="1232" w:name="_Toc67911640"/>
      <w:bookmarkStart w:id="1233" w:name="_Toc74840460"/>
      <w:bookmarkStart w:id="1234" w:name="_Toc76503595"/>
      <w:bookmarkStart w:id="1235" w:name="_Toc83042147"/>
      <w:bookmarkStart w:id="1236" w:name="_Toc89854321"/>
      <w:bookmarkStart w:id="1237" w:name="_Toc98667094"/>
      <w:bookmarkStart w:id="1238" w:name="_Toc105752377"/>
      <w:bookmarkStart w:id="1239" w:name="_Toc123149995"/>
      <w:bookmarkStart w:id="1240" w:name="_Toc124162957"/>
      <w:r w:rsidRPr="009202AA">
        <w:rPr>
          <w:lang w:eastAsia="zh-CN"/>
        </w:rPr>
        <w:t>6.3.5.3</w:t>
      </w:r>
      <w:r w:rsidRPr="009202AA">
        <w:rPr>
          <w:lang w:eastAsia="zh-CN"/>
        </w:rPr>
        <w:tab/>
        <w:t>Minimum requirement for single RAT UTRA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241" w:name="_Toc21096464"/>
      <w:bookmarkStart w:id="1242" w:name="_Toc29763431"/>
      <w:bookmarkStart w:id="1243" w:name="_Toc36029902"/>
      <w:bookmarkStart w:id="1244" w:name="_Toc37179802"/>
      <w:bookmarkStart w:id="1245" w:name="_Toc45869502"/>
      <w:bookmarkStart w:id="1246" w:name="_Toc52555301"/>
      <w:bookmarkStart w:id="1247" w:name="_Toc61112757"/>
      <w:bookmarkStart w:id="1248" w:name="_Toc67911641"/>
      <w:bookmarkStart w:id="1249" w:name="_Toc74840461"/>
      <w:bookmarkStart w:id="1250" w:name="_Toc76503596"/>
      <w:bookmarkStart w:id="1251" w:name="_Toc83042148"/>
      <w:bookmarkStart w:id="1252" w:name="_Toc89854322"/>
      <w:bookmarkStart w:id="1253" w:name="_Toc98667095"/>
      <w:bookmarkStart w:id="1254" w:name="_Toc105752378"/>
      <w:bookmarkStart w:id="1255" w:name="_Toc123149996"/>
      <w:bookmarkStart w:id="1256" w:name="_Toc124162958"/>
      <w:r w:rsidRPr="009202AA">
        <w:rPr>
          <w:lang w:eastAsia="zh-CN"/>
        </w:rPr>
        <w:t>6.3.5.4</w:t>
      </w:r>
      <w:r w:rsidRPr="009202AA">
        <w:rPr>
          <w:lang w:eastAsia="zh-CN"/>
        </w:rPr>
        <w:tab/>
        <w:t>Minimum requirement for single RAT E-UTRA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257" w:name="_Toc21096465"/>
      <w:bookmarkStart w:id="1258" w:name="_Toc29763432"/>
      <w:bookmarkStart w:id="1259" w:name="_Toc36029903"/>
      <w:bookmarkStart w:id="1260" w:name="_Toc37179803"/>
      <w:bookmarkStart w:id="1261" w:name="_Toc45869503"/>
      <w:bookmarkStart w:id="1262" w:name="_Toc52555302"/>
      <w:bookmarkStart w:id="1263" w:name="_Toc61112758"/>
      <w:bookmarkStart w:id="1264" w:name="_Toc67911642"/>
      <w:bookmarkStart w:id="1265" w:name="_Toc74840462"/>
      <w:bookmarkStart w:id="1266" w:name="_Toc76503597"/>
      <w:bookmarkStart w:id="1267" w:name="_Toc83042149"/>
      <w:bookmarkStart w:id="1268" w:name="_Toc89854323"/>
      <w:bookmarkStart w:id="1269" w:name="_Toc98667096"/>
      <w:bookmarkStart w:id="1270" w:name="_Toc105752379"/>
      <w:bookmarkStart w:id="1271" w:name="_Toc123149997"/>
      <w:bookmarkStart w:id="1272" w:name="_Toc124162959"/>
      <w:r w:rsidRPr="009202AA">
        <w:rPr>
          <w:lang w:eastAsia="zh-CN"/>
        </w:rPr>
        <w:t>6.3.6</w:t>
      </w:r>
      <w:r w:rsidRPr="009202AA">
        <w:rPr>
          <w:lang w:eastAsia="zh-CN"/>
        </w:rPr>
        <w:tab/>
        <w:t>RE Power control dynamic range</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8408B8F" w14:textId="77777777" w:rsidR="004C4A70" w:rsidRPr="009202AA" w:rsidRDefault="004C4A70" w:rsidP="004C4A70">
      <w:pPr>
        <w:pStyle w:val="Heading4"/>
      </w:pPr>
      <w:bookmarkStart w:id="1273" w:name="_Toc21096466"/>
      <w:bookmarkStart w:id="1274" w:name="_Toc29763433"/>
      <w:bookmarkStart w:id="1275" w:name="_Toc36029904"/>
      <w:bookmarkStart w:id="1276" w:name="_Toc37179804"/>
      <w:bookmarkStart w:id="1277" w:name="_Toc45869504"/>
      <w:bookmarkStart w:id="1278" w:name="_Toc52555303"/>
      <w:bookmarkStart w:id="1279" w:name="_Toc61112759"/>
      <w:bookmarkStart w:id="1280" w:name="_Toc67911643"/>
      <w:bookmarkStart w:id="1281" w:name="_Toc74840463"/>
      <w:bookmarkStart w:id="1282" w:name="_Toc76503598"/>
      <w:bookmarkStart w:id="1283" w:name="_Toc83042150"/>
      <w:bookmarkStart w:id="1284" w:name="_Toc89854324"/>
      <w:bookmarkStart w:id="1285" w:name="_Toc98667097"/>
      <w:bookmarkStart w:id="1286" w:name="_Toc105752380"/>
      <w:bookmarkStart w:id="1287" w:name="_Toc123149998"/>
      <w:bookmarkStart w:id="1288" w:name="_Toc124162960"/>
      <w:r w:rsidRPr="009202AA">
        <w:t>6.3.6.1</w:t>
      </w:r>
      <w:r w:rsidRPr="009202AA">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289" w:name="_Toc21096467"/>
      <w:bookmarkStart w:id="1290" w:name="_Toc29763434"/>
      <w:bookmarkStart w:id="1291" w:name="_Toc36029905"/>
      <w:bookmarkStart w:id="1292" w:name="_Toc37179805"/>
      <w:bookmarkStart w:id="1293" w:name="_Toc45869505"/>
      <w:bookmarkStart w:id="1294" w:name="_Toc52555304"/>
      <w:bookmarkStart w:id="1295" w:name="_Toc61112760"/>
      <w:bookmarkStart w:id="1296" w:name="_Toc67911644"/>
      <w:bookmarkStart w:id="1297" w:name="_Toc74840464"/>
      <w:bookmarkStart w:id="1298" w:name="_Toc76503599"/>
      <w:bookmarkStart w:id="1299" w:name="_Toc83042151"/>
      <w:bookmarkStart w:id="1300" w:name="_Toc89854325"/>
      <w:bookmarkStart w:id="1301" w:name="_Toc98667098"/>
      <w:bookmarkStart w:id="1302" w:name="_Toc105752381"/>
      <w:bookmarkStart w:id="1303" w:name="_Toc123149999"/>
      <w:bookmarkStart w:id="1304" w:name="_Toc124162961"/>
      <w:r w:rsidRPr="009202AA">
        <w:t>6.3.6.2</w:t>
      </w:r>
      <w:r w:rsidRPr="009202AA">
        <w:tab/>
      </w:r>
      <w:r w:rsidRPr="009202AA">
        <w:rPr>
          <w:lang w:eastAsia="zh-CN"/>
        </w:rPr>
        <w:t>Minimum requirement for MSR operation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305" w:name="_Toc21096468"/>
      <w:bookmarkStart w:id="1306" w:name="_Toc29763435"/>
      <w:bookmarkStart w:id="1307" w:name="_Toc36029906"/>
      <w:bookmarkStart w:id="1308" w:name="_Toc37179806"/>
      <w:bookmarkStart w:id="1309" w:name="_Toc45869506"/>
      <w:bookmarkStart w:id="1310" w:name="_Toc52555305"/>
      <w:bookmarkStart w:id="1311" w:name="_Toc61112761"/>
      <w:bookmarkStart w:id="1312" w:name="_Toc67911645"/>
      <w:bookmarkStart w:id="1313" w:name="_Toc74840465"/>
      <w:bookmarkStart w:id="1314" w:name="_Toc76503600"/>
      <w:bookmarkStart w:id="1315" w:name="_Toc83042152"/>
      <w:bookmarkStart w:id="1316" w:name="_Toc89854326"/>
      <w:bookmarkStart w:id="1317" w:name="_Toc98667099"/>
      <w:bookmarkStart w:id="1318" w:name="_Toc105752382"/>
      <w:bookmarkStart w:id="1319" w:name="_Toc123150000"/>
      <w:bookmarkStart w:id="1320" w:name="_Toc124162962"/>
      <w:r w:rsidRPr="009202AA">
        <w:rPr>
          <w:lang w:eastAsia="zh-CN"/>
        </w:rPr>
        <w:t>6.3.6.3</w:t>
      </w:r>
      <w:r w:rsidRPr="009202AA">
        <w:rPr>
          <w:lang w:eastAsia="zh-CN"/>
        </w:rPr>
        <w:tab/>
        <w:t>Minimum requirement for single RAT UTRA operation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321" w:name="_Toc21096469"/>
      <w:bookmarkStart w:id="1322" w:name="_Toc29763436"/>
      <w:bookmarkStart w:id="1323" w:name="_Toc36029907"/>
      <w:bookmarkStart w:id="1324" w:name="_Toc37179807"/>
      <w:bookmarkStart w:id="1325" w:name="_Toc45869507"/>
      <w:bookmarkStart w:id="1326" w:name="_Toc52555306"/>
      <w:bookmarkStart w:id="1327" w:name="_Toc61112762"/>
      <w:bookmarkStart w:id="1328" w:name="_Toc67911646"/>
      <w:bookmarkStart w:id="1329" w:name="_Toc74840466"/>
      <w:bookmarkStart w:id="1330" w:name="_Toc76503601"/>
      <w:bookmarkStart w:id="1331" w:name="_Toc83042153"/>
      <w:bookmarkStart w:id="1332" w:name="_Toc89854327"/>
      <w:bookmarkStart w:id="1333" w:name="_Toc98667100"/>
      <w:bookmarkStart w:id="1334" w:name="_Toc105752383"/>
      <w:bookmarkStart w:id="1335" w:name="_Toc123150001"/>
      <w:bookmarkStart w:id="1336" w:name="_Toc124162963"/>
      <w:r w:rsidRPr="009202AA">
        <w:rPr>
          <w:lang w:eastAsia="zh-CN"/>
        </w:rPr>
        <w:t>6.3.6.4</w:t>
      </w:r>
      <w:r w:rsidRPr="009202AA">
        <w:rPr>
          <w:lang w:eastAsia="zh-CN"/>
        </w:rPr>
        <w:tab/>
        <w:t>Minimum requirement for single RAT E-UTRA operation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337" w:name="_Toc21096470"/>
      <w:bookmarkStart w:id="1338" w:name="_Toc29763437"/>
      <w:bookmarkStart w:id="1339" w:name="_Toc36029908"/>
      <w:bookmarkStart w:id="1340" w:name="_Toc37179808"/>
      <w:bookmarkStart w:id="1341" w:name="_Toc45869508"/>
      <w:bookmarkStart w:id="1342" w:name="_Toc52555307"/>
      <w:bookmarkStart w:id="1343" w:name="_Toc61112763"/>
      <w:bookmarkStart w:id="1344" w:name="_Toc67911647"/>
      <w:bookmarkStart w:id="1345" w:name="_Toc74840467"/>
      <w:bookmarkStart w:id="1346" w:name="_Toc76503602"/>
      <w:bookmarkStart w:id="1347" w:name="_Toc83042154"/>
      <w:bookmarkStart w:id="1348" w:name="_Toc89854328"/>
      <w:bookmarkStart w:id="1349" w:name="_Toc98667101"/>
      <w:bookmarkStart w:id="1350" w:name="_Toc105752384"/>
      <w:bookmarkStart w:id="1351" w:name="_Toc123150002"/>
      <w:bookmarkStart w:id="1352" w:name="_Toc124162964"/>
      <w:r w:rsidRPr="009202AA">
        <w:rPr>
          <w:lang w:eastAsia="zh-CN"/>
        </w:rPr>
        <w:t>6.4</w:t>
      </w:r>
      <w:r w:rsidRPr="009202AA">
        <w:rPr>
          <w:lang w:eastAsia="zh-CN"/>
        </w:rPr>
        <w:tab/>
        <w:t>Transmit ON/OFF power</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79F174C" w14:textId="77777777" w:rsidR="004C4A70" w:rsidRPr="009202AA" w:rsidRDefault="004C4A70" w:rsidP="004C4A70">
      <w:pPr>
        <w:pStyle w:val="Heading3"/>
      </w:pPr>
      <w:bookmarkStart w:id="1353" w:name="_Toc21096471"/>
      <w:bookmarkStart w:id="1354" w:name="_Toc29763438"/>
      <w:bookmarkStart w:id="1355" w:name="_Toc36029909"/>
      <w:bookmarkStart w:id="1356" w:name="_Toc37179809"/>
      <w:bookmarkStart w:id="1357" w:name="_Toc45869509"/>
      <w:bookmarkStart w:id="1358" w:name="_Toc52555308"/>
      <w:bookmarkStart w:id="1359" w:name="_Toc61112764"/>
      <w:bookmarkStart w:id="1360" w:name="_Toc67911648"/>
      <w:bookmarkStart w:id="1361" w:name="_Toc74840468"/>
      <w:bookmarkStart w:id="1362" w:name="_Toc76503603"/>
      <w:bookmarkStart w:id="1363" w:name="_Toc83042155"/>
      <w:bookmarkStart w:id="1364" w:name="_Toc89854329"/>
      <w:bookmarkStart w:id="1365" w:name="_Toc98667102"/>
      <w:bookmarkStart w:id="1366" w:name="_Toc105752385"/>
      <w:bookmarkStart w:id="1367" w:name="_Toc123150003"/>
      <w:bookmarkStart w:id="1368" w:name="_Toc124162965"/>
      <w:r w:rsidRPr="009202AA">
        <w:t>6.4.1</w:t>
      </w:r>
      <w:r w:rsidRPr="009202AA">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369" w:name="_Toc21096472"/>
      <w:bookmarkStart w:id="1370" w:name="_Toc29763439"/>
      <w:bookmarkStart w:id="1371" w:name="_Toc36029910"/>
      <w:bookmarkStart w:id="1372" w:name="_Toc37179810"/>
      <w:bookmarkStart w:id="1373" w:name="_Toc45869510"/>
      <w:bookmarkStart w:id="1374" w:name="_Toc52555309"/>
      <w:bookmarkStart w:id="1375" w:name="_Toc61112765"/>
      <w:bookmarkStart w:id="1376" w:name="_Toc67911649"/>
      <w:bookmarkStart w:id="1377" w:name="_Toc74840469"/>
      <w:bookmarkStart w:id="1378" w:name="_Toc76503604"/>
      <w:bookmarkStart w:id="1379" w:name="_Toc83042156"/>
      <w:bookmarkStart w:id="1380" w:name="_Toc89854330"/>
      <w:bookmarkStart w:id="1381" w:name="_Toc98667103"/>
      <w:bookmarkStart w:id="1382" w:name="_Toc105752386"/>
      <w:bookmarkStart w:id="1383" w:name="_Toc123150004"/>
      <w:bookmarkStart w:id="1384" w:name="_Toc124162966"/>
      <w:r w:rsidRPr="009202AA">
        <w:lastRenderedPageBreak/>
        <w:t>6.4.2</w:t>
      </w:r>
      <w:r w:rsidRPr="009202AA">
        <w:tab/>
        <w:t>Transmitter OFF power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CFA662E" w14:textId="77777777" w:rsidR="004C4A70" w:rsidRPr="009202AA" w:rsidRDefault="004C4A70" w:rsidP="004C4A70">
      <w:pPr>
        <w:pStyle w:val="Heading4"/>
      </w:pPr>
      <w:bookmarkStart w:id="1385" w:name="_Toc21096473"/>
      <w:bookmarkStart w:id="1386" w:name="_Toc29763440"/>
      <w:bookmarkStart w:id="1387" w:name="_Toc36029911"/>
      <w:bookmarkStart w:id="1388" w:name="_Toc37179811"/>
      <w:bookmarkStart w:id="1389" w:name="_Toc45869511"/>
      <w:bookmarkStart w:id="1390" w:name="_Toc52555310"/>
      <w:bookmarkStart w:id="1391" w:name="_Toc61112766"/>
      <w:bookmarkStart w:id="1392" w:name="_Toc67911650"/>
      <w:bookmarkStart w:id="1393" w:name="_Toc74840470"/>
      <w:bookmarkStart w:id="1394" w:name="_Toc76503605"/>
      <w:bookmarkStart w:id="1395" w:name="_Toc83042157"/>
      <w:bookmarkStart w:id="1396" w:name="_Toc89854331"/>
      <w:bookmarkStart w:id="1397" w:name="_Toc98667104"/>
      <w:bookmarkStart w:id="1398" w:name="_Toc105752387"/>
      <w:bookmarkStart w:id="1399" w:name="_Toc123150005"/>
      <w:bookmarkStart w:id="1400" w:name="_Toc124162967"/>
      <w:r w:rsidRPr="009202AA">
        <w:t>6.4.2.1</w:t>
      </w:r>
      <w:r w:rsidRPr="009202AA">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401" w:name="_Toc21096474"/>
      <w:bookmarkStart w:id="1402" w:name="_Toc29763441"/>
      <w:bookmarkStart w:id="1403" w:name="_Toc36029912"/>
      <w:bookmarkStart w:id="1404" w:name="_Toc37179812"/>
      <w:bookmarkStart w:id="1405" w:name="_Toc45869512"/>
      <w:bookmarkStart w:id="1406" w:name="_Toc52555311"/>
      <w:bookmarkStart w:id="1407" w:name="_Toc61112767"/>
      <w:bookmarkStart w:id="1408" w:name="_Toc67911651"/>
      <w:bookmarkStart w:id="1409" w:name="_Toc74840471"/>
      <w:bookmarkStart w:id="1410" w:name="_Toc76503606"/>
      <w:bookmarkStart w:id="1411" w:name="_Toc83042158"/>
      <w:bookmarkStart w:id="1412" w:name="_Toc89854332"/>
      <w:bookmarkStart w:id="1413" w:name="_Toc98667105"/>
      <w:bookmarkStart w:id="1414" w:name="_Toc105752388"/>
      <w:bookmarkStart w:id="1415" w:name="_Toc123150006"/>
      <w:bookmarkStart w:id="1416" w:name="_Toc124162968"/>
      <w:r w:rsidRPr="009202AA">
        <w:t>6.4.2.2</w:t>
      </w:r>
      <w:r w:rsidRPr="009202AA">
        <w:tab/>
      </w:r>
      <w:r w:rsidRPr="009202AA">
        <w:rPr>
          <w:lang w:eastAsia="zh-CN"/>
        </w:rPr>
        <w:t>Minimum requirement for MSR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417" w:name="_Toc21096475"/>
      <w:bookmarkStart w:id="1418" w:name="_Toc29763442"/>
      <w:bookmarkStart w:id="1419" w:name="_Toc36029913"/>
      <w:bookmarkStart w:id="1420" w:name="_Toc37179813"/>
      <w:bookmarkStart w:id="1421" w:name="_Toc45869513"/>
      <w:bookmarkStart w:id="1422" w:name="_Toc52555312"/>
      <w:bookmarkStart w:id="1423" w:name="_Toc61112768"/>
      <w:bookmarkStart w:id="1424" w:name="_Toc67911652"/>
      <w:bookmarkStart w:id="1425" w:name="_Toc74840472"/>
      <w:bookmarkStart w:id="1426" w:name="_Toc76503607"/>
      <w:bookmarkStart w:id="1427" w:name="_Toc83042159"/>
      <w:bookmarkStart w:id="1428" w:name="_Toc89854333"/>
      <w:bookmarkStart w:id="1429" w:name="_Toc98667106"/>
      <w:bookmarkStart w:id="1430" w:name="_Toc105752389"/>
      <w:bookmarkStart w:id="1431" w:name="_Toc123150007"/>
      <w:bookmarkStart w:id="1432" w:name="_Toc124162969"/>
      <w:r w:rsidRPr="009202AA">
        <w:rPr>
          <w:lang w:eastAsia="zh-CN"/>
        </w:rPr>
        <w:t>6.4.2.3</w:t>
      </w:r>
      <w:r w:rsidRPr="009202AA">
        <w:rPr>
          <w:lang w:eastAsia="zh-CN"/>
        </w:rPr>
        <w:tab/>
        <w:t>Minimum requirement for single RAT UTRA operation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433" w:name="_Toc21096476"/>
      <w:bookmarkStart w:id="1434" w:name="_Toc29763443"/>
      <w:bookmarkStart w:id="1435" w:name="_Toc36029914"/>
      <w:bookmarkStart w:id="1436" w:name="_Toc37179814"/>
      <w:bookmarkStart w:id="1437" w:name="_Toc45869514"/>
      <w:bookmarkStart w:id="1438" w:name="_Toc52555313"/>
      <w:bookmarkStart w:id="1439" w:name="_Toc61112769"/>
      <w:bookmarkStart w:id="1440" w:name="_Toc67911653"/>
      <w:bookmarkStart w:id="1441" w:name="_Toc74840473"/>
      <w:bookmarkStart w:id="1442" w:name="_Toc76503608"/>
      <w:bookmarkStart w:id="1443" w:name="_Toc83042160"/>
      <w:bookmarkStart w:id="1444" w:name="_Toc89854334"/>
      <w:bookmarkStart w:id="1445" w:name="_Toc98667107"/>
      <w:bookmarkStart w:id="1446" w:name="_Toc105752390"/>
      <w:bookmarkStart w:id="1447" w:name="_Toc123150008"/>
      <w:bookmarkStart w:id="1448" w:name="_Toc124162970"/>
      <w:r w:rsidRPr="009202AA">
        <w:rPr>
          <w:lang w:eastAsia="zh-CN"/>
        </w:rPr>
        <w:t>6.4.2.4</w:t>
      </w:r>
      <w:r w:rsidRPr="009202AA">
        <w:rPr>
          <w:lang w:eastAsia="zh-CN"/>
        </w:rPr>
        <w:tab/>
        <w:t>Minimum requirement for single RAT E-UTRA operation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449" w:name="_Toc21096477"/>
      <w:bookmarkStart w:id="1450" w:name="_Toc29763444"/>
      <w:bookmarkStart w:id="1451" w:name="_Toc36029915"/>
      <w:bookmarkStart w:id="1452" w:name="_Toc37179815"/>
      <w:bookmarkStart w:id="1453" w:name="_Toc45869515"/>
      <w:bookmarkStart w:id="1454" w:name="_Toc52555314"/>
      <w:bookmarkStart w:id="1455" w:name="_Toc61112770"/>
      <w:bookmarkStart w:id="1456" w:name="_Toc67911654"/>
      <w:bookmarkStart w:id="1457" w:name="_Toc74840474"/>
      <w:bookmarkStart w:id="1458" w:name="_Toc76503609"/>
      <w:bookmarkStart w:id="1459" w:name="_Toc83042161"/>
      <w:bookmarkStart w:id="1460" w:name="_Toc89854335"/>
      <w:bookmarkStart w:id="1461" w:name="_Toc98667108"/>
      <w:bookmarkStart w:id="1462" w:name="_Toc105752391"/>
      <w:bookmarkStart w:id="1463" w:name="_Toc123150009"/>
      <w:bookmarkStart w:id="1464" w:name="_Toc124162971"/>
      <w:r w:rsidRPr="009202AA">
        <w:t>6.4.3</w:t>
      </w:r>
      <w:r w:rsidRPr="009202AA">
        <w:tab/>
        <w:t>Transmitter transient period</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1E755CD9" w14:textId="77777777" w:rsidR="004C4A70" w:rsidRPr="009202AA" w:rsidRDefault="004C4A70" w:rsidP="004C4A70">
      <w:pPr>
        <w:pStyle w:val="Heading4"/>
      </w:pPr>
      <w:bookmarkStart w:id="1465" w:name="_Toc21096478"/>
      <w:bookmarkStart w:id="1466" w:name="_Toc29763445"/>
      <w:bookmarkStart w:id="1467" w:name="_Toc36029916"/>
      <w:bookmarkStart w:id="1468" w:name="_Toc37179816"/>
      <w:bookmarkStart w:id="1469" w:name="_Toc45869516"/>
      <w:bookmarkStart w:id="1470" w:name="_Toc52555315"/>
      <w:bookmarkStart w:id="1471" w:name="_Toc61112771"/>
      <w:bookmarkStart w:id="1472" w:name="_Toc67911655"/>
      <w:bookmarkStart w:id="1473" w:name="_Toc74840475"/>
      <w:bookmarkStart w:id="1474" w:name="_Toc76503610"/>
      <w:bookmarkStart w:id="1475" w:name="_Toc83042162"/>
      <w:bookmarkStart w:id="1476" w:name="_Toc89854336"/>
      <w:bookmarkStart w:id="1477" w:name="_Toc98667109"/>
      <w:bookmarkStart w:id="1478" w:name="_Toc105752392"/>
      <w:bookmarkStart w:id="1479" w:name="_Toc123150010"/>
      <w:bookmarkStart w:id="1480" w:name="_Toc124162972"/>
      <w:r w:rsidRPr="009202AA">
        <w:t>6.4.3.1</w:t>
      </w:r>
      <w:r w:rsidRPr="009202AA">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8.05pt;height:211pt" o:ole="">
            <v:imagedata r:id="rId15" o:title="" croptop="6311f" cropleft="2026f" cropright="2877f"/>
          </v:shape>
          <o:OLEObject Type="Embed" ProgID="Word.Picture.8" ShapeID="_x0000_i1026" DrawAspect="Content" ObjectID="_1734775775"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481" w:name="_Toc21096479"/>
      <w:bookmarkStart w:id="1482" w:name="_Toc29763446"/>
      <w:bookmarkStart w:id="1483" w:name="_Toc36029917"/>
      <w:bookmarkStart w:id="1484" w:name="_Toc37179817"/>
      <w:bookmarkStart w:id="1485" w:name="_Toc45869517"/>
      <w:bookmarkStart w:id="1486" w:name="_Toc52555316"/>
      <w:bookmarkStart w:id="1487" w:name="_Toc61112772"/>
      <w:bookmarkStart w:id="1488" w:name="_Toc67911656"/>
      <w:bookmarkStart w:id="1489" w:name="_Toc74840476"/>
      <w:bookmarkStart w:id="1490" w:name="_Toc76503611"/>
      <w:bookmarkStart w:id="1491" w:name="_Toc83042163"/>
      <w:bookmarkStart w:id="1492" w:name="_Toc89854337"/>
      <w:bookmarkStart w:id="1493" w:name="_Toc98667110"/>
      <w:bookmarkStart w:id="1494" w:name="_Toc105752393"/>
      <w:bookmarkStart w:id="1495" w:name="_Toc123150011"/>
      <w:bookmarkStart w:id="1496" w:name="_Toc124162973"/>
      <w:r w:rsidRPr="009202AA">
        <w:t>6.4.3.2</w:t>
      </w:r>
      <w:r w:rsidRPr="009202AA">
        <w:tab/>
      </w:r>
      <w:r w:rsidRPr="009202AA">
        <w:rPr>
          <w:lang w:eastAsia="zh-CN"/>
        </w:rPr>
        <w:t>Minimum requirement for MSR operation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497" w:name="_Toc21096480"/>
      <w:bookmarkStart w:id="1498" w:name="_Toc29763447"/>
      <w:bookmarkStart w:id="1499" w:name="_Toc36029918"/>
      <w:bookmarkStart w:id="1500" w:name="_Toc37179818"/>
      <w:bookmarkStart w:id="1501" w:name="_Toc45869518"/>
      <w:bookmarkStart w:id="1502" w:name="_Toc52555317"/>
      <w:bookmarkStart w:id="1503" w:name="_Toc61112773"/>
      <w:bookmarkStart w:id="1504" w:name="_Toc67911657"/>
      <w:bookmarkStart w:id="1505" w:name="_Toc74840477"/>
      <w:bookmarkStart w:id="1506" w:name="_Toc76503612"/>
      <w:bookmarkStart w:id="1507" w:name="_Toc83042164"/>
      <w:bookmarkStart w:id="1508" w:name="_Toc89854338"/>
      <w:bookmarkStart w:id="1509" w:name="_Toc98667111"/>
      <w:bookmarkStart w:id="1510" w:name="_Toc105752394"/>
      <w:bookmarkStart w:id="1511" w:name="_Toc123150012"/>
      <w:bookmarkStart w:id="1512" w:name="_Toc124162974"/>
      <w:r w:rsidRPr="009202AA">
        <w:rPr>
          <w:lang w:eastAsia="zh-CN"/>
        </w:rPr>
        <w:t>6.4.3.3</w:t>
      </w:r>
      <w:r w:rsidRPr="009202AA">
        <w:rPr>
          <w:lang w:eastAsia="zh-CN"/>
        </w:rPr>
        <w:tab/>
        <w:t>Minimum requirement for single RAT UTRA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513" w:name="_Toc21096481"/>
      <w:bookmarkStart w:id="1514" w:name="_Toc29763448"/>
      <w:bookmarkStart w:id="1515" w:name="_Toc36029919"/>
      <w:bookmarkStart w:id="1516" w:name="_Toc37179819"/>
      <w:bookmarkStart w:id="1517" w:name="_Toc45869519"/>
      <w:bookmarkStart w:id="1518" w:name="_Toc52555318"/>
      <w:bookmarkStart w:id="1519" w:name="_Toc61112774"/>
      <w:bookmarkStart w:id="1520" w:name="_Toc67911658"/>
      <w:bookmarkStart w:id="1521" w:name="_Toc74840478"/>
      <w:bookmarkStart w:id="1522" w:name="_Toc76503613"/>
      <w:bookmarkStart w:id="1523" w:name="_Toc83042165"/>
      <w:bookmarkStart w:id="1524" w:name="_Toc89854339"/>
      <w:bookmarkStart w:id="1525" w:name="_Toc98667112"/>
      <w:bookmarkStart w:id="1526" w:name="_Toc105752395"/>
      <w:bookmarkStart w:id="1527" w:name="_Toc123150013"/>
      <w:bookmarkStart w:id="1528" w:name="_Toc124162975"/>
      <w:r w:rsidRPr="009202AA">
        <w:rPr>
          <w:lang w:eastAsia="zh-CN"/>
        </w:rPr>
        <w:t>6.4.3.4</w:t>
      </w:r>
      <w:r w:rsidRPr="009202AA">
        <w:rPr>
          <w:lang w:eastAsia="zh-CN"/>
        </w:rPr>
        <w:tab/>
        <w:t>Minimum requirement for single RAT E-UTRA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529" w:name="_Toc21096482"/>
      <w:bookmarkStart w:id="1530" w:name="_Toc29763449"/>
      <w:bookmarkStart w:id="1531" w:name="_Toc36029920"/>
      <w:bookmarkStart w:id="1532" w:name="_Toc37179820"/>
      <w:bookmarkStart w:id="1533" w:name="_Toc45869520"/>
      <w:bookmarkStart w:id="1534" w:name="_Toc52555319"/>
      <w:bookmarkStart w:id="1535" w:name="_Toc61112775"/>
      <w:bookmarkStart w:id="1536" w:name="_Toc67911659"/>
      <w:bookmarkStart w:id="1537" w:name="_Toc74840479"/>
      <w:bookmarkStart w:id="1538" w:name="_Toc76503614"/>
      <w:bookmarkStart w:id="1539" w:name="_Toc83042166"/>
      <w:bookmarkStart w:id="1540" w:name="_Toc89854340"/>
      <w:bookmarkStart w:id="1541" w:name="_Toc98667113"/>
      <w:bookmarkStart w:id="1542" w:name="_Toc105752396"/>
      <w:bookmarkStart w:id="1543" w:name="_Toc123150014"/>
      <w:bookmarkStart w:id="1544" w:name="_Toc124162976"/>
      <w:r w:rsidRPr="009202AA">
        <w:rPr>
          <w:lang w:eastAsia="zh-CN"/>
        </w:rPr>
        <w:t>6.5</w:t>
      </w:r>
      <w:r w:rsidRPr="009202AA">
        <w:rPr>
          <w:lang w:eastAsia="zh-CN"/>
        </w:rPr>
        <w:tab/>
        <w:t>Transmitted signal quality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02216487" w14:textId="77777777" w:rsidR="004C4A70" w:rsidRPr="009202AA" w:rsidRDefault="004C4A70" w:rsidP="004C4A70">
      <w:pPr>
        <w:pStyle w:val="Heading3"/>
      </w:pPr>
      <w:bookmarkStart w:id="1545" w:name="_Toc21096483"/>
      <w:bookmarkStart w:id="1546" w:name="_Toc29763450"/>
      <w:bookmarkStart w:id="1547" w:name="_Toc36029921"/>
      <w:bookmarkStart w:id="1548" w:name="_Toc37179821"/>
      <w:bookmarkStart w:id="1549" w:name="_Toc45869521"/>
      <w:bookmarkStart w:id="1550" w:name="_Toc52555320"/>
      <w:bookmarkStart w:id="1551" w:name="_Toc61112776"/>
      <w:bookmarkStart w:id="1552" w:name="_Toc67911660"/>
      <w:bookmarkStart w:id="1553" w:name="_Toc74840480"/>
      <w:bookmarkStart w:id="1554" w:name="_Toc76503615"/>
      <w:bookmarkStart w:id="1555" w:name="_Toc83042167"/>
      <w:bookmarkStart w:id="1556" w:name="_Toc89854341"/>
      <w:bookmarkStart w:id="1557" w:name="_Toc98667114"/>
      <w:bookmarkStart w:id="1558" w:name="_Toc105752397"/>
      <w:bookmarkStart w:id="1559" w:name="_Toc123150015"/>
      <w:bookmarkStart w:id="1560" w:name="_Toc124162977"/>
      <w:r w:rsidRPr="009202AA">
        <w:t>6.5.1</w:t>
      </w:r>
      <w:r w:rsidRPr="009202AA">
        <w:tab/>
        <w:t>General</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561" w:name="_Toc21096484"/>
      <w:bookmarkStart w:id="1562" w:name="_Toc29763451"/>
      <w:bookmarkStart w:id="1563" w:name="_Toc36029922"/>
      <w:bookmarkStart w:id="1564" w:name="_Toc37179822"/>
      <w:bookmarkStart w:id="1565" w:name="_Toc45869522"/>
      <w:bookmarkStart w:id="1566" w:name="_Toc52555321"/>
      <w:bookmarkStart w:id="1567" w:name="_Toc61112777"/>
      <w:bookmarkStart w:id="1568" w:name="_Toc67911661"/>
      <w:bookmarkStart w:id="1569" w:name="_Toc74840481"/>
      <w:bookmarkStart w:id="1570" w:name="_Toc76503616"/>
      <w:bookmarkStart w:id="1571" w:name="_Toc83042168"/>
      <w:bookmarkStart w:id="1572" w:name="_Toc89854342"/>
      <w:bookmarkStart w:id="1573" w:name="_Toc98667115"/>
      <w:bookmarkStart w:id="1574" w:name="_Toc105752398"/>
      <w:bookmarkStart w:id="1575" w:name="_Toc123150016"/>
      <w:bookmarkStart w:id="1576" w:name="_Toc124162978"/>
      <w:r w:rsidRPr="009202AA">
        <w:t>6.5.2</w:t>
      </w:r>
      <w:r w:rsidRPr="009202AA">
        <w:tab/>
        <w:t>Frequency Error</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r w:rsidRPr="009202AA">
        <w:t xml:space="preserve"> </w:t>
      </w:r>
    </w:p>
    <w:p w14:paraId="54B067BD" w14:textId="77777777" w:rsidR="004C4A70" w:rsidRPr="009202AA" w:rsidRDefault="004C4A70" w:rsidP="004C4A70">
      <w:pPr>
        <w:pStyle w:val="Heading4"/>
      </w:pPr>
      <w:bookmarkStart w:id="1577" w:name="_Toc21096485"/>
      <w:bookmarkStart w:id="1578" w:name="_Toc29763452"/>
      <w:bookmarkStart w:id="1579" w:name="_Toc36029923"/>
      <w:bookmarkStart w:id="1580" w:name="_Toc37179823"/>
      <w:bookmarkStart w:id="1581" w:name="_Toc45869523"/>
      <w:bookmarkStart w:id="1582" w:name="_Toc52555322"/>
      <w:bookmarkStart w:id="1583" w:name="_Toc61112778"/>
      <w:bookmarkStart w:id="1584" w:name="_Toc67911662"/>
      <w:bookmarkStart w:id="1585" w:name="_Toc74840482"/>
      <w:bookmarkStart w:id="1586" w:name="_Toc76503617"/>
      <w:bookmarkStart w:id="1587" w:name="_Toc83042169"/>
      <w:bookmarkStart w:id="1588" w:name="_Toc89854343"/>
      <w:bookmarkStart w:id="1589" w:name="_Toc98667116"/>
      <w:bookmarkStart w:id="1590" w:name="_Toc105752399"/>
      <w:bookmarkStart w:id="1591" w:name="_Toc123150017"/>
      <w:bookmarkStart w:id="1592" w:name="_Toc124162979"/>
      <w:r w:rsidRPr="009202AA">
        <w:t>6.5.2.1</w:t>
      </w:r>
      <w:r w:rsidRPr="009202AA">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593" w:name="_Toc21096486"/>
      <w:bookmarkStart w:id="1594" w:name="_Toc29763453"/>
      <w:bookmarkStart w:id="1595" w:name="_Toc36029924"/>
      <w:bookmarkStart w:id="1596" w:name="_Toc37179824"/>
      <w:bookmarkStart w:id="1597" w:name="_Toc45869524"/>
      <w:bookmarkStart w:id="1598" w:name="_Toc52555323"/>
      <w:bookmarkStart w:id="1599" w:name="_Toc61112779"/>
      <w:bookmarkStart w:id="1600" w:name="_Toc67911663"/>
      <w:bookmarkStart w:id="1601" w:name="_Toc74840483"/>
      <w:bookmarkStart w:id="1602" w:name="_Toc76503618"/>
      <w:bookmarkStart w:id="1603" w:name="_Toc83042170"/>
      <w:bookmarkStart w:id="1604" w:name="_Toc89854344"/>
      <w:bookmarkStart w:id="1605" w:name="_Toc98667117"/>
      <w:bookmarkStart w:id="1606" w:name="_Toc105752400"/>
      <w:bookmarkStart w:id="1607" w:name="_Toc123150018"/>
      <w:bookmarkStart w:id="1608" w:name="_Toc124162980"/>
      <w:r w:rsidRPr="009202AA">
        <w:t>6.5.2.2</w:t>
      </w:r>
      <w:r w:rsidRPr="009202AA">
        <w:tab/>
      </w:r>
      <w:r w:rsidRPr="009202AA">
        <w:rPr>
          <w:lang w:eastAsia="zh-CN"/>
        </w:rPr>
        <w:t>Minimum requirement for MSR operation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609" w:name="_Toc21096487"/>
      <w:bookmarkStart w:id="1610" w:name="_Toc29763454"/>
      <w:bookmarkStart w:id="1611" w:name="_Toc36029925"/>
      <w:bookmarkStart w:id="1612" w:name="_Toc37179825"/>
      <w:bookmarkStart w:id="1613" w:name="_Toc45869525"/>
      <w:bookmarkStart w:id="1614" w:name="_Toc52555324"/>
      <w:bookmarkStart w:id="1615" w:name="_Toc61112780"/>
      <w:bookmarkStart w:id="1616" w:name="_Toc67911664"/>
      <w:bookmarkStart w:id="1617" w:name="_Toc74840484"/>
      <w:bookmarkStart w:id="1618" w:name="_Toc76503619"/>
      <w:bookmarkStart w:id="1619" w:name="_Toc83042171"/>
      <w:bookmarkStart w:id="1620" w:name="_Toc89854345"/>
      <w:bookmarkStart w:id="1621" w:name="_Toc98667118"/>
      <w:bookmarkStart w:id="1622" w:name="_Toc105752401"/>
      <w:bookmarkStart w:id="1623" w:name="_Toc123150019"/>
      <w:bookmarkStart w:id="1624" w:name="_Toc124162981"/>
      <w:r w:rsidRPr="009202AA">
        <w:rPr>
          <w:lang w:eastAsia="zh-CN"/>
        </w:rPr>
        <w:t>6.5.2.3</w:t>
      </w:r>
      <w:r w:rsidRPr="009202AA">
        <w:rPr>
          <w:lang w:eastAsia="zh-CN"/>
        </w:rPr>
        <w:tab/>
        <w:t>Minimum requirement for single RAT UTRA operation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625" w:name="_Toc21096488"/>
      <w:bookmarkStart w:id="1626" w:name="_Toc29763455"/>
      <w:bookmarkStart w:id="1627" w:name="_Toc36029926"/>
      <w:bookmarkStart w:id="1628" w:name="_Toc37179826"/>
      <w:bookmarkStart w:id="1629" w:name="_Toc45869526"/>
      <w:bookmarkStart w:id="1630" w:name="_Toc52555325"/>
      <w:bookmarkStart w:id="1631" w:name="_Toc61112781"/>
      <w:bookmarkStart w:id="1632" w:name="_Toc67911665"/>
      <w:bookmarkStart w:id="1633" w:name="_Toc74840485"/>
      <w:bookmarkStart w:id="1634" w:name="_Toc76503620"/>
      <w:bookmarkStart w:id="1635" w:name="_Toc83042172"/>
      <w:bookmarkStart w:id="1636" w:name="_Toc89854346"/>
      <w:bookmarkStart w:id="1637" w:name="_Toc98667119"/>
      <w:bookmarkStart w:id="1638" w:name="_Toc105752402"/>
      <w:bookmarkStart w:id="1639" w:name="_Toc123150020"/>
      <w:bookmarkStart w:id="1640" w:name="_Toc124162982"/>
      <w:r w:rsidRPr="009202AA">
        <w:rPr>
          <w:lang w:eastAsia="zh-CN"/>
        </w:rPr>
        <w:lastRenderedPageBreak/>
        <w:t>6.5.2.4</w:t>
      </w:r>
      <w:r w:rsidRPr="009202AA">
        <w:rPr>
          <w:lang w:eastAsia="zh-CN"/>
        </w:rPr>
        <w:tab/>
        <w:t>Minimum requirement for single RAT E-UTRA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641" w:name="_Toc21096489"/>
      <w:bookmarkStart w:id="1642" w:name="_Toc29763456"/>
      <w:bookmarkStart w:id="1643" w:name="_Toc36029927"/>
      <w:bookmarkStart w:id="1644" w:name="_Toc37179827"/>
      <w:bookmarkStart w:id="1645" w:name="_Toc45869527"/>
      <w:bookmarkStart w:id="1646" w:name="_Toc52555326"/>
      <w:bookmarkStart w:id="1647" w:name="_Toc61112782"/>
      <w:bookmarkStart w:id="1648" w:name="_Toc67911666"/>
      <w:bookmarkStart w:id="1649" w:name="_Toc74840486"/>
      <w:bookmarkStart w:id="1650" w:name="_Toc76503621"/>
      <w:bookmarkStart w:id="1651" w:name="_Toc83042173"/>
      <w:bookmarkStart w:id="1652" w:name="_Toc89854347"/>
      <w:bookmarkStart w:id="1653" w:name="_Toc98667120"/>
      <w:bookmarkStart w:id="1654" w:name="_Toc105752403"/>
      <w:bookmarkStart w:id="1655" w:name="_Toc123150021"/>
      <w:bookmarkStart w:id="1656" w:name="_Toc124162983"/>
      <w:r w:rsidRPr="009202AA">
        <w:t>6.5.3</w:t>
      </w:r>
      <w:r w:rsidRPr="009202AA">
        <w:tab/>
        <w:t>Time alignment error</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E34AB07" w14:textId="77777777" w:rsidR="004C4A70" w:rsidRPr="009202AA" w:rsidRDefault="004C4A70" w:rsidP="004C4A70">
      <w:pPr>
        <w:pStyle w:val="Heading4"/>
      </w:pPr>
      <w:bookmarkStart w:id="1657" w:name="_Toc21096490"/>
      <w:bookmarkStart w:id="1658" w:name="_Toc29763457"/>
      <w:bookmarkStart w:id="1659" w:name="_Toc36029928"/>
      <w:bookmarkStart w:id="1660" w:name="_Toc37179828"/>
      <w:bookmarkStart w:id="1661" w:name="_Toc45869528"/>
      <w:bookmarkStart w:id="1662" w:name="_Toc52555327"/>
      <w:bookmarkStart w:id="1663" w:name="_Toc61112783"/>
      <w:bookmarkStart w:id="1664" w:name="_Toc67911667"/>
      <w:bookmarkStart w:id="1665" w:name="_Toc74840487"/>
      <w:bookmarkStart w:id="1666" w:name="_Toc76503622"/>
      <w:bookmarkStart w:id="1667" w:name="_Toc83042174"/>
      <w:bookmarkStart w:id="1668" w:name="_Toc89854348"/>
      <w:bookmarkStart w:id="1669" w:name="_Toc98667121"/>
      <w:bookmarkStart w:id="1670" w:name="_Toc105752404"/>
      <w:bookmarkStart w:id="1671" w:name="_Toc123150022"/>
      <w:bookmarkStart w:id="1672" w:name="_Toc124162984"/>
      <w:r w:rsidRPr="009202AA">
        <w:t>6.5.3.1</w:t>
      </w:r>
      <w:r w:rsidRPr="009202AA">
        <w:tab/>
        <w:t>General</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673" w:name="_Toc21096491"/>
      <w:bookmarkStart w:id="1674" w:name="_Toc29763458"/>
      <w:bookmarkStart w:id="1675" w:name="_Toc36029929"/>
      <w:bookmarkStart w:id="1676" w:name="_Toc37179829"/>
      <w:bookmarkStart w:id="1677" w:name="_Toc45869529"/>
      <w:bookmarkStart w:id="1678" w:name="_Toc52555328"/>
      <w:bookmarkStart w:id="1679" w:name="_Toc61112784"/>
      <w:bookmarkStart w:id="1680" w:name="_Toc67911668"/>
      <w:bookmarkStart w:id="1681" w:name="_Toc74840488"/>
      <w:bookmarkStart w:id="1682" w:name="_Toc76503623"/>
      <w:bookmarkStart w:id="1683" w:name="_Toc83042175"/>
      <w:bookmarkStart w:id="1684" w:name="_Toc89854349"/>
      <w:bookmarkStart w:id="1685" w:name="_Toc98667122"/>
      <w:bookmarkStart w:id="1686" w:name="_Toc105752405"/>
      <w:bookmarkStart w:id="1687" w:name="_Toc123150023"/>
      <w:bookmarkStart w:id="1688" w:name="_Toc124162985"/>
      <w:r w:rsidRPr="009202AA">
        <w:t>6.5.3.2</w:t>
      </w:r>
      <w:r w:rsidRPr="009202AA">
        <w:tab/>
      </w:r>
      <w:r w:rsidRPr="009202AA">
        <w:rPr>
          <w:lang w:eastAsia="zh-CN"/>
        </w:rPr>
        <w:t>Minimum requirement for MSR operation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689" w:name="_Toc21096492"/>
      <w:bookmarkStart w:id="1690" w:name="_Toc29763459"/>
      <w:bookmarkStart w:id="1691" w:name="_Toc36029930"/>
      <w:bookmarkStart w:id="1692" w:name="_Toc37179830"/>
      <w:bookmarkStart w:id="1693" w:name="_Toc45869530"/>
      <w:bookmarkStart w:id="1694" w:name="_Toc52555329"/>
      <w:bookmarkStart w:id="1695" w:name="_Toc61112785"/>
      <w:bookmarkStart w:id="1696" w:name="_Toc67911669"/>
      <w:bookmarkStart w:id="1697" w:name="_Toc74840489"/>
      <w:bookmarkStart w:id="1698" w:name="_Toc76503624"/>
      <w:bookmarkStart w:id="1699" w:name="_Toc83042176"/>
      <w:bookmarkStart w:id="1700" w:name="_Toc89854350"/>
      <w:bookmarkStart w:id="1701" w:name="_Toc98667123"/>
      <w:bookmarkStart w:id="1702" w:name="_Toc105752406"/>
      <w:bookmarkStart w:id="1703" w:name="_Toc123150024"/>
      <w:bookmarkStart w:id="1704" w:name="_Toc124162986"/>
      <w:r w:rsidRPr="009202AA">
        <w:rPr>
          <w:lang w:eastAsia="zh-CN"/>
        </w:rPr>
        <w:t>6.5.3.3</w:t>
      </w:r>
      <w:r w:rsidRPr="009202AA">
        <w:rPr>
          <w:lang w:eastAsia="zh-CN"/>
        </w:rPr>
        <w:tab/>
        <w:t>Minimum requirement for single RAT UTRA operation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705" w:name="_Toc21096493"/>
      <w:bookmarkStart w:id="1706" w:name="_Toc29763460"/>
      <w:bookmarkStart w:id="1707" w:name="_Toc36029931"/>
      <w:bookmarkStart w:id="1708" w:name="_Toc37179831"/>
      <w:bookmarkStart w:id="1709" w:name="_Toc45869531"/>
      <w:bookmarkStart w:id="1710" w:name="_Toc52555330"/>
      <w:bookmarkStart w:id="1711" w:name="_Toc61112786"/>
      <w:bookmarkStart w:id="1712" w:name="_Toc67911670"/>
      <w:bookmarkStart w:id="1713" w:name="_Toc74840490"/>
      <w:bookmarkStart w:id="1714" w:name="_Toc76503625"/>
      <w:bookmarkStart w:id="1715" w:name="_Toc83042177"/>
      <w:bookmarkStart w:id="1716" w:name="_Toc89854351"/>
      <w:bookmarkStart w:id="1717" w:name="_Toc98667124"/>
      <w:bookmarkStart w:id="1718" w:name="_Toc105752407"/>
      <w:bookmarkStart w:id="1719" w:name="_Toc123150025"/>
      <w:bookmarkStart w:id="1720" w:name="_Toc124162987"/>
      <w:r w:rsidRPr="009202AA">
        <w:rPr>
          <w:lang w:eastAsia="zh-CN"/>
        </w:rPr>
        <w:t>6.5.3.4</w:t>
      </w:r>
      <w:r w:rsidRPr="009202AA">
        <w:rPr>
          <w:lang w:eastAsia="zh-CN"/>
        </w:rPr>
        <w:tab/>
        <w:t>Minimum requirement for single RAT E-UTRA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721" w:name="_Toc21096494"/>
      <w:bookmarkStart w:id="1722" w:name="_Toc29763461"/>
      <w:bookmarkStart w:id="1723" w:name="_Toc36029932"/>
      <w:bookmarkStart w:id="1724" w:name="_Toc37179832"/>
      <w:bookmarkStart w:id="1725" w:name="_Toc45869532"/>
      <w:bookmarkStart w:id="1726" w:name="_Toc52555331"/>
      <w:bookmarkStart w:id="1727" w:name="_Toc61112787"/>
      <w:bookmarkStart w:id="1728" w:name="_Toc67911671"/>
      <w:bookmarkStart w:id="1729" w:name="_Toc74840491"/>
      <w:bookmarkStart w:id="1730" w:name="_Toc76503626"/>
      <w:bookmarkStart w:id="1731" w:name="_Toc83042178"/>
      <w:bookmarkStart w:id="1732" w:name="_Toc89854352"/>
      <w:bookmarkStart w:id="1733" w:name="_Toc98667125"/>
      <w:bookmarkStart w:id="1734" w:name="_Toc105752408"/>
      <w:bookmarkStart w:id="1735" w:name="_Toc123150026"/>
      <w:bookmarkStart w:id="1736" w:name="_Toc124162988"/>
      <w:r w:rsidRPr="009202AA">
        <w:t>6.5.4</w:t>
      </w:r>
      <w:r w:rsidRPr="009202AA">
        <w:tab/>
        <w:t>Modulation quality</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304F0CE0" w14:textId="77777777" w:rsidR="004C4A70" w:rsidRPr="009202AA" w:rsidRDefault="004C4A70" w:rsidP="004C4A70">
      <w:pPr>
        <w:pStyle w:val="Heading4"/>
      </w:pPr>
      <w:bookmarkStart w:id="1737" w:name="_Toc21096495"/>
      <w:bookmarkStart w:id="1738" w:name="_Toc29763462"/>
      <w:bookmarkStart w:id="1739" w:name="_Toc36029933"/>
      <w:bookmarkStart w:id="1740" w:name="_Toc37179833"/>
      <w:bookmarkStart w:id="1741" w:name="_Toc45869533"/>
      <w:bookmarkStart w:id="1742" w:name="_Toc52555332"/>
      <w:bookmarkStart w:id="1743" w:name="_Toc61112788"/>
      <w:bookmarkStart w:id="1744" w:name="_Toc67911672"/>
      <w:bookmarkStart w:id="1745" w:name="_Toc74840492"/>
      <w:bookmarkStart w:id="1746" w:name="_Toc76503627"/>
      <w:bookmarkStart w:id="1747" w:name="_Toc83042179"/>
      <w:bookmarkStart w:id="1748" w:name="_Toc89854353"/>
      <w:bookmarkStart w:id="1749" w:name="_Toc98667126"/>
      <w:bookmarkStart w:id="1750" w:name="_Toc105752409"/>
      <w:bookmarkStart w:id="1751" w:name="_Toc123150027"/>
      <w:bookmarkStart w:id="1752" w:name="_Toc124162989"/>
      <w:r w:rsidRPr="009202AA">
        <w:t>6.5.4.1</w:t>
      </w:r>
      <w:r w:rsidRPr="009202AA">
        <w:tab/>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753" w:name="_Toc21096496"/>
      <w:bookmarkStart w:id="1754" w:name="_Toc29763463"/>
      <w:bookmarkStart w:id="1755" w:name="_Toc36029934"/>
      <w:bookmarkStart w:id="1756" w:name="_Toc37179834"/>
      <w:bookmarkStart w:id="1757" w:name="_Toc45869534"/>
      <w:bookmarkStart w:id="1758" w:name="_Toc52555333"/>
      <w:bookmarkStart w:id="1759" w:name="_Toc61112789"/>
      <w:bookmarkStart w:id="1760" w:name="_Toc67911673"/>
      <w:bookmarkStart w:id="1761" w:name="_Toc74840493"/>
      <w:bookmarkStart w:id="1762" w:name="_Toc76503628"/>
      <w:bookmarkStart w:id="1763" w:name="_Toc83042180"/>
      <w:bookmarkStart w:id="1764" w:name="_Toc89854354"/>
      <w:bookmarkStart w:id="1765" w:name="_Toc98667127"/>
      <w:bookmarkStart w:id="1766" w:name="_Toc105752410"/>
      <w:bookmarkStart w:id="1767" w:name="_Toc123150028"/>
      <w:bookmarkStart w:id="1768" w:name="_Toc124162990"/>
      <w:r w:rsidRPr="009202AA">
        <w:t>6.5.4.2</w:t>
      </w:r>
      <w:r w:rsidRPr="009202AA">
        <w:tab/>
      </w:r>
      <w:r w:rsidRPr="009202AA">
        <w:rPr>
          <w:lang w:eastAsia="zh-CN"/>
        </w:rPr>
        <w:t>Minimum requirement for MSR operation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769" w:name="_Toc21096497"/>
      <w:bookmarkStart w:id="1770" w:name="_Toc29763464"/>
      <w:bookmarkStart w:id="1771" w:name="_Toc36029935"/>
      <w:bookmarkStart w:id="1772" w:name="_Toc37179835"/>
      <w:bookmarkStart w:id="1773" w:name="_Toc45869535"/>
      <w:bookmarkStart w:id="1774" w:name="_Toc52555334"/>
      <w:bookmarkStart w:id="1775" w:name="_Toc61112790"/>
      <w:bookmarkStart w:id="1776" w:name="_Toc67911674"/>
      <w:bookmarkStart w:id="1777" w:name="_Toc74840494"/>
      <w:bookmarkStart w:id="1778" w:name="_Toc76503629"/>
      <w:bookmarkStart w:id="1779" w:name="_Toc83042181"/>
      <w:bookmarkStart w:id="1780" w:name="_Toc89854355"/>
      <w:bookmarkStart w:id="1781" w:name="_Toc98667128"/>
      <w:bookmarkStart w:id="1782" w:name="_Toc105752411"/>
      <w:bookmarkStart w:id="1783" w:name="_Toc123150029"/>
      <w:bookmarkStart w:id="1784" w:name="_Toc124162991"/>
      <w:r w:rsidRPr="009202AA">
        <w:rPr>
          <w:lang w:eastAsia="zh-CN"/>
        </w:rPr>
        <w:t>6.5.4.3</w:t>
      </w:r>
      <w:r w:rsidRPr="009202AA">
        <w:rPr>
          <w:lang w:eastAsia="zh-CN"/>
        </w:rPr>
        <w:tab/>
        <w:t>Minimum requirement for single RAT UTRA operation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1785" w:name="_Toc21096498"/>
      <w:bookmarkStart w:id="1786" w:name="_Toc29763465"/>
      <w:bookmarkStart w:id="1787" w:name="_Toc36029936"/>
      <w:bookmarkStart w:id="1788" w:name="_Toc37179836"/>
      <w:bookmarkStart w:id="1789" w:name="_Toc45869536"/>
      <w:bookmarkStart w:id="1790" w:name="_Toc52555335"/>
      <w:bookmarkStart w:id="1791" w:name="_Toc61112791"/>
      <w:bookmarkStart w:id="1792" w:name="_Toc67911675"/>
      <w:bookmarkStart w:id="1793" w:name="_Toc74840495"/>
      <w:bookmarkStart w:id="1794" w:name="_Toc76503630"/>
      <w:bookmarkStart w:id="1795" w:name="_Toc83042182"/>
      <w:bookmarkStart w:id="1796" w:name="_Toc89854356"/>
      <w:bookmarkStart w:id="1797" w:name="_Toc98667129"/>
      <w:bookmarkStart w:id="1798" w:name="_Toc105752412"/>
      <w:bookmarkStart w:id="1799" w:name="_Toc123150030"/>
      <w:bookmarkStart w:id="1800" w:name="_Toc124162992"/>
      <w:r w:rsidRPr="009202AA">
        <w:rPr>
          <w:lang w:eastAsia="zh-CN"/>
        </w:rPr>
        <w:lastRenderedPageBreak/>
        <w:t>6.5.4.4</w:t>
      </w:r>
      <w:r w:rsidRPr="009202AA">
        <w:rPr>
          <w:lang w:eastAsia="zh-CN"/>
        </w:rPr>
        <w:tab/>
        <w:t>Minimum requirement for single RAT E-UTRA operation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1801" w:name="_Toc21096499"/>
      <w:bookmarkStart w:id="1802" w:name="_Toc29763466"/>
      <w:bookmarkStart w:id="1803" w:name="_Toc36029937"/>
      <w:bookmarkStart w:id="1804" w:name="_Toc37179837"/>
      <w:bookmarkStart w:id="1805" w:name="_Toc45869537"/>
      <w:bookmarkStart w:id="1806" w:name="_Toc52555336"/>
      <w:bookmarkStart w:id="1807" w:name="_Toc61112792"/>
      <w:bookmarkStart w:id="1808" w:name="_Toc67911676"/>
      <w:bookmarkStart w:id="1809" w:name="_Toc74840496"/>
      <w:bookmarkStart w:id="1810" w:name="_Toc76503631"/>
      <w:bookmarkStart w:id="1811" w:name="_Toc83042183"/>
      <w:bookmarkStart w:id="1812" w:name="_Toc89854357"/>
      <w:bookmarkStart w:id="1813" w:name="_Toc98667130"/>
      <w:bookmarkStart w:id="1814" w:name="_Toc105752413"/>
      <w:bookmarkStart w:id="1815" w:name="_Toc123150031"/>
      <w:bookmarkStart w:id="1816" w:name="_Toc124162993"/>
      <w:r w:rsidRPr="009202AA">
        <w:t>6.5.5</w:t>
      </w:r>
      <w:r w:rsidRPr="009202AA">
        <w:tab/>
        <w:t>Transmit pulse shape filter</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6E7CB10B" w14:textId="77777777" w:rsidR="004C4A70" w:rsidRPr="009202AA" w:rsidRDefault="004C4A70" w:rsidP="004C4A70">
      <w:pPr>
        <w:pStyle w:val="Heading4"/>
      </w:pPr>
      <w:bookmarkStart w:id="1817" w:name="_Toc21096500"/>
      <w:bookmarkStart w:id="1818" w:name="_Toc29763467"/>
      <w:bookmarkStart w:id="1819" w:name="_Toc36029938"/>
      <w:bookmarkStart w:id="1820" w:name="_Toc37179838"/>
      <w:bookmarkStart w:id="1821" w:name="_Toc45869538"/>
      <w:bookmarkStart w:id="1822" w:name="_Toc52555337"/>
      <w:bookmarkStart w:id="1823" w:name="_Toc61112793"/>
      <w:bookmarkStart w:id="1824" w:name="_Toc67911677"/>
      <w:bookmarkStart w:id="1825" w:name="_Toc74840497"/>
      <w:bookmarkStart w:id="1826" w:name="_Toc76503632"/>
      <w:bookmarkStart w:id="1827" w:name="_Toc83042184"/>
      <w:bookmarkStart w:id="1828" w:name="_Toc89854358"/>
      <w:bookmarkStart w:id="1829" w:name="_Toc98667131"/>
      <w:bookmarkStart w:id="1830" w:name="_Toc105752414"/>
      <w:bookmarkStart w:id="1831" w:name="_Toc123150032"/>
      <w:bookmarkStart w:id="1832" w:name="_Toc124162994"/>
      <w:r w:rsidRPr="009202AA">
        <w:t>6.5.5.1</w:t>
      </w:r>
      <w:r w:rsidRPr="009202AA">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1833" w:name="_Toc21096501"/>
      <w:bookmarkStart w:id="1834" w:name="_Toc29763468"/>
      <w:bookmarkStart w:id="1835" w:name="_Toc36029939"/>
      <w:bookmarkStart w:id="1836" w:name="_Toc37179839"/>
      <w:bookmarkStart w:id="1837" w:name="_Toc45869539"/>
      <w:bookmarkStart w:id="1838" w:name="_Toc52555338"/>
      <w:bookmarkStart w:id="1839" w:name="_Toc61112794"/>
      <w:bookmarkStart w:id="1840" w:name="_Toc67911678"/>
      <w:bookmarkStart w:id="1841" w:name="_Toc74840498"/>
      <w:bookmarkStart w:id="1842" w:name="_Toc76503633"/>
      <w:bookmarkStart w:id="1843" w:name="_Toc83042185"/>
      <w:bookmarkStart w:id="1844" w:name="_Toc89854359"/>
      <w:bookmarkStart w:id="1845" w:name="_Toc98667132"/>
      <w:bookmarkStart w:id="1846" w:name="_Toc105752415"/>
      <w:bookmarkStart w:id="1847" w:name="_Toc123150033"/>
      <w:bookmarkStart w:id="1848" w:name="_Toc124162995"/>
      <w:r w:rsidRPr="009202AA">
        <w:t>6.5.5.2</w:t>
      </w:r>
      <w:r w:rsidRPr="009202AA">
        <w:tab/>
      </w:r>
      <w:r w:rsidRPr="009202AA">
        <w:rPr>
          <w:lang w:eastAsia="zh-CN"/>
        </w:rPr>
        <w:t>Void</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9FBE425" w14:textId="77777777" w:rsidR="004C4A70" w:rsidRPr="009202AA" w:rsidRDefault="004C4A70" w:rsidP="004C4A70">
      <w:pPr>
        <w:pStyle w:val="Heading4"/>
        <w:rPr>
          <w:lang w:eastAsia="zh-CN"/>
        </w:rPr>
      </w:pPr>
      <w:bookmarkStart w:id="1849" w:name="_Toc21096502"/>
      <w:bookmarkStart w:id="1850" w:name="_Toc29763469"/>
      <w:bookmarkStart w:id="1851" w:name="_Toc36029940"/>
      <w:bookmarkStart w:id="1852" w:name="_Toc37179840"/>
      <w:bookmarkStart w:id="1853" w:name="_Toc45869540"/>
      <w:bookmarkStart w:id="1854" w:name="_Toc52555339"/>
      <w:bookmarkStart w:id="1855" w:name="_Toc61112795"/>
      <w:bookmarkStart w:id="1856" w:name="_Toc67911679"/>
      <w:bookmarkStart w:id="1857" w:name="_Toc74840499"/>
      <w:bookmarkStart w:id="1858" w:name="_Toc76503634"/>
      <w:bookmarkStart w:id="1859" w:name="_Toc83042186"/>
      <w:bookmarkStart w:id="1860" w:name="_Toc89854360"/>
      <w:bookmarkStart w:id="1861" w:name="_Toc98667133"/>
      <w:bookmarkStart w:id="1862" w:name="_Toc105752416"/>
      <w:bookmarkStart w:id="1863" w:name="_Toc123150034"/>
      <w:bookmarkStart w:id="1864" w:name="_Toc124162996"/>
      <w:r w:rsidRPr="009202AA">
        <w:rPr>
          <w:lang w:eastAsia="zh-CN"/>
        </w:rPr>
        <w:t>6.5.5.3</w:t>
      </w:r>
      <w:r w:rsidRPr="009202AA">
        <w:rPr>
          <w:lang w:eastAsia="zh-CN"/>
        </w:rPr>
        <w:tab/>
        <w:t>Void</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7F6C6197" w14:textId="77777777" w:rsidR="004C4A70" w:rsidRPr="009202AA" w:rsidRDefault="004C4A70" w:rsidP="004C4A70">
      <w:pPr>
        <w:pStyle w:val="Heading4"/>
        <w:rPr>
          <w:lang w:eastAsia="zh-CN"/>
        </w:rPr>
      </w:pPr>
      <w:bookmarkStart w:id="1865" w:name="_Toc21096503"/>
      <w:bookmarkStart w:id="1866" w:name="_Toc29763470"/>
      <w:bookmarkStart w:id="1867" w:name="_Toc36029941"/>
      <w:bookmarkStart w:id="1868" w:name="_Toc37179841"/>
      <w:bookmarkStart w:id="1869" w:name="_Toc45869541"/>
      <w:bookmarkStart w:id="1870" w:name="_Toc52555340"/>
      <w:bookmarkStart w:id="1871" w:name="_Toc61112796"/>
      <w:bookmarkStart w:id="1872" w:name="_Toc67911680"/>
      <w:bookmarkStart w:id="1873" w:name="_Toc74840500"/>
      <w:bookmarkStart w:id="1874" w:name="_Toc76503635"/>
      <w:bookmarkStart w:id="1875" w:name="_Toc83042187"/>
      <w:bookmarkStart w:id="1876" w:name="_Toc89854361"/>
      <w:bookmarkStart w:id="1877" w:name="_Toc98667134"/>
      <w:bookmarkStart w:id="1878" w:name="_Toc105752417"/>
      <w:bookmarkStart w:id="1879" w:name="_Toc123150035"/>
      <w:bookmarkStart w:id="1880" w:name="_Toc124162997"/>
      <w:r w:rsidRPr="009202AA">
        <w:rPr>
          <w:lang w:eastAsia="zh-CN"/>
        </w:rPr>
        <w:t>6.5.5.4</w:t>
      </w:r>
      <w:r w:rsidRPr="009202AA">
        <w:rPr>
          <w:lang w:eastAsia="zh-CN"/>
        </w:rPr>
        <w:tab/>
        <w:t>Void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7BE8CB3F" w14:textId="77777777" w:rsidR="004C4A70" w:rsidRPr="009202AA" w:rsidRDefault="004C4A70" w:rsidP="004C4A70">
      <w:pPr>
        <w:pStyle w:val="Heading2"/>
        <w:rPr>
          <w:lang w:eastAsia="zh-CN"/>
        </w:rPr>
      </w:pPr>
      <w:bookmarkStart w:id="1881" w:name="_Toc21096504"/>
      <w:bookmarkStart w:id="1882" w:name="_Toc29763471"/>
      <w:bookmarkStart w:id="1883" w:name="_Toc36029942"/>
      <w:bookmarkStart w:id="1884" w:name="_Toc37179842"/>
      <w:bookmarkStart w:id="1885" w:name="_Toc45869542"/>
      <w:bookmarkStart w:id="1886" w:name="_Toc52555341"/>
      <w:bookmarkStart w:id="1887" w:name="_Toc61112797"/>
      <w:bookmarkStart w:id="1888" w:name="_Toc67911681"/>
      <w:bookmarkStart w:id="1889" w:name="_Toc74840501"/>
      <w:bookmarkStart w:id="1890" w:name="_Toc76503636"/>
      <w:bookmarkStart w:id="1891" w:name="_Toc83042188"/>
      <w:bookmarkStart w:id="1892" w:name="_Toc89854362"/>
      <w:bookmarkStart w:id="1893" w:name="_Toc98667135"/>
      <w:bookmarkStart w:id="1894" w:name="_Toc105752418"/>
      <w:bookmarkStart w:id="1895" w:name="_Toc123150036"/>
      <w:bookmarkStart w:id="1896" w:name="_Toc124162998"/>
      <w:r w:rsidRPr="009202AA">
        <w:rPr>
          <w:lang w:eastAsia="zh-CN"/>
        </w:rPr>
        <w:t>6.6</w:t>
      </w:r>
      <w:r w:rsidRPr="009202AA">
        <w:rPr>
          <w:lang w:eastAsia="zh-CN"/>
        </w:rPr>
        <w:tab/>
        <w:t>Unwanted Emissions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CCA3795" w14:textId="77777777" w:rsidR="004C4A70" w:rsidRPr="009202AA" w:rsidRDefault="004C4A70" w:rsidP="004C4A70">
      <w:pPr>
        <w:pStyle w:val="Heading3"/>
      </w:pPr>
      <w:bookmarkStart w:id="1897" w:name="_Toc21096505"/>
      <w:bookmarkStart w:id="1898" w:name="_Toc29763472"/>
      <w:bookmarkStart w:id="1899" w:name="_Toc36029943"/>
      <w:bookmarkStart w:id="1900" w:name="_Toc37179843"/>
      <w:bookmarkStart w:id="1901" w:name="_Toc45869543"/>
      <w:bookmarkStart w:id="1902" w:name="_Toc52555342"/>
      <w:bookmarkStart w:id="1903" w:name="_Toc61112798"/>
      <w:bookmarkStart w:id="1904" w:name="_Toc67911682"/>
      <w:bookmarkStart w:id="1905" w:name="_Toc74840502"/>
      <w:bookmarkStart w:id="1906" w:name="_Toc76503637"/>
      <w:bookmarkStart w:id="1907" w:name="_Toc83042189"/>
      <w:bookmarkStart w:id="1908" w:name="_Toc89854363"/>
      <w:bookmarkStart w:id="1909" w:name="_Toc98667136"/>
      <w:bookmarkStart w:id="1910" w:name="_Toc105752419"/>
      <w:bookmarkStart w:id="1911" w:name="_Toc123150037"/>
      <w:bookmarkStart w:id="1912" w:name="_Toc124162999"/>
      <w:r w:rsidRPr="009202AA">
        <w:t>6.6.1</w:t>
      </w:r>
      <w:r w:rsidRPr="009202AA">
        <w:tab/>
        <w:t>General</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1913" w:name="_Toc21096506"/>
      <w:bookmarkStart w:id="1914" w:name="_Toc29763473"/>
      <w:bookmarkStart w:id="1915" w:name="_Toc36029944"/>
      <w:bookmarkStart w:id="1916" w:name="_Toc37179844"/>
      <w:bookmarkStart w:id="1917" w:name="_Toc45869544"/>
      <w:bookmarkStart w:id="1918" w:name="_Toc52555343"/>
      <w:bookmarkStart w:id="1919" w:name="_Toc61112799"/>
      <w:bookmarkStart w:id="1920" w:name="_Toc67911683"/>
      <w:bookmarkStart w:id="1921" w:name="_Toc74840503"/>
      <w:bookmarkStart w:id="1922" w:name="_Toc76503638"/>
      <w:bookmarkStart w:id="1923" w:name="_Toc83042190"/>
      <w:bookmarkStart w:id="1924" w:name="_Toc89854364"/>
      <w:bookmarkStart w:id="1925" w:name="_Toc98667137"/>
      <w:bookmarkStart w:id="1926" w:name="_Toc105752420"/>
      <w:bookmarkStart w:id="1927" w:name="_Toc123150038"/>
      <w:bookmarkStart w:id="1928" w:name="_Toc124163000"/>
      <w:r w:rsidRPr="009202AA">
        <w:rPr>
          <w:lang w:eastAsia="zh-CN"/>
        </w:rPr>
        <w:lastRenderedPageBreak/>
        <w:t>6.6.2</w:t>
      </w:r>
      <w:r w:rsidRPr="009202AA">
        <w:rPr>
          <w:lang w:eastAsia="zh-CN"/>
        </w:rPr>
        <w:tab/>
        <w:t>Occupied bandwidth</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r w:rsidRPr="009202AA">
        <w:rPr>
          <w:lang w:eastAsia="zh-CN"/>
        </w:rPr>
        <w:t xml:space="preserve"> </w:t>
      </w:r>
    </w:p>
    <w:p w14:paraId="51411718" w14:textId="77777777" w:rsidR="004C4A70" w:rsidRPr="009202AA" w:rsidRDefault="004C4A70" w:rsidP="004C4A70">
      <w:pPr>
        <w:pStyle w:val="Heading4"/>
      </w:pPr>
      <w:bookmarkStart w:id="1929" w:name="_Toc21096507"/>
      <w:bookmarkStart w:id="1930" w:name="_Toc29763474"/>
      <w:bookmarkStart w:id="1931" w:name="_Toc36029945"/>
      <w:bookmarkStart w:id="1932" w:name="_Toc37179845"/>
      <w:bookmarkStart w:id="1933" w:name="_Toc45869545"/>
      <w:bookmarkStart w:id="1934" w:name="_Toc52555344"/>
      <w:bookmarkStart w:id="1935" w:name="_Toc61112800"/>
      <w:bookmarkStart w:id="1936" w:name="_Toc67911684"/>
      <w:bookmarkStart w:id="1937" w:name="_Toc74840504"/>
      <w:bookmarkStart w:id="1938" w:name="_Toc76503639"/>
      <w:bookmarkStart w:id="1939" w:name="_Toc83042191"/>
      <w:bookmarkStart w:id="1940" w:name="_Toc89854365"/>
      <w:bookmarkStart w:id="1941" w:name="_Toc98667138"/>
      <w:bookmarkStart w:id="1942" w:name="_Toc105752421"/>
      <w:bookmarkStart w:id="1943" w:name="_Toc123150039"/>
      <w:bookmarkStart w:id="1944" w:name="_Toc124163001"/>
      <w:r w:rsidRPr="009202AA">
        <w:t>6.6.2.1</w:t>
      </w:r>
      <w:r w:rsidRPr="009202AA">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1945" w:name="_Toc21096508"/>
      <w:bookmarkStart w:id="1946" w:name="_Toc29763475"/>
      <w:bookmarkStart w:id="1947" w:name="_Toc36029946"/>
      <w:bookmarkStart w:id="1948" w:name="_Toc37179846"/>
      <w:bookmarkStart w:id="1949" w:name="_Toc45869546"/>
      <w:bookmarkStart w:id="1950" w:name="_Toc52555345"/>
      <w:bookmarkStart w:id="1951" w:name="_Toc61112801"/>
      <w:bookmarkStart w:id="1952" w:name="_Toc67911685"/>
      <w:bookmarkStart w:id="1953" w:name="_Toc74840505"/>
      <w:bookmarkStart w:id="1954" w:name="_Toc76503640"/>
      <w:bookmarkStart w:id="1955" w:name="_Toc83042192"/>
      <w:bookmarkStart w:id="1956" w:name="_Toc89854366"/>
      <w:bookmarkStart w:id="1957" w:name="_Toc98667139"/>
      <w:bookmarkStart w:id="1958" w:name="_Toc105752422"/>
      <w:bookmarkStart w:id="1959" w:name="_Toc123150040"/>
      <w:bookmarkStart w:id="1960" w:name="_Toc124163002"/>
      <w:r w:rsidRPr="009202AA">
        <w:t>6.6.2.2</w:t>
      </w:r>
      <w:r w:rsidRPr="009202AA">
        <w:tab/>
      </w:r>
      <w:r w:rsidRPr="009202AA">
        <w:rPr>
          <w:lang w:eastAsia="zh-CN"/>
        </w:rPr>
        <w:t>Minimum requirement for MSR operation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1961" w:name="_Toc21096509"/>
      <w:bookmarkStart w:id="1962" w:name="_Toc29763476"/>
      <w:bookmarkStart w:id="1963" w:name="_Toc36029947"/>
      <w:bookmarkStart w:id="1964" w:name="_Toc37179847"/>
      <w:bookmarkStart w:id="1965" w:name="_Toc45869547"/>
      <w:bookmarkStart w:id="1966" w:name="_Toc52555346"/>
      <w:bookmarkStart w:id="1967" w:name="_Toc61112802"/>
      <w:bookmarkStart w:id="1968" w:name="_Toc67911686"/>
      <w:bookmarkStart w:id="1969" w:name="_Toc74840506"/>
      <w:bookmarkStart w:id="1970" w:name="_Toc76503641"/>
      <w:bookmarkStart w:id="1971" w:name="_Toc83042193"/>
      <w:bookmarkStart w:id="1972" w:name="_Toc89854367"/>
      <w:bookmarkStart w:id="1973" w:name="_Toc98667140"/>
      <w:bookmarkStart w:id="1974" w:name="_Toc105752423"/>
      <w:bookmarkStart w:id="1975" w:name="_Toc123150041"/>
      <w:bookmarkStart w:id="1976" w:name="_Toc124163003"/>
      <w:r w:rsidRPr="009202AA">
        <w:rPr>
          <w:lang w:eastAsia="zh-CN"/>
        </w:rPr>
        <w:t>6.6.2.3</w:t>
      </w:r>
      <w:r w:rsidRPr="009202AA">
        <w:rPr>
          <w:lang w:eastAsia="zh-CN"/>
        </w:rPr>
        <w:tab/>
        <w:t>Minimum requirement for single RAT UTRA operation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1977" w:name="_Toc21096510"/>
      <w:bookmarkStart w:id="1978" w:name="_Toc29763477"/>
      <w:bookmarkStart w:id="1979" w:name="_Toc36029948"/>
      <w:bookmarkStart w:id="1980" w:name="_Toc37179848"/>
      <w:bookmarkStart w:id="1981" w:name="_Toc45869548"/>
      <w:bookmarkStart w:id="1982" w:name="_Toc52555347"/>
      <w:bookmarkStart w:id="1983" w:name="_Toc61112803"/>
      <w:bookmarkStart w:id="1984" w:name="_Toc67911687"/>
      <w:bookmarkStart w:id="1985" w:name="_Toc74840507"/>
      <w:bookmarkStart w:id="1986" w:name="_Toc76503642"/>
      <w:bookmarkStart w:id="1987" w:name="_Toc83042194"/>
      <w:bookmarkStart w:id="1988" w:name="_Toc89854368"/>
      <w:bookmarkStart w:id="1989" w:name="_Toc98667141"/>
      <w:bookmarkStart w:id="1990" w:name="_Toc105752424"/>
      <w:bookmarkStart w:id="1991" w:name="_Toc123150042"/>
      <w:bookmarkStart w:id="1992" w:name="_Toc124163004"/>
      <w:r w:rsidRPr="009202AA">
        <w:rPr>
          <w:lang w:eastAsia="zh-CN"/>
        </w:rPr>
        <w:t>6.6.2.4</w:t>
      </w:r>
      <w:r w:rsidRPr="009202AA">
        <w:rPr>
          <w:lang w:eastAsia="zh-CN"/>
        </w:rPr>
        <w:tab/>
        <w:t>Minimum requirement for single RAT E-UTRA operation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1993" w:name="_Toc21096511"/>
      <w:bookmarkStart w:id="1994" w:name="_Toc29763478"/>
      <w:bookmarkStart w:id="1995" w:name="_Toc36029949"/>
      <w:bookmarkStart w:id="1996" w:name="_Toc37179849"/>
      <w:bookmarkStart w:id="1997" w:name="_Toc45869549"/>
      <w:bookmarkStart w:id="1998" w:name="_Toc52555348"/>
      <w:bookmarkStart w:id="1999" w:name="_Toc61112804"/>
      <w:bookmarkStart w:id="2000" w:name="_Toc67911688"/>
      <w:bookmarkStart w:id="2001" w:name="_Toc74840508"/>
      <w:bookmarkStart w:id="2002" w:name="_Toc76503643"/>
      <w:bookmarkStart w:id="2003" w:name="_Toc83042195"/>
      <w:bookmarkStart w:id="2004" w:name="_Toc89854369"/>
      <w:bookmarkStart w:id="2005" w:name="_Toc98667142"/>
      <w:bookmarkStart w:id="2006" w:name="_Toc105752425"/>
      <w:bookmarkStart w:id="2007" w:name="_Toc123150043"/>
      <w:bookmarkStart w:id="2008" w:name="_Toc124163005"/>
      <w:r w:rsidRPr="009202AA">
        <w:rPr>
          <w:lang w:eastAsia="zh-CN"/>
        </w:rPr>
        <w:t>6.6.3</w:t>
      </w:r>
      <w:r w:rsidRPr="009202AA">
        <w:rPr>
          <w:lang w:eastAsia="zh-CN"/>
        </w:rPr>
        <w:tab/>
        <w:t>Adjacent Channel Leakage power Ratio</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CF6ACA1" w14:textId="77777777" w:rsidR="004C4A70" w:rsidRPr="009202AA" w:rsidRDefault="004C4A70" w:rsidP="004C4A70">
      <w:pPr>
        <w:pStyle w:val="Heading4"/>
      </w:pPr>
      <w:bookmarkStart w:id="2009" w:name="_Toc21096512"/>
      <w:bookmarkStart w:id="2010" w:name="_Toc29763479"/>
      <w:bookmarkStart w:id="2011" w:name="_Toc36029950"/>
      <w:bookmarkStart w:id="2012" w:name="_Toc37179850"/>
      <w:bookmarkStart w:id="2013" w:name="_Toc45869550"/>
      <w:bookmarkStart w:id="2014" w:name="_Toc52555349"/>
      <w:bookmarkStart w:id="2015" w:name="_Toc61112805"/>
      <w:bookmarkStart w:id="2016" w:name="_Toc67911689"/>
      <w:bookmarkStart w:id="2017" w:name="_Toc74840509"/>
      <w:bookmarkStart w:id="2018" w:name="_Toc76503644"/>
      <w:bookmarkStart w:id="2019" w:name="_Toc83042196"/>
      <w:bookmarkStart w:id="2020" w:name="_Toc89854370"/>
      <w:bookmarkStart w:id="2021" w:name="_Toc98667143"/>
      <w:bookmarkStart w:id="2022" w:name="_Toc105752426"/>
      <w:bookmarkStart w:id="2023" w:name="_Toc123150044"/>
      <w:bookmarkStart w:id="2024" w:name="_Toc124163006"/>
      <w:r w:rsidRPr="009202AA">
        <w:t>6.6.3.1</w:t>
      </w:r>
      <w:r w:rsidRPr="009202AA">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025" w:name="_Toc21096513"/>
      <w:bookmarkStart w:id="2026" w:name="_Toc29763480"/>
      <w:bookmarkStart w:id="2027" w:name="_Toc36029951"/>
      <w:bookmarkStart w:id="2028" w:name="_Toc37179851"/>
      <w:bookmarkStart w:id="2029" w:name="_Toc45869551"/>
      <w:bookmarkStart w:id="2030" w:name="_Toc52555350"/>
      <w:bookmarkStart w:id="2031" w:name="_Toc61112806"/>
      <w:bookmarkStart w:id="2032" w:name="_Toc67911690"/>
      <w:bookmarkStart w:id="2033" w:name="_Toc74840510"/>
      <w:bookmarkStart w:id="2034" w:name="_Toc76503645"/>
      <w:bookmarkStart w:id="2035" w:name="_Toc83042197"/>
      <w:bookmarkStart w:id="2036" w:name="_Toc89854371"/>
      <w:bookmarkStart w:id="2037" w:name="_Toc98667144"/>
      <w:bookmarkStart w:id="2038" w:name="_Toc105752427"/>
      <w:bookmarkStart w:id="2039" w:name="_Toc123150045"/>
      <w:bookmarkStart w:id="2040" w:name="_Toc124163007"/>
      <w:r w:rsidRPr="009202AA">
        <w:t>6.6.3.2</w:t>
      </w:r>
      <w:r w:rsidRPr="009202AA">
        <w:tab/>
      </w:r>
      <w:r w:rsidRPr="009202AA">
        <w:rPr>
          <w:lang w:eastAsia="zh-CN"/>
        </w:rPr>
        <w:t>Minimum requirement for MSR operation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041" w:name="_Toc21096514"/>
      <w:bookmarkStart w:id="2042" w:name="_Toc29763481"/>
      <w:bookmarkStart w:id="2043" w:name="_Toc36029952"/>
      <w:bookmarkStart w:id="2044" w:name="_Toc37179852"/>
      <w:bookmarkStart w:id="2045" w:name="_Toc45869552"/>
      <w:bookmarkStart w:id="2046" w:name="_Toc52555351"/>
      <w:bookmarkStart w:id="2047" w:name="_Toc61112807"/>
      <w:bookmarkStart w:id="2048" w:name="_Toc67911691"/>
      <w:bookmarkStart w:id="2049" w:name="_Toc74840511"/>
      <w:bookmarkStart w:id="2050" w:name="_Toc76503646"/>
      <w:bookmarkStart w:id="2051" w:name="_Toc83042198"/>
      <w:bookmarkStart w:id="2052" w:name="_Toc89854372"/>
      <w:bookmarkStart w:id="2053" w:name="_Toc98667145"/>
      <w:bookmarkStart w:id="2054" w:name="_Toc105752428"/>
      <w:bookmarkStart w:id="2055" w:name="_Toc123150046"/>
      <w:bookmarkStart w:id="2056" w:name="_Toc124163008"/>
      <w:r w:rsidRPr="009202AA">
        <w:rPr>
          <w:lang w:eastAsia="zh-CN"/>
        </w:rPr>
        <w:t>6.6.3.3</w:t>
      </w:r>
      <w:r w:rsidRPr="009202AA">
        <w:rPr>
          <w:lang w:eastAsia="zh-CN"/>
        </w:rPr>
        <w:tab/>
        <w:t>Minimum requirement for single RAT UTRA operation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057" w:name="_Toc21096515"/>
      <w:bookmarkStart w:id="2058" w:name="_Toc29763482"/>
      <w:bookmarkStart w:id="2059" w:name="_Toc36029953"/>
      <w:bookmarkStart w:id="2060" w:name="_Toc37179853"/>
      <w:bookmarkStart w:id="2061" w:name="_Toc45869553"/>
      <w:bookmarkStart w:id="2062" w:name="_Toc52555352"/>
      <w:bookmarkStart w:id="2063" w:name="_Toc61112808"/>
      <w:bookmarkStart w:id="2064" w:name="_Toc67911692"/>
      <w:bookmarkStart w:id="2065" w:name="_Toc74840512"/>
      <w:bookmarkStart w:id="2066" w:name="_Toc76503647"/>
      <w:bookmarkStart w:id="2067" w:name="_Toc83042199"/>
      <w:bookmarkStart w:id="2068" w:name="_Toc89854373"/>
      <w:bookmarkStart w:id="2069" w:name="_Toc98667146"/>
      <w:bookmarkStart w:id="2070" w:name="_Toc105752429"/>
      <w:bookmarkStart w:id="2071" w:name="_Toc123150047"/>
      <w:bookmarkStart w:id="2072" w:name="_Toc124163009"/>
      <w:r w:rsidRPr="009202AA">
        <w:rPr>
          <w:lang w:eastAsia="zh-CN"/>
        </w:rPr>
        <w:t>6.6.3.4</w:t>
      </w:r>
      <w:r w:rsidRPr="009202AA">
        <w:rPr>
          <w:lang w:eastAsia="zh-CN"/>
        </w:rPr>
        <w:tab/>
        <w:t>Minimum requirement for single RAT E-UTRA operation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073" w:name="_Toc21096516"/>
      <w:bookmarkStart w:id="2074" w:name="_Toc29763483"/>
      <w:bookmarkStart w:id="2075" w:name="_Toc36029954"/>
      <w:bookmarkStart w:id="2076" w:name="_Toc37179854"/>
      <w:bookmarkStart w:id="2077" w:name="_Toc45869554"/>
      <w:bookmarkStart w:id="2078" w:name="_Toc52555353"/>
      <w:bookmarkStart w:id="2079" w:name="_Toc61112809"/>
      <w:bookmarkStart w:id="2080" w:name="_Toc67911693"/>
      <w:bookmarkStart w:id="2081" w:name="_Toc74840513"/>
      <w:bookmarkStart w:id="2082" w:name="_Toc76503648"/>
      <w:bookmarkStart w:id="2083" w:name="_Toc83042200"/>
      <w:bookmarkStart w:id="2084" w:name="_Toc89854374"/>
      <w:bookmarkStart w:id="2085" w:name="_Toc98667147"/>
      <w:bookmarkStart w:id="2086" w:name="_Toc105752430"/>
      <w:bookmarkStart w:id="2087" w:name="_Toc123150048"/>
      <w:bookmarkStart w:id="2088" w:name="_Toc124163010"/>
      <w:r w:rsidRPr="009202AA">
        <w:rPr>
          <w:lang w:eastAsia="zh-CN"/>
        </w:rPr>
        <w:lastRenderedPageBreak/>
        <w:t>6.6.4</w:t>
      </w:r>
      <w:r w:rsidRPr="009202AA">
        <w:rPr>
          <w:lang w:eastAsia="zh-CN"/>
        </w:rPr>
        <w:tab/>
        <w:t>Spectrum emission mask</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5F5B2CC3" w14:textId="77777777" w:rsidR="004C4A70" w:rsidRPr="009202AA" w:rsidRDefault="004C4A70" w:rsidP="004C4A70">
      <w:pPr>
        <w:pStyle w:val="Heading4"/>
      </w:pPr>
      <w:bookmarkStart w:id="2089" w:name="_Toc21096517"/>
      <w:bookmarkStart w:id="2090" w:name="_Toc29763484"/>
      <w:bookmarkStart w:id="2091" w:name="_Toc36029955"/>
      <w:bookmarkStart w:id="2092" w:name="_Toc37179855"/>
      <w:bookmarkStart w:id="2093" w:name="_Toc45869555"/>
      <w:bookmarkStart w:id="2094" w:name="_Toc52555354"/>
      <w:bookmarkStart w:id="2095" w:name="_Toc61112810"/>
      <w:bookmarkStart w:id="2096" w:name="_Toc67911694"/>
      <w:bookmarkStart w:id="2097" w:name="_Toc74840514"/>
      <w:bookmarkStart w:id="2098" w:name="_Toc76503649"/>
      <w:bookmarkStart w:id="2099" w:name="_Toc83042201"/>
      <w:bookmarkStart w:id="2100" w:name="_Toc89854375"/>
      <w:bookmarkStart w:id="2101" w:name="_Toc98667148"/>
      <w:bookmarkStart w:id="2102" w:name="_Toc105752431"/>
      <w:bookmarkStart w:id="2103" w:name="_Toc123150049"/>
      <w:bookmarkStart w:id="2104" w:name="_Toc124163011"/>
      <w:r w:rsidRPr="009202AA">
        <w:t>6.6.4.1</w:t>
      </w:r>
      <w:r w:rsidRPr="009202AA">
        <w:tab/>
        <w:t>General</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105" w:name="_Toc21096518"/>
      <w:bookmarkStart w:id="2106" w:name="_Toc29763485"/>
      <w:bookmarkStart w:id="2107" w:name="_Toc36029956"/>
      <w:bookmarkStart w:id="2108" w:name="_Toc37179856"/>
      <w:bookmarkStart w:id="2109" w:name="_Toc45869556"/>
      <w:bookmarkStart w:id="2110" w:name="_Toc52555355"/>
      <w:bookmarkStart w:id="2111" w:name="_Toc61112811"/>
      <w:bookmarkStart w:id="2112" w:name="_Toc67911695"/>
      <w:bookmarkStart w:id="2113" w:name="_Toc74840515"/>
      <w:bookmarkStart w:id="2114" w:name="_Toc76503650"/>
      <w:bookmarkStart w:id="2115" w:name="_Toc83042202"/>
      <w:bookmarkStart w:id="2116" w:name="_Toc89854376"/>
      <w:bookmarkStart w:id="2117" w:name="_Toc98667149"/>
      <w:bookmarkStart w:id="2118" w:name="_Toc105752432"/>
      <w:bookmarkStart w:id="2119" w:name="_Toc123150050"/>
      <w:bookmarkStart w:id="2120" w:name="_Toc124163012"/>
      <w:r w:rsidRPr="009202AA">
        <w:t>6.6.4.2</w:t>
      </w:r>
      <w:r w:rsidRPr="009202AA">
        <w:tab/>
      </w:r>
      <w:r w:rsidRPr="009202AA">
        <w:rPr>
          <w:lang w:eastAsia="zh-CN"/>
        </w:rPr>
        <w:t>Minimum requirement for MSR operation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121" w:name="_Toc21096519"/>
      <w:bookmarkStart w:id="2122" w:name="_Toc29763486"/>
      <w:bookmarkStart w:id="2123" w:name="_Toc36029957"/>
      <w:bookmarkStart w:id="2124" w:name="_Toc37179857"/>
      <w:bookmarkStart w:id="2125" w:name="_Toc45869557"/>
      <w:bookmarkStart w:id="2126" w:name="_Toc52555356"/>
      <w:bookmarkStart w:id="2127" w:name="_Toc61112812"/>
      <w:bookmarkStart w:id="2128" w:name="_Toc67911696"/>
      <w:bookmarkStart w:id="2129" w:name="_Toc74840516"/>
      <w:bookmarkStart w:id="2130" w:name="_Toc76503651"/>
      <w:bookmarkStart w:id="2131" w:name="_Toc83042203"/>
      <w:bookmarkStart w:id="2132" w:name="_Toc89854377"/>
      <w:bookmarkStart w:id="2133" w:name="_Toc98667150"/>
      <w:bookmarkStart w:id="2134" w:name="_Toc105752433"/>
      <w:bookmarkStart w:id="2135" w:name="_Toc123150051"/>
      <w:bookmarkStart w:id="2136" w:name="_Toc124163013"/>
      <w:r w:rsidRPr="009202AA">
        <w:rPr>
          <w:lang w:eastAsia="zh-CN"/>
        </w:rPr>
        <w:t>6.6.4.3</w:t>
      </w:r>
      <w:r w:rsidRPr="009202AA">
        <w:rPr>
          <w:lang w:eastAsia="zh-CN"/>
        </w:rPr>
        <w:tab/>
        <w:t>Minimum requirement for single RAT UTRA operation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4CEF09D4" w14:textId="77777777" w:rsidR="004C4A70" w:rsidRPr="009202AA" w:rsidRDefault="004C4A70" w:rsidP="004C4A70">
      <w:pPr>
        <w:pStyle w:val="Heading5"/>
      </w:pPr>
      <w:bookmarkStart w:id="2137" w:name="_Toc21096520"/>
      <w:bookmarkStart w:id="2138" w:name="_Toc29763487"/>
      <w:bookmarkStart w:id="2139" w:name="_Toc36029958"/>
      <w:bookmarkStart w:id="2140" w:name="_Toc37179858"/>
      <w:bookmarkStart w:id="2141" w:name="_Toc45869558"/>
      <w:bookmarkStart w:id="2142" w:name="_Toc52555357"/>
      <w:bookmarkStart w:id="2143" w:name="_Toc61112813"/>
      <w:bookmarkStart w:id="2144" w:name="_Toc67911697"/>
      <w:bookmarkStart w:id="2145" w:name="_Toc74840517"/>
      <w:bookmarkStart w:id="2146" w:name="_Toc76503652"/>
      <w:bookmarkStart w:id="2147" w:name="_Toc83042204"/>
      <w:bookmarkStart w:id="2148" w:name="_Toc89854378"/>
      <w:bookmarkStart w:id="2149" w:name="_Toc98667151"/>
      <w:bookmarkStart w:id="2150" w:name="_Toc105752434"/>
      <w:bookmarkStart w:id="2151" w:name="_Toc123150052"/>
      <w:bookmarkStart w:id="2152" w:name="_Toc124163014"/>
      <w:r w:rsidRPr="009202AA">
        <w:t>6.6.4.3.1</w:t>
      </w:r>
      <w:r w:rsidRPr="009202AA">
        <w:tab/>
        <w:t>General</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153" w:name="_Toc21096521"/>
      <w:bookmarkStart w:id="2154" w:name="_Toc29763488"/>
      <w:bookmarkStart w:id="2155" w:name="_Toc36029959"/>
      <w:bookmarkStart w:id="2156" w:name="_Toc37179859"/>
      <w:bookmarkStart w:id="2157" w:name="_Toc45869559"/>
      <w:bookmarkStart w:id="2158" w:name="_Toc52555358"/>
      <w:bookmarkStart w:id="2159" w:name="_Toc61112814"/>
      <w:bookmarkStart w:id="2160" w:name="_Toc67911698"/>
      <w:bookmarkStart w:id="2161" w:name="_Toc74840518"/>
      <w:bookmarkStart w:id="2162" w:name="_Toc76503653"/>
      <w:bookmarkStart w:id="2163" w:name="_Toc83042205"/>
      <w:bookmarkStart w:id="2164" w:name="_Toc89854379"/>
      <w:bookmarkStart w:id="2165" w:name="_Toc98667152"/>
      <w:bookmarkStart w:id="2166" w:name="_Toc105752435"/>
      <w:bookmarkStart w:id="2167" w:name="_Toc123150053"/>
      <w:bookmarkStart w:id="2168" w:name="_Toc124163015"/>
      <w:r w:rsidRPr="009202AA">
        <w:t>6.6.4.3.2</w:t>
      </w:r>
      <w:r w:rsidRPr="009202AA">
        <w:tab/>
        <w:t>Basic limits for single RAT UTRA FDD operation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6pt;height:266.95pt" o:ole="" fillcolor="window">
            <v:imagedata r:id="rId17" o:title=""/>
          </v:shape>
          <o:OLEObject Type="Embed" ProgID="PowerPoint.Slide.8" ShapeID="_x0000_i1027" DrawAspect="Content" ObjectID="_1734775776"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pt;height:25.5pt" o:ole="" fillcolor="window">
                  <v:imagedata r:id="rId19" o:title=""/>
                </v:shape>
                <o:OLEObject Type="Embed" ProgID="Equation.3" ShapeID="_x0000_i1028" DrawAspect="Content" ObjectID="_1734775777"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pt;height:25.5pt" o:ole="" fillcolor="window">
                  <v:imagedata r:id="rId21" o:title=""/>
                </v:shape>
                <o:OLEObject Type="Embed" ProgID="Equation.3" ShapeID="_x0000_i1029" DrawAspect="Content" ObjectID="_1734775778"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05pt;height:30.45pt" o:ole="" fillcolor="window">
                  <v:imagedata r:id="rId23" o:title=""/>
                </v:shape>
                <o:OLEObject Type="Embed" ProgID="Equation.3" ShapeID="_x0000_i1030" DrawAspect="Content" ObjectID="_1734775779"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169" w:name="_Toc21096522"/>
      <w:bookmarkStart w:id="2170" w:name="_Toc29763489"/>
      <w:bookmarkStart w:id="2171" w:name="_Toc36029960"/>
      <w:bookmarkStart w:id="2172" w:name="_Toc37179860"/>
      <w:bookmarkStart w:id="2173" w:name="_Toc45869560"/>
      <w:bookmarkStart w:id="2174" w:name="_Toc52555359"/>
      <w:bookmarkStart w:id="2175" w:name="_Toc61112815"/>
      <w:bookmarkStart w:id="2176" w:name="_Toc67911699"/>
      <w:bookmarkStart w:id="2177" w:name="_Toc74840519"/>
      <w:bookmarkStart w:id="2178" w:name="_Toc76503654"/>
      <w:bookmarkStart w:id="2179" w:name="_Toc83042206"/>
      <w:bookmarkStart w:id="2180" w:name="_Toc89854380"/>
      <w:bookmarkStart w:id="2181" w:name="_Toc98667153"/>
      <w:bookmarkStart w:id="2182" w:name="_Toc105752436"/>
      <w:bookmarkStart w:id="2183" w:name="_Toc123150054"/>
      <w:bookmarkStart w:id="2184" w:name="_Toc124163016"/>
      <w:r w:rsidRPr="009202AA">
        <w:t>6.6.4.3.3</w:t>
      </w:r>
      <w:r w:rsidRPr="009202AA">
        <w:tab/>
      </w:r>
      <w:r w:rsidRPr="009202AA">
        <w:rPr>
          <w:iCs/>
        </w:rPr>
        <w:t>Basic limits</w:t>
      </w:r>
      <w:r w:rsidRPr="009202AA">
        <w:t xml:space="preserve"> for single RAT UTRA TDD 1,28Mcps operation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185" w:name="_MON_1071231893"/>
    <w:bookmarkEnd w:id="2185"/>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9pt;height:261.4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34775780"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5pt;height:30.45pt" o:ole="" fillcolor="window">
                  <v:imagedata r:id="rId27" o:title=""/>
                </v:shape>
                <o:OLEObject Type="Embed" ProgID="Equation.3" ShapeID="_x0000_i1032" DrawAspect="Content" ObjectID="_1734775781"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5pt;height:30.45pt" o:ole="" fillcolor="window">
                  <v:imagedata r:id="rId29" o:title=""/>
                </v:shape>
                <o:OLEObject Type="Embed" ProgID="Equation.3" ShapeID="_x0000_i1033" DrawAspect="Content" ObjectID="_1734775782"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186" w:name="_Toc21096523"/>
      <w:bookmarkStart w:id="2187" w:name="_Toc29763490"/>
      <w:bookmarkStart w:id="2188" w:name="_Toc36029961"/>
      <w:bookmarkStart w:id="2189" w:name="_Toc37179861"/>
      <w:bookmarkStart w:id="2190" w:name="_Toc45869561"/>
      <w:bookmarkStart w:id="2191" w:name="_Toc52555360"/>
      <w:bookmarkStart w:id="2192" w:name="_Toc61112816"/>
      <w:bookmarkStart w:id="2193" w:name="_Toc67911700"/>
      <w:bookmarkStart w:id="2194" w:name="_Toc74840520"/>
      <w:bookmarkStart w:id="2195" w:name="_Toc76503655"/>
      <w:bookmarkStart w:id="2196" w:name="_Toc83042207"/>
      <w:bookmarkStart w:id="2197" w:name="_Toc89854381"/>
      <w:bookmarkStart w:id="2198" w:name="_Toc98667154"/>
      <w:bookmarkStart w:id="2199" w:name="_Toc105752437"/>
      <w:bookmarkStart w:id="2200" w:name="_Toc123150055"/>
      <w:bookmarkStart w:id="2201" w:name="_Toc124163017"/>
      <w:r w:rsidRPr="009202AA">
        <w:rPr>
          <w:lang w:eastAsia="zh-CN"/>
        </w:rPr>
        <w:t>6.6.4.4</w:t>
      </w:r>
      <w:r w:rsidRPr="009202AA">
        <w:rPr>
          <w:lang w:eastAsia="zh-CN"/>
        </w:rPr>
        <w:tab/>
        <w:t>Minimum requirement for single RAT E-UTRA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202" w:name="_Toc21096524"/>
      <w:bookmarkStart w:id="2203" w:name="_Toc29763491"/>
      <w:bookmarkStart w:id="2204" w:name="_Toc36029962"/>
      <w:bookmarkStart w:id="2205" w:name="_Toc37179862"/>
      <w:bookmarkStart w:id="2206" w:name="_Toc45869562"/>
      <w:bookmarkStart w:id="2207" w:name="_Toc52555361"/>
      <w:bookmarkStart w:id="2208" w:name="_Toc61112817"/>
      <w:bookmarkStart w:id="2209" w:name="_Toc67911701"/>
      <w:bookmarkStart w:id="2210" w:name="_Toc74840521"/>
      <w:bookmarkStart w:id="2211" w:name="_Toc76503656"/>
      <w:bookmarkStart w:id="2212" w:name="_Toc83042208"/>
      <w:bookmarkStart w:id="2213" w:name="_Toc89854382"/>
      <w:bookmarkStart w:id="2214" w:name="_Toc98667155"/>
      <w:bookmarkStart w:id="2215" w:name="_Toc105752438"/>
      <w:bookmarkStart w:id="2216" w:name="_Toc123150056"/>
      <w:bookmarkStart w:id="2217" w:name="_Toc124163018"/>
      <w:r w:rsidRPr="009202AA">
        <w:rPr>
          <w:lang w:eastAsia="zh-CN"/>
        </w:rPr>
        <w:lastRenderedPageBreak/>
        <w:t>6.6.5</w:t>
      </w:r>
      <w:r w:rsidRPr="009202AA">
        <w:rPr>
          <w:lang w:eastAsia="zh-CN"/>
        </w:rPr>
        <w:tab/>
        <w:t>Operating band unwanted emission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E637D7D" w14:textId="77777777" w:rsidR="004C4A70" w:rsidRPr="009202AA" w:rsidRDefault="004C4A70" w:rsidP="004C4A70">
      <w:pPr>
        <w:pStyle w:val="Heading4"/>
      </w:pPr>
      <w:bookmarkStart w:id="2218" w:name="_Toc21096525"/>
      <w:bookmarkStart w:id="2219" w:name="_Toc29763492"/>
      <w:bookmarkStart w:id="2220" w:name="_Toc36029963"/>
      <w:bookmarkStart w:id="2221" w:name="_Toc37179863"/>
      <w:bookmarkStart w:id="2222" w:name="_Toc45869563"/>
      <w:bookmarkStart w:id="2223" w:name="_Toc52555362"/>
      <w:bookmarkStart w:id="2224" w:name="_Toc61112818"/>
      <w:bookmarkStart w:id="2225" w:name="_Toc67911702"/>
      <w:bookmarkStart w:id="2226" w:name="_Toc74840522"/>
      <w:bookmarkStart w:id="2227" w:name="_Toc76503657"/>
      <w:bookmarkStart w:id="2228" w:name="_Toc83042209"/>
      <w:bookmarkStart w:id="2229" w:name="_Toc89854383"/>
      <w:bookmarkStart w:id="2230" w:name="_Toc98667156"/>
      <w:bookmarkStart w:id="2231" w:name="_Toc105752439"/>
      <w:bookmarkStart w:id="2232" w:name="_Toc123150057"/>
      <w:bookmarkStart w:id="2233" w:name="_Toc124163019"/>
      <w:r w:rsidRPr="009202AA">
        <w:t>6.6.5.1</w:t>
      </w:r>
      <w:r w:rsidRPr="009202AA">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234" w:name="_Toc21096526"/>
      <w:bookmarkStart w:id="2235" w:name="_Toc29763493"/>
      <w:bookmarkStart w:id="2236" w:name="_Toc36029964"/>
      <w:bookmarkStart w:id="2237" w:name="_Toc37179864"/>
      <w:bookmarkStart w:id="2238" w:name="_Toc45869564"/>
      <w:bookmarkStart w:id="2239" w:name="_Toc52555363"/>
      <w:bookmarkStart w:id="2240" w:name="_Toc61112819"/>
      <w:bookmarkStart w:id="2241" w:name="_Toc67911703"/>
      <w:bookmarkStart w:id="2242" w:name="_Toc74840523"/>
      <w:bookmarkStart w:id="2243" w:name="_Toc76503658"/>
      <w:bookmarkStart w:id="2244" w:name="_Toc83042210"/>
      <w:bookmarkStart w:id="2245" w:name="_Toc89854384"/>
      <w:bookmarkStart w:id="2246" w:name="_Toc98667157"/>
      <w:bookmarkStart w:id="2247" w:name="_Toc105752440"/>
      <w:bookmarkStart w:id="2248" w:name="_Toc123150058"/>
      <w:bookmarkStart w:id="2249" w:name="_Toc124163020"/>
      <w:r w:rsidRPr="009202AA">
        <w:t>6.6.5.2</w:t>
      </w:r>
      <w:r w:rsidRPr="009202AA">
        <w:tab/>
      </w:r>
      <w:r w:rsidRPr="009202AA">
        <w:rPr>
          <w:lang w:eastAsia="zh-CN"/>
        </w:rPr>
        <w:t>Minimum requirement for MSR operation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71C658A6" w14:textId="77777777" w:rsidR="004C4A70" w:rsidRPr="009202AA" w:rsidRDefault="004C4A70" w:rsidP="004C4A70">
      <w:pPr>
        <w:pStyle w:val="Heading5"/>
        <w:rPr>
          <w:lang w:eastAsia="zh-CN"/>
        </w:rPr>
      </w:pPr>
      <w:bookmarkStart w:id="2250" w:name="_Toc21096527"/>
      <w:bookmarkStart w:id="2251" w:name="_Toc29763494"/>
      <w:bookmarkStart w:id="2252" w:name="_Toc36029965"/>
      <w:bookmarkStart w:id="2253" w:name="_Toc37179865"/>
      <w:bookmarkStart w:id="2254" w:name="_Toc45869565"/>
      <w:bookmarkStart w:id="2255" w:name="_Toc52555364"/>
      <w:bookmarkStart w:id="2256" w:name="_Toc61112820"/>
      <w:bookmarkStart w:id="2257" w:name="_Toc67911704"/>
      <w:bookmarkStart w:id="2258" w:name="_Toc74840524"/>
      <w:bookmarkStart w:id="2259" w:name="_Toc76503659"/>
      <w:bookmarkStart w:id="2260" w:name="_Toc83042211"/>
      <w:bookmarkStart w:id="2261" w:name="_Toc89854385"/>
      <w:bookmarkStart w:id="2262" w:name="_Toc98667158"/>
      <w:bookmarkStart w:id="2263" w:name="_Toc105752441"/>
      <w:bookmarkStart w:id="2264" w:name="_Toc123150059"/>
      <w:bookmarkStart w:id="2265" w:name="_Toc124163021"/>
      <w:r w:rsidRPr="009202AA">
        <w:rPr>
          <w:lang w:eastAsia="zh-CN"/>
        </w:rPr>
        <w:t>6.6.5.2.1</w:t>
      </w:r>
      <w:r w:rsidRPr="009202AA">
        <w:rPr>
          <w:lang w:eastAsia="zh-CN"/>
        </w:rPr>
        <w:tab/>
        <w:t>General</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266" w:name="_Toc21096528"/>
      <w:bookmarkStart w:id="2267" w:name="_Toc29763495"/>
      <w:bookmarkStart w:id="2268" w:name="_Toc36029966"/>
      <w:bookmarkStart w:id="2269" w:name="_Toc37179866"/>
      <w:bookmarkStart w:id="2270" w:name="_Toc45869566"/>
      <w:bookmarkStart w:id="2271" w:name="_Toc52555365"/>
      <w:bookmarkStart w:id="2272" w:name="_Toc61112821"/>
      <w:bookmarkStart w:id="2273" w:name="_Toc67911705"/>
      <w:bookmarkStart w:id="2274" w:name="_Toc74840525"/>
      <w:bookmarkStart w:id="2275" w:name="_Toc76503660"/>
      <w:bookmarkStart w:id="2276" w:name="_Toc83042212"/>
      <w:bookmarkStart w:id="2277" w:name="_Toc89854386"/>
      <w:bookmarkStart w:id="2278" w:name="_Toc98667159"/>
      <w:bookmarkStart w:id="2279" w:name="_Toc105752442"/>
      <w:bookmarkStart w:id="2280" w:name="_Toc123150060"/>
      <w:bookmarkStart w:id="2281" w:name="_Toc124163022"/>
      <w:r w:rsidRPr="009202AA">
        <w:t>6.6.5.2.2</w:t>
      </w:r>
      <w:r w:rsidRPr="009202AA">
        <w:tab/>
      </w:r>
      <w:r w:rsidRPr="009202AA">
        <w:rPr>
          <w:i/>
        </w:rPr>
        <w:t>Basic limits</w:t>
      </w:r>
      <w:r w:rsidRPr="009202AA">
        <w:t xml:space="preserve"> for Band Categories 1 and 3</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2ABD3A60" w14:textId="77777777" w:rsidR="0032518B" w:rsidRPr="00EE3870" w:rsidRDefault="0032518B" w:rsidP="0032518B">
      <w:pPr>
        <w:pStyle w:val="TH"/>
        <w:rPr>
          <w:rFonts w:cs="v5.0.0"/>
        </w:rPr>
      </w:pPr>
      <w:r w:rsidRPr="00EE3870">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5FA1E3F5" w14:textId="77777777" w:rsidTr="00FB2017">
        <w:trPr>
          <w:cantSplit/>
          <w:jc w:val="center"/>
        </w:trPr>
        <w:tc>
          <w:tcPr>
            <w:tcW w:w="0" w:type="auto"/>
          </w:tcPr>
          <w:p w14:paraId="38752DBF"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0268CD0F" w14:textId="66186705"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098F75AB" w14:textId="77777777" w:rsidR="0032518B" w:rsidRPr="00EE3870" w:rsidRDefault="0032518B" w:rsidP="00FB2017">
            <w:pPr>
              <w:pStyle w:val="TAH"/>
              <w:rPr>
                <w:rFonts w:cs="Arial"/>
                <w:szCs w:val="18"/>
              </w:rPr>
            </w:pPr>
            <w:r w:rsidRPr="00EE3870">
              <w:rPr>
                <w:rFonts w:cs="Arial"/>
                <w:szCs w:val="18"/>
              </w:rPr>
              <w:t>Applicable requirement table</w:t>
            </w:r>
          </w:p>
        </w:tc>
      </w:tr>
      <w:tr w:rsidR="0032518B" w:rsidRPr="00EE3870" w14:paraId="512921C4" w14:textId="77777777" w:rsidTr="00FB2017">
        <w:trPr>
          <w:cantSplit/>
          <w:jc w:val="center"/>
        </w:trPr>
        <w:tc>
          <w:tcPr>
            <w:tcW w:w="0" w:type="auto"/>
          </w:tcPr>
          <w:p w14:paraId="60B31FBC" w14:textId="77777777" w:rsidR="0032518B" w:rsidRPr="00EE3870" w:rsidRDefault="0032518B" w:rsidP="00FB2017">
            <w:pPr>
              <w:pStyle w:val="TAC"/>
            </w:pPr>
            <w:r w:rsidRPr="00EE3870">
              <w:t>None</w:t>
            </w:r>
          </w:p>
        </w:tc>
        <w:tc>
          <w:tcPr>
            <w:tcW w:w="0" w:type="auto"/>
          </w:tcPr>
          <w:p w14:paraId="52D555DF" w14:textId="77777777" w:rsidR="0032518B" w:rsidRPr="00EE3870" w:rsidRDefault="0032518B" w:rsidP="00FB2017">
            <w:pPr>
              <w:pStyle w:val="TAC"/>
            </w:pPr>
            <w:r w:rsidRPr="00EE3870">
              <w:t>Y/N</w:t>
            </w:r>
          </w:p>
        </w:tc>
        <w:tc>
          <w:tcPr>
            <w:tcW w:w="0" w:type="auto"/>
          </w:tcPr>
          <w:p w14:paraId="5D4C3F66" w14:textId="27AF632A" w:rsidR="0032518B" w:rsidRPr="00EE3870" w:rsidRDefault="0032518B" w:rsidP="00FB2017">
            <w:pPr>
              <w:pStyle w:val="TAC"/>
            </w:pPr>
            <w:r w:rsidRPr="00EE3870">
              <w:t>6.6.5.2.2-1</w:t>
            </w:r>
            <w:r w:rsidR="007D180F" w:rsidRPr="000B7012">
              <w:t xml:space="preserve">  (Option 2)</w:t>
            </w:r>
          </w:p>
        </w:tc>
      </w:tr>
      <w:tr w:rsidR="0032518B" w:rsidRPr="00EE3870" w14:paraId="2D0A36EC" w14:textId="77777777" w:rsidTr="00FB2017">
        <w:trPr>
          <w:cantSplit/>
          <w:jc w:val="center"/>
        </w:trPr>
        <w:tc>
          <w:tcPr>
            <w:tcW w:w="0" w:type="auto"/>
          </w:tcPr>
          <w:p w14:paraId="320143C1" w14:textId="77777777" w:rsidR="0032518B" w:rsidRPr="00EE3870" w:rsidRDefault="0032518B" w:rsidP="00FB2017">
            <w:pPr>
              <w:pStyle w:val="TAC"/>
            </w:pPr>
            <w:r w:rsidRPr="00EE3870">
              <w:t>In certain regions (NOTE 2), band 1</w:t>
            </w:r>
          </w:p>
        </w:tc>
        <w:tc>
          <w:tcPr>
            <w:tcW w:w="0" w:type="auto"/>
          </w:tcPr>
          <w:p w14:paraId="75911E00" w14:textId="77777777" w:rsidR="0032518B" w:rsidRPr="00EE3870" w:rsidRDefault="0032518B" w:rsidP="00FB2017">
            <w:pPr>
              <w:pStyle w:val="TAC"/>
            </w:pPr>
            <w:r w:rsidRPr="00EE3870">
              <w:t>N</w:t>
            </w:r>
          </w:p>
        </w:tc>
        <w:tc>
          <w:tcPr>
            <w:tcW w:w="0" w:type="auto"/>
          </w:tcPr>
          <w:p w14:paraId="5B38CC80" w14:textId="49DF7DE1" w:rsidR="0032518B" w:rsidRPr="00EE3870" w:rsidRDefault="0032518B" w:rsidP="00FB2017">
            <w:pPr>
              <w:pStyle w:val="TAC"/>
            </w:pPr>
            <w:r w:rsidRPr="00EE3870">
              <w:t>6.6.5.2.2-1</w:t>
            </w:r>
            <w:r w:rsidR="00CD4923" w:rsidRPr="000B7012">
              <w:t xml:space="preserve">  (Option 2)</w:t>
            </w:r>
          </w:p>
        </w:tc>
      </w:tr>
      <w:tr w:rsidR="0032518B" w:rsidRPr="00EE3870" w14:paraId="446E7E1B" w14:textId="77777777" w:rsidTr="00FB2017">
        <w:trPr>
          <w:cantSplit/>
          <w:jc w:val="center"/>
        </w:trPr>
        <w:tc>
          <w:tcPr>
            <w:tcW w:w="0" w:type="auto"/>
          </w:tcPr>
          <w:p w14:paraId="7BE9CF33" w14:textId="77777777" w:rsidR="0032518B" w:rsidRPr="00EE3870" w:rsidRDefault="0032518B" w:rsidP="00FB2017">
            <w:pPr>
              <w:pStyle w:val="TAC"/>
            </w:pPr>
            <w:r w:rsidRPr="00EE3870">
              <w:t>Any below 1 GHz</w:t>
            </w:r>
          </w:p>
        </w:tc>
        <w:tc>
          <w:tcPr>
            <w:tcW w:w="0" w:type="auto"/>
          </w:tcPr>
          <w:p w14:paraId="53BEE511" w14:textId="77777777" w:rsidR="0032518B" w:rsidRPr="00EE3870" w:rsidRDefault="0032518B" w:rsidP="00FB2017">
            <w:pPr>
              <w:pStyle w:val="TAC"/>
            </w:pPr>
            <w:r w:rsidRPr="00EE3870">
              <w:t>N</w:t>
            </w:r>
          </w:p>
        </w:tc>
        <w:tc>
          <w:tcPr>
            <w:tcW w:w="0" w:type="auto"/>
          </w:tcPr>
          <w:p w14:paraId="5D669BA9" w14:textId="166A1794" w:rsidR="0032518B" w:rsidRPr="00EE3870" w:rsidRDefault="0032518B" w:rsidP="00FB2017">
            <w:pPr>
              <w:pStyle w:val="TAC"/>
            </w:pPr>
            <w:r w:rsidRPr="00EE3870">
              <w:t>6.6.5.2.2-1a</w:t>
            </w:r>
            <w:r w:rsidR="00EC199B" w:rsidRPr="000B7012">
              <w:t xml:space="preserve">  (Option 1)</w:t>
            </w:r>
          </w:p>
        </w:tc>
      </w:tr>
      <w:tr w:rsidR="0032518B" w:rsidRPr="00EE3870" w14:paraId="5DB8E7E8" w14:textId="77777777" w:rsidTr="00FB2017">
        <w:trPr>
          <w:cantSplit/>
          <w:jc w:val="center"/>
        </w:trPr>
        <w:tc>
          <w:tcPr>
            <w:tcW w:w="0" w:type="auto"/>
          </w:tcPr>
          <w:p w14:paraId="5DE8B83C" w14:textId="77777777" w:rsidR="0032518B" w:rsidRPr="00EE3870" w:rsidRDefault="0032518B" w:rsidP="00FB2017">
            <w:pPr>
              <w:pStyle w:val="TAC"/>
            </w:pPr>
            <w:r w:rsidRPr="00EE3870">
              <w:t>Any above 1 GHz except for certain regions (NOTE 2), band 1</w:t>
            </w:r>
          </w:p>
        </w:tc>
        <w:tc>
          <w:tcPr>
            <w:tcW w:w="0" w:type="auto"/>
          </w:tcPr>
          <w:p w14:paraId="43F0BB40" w14:textId="77777777" w:rsidR="0032518B" w:rsidRPr="00EE3870" w:rsidRDefault="0032518B" w:rsidP="00FB2017">
            <w:pPr>
              <w:pStyle w:val="TAC"/>
            </w:pPr>
            <w:r w:rsidRPr="00EE3870">
              <w:t>N</w:t>
            </w:r>
          </w:p>
        </w:tc>
        <w:tc>
          <w:tcPr>
            <w:tcW w:w="0" w:type="auto"/>
          </w:tcPr>
          <w:p w14:paraId="054C5DD8" w14:textId="77FB9ABB" w:rsidR="0032518B" w:rsidRPr="00EE3870" w:rsidRDefault="0032518B" w:rsidP="00FB2017">
            <w:pPr>
              <w:pStyle w:val="TAC"/>
            </w:pPr>
            <w:r w:rsidRPr="00EE3870">
              <w:t>6.6.2.1-1b</w:t>
            </w:r>
            <w:r w:rsidR="00E8145F" w:rsidRPr="000B7012">
              <w:t xml:space="preserve">  (Option 1)</w:t>
            </w:r>
          </w:p>
        </w:tc>
      </w:tr>
      <w:tr w:rsidR="0032518B" w:rsidRPr="00EE3870" w14:paraId="1DDEC568" w14:textId="77777777" w:rsidTr="00FB2017">
        <w:trPr>
          <w:cantSplit/>
          <w:jc w:val="center"/>
        </w:trPr>
        <w:tc>
          <w:tcPr>
            <w:tcW w:w="0" w:type="auto"/>
            <w:gridSpan w:val="3"/>
          </w:tcPr>
          <w:p w14:paraId="19A59137" w14:textId="7BDD9D3B" w:rsidR="0032518B" w:rsidRPr="00EE3870" w:rsidRDefault="0032518B" w:rsidP="00FB2017">
            <w:pPr>
              <w:pStyle w:val="TAN"/>
            </w:pPr>
            <w:r w:rsidRPr="00EE3870">
              <w:t>NOTE 1:</w:t>
            </w:r>
            <w:r w:rsidRPr="00EE3870">
              <w:tab/>
            </w:r>
            <w:r w:rsidR="0007226C" w:rsidRPr="000B7012">
              <w:t>Void</w:t>
            </w:r>
            <w:r w:rsidRPr="00EE3870">
              <w:t>.</w:t>
            </w:r>
          </w:p>
          <w:p w14:paraId="7FC0ADF6" w14:textId="77777777" w:rsidR="0032518B" w:rsidRPr="00EE3870" w:rsidRDefault="0032518B" w:rsidP="00FB2017">
            <w:pPr>
              <w:pStyle w:val="TAN"/>
              <w:rPr>
                <w:rFonts w:cs="Arial"/>
              </w:rPr>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438A95CB" w14:textId="0647F72F" w:rsidR="004C4A70" w:rsidRPr="009202AA" w:rsidRDefault="004C4A70" w:rsidP="004C4A70">
      <w:pPr>
        <w:pStyle w:val="B1"/>
      </w:pPr>
    </w:p>
    <w:p w14:paraId="36A16C95" w14:textId="31CD949E" w:rsidR="004C4A70" w:rsidRPr="009202AA" w:rsidRDefault="004C4A70" w:rsidP="004C4A70">
      <w:pPr>
        <w:pStyle w:val="TH"/>
        <w:rPr>
          <w:rFonts w:cs="v5.0.0"/>
        </w:rPr>
      </w:pPr>
      <w:r w:rsidRPr="009202AA">
        <w:t xml:space="preserve">Table 6.6.5.2.2-1: </w:t>
      </w:r>
      <w:r w:rsidR="00CC6B28" w:rsidRPr="000B7012">
        <w:t>WA BS OBUE in BC1 and BC3 bands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4" type="#_x0000_t75" style="width:154.5pt;height:30.45pt" o:ole="" fillcolor="window">
                  <v:imagedata r:id="rId31" o:title=""/>
                </v:shape>
                <o:OLEObject Type="Embed" ProgID="Equation.3" ShapeID="_x0000_i1034" DrawAspect="Content" ObjectID="_1734775783"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2DA550C5" w:rsidR="004C4A70" w:rsidRPr="009202AA" w:rsidRDefault="004C4A70" w:rsidP="004C4A70">
      <w:pPr>
        <w:pStyle w:val="TH"/>
        <w:rPr>
          <w:rFonts w:cs="v5.0.0"/>
        </w:rPr>
      </w:pPr>
      <w:r w:rsidRPr="009202AA">
        <w:lastRenderedPageBreak/>
        <w:t xml:space="preserve">Table 6.6.5.2.2-1a: </w:t>
      </w:r>
      <w:bookmarkStart w:id="2282" w:name="_Hlk510517866"/>
      <w:r w:rsidR="00AA5F60" w:rsidRPr="000B7012">
        <w:t xml:space="preserve">WA BS OBUE in BC1 and BC3 bands </w:t>
      </w:r>
      <w:r w:rsidR="00AA5F60" w:rsidRPr="000B7012">
        <w:rPr>
          <w:rFonts w:cs="Arial"/>
        </w:rPr>
        <w:t>≤</w:t>
      </w:r>
      <w:r w:rsidR="00AA5F60" w:rsidRPr="000B7012">
        <w:t xml:space="preserve"> 1 GHz applicable for: BS supporting NR and not supporting UTRA - option 1</w:t>
      </w:r>
      <w:bookmarkEnd w:id="228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8368953" w:rsidR="004C4A70" w:rsidRPr="009202AA" w:rsidRDefault="004C4A70" w:rsidP="004C4A70">
      <w:pPr>
        <w:pStyle w:val="TH"/>
        <w:rPr>
          <w:rFonts w:cs="v5.0.0"/>
        </w:rPr>
      </w:pPr>
      <w:r w:rsidRPr="009202AA">
        <w:t xml:space="preserve">Table 6.6.5.2.2-1b: </w:t>
      </w:r>
      <w:r w:rsidR="00DF511D" w:rsidRPr="000B7012">
        <w:t>WA BS OBUE</w:t>
      </w:r>
      <w:r w:rsidR="00DF511D" w:rsidRPr="000B7012" w:rsidDel="00B1128B">
        <w:t xml:space="preserve"> </w:t>
      </w:r>
      <w:r w:rsidR="00DF511D" w:rsidRPr="000B7012">
        <w:t>in BC1 and BC3 bands &gt; 1 GHz applicable for: BS supporting NR, not operating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55pt;mso-wrap-style:square;mso-position-horizontal-relative:page;mso-position-vertical-relative:page" o:ole="">
                  <v:imagedata r:id="rId34" o:title=""/>
                </v:shape>
                <o:OLEObject Type="Embed" ProgID="Equation.3" ShapeID="对象 119" DrawAspect="Content" ObjectID="_1734775784"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55pt;mso-wrap-style:square;mso-position-horizontal-relative:page;mso-position-vertical-relative:page" o:ole="">
                  <v:imagedata r:id="rId36" o:title=""/>
                </v:shape>
                <o:OLEObject Type="Embed" ProgID="Equation.3" ShapeID="对象 120" DrawAspect="Content" ObjectID="_1734775785"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283"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283"/>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60.05pt;height:30.45pt" o:ole="">
                  <v:imagedata r:id="rId38" o:title=""/>
                </v:shape>
                <o:OLEObject Type="Embed" ProgID="Equation.DSMT4" ShapeID="_x0000_i1037" DrawAspect="Content" ObjectID="_1734775786"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5pt;height:25.5pt" o:ole="" fillcolor="window">
                  <v:imagedata r:id="rId40" o:title=""/>
                </v:shape>
                <o:OLEObject Type="Embed" ProgID="Equation.DSMT4" ShapeID="_x0000_i1038" DrawAspect="Content" ObjectID="_1734775787"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284"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5pt" o:ole="">
                  <v:imagedata r:id="rId42" o:title=""/>
                </v:shape>
                <o:OLEObject Type="Embed" ProgID="Equation.3" ShapeID="_x0000_i1039" DrawAspect="Content" ObjectID="_1734775788"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284"/>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2285" w:name="_Hlk61624714"/>
      <w:r w:rsidR="0004165C" w:rsidRPr="000B7012">
        <w:rPr>
          <w:lang w:eastAsia="zh-CN"/>
        </w:rPr>
        <w:t>LA BS OBUE</w:t>
      </w:r>
      <w:r w:rsidR="0004165C" w:rsidRPr="000B7012">
        <w:t xml:space="preserve"> in BC1 bands</w:t>
      </w:r>
      <w:bookmarkEnd w:id="228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5pt;height:30.45pt" o:ole="">
                  <v:imagedata r:id="rId44" o:title=""/>
                </v:shape>
                <o:OLEObject Type="Embed" ProgID="Equation.3" ShapeID="_x0000_i1040" DrawAspect="Content" ObjectID="_1734775789"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286" w:name="_Toc21096529"/>
      <w:bookmarkStart w:id="2287" w:name="_Toc29763496"/>
      <w:bookmarkStart w:id="2288" w:name="_Toc36029967"/>
      <w:bookmarkStart w:id="2289" w:name="_Toc37179867"/>
      <w:bookmarkStart w:id="2290" w:name="_Toc45869567"/>
      <w:bookmarkStart w:id="2291" w:name="_Toc52555366"/>
      <w:bookmarkStart w:id="2292" w:name="_Toc61112822"/>
      <w:bookmarkStart w:id="2293" w:name="_Toc67911706"/>
      <w:bookmarkStart w:id="2294" w:name="_Toc74840526"/>
      <w:bookmarkStart w:id="2295" w:name="_Toc76503661"/>
      <w:bookmarkStart w:id="2296" w:name="_Toc83042213"/>
      <w:bookmarkStart w:id="2297" w:name="_Toc89854387"/>
      <w:bookmarkStart w:id="2298" w:name="_Toc98667160"/>
      <w:bookmarkStart w:id="2299" w:name="_Toc105752443"/>
      <w:bookmarkStart w:id="2300" w:name="_Toc123150061"/>
      <w:bookmarkStart w:id="2301" w:name="_Toc124163023"/>
      <w:r w:rsidRPr="009202AA">
        <w:t>6.6.5.2.3</w:t>
      </w:r>
      <w:r w:rsidRPr="009202AA">
        <w:tab/>
      </w:r>
      <w:r w:rsidRPr="009202AA">
        <w:rPr>
          <w:i/>
        </w:rPr>
        <w:t>Basic limit</w:t>
      </w:r>
      <w:r w:rsidRPr="009202AA">
        <w:t xml:space="preserve"> for Band Category 2</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5E3E54" w14:textId="77777777" w:rsidR="0032518B" w:rsidRPr="00EE3870" w:rsidRDefault="0032518B" w:rsidP="0032518B">
      <w:pPr>
        <w:pStyle w:val="TH"/>
        <w:rPr>
          <w:rFonts w:cs="v5.0.0"/>
        </w:rPr>
      </w:pPr>
      <w:r w:rsidRPr="00EE3870">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3995275" w14:textId="77777777" w:rsidTr="00FB2017">
        <w:trPr>
          <w:cantSplit/>
          <w:jc w:val="center"/>
        </w:trPr>
        <w:tc>
          <w:tcPr>
            <w:tcW w:w="0" w:type="auto"/>
          </w:tcPr>
          <w:p w14:paraId="0F8A1394"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3F1DE04B" w14:textId="165DFFA4"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78327AA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54474807" w14:textId="77777777" w:rsidTr="00FB2017">
        <w:trPr>
          <w:cantSplit/>
          <w:jc w:val="center"/>
        </w:trPr>
        <w:tc>
          <w:tcPr>
            <w:tcW w:w="0" w:type="auto"/>
          </w:tcPr>
          <w:p w14:paraId="6BFD260C"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9A98880"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27E6974E" w14:textId="1EDE23AF" w:rsidR="0032518B" w:rsidRPr="00EE3870" w:rsidRDefault="0032518B" w:rsidP="00FB2017">
            <w:pPr>
              <w:pStyle w:val="TAH"/>
              <w:rPr>
                <w:rFonts w:cs="Arial"/>
                <w:b w:val="0"/>
                <w:szCs w:val="18"/>
              </w:rPr>
            </w:pPr>
            <w:r w:rsidRPr="00EE3870">
              <w:rPr>
                <w:rFonts w:cs="Arial"/>
                <w:b w:val="0"/>
              </w:rPr>
              <w:t>6.6.5.2.3-1</w:t>
            </w:r>
            <w:r w:rsidR="00594B9E" w:rsidRPr="000B7012">
              <w:rPr>
                <w:rFonts w:cs="Arial"/>
                <w:b w:val="0"/>
              </w:rPr>
              <w:t xml:space="preserve"> (option 2)</w:t>
            </w:r>
          </w:p>
        </w:tc>
      </w:tr>
      <w:tr w:rsidR="0032518B" w:rsidRPr="00EE3870" w14:paraId="0A0BC0E7" w14:textId="77777777" w:rsidTr="00FB2017">
        <w:trPr>
          <w:cantSplit/>
          <w:jc w:val="center"/>
        </w:trPr>
        <w:tc>
          <w:tcPr>
            <w:tcW w:w="0" w:type="auto"/>
          </w:tcPr>
          <w:p w14:paraId="4DA31354"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04294EBE" w14:textId="77777777" w:rsidR="0032518B" w:rsidRPr="00EE3870" w:rsidRDefault="0032518B" w:rsidP="00FB2017">
            <w:pPr>
              <w:pStyle w:val="TAC"/>
              <w:rPr>
                <w:rFonts w:cs="Arial"/>
                <w:szCs w:val="18"/>
              </w:rPr>
            </w:pPr>
            <w:r w:rsidRPr="00EE3870">
              <w:rPr>
                <w:rFonts w:cs="Arial"/>
                <w:szCs w:val="18"/>
              </w:rPr>
              <w:t>N</w:t>
            </w:r>
          </w:p>
        </w:tc>
        <w:tc>
          <w:tcPr>
            <w:tcW w:w="0" w:type="auto"/>
          </w:tcPr>
          <w:p w14:paraId="3FBE7E9A" w14:textId="3BF9B532" w:rsidR="0032518B" w:rsidRPr="00EE3870" w:rsidRDefault="0032518B" w:rsidP="00FB2017">
            <w:pPr>
              <w:pStyle w:val="TAC"/>
              <w:rPr>
                <w:rFonts w:cs="Arial"/>
              </w:rPr>
            </w:pPr>
            <w:r w:rsidRPr="00EE3870">
              <w:t>6.6.5.2.3</w:t>
            </w:r>
            <w:r w:rsidRPr="00EE3870">
              <w:rPr>
                <w:rFonts w:cs="Arial"/>
              </w:rPr>
              <w:t>-1</w:t>
            </w:r>
            <w:r w:rsidR="00A60CF9" w:rsidRPr="000B7012">
              <w:rPr>
                <w:rFonts w:cs="Arial"/>
              </w:rPr>
              <w:t xml:space="preserve"> (option 2)</w:t>
            </w:r>
          </w:p>
        </w:tc>
      </w:tr>
      <w:tr w:rsidR="0032518B" w:rsidRPr="00EE3870" w14:paraId="46CB2E5F" w14:textId="77777777" w:rsidTr="00FB2017">
        <w:trPr>
          <w:cantSplit/>
          <w:jc w:val="center"/>
        </w:trPr>
        <w:tc>
          <w:tcPr>
            <w:tcW w:w="0" w:type="auto"/>
          </w:tcPr>
          <w:p w14:paraId="7FF4010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4ED97D8E" w14:textId="77777777" w:rsidR="0032518B" w:rsidRPr="00EE3870" w:rsidRDefault="0032518B" w:rsidP="00FB2017">
            <w:pPr>
              <w:pStyle w:val="TAC"/>
              <w:rPr>
                <w:rFonts w:cs="Arial"/>
                <w:szCs w:val="18"/>
              </w:rPr>
            </w:pPr>
            <w:r w:rsidRPr="00EE3870">
              <w:rPr>
                <w:rFonts w:cs="Arial"/>
                <w:szCs w:val="18"/>
              </w:rPr>
              <w:t>N</w:t>
            </w:r>
          </w:p>
        </w:tc>
        <w:tc>
          <w:tcPr>
            <w:tcW w:w="0" w:type="auto"/>
          </w:tcPr>
          <w:p w14:paraId="08B29A04" w14:textId="529AB388" w:rsidR="0032518B" w:rsidRPr="00EE3870" w:rsidRDefault="0032518B" w:rsidP="00FB2017">
            <w:pPr>
              <w:pStyle w:val="TAC"/>
              <w:rPr>
                <w:rFonts w:cs="Arial"/>
              </w:rPr>
            </w:pPr>
            <w:r w:rsidRPr="00EE3870">
              <w:t>6.6.5.2.3</w:t>
            </w:r>
            <w:r w:rsidRPr="00EE3870">
              <w:rPr>
                <w:rFonts w:cs="Arial"/>
              </w:rPr>
              <w:t>-1a</w:t>
            </w:r>
            <w:r w:rsidR="001064CF" w:rsidRPr="000B7012">
              <w:rPr>
                <w:rFonts w:cs="Arial"/>
              </w:rPr>
              <w:t xml:space="preserve"> (option 1)</w:t>
            </w:r>
          </w:p>
        </w:tc>
      </w:tr>
      <w:tr w:rsidR="0032518B" w:rsidRPr="00EE3870" w14:paraId="1E7A8475" w14:textId="77777777" w:rsidTr="00FB2017">
        <w:trPr>
          <w:cantSplit/>
          <w:jc w:val="center"/>
        </w:trPr>
        <w:tc>
          <w:tcPr>
            <w:tcW w:w="0" w:type="auto"/>
          </w:tcPr>
          <w:p w14:paraId="7BBEBEB6"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5FA741E7" w14:textId="77777777" w:rsidR="0032518B" w:rsidRPr="00EE3870" w:rsidRDefault="0032518B" w:rsidP="00FB2017">
            <w:pPr>
              <w:pStyle w:val="TAC"/>
              <w:rPr>
                <w:rFonts w:cs="Arial"/>
                <w:szCs w:val="18"/>
              </w:rPr>
            </w:pPr>
            <w:r w:rsidRPr="00EE3870">
              <w:rPr>
                <w:rFonts w:cs="Arial"/>
                <w:szCs w:val="18"/>
              </w:rPr>
              <w:t>N</w:t>
            </w:r>
          </w:p>
        </w:tc>
        <w:tc>
          <w:tcPr>
            <w:tcW w:w="0" w:type="auto"/>
          </w:tcPr>
          <w:p w14:paraId="2E982970" w14:textId="51FCF2EC" w:rsidR="0032518B" w:rsidRPr="00EE3870" w:rsidRDefault="0032518B" w:rsidP="00FB2017">
            <w:pPr>
              <w:pStyle w:val="TAC"/>
              <w:rPr>
                <w:rFonts w:cs="Arial"/>
              </w:rPr>
            </w:pPr>
            <w:r w:rsidRPr="00EE3870">
              <w:t>6.6.5.2.3</w:t>
            </w:r>
            <w:r w:rsidRPr="00EE3870">
              <w:rPr>
                <w:rFonts w:cs="Arial"/>
              </w:rPr>
              <w:t>-1b</w:t>
            </w:r>
            <w:r w:rsidR="00545208" w:rsidRPr="000B7012">
              <w:rPr>
                <w:rFonts w:cs="Arial"/>
              </w:rPr>
              <w:t xml:space="preserve"> (option 1)</w:t>
            </w:r>
          </w:p>
        </w:tc>
      </w:tr>
      <w:tr w:rsidR="0032518B" w:rsidRPr="00EE3870" w14:paraId="297F80ED" w14:textId="77777777" w:rsidTr="00FB2017">
        <w:trPr>
          <w:cantSplit/>
          <w:jc w:val="center"/>
        </w:trPr>
        <w:tc>
          <w:tcPr>
            <w:tcW w:w="0" w:type="auto"/>
            <w:gridSpan w:val="3"/>
          </w:tcPr>
          <w:p w14:paraId="5D383D04" w14:textId="2F24F691" w:rsidR="0032518B" w:rsidRPr="00EE3870" w:rsidRDefault="0032518B" w:rsidP="00FB2017">
            <w:pPr>
              <w:pStyle w:val="TAN"/>
            </w:pPr>
            <w:r w:rsidRPr="00EE3870">
              <w:t>NOTE 1:</w:t>
            </w:r>
            <w:r w:rsidRPr="00EE3870">
              <w:tab/>
            </w:r>
            <w:r w:rsidR="00CA5BEA" w:rsidRPr="000B7012">
              <w:t>Void</w:t>
            </w:r>
            <w:r w:rsidRPr="00EE3870">
              <w:t>.</w:t>
            </w:r>
          </w:p>
          <w:p w14:paraId="5189AB5A"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4B8D453" w14:textId="1B81C6C9" w:rsidR="004C4A70" w:rsidRPr="009202AA" w:rsidRDefault="004C4A70" w:rsidP="004C4A70">
      <w:pPr>
        <w:pStyle w:val="B1"/>
      </w:pPr>
    </w:p>
    <w:p w14:paraId="61B641DA" w14:textId="3813F729" w:rsidR="004C4A70" w:rsidRPr="009202AA" w:rsidRDefault="004C4A70" w:rsidP="004C4A70">
      <w:pPr>
        <w:pStyle w:val="TH"/>
        <w:rPr>
          <w:rFonts w:cs="v5.0.0"/>
        </w:rPr>
      </w:pPr>
      <w:r w:rsidRPr="009202AA">
        <w:lastRenderedPageBreak/>
        <w:t xml:space="preserve">Table 6.6.5.2.3-1: </w:t>
      </w:r>
      <w:r w:rsidR="00B3471B" w:rsidRPr="000B7012">
        <w:t>WA BS OBUE</w:t>
      </w:r>
      <w:r w:rsidR="00B3471B" w:rsidRPr="000B7012" w:rsidDel="00B1128B">
        <w:t xml:space="preserve"> </w:t>
      </w:r>
      <w:r w:rsidR="00B3471B" w:rsidRPr="000B7012">
        <w:t>in BC2 bands applicable for: BS not supporting NR; or BS supporting NR in Band n3 or n8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1" type="#_x0000_t75" style="width:154.5pt;height:30.45pt" o:ole="" fillcolor="window">
                  <v:imagedata r:id="rId31" o:title=""/>
                </v:shape>
                <o:OLEObject Type="Embed" ProgID="Equation.3" ShapeID="_x0000_i1041" DrawAspect="Content" ObjectID="_1734775790"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eastAsia="SimSun" w:cs="Arial"/>
                <w:kern w:val="2"/>
                <w:lang w:eastAsia="zh-CN"/>
              </w:rPr>
              <w:t xml:space="preserve">, the limits in table 6.6.5.2.3-2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0FDBB9B" w:rsidR="004C4A70" w:rsidRPr="009202AA" w:rsidRDefault="004C4A70" w:rsidP="004C4A70">
      <w:pPr>
        <w:pStyle w:val="TH"/>
        <w:rPr>
          <w:rFonts w:cs="v5.0.0"/>
        </w:rPr>
      </w:pPr>
      <w:r w:rsidRPr="009202AA">
        <w:t xml:space="preserve">Table 6.6.5.2.3-1a: </w:t>
      </w:r>
      <w:r w:rsidR="005F6ADC" w:rsidRPr="000B7012">
        <w:t xml:space="preserve">WA BS OBUE in BC2 bands </w:t>
      </w:r>
      <w:r w:rsidR="005F6ADC" w:rsidRPr="000B7012">
        <w:rPr>
          <w:rFonts w:cs="Arial"/>
        </w:rPr>
        <w:t>≤</w:t>
      </w:r>
      <w:r w:rsidR="005F6ADC" w:rsidRPr="000B7012">
        <w:t xml:space="preserve"> 1 GHz applicable for: BS supporting NR, not operating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0ADD01A3" w:rsidR="004C4A70" w:rsidRPr="009202AA" w:rsidRDefault="00A17631" w:rsidP="00A17631">
            <w:pPr>
              <w:pStyle w:val="TAN"/>
              <w:rPr>
                <w:rFonts w:cs="Arial"/>
              </w:rPr>
            </w:pPr>
            <w:r w:rsidRPr="009202AA">
              <w:rPr>
                <w:rFonts w:cs="Arial"/>
              </w:rPr>
              <w:t>NOTE 3:</w:t>
            </w:r>
            <w:r w:rsidRPr="009202AA">
              <w:rPr>
                <w:rFonts w:cs="Arial"/>
              </w:rPr>
              <w:tab/>
              <w:t xml:space="preserve">For operation with an E-UTRA 1.4 or 3 MHz carrier adjacent to the </w:t>
            </w:r>
            <w:r w:rsidRPr="009202AA">
              <w:rPr>
                <w:rFonts w:cs="Arial"/>
                <w:i/>
              </w:rPr>
              <w:t>Base Station RF Bandwidth edge</w:t>
            </w:r>
            <w:r w:rsidRPr="009202AA">
              <w:rPr>
                <w:rFonts w:eastAsia="SimSun" w:cs="Arial"/>
                <w:kern w:val="2"/>
                <w:lang w:eastAsia="zh-CN"/>
              </w:rPr>
              <w:t xml:space="preserve">, the limits in table 6.6.5.2.3-2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0.15 MHz.</w:t>
            </w:r>
          </w:p>
        </w:tc>
      </w:tr>
    </w:tbl>
    <w:p w14:paraId="666268E8" w14:textId="77777777" w:rsidR="004C4A70" w:rsidRPr="009202AA" w:rsidRDefault="004C4A70" w:rsidP="004C4A70">
      <w:pPr>
        <w:rPr>
          <w:lang w:eastAsia="zh-CN"/>
        </w:rPr>
      </w:pPr>
    </w:p>
    <w:p w14:paraId="685F84C4" w14:textId="51130FBC" w:rsidR="004C4A70" w:rsidRPr="009202AA" w:rsidRDefault="004C4A70" w:rsidP="004C4A70">
      <w:pPr>
        <w:pStyle w:val="TH"/>
        <w:rPr>
          <w:rFonts w:cs="v5.0.0"/>
        </w:rPr>
      </w:pPr>
      <w:r w:rsidRPr="009202AA">
        <w:lastRenderedPageBreak/>
        <w:t xml:space="preserve">Table 6.6.5.2.3-1b: </w:t>
      </w:r>
      <w:r w:rsidR="00302D16" w:rsidRPr="000B7012">
        <w:t>WA BS OBUE</w:t>
      </w:r>
      <w:r w:rsidR="00302D16" w:rsidRPr="000B7012" w:rsidDel="00B1128B">
        <w:t xml:space="preserve"> </w:t>
      </w:r>
      <w:r w:rsidR="00302D16" w:rsidRPr="000B7012">
        <w:t xml:space="preserve">in BC2 bands </w:t>
      </w:r>
      <w:r w:rsidR="00302D16" w:rsidRPr="000B7012">
        <w:rPr>
          <w:rFonts w:cs="Arial"/>
        </w:rPr>
        <w:t xml:space="preserve">&gt; </w:t>
      </w:r>
      <w:r w:rsidR="00302D16" w:rsidRPr="000B7012">
        <w:t>1 GHz applicable for: BS supporting NR, not operating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77777777" w:rsidR="004C4A70" w:rsidRPr="009202AA" w:rsidRDefault="004C4A70" w:rsidP="004C4A70">
            <w:pPr>
              <w:pStyle w:val="TAN"/>
            </w:pPr>
            <w:r w:rsidRPr="009202AA">
              <w:t>NOTE 3:</w:t>
            </w:r>
            <w:r w:rsidRPr="009202AA">
              <w:rPr>
                <w:rFonts w:cs="Arial"/>
              </w:rPr>
              <w:tab/>
            </w:r>
            <w:r w:rsidRPr="009202AA">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6.6.5.2.3-2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4862A77C" w14:textId="77777777" w:rsidR="004C4A70" w:rsidRPr="009202AA" w:rsidRDefault="004C4A70" w:rsidP="004C4A70"/>
    <w:p w14:paraId="0BC02547" w14:textId="3EAF074C"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2" type="#_x0000_t75" style="width:164.5pt;height:25.5pt;mso-wrap-style:square;mso-position-horizontal-relative:page;mso-position-vertical-relative:page" o:ole="">
                  <v:imagedata r:id="rId47" o:title=""/>
                </v:shape>
                <o:OLEObject Type="Embed" ProgID="Equation.3" ShapeID="对象 125" DrawAspect="Content" ObjectID="_1734775791"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3" type="#_x0000_t75" style="width:165.05pt;height:36pt;mso-wrap-style:square;mso-position-horizontal-relative:page;mso-position-vertical-relative:page" o:ole="">
                  <v:imagedata r:id="rId49" o:title=""/>
                </v:shape>
                <o:OLEObject Type="Embed" ProgID="Equation.3" ShapeID="对象 126" DrawAspect="Content" ObjectID="_1734775792"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77777777" w:rsidR="004C4A70" w:rsidRPr="009202AA" w:rsidRDefault="004C4A70" w:rsidP="004C4A70">
            <w:pPr>
              <w:pStyle w:val="TAN"/>
              <w:rPr>
                <w:rFonts w:cs="Arial"/>
              </w:rPr>
            </w:pPr>
            <w:r w:rsidRPr="009202AA">
              <w:rPr>
                <w:rFonts w:cs="Arial"/>
              </w:rPr>
              <w:t>NOTE 4:</w:t>
            </w:r>
            <w:r w:rsidRPr="009202AA">
              <w:rPr>
                <w:rFonts w:cs="Arial"/>
              </w:rPr>
              <w:tab/>
              <w:t xml:space="preserve">The limits in this table only apply for operation with an E-UTRA 1.4 or 3 MHz carrier adjacent to the </w:t>
            </w:r>
            <w:r w:rsidRPr="009202AA">
              <w:rPr>
                <w:rFonts w:cs="Arial"/>
                <w:i/>
              </w:rPr>
              <w:t>Base Station RF Bandwidth edge.</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kern w:val="2"/>
              </w:rPr>
              <w:t>, the limits in table 6.6.5.2.3-</w:t>
            </w:r>
            <w:r w:rsidRPr="009202AA">
              <w:rPr>
                <w:rFonts w:cs="Arial"/>
                <w:kern w:val="2"/>
                <w:lang w:eastAsia="zh-CN"/>
              </w:rPr>
              <w:t>5</w:t>
            </w:r>
            <w:r w:rsidRPr="009202AA">
              <w:rPr>
                <w:rFonts w:cs="Arial"/>
                <w:kern w:val="2"/>
              </w:rPr>
              <w:t xml:space="preserve">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w:t>
            </w:r>
            <w:r w:rsidRPr="009202AA">
              <w:rPr>
                <w:rFonts w:cs="Arial"/>
                <w:lang w:eastAsia="zh-CN"/>
              </w:rPr>
              <w:t>5</w:t>
            </w:r>
            <w:r w:rsidRPr="009202AA">
              <w:rPr>
                <w:rFonts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7EC86C" w:rsidR="004C4A70" w:rsidRPr="009202AA" w:rsidRDefault="00A17631" w:rsidP="00A17631">
            <w:pPr>
              <w:pStyle w:val="TAN"/>
            </w:pPr>
            <w:r w:rsidRPr="009202AA">
              <w:t>NOTE 3:</w:t>
            </w:r>
            <w:r w:rsidRPr="009202AA">
              <w:tab/>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6.6.5.2.3-5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60.05pt;height:30.45pt" o:ole="">
                  <v:imagedata r:id="rId51" o:title=""/>
                </v:shape>
                <o:OLEObject Type="Embed" ProgID="Equation.DSMT4" ShapeID="_x0000_i1044" DrawAspect="Content" ObjectID="_1734775793"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5pt;height:25.5pt" o:ole="" fillcolor="window">
                  <v:imagedata r:id="rId40" o:title=""/>
                </v:shape>
                <o:OLEObject Type="Embed" ProgID="Equation.DSMT4" ShapeID="_x0000_i1045" DrawAspect="Content" ObjectID="_1734775794"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kern w:val="2"/>
              </w:rPr>
              <w:t xml:space="preserve">, the limits in table 6.6.5.2.3-6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w:t>
            </w:r>
            <w:r w:rsidRPr="009202AA">
              <w:rPr>
                <w:rFonts w:cs="Arial"/>
                <w:lang w:eastAsia="zh-CN"/>
              </w:rPr>
              <w:t>5</w:t>
            </w:r>
            <w:r w:rsidRPr="009202AA">
              <w:rPr>
                <w:rFonts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5pt" o:ole="">
                  <v:imagedata r:id="rId42" o:title=""/>
                </v:shape>
                <o:OLEObject Type="Embed" ProgID="Equation.3" ShapeID="_x0000_i1046" DrawAspect="Content" ObjectID="_1734775795"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43EBF498" w:rsidR="004C4A70" w:rsidRPr="009202AA" w:rsidRDefault="00A17631" w:rsidP="00A17631">
            <w:pPr>
              <w:pStyle w:val="TAN"/>
            </w:pPr>
            <w:r w:rsidRPr="009202AA">
              <w:t>NOTE 3:</w:t>
            </w:r>
            <w:r w:rsidRPr="009202AA">
              <w:tab/>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6.6.5.2.3-5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0573BE58" w14:textId="77777777" w:rsidR="004C4A70" w:rsidRPr="009202AA" w:rsidRDefault="004C4A70" w:rsidP="004C4A70"/>
    <w:p w14:paraId="4459EEB1" w14:textId="7DC4DDB9"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77777777" w:rsidR="004C4A70" w:rsidRPr="009202AA" w:rsidRDefault="004C4A70" w:rsidP="004C4A70">
            <w:pPr>
              <w:pStyle w:val="TAN"/>
              <w:rPr>
                <w:rFonts w:cs="Arial"/>
              </w:rPr>
            </w:pPr>
            <w:r w:rsidRPr="009202AA">
              <w:rPr>
                <w:rFonts w:cs="Arial"/>
              </w:rPr>
              <w:t xml:space="preserve">NOTE </w:t>
            </w:r>
            <w:r w:rsidRPr="009202AA">
              <w:rPr>
                <w:rFonts w:cs="Arial"/>
                <w:lang w:eastAsia="zh-CN"/>
              </w:rPr>
              <w:t>4</w:t>
            </w:r>
            <w:r w:rsidRPr="009202AA">
              <w:rPr>
                <w:rFonts w:cs="Arial"/>
              </w:rPr>
              <w:t>:</w:t>
            </w:r>
            <w:r w:rsidRPr="009202AA">
              <w:rPr>
                <w:rFonts w:cs="Arial"/>
              </w:rPr>
              <w:tab/>
              <w:t>The limits in this table only apply for operation with an E-UTRA 1.4 or 3 MHz carrier adjacent to the</w:t>
            </w:r>
            <w:r w:rsidRPr="009202AA">
              <w:rPr>
                <w:rFonts w:cs="Arial"/>
                <w:i/>
              </w:rPr>
              <w:t xml:space="preserve"> Base Station RF Bandwidth edge</w:t>
            </w:r>
            <w:r w:rsidRPr="009202AA">
              <w:rPr>
                <w:rFonts w:cs="Arial"/>
              </w:rPr>
              <w:t>.</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5AF6BF36"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7" type="#_x0000_t75" style="width:2in;height:41.55pt;mso-wrap-style:square;mso-position-horizontal-relative:page;mso-position-vertical-relative:page" o:ole="">
                  <v:fill o:detectmouseclick="t"/>
                  <v:imagedata r:id="rId55" o:title=""/>
                </v:shape>
                <o:OLEObject Type="Embed" ProgID="Equation.3" ShapeID="对象 130" DrawAspect="Content" ObjectID="_1734775796"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8" type="#_x0000_t75" style="width:2in;height:41.55pt;mso-wrap-style:square;mso-position-horizontal-relative:page;mso-position-vertical-relative:page" o:ole="">
                  <v:imagedata r:id="rId57" o:title=""/>
                </v:shape>
                <o:OLEObject Type="Embed" ProgID="Equation.3" ShapeID="对象 131" DrawAspect="Content" ObjectID="_1734775797"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7777777" w:rsidR="004C4A70" w:rsidRPr="009202AA" w:rsidRDefault="004C4A70" w:rsidP="004C4A70">
            <w:pPr>
              <w:pStyle w:val="TAN"/>
              <w:rPr>
                <w:rFonts w:cs="Arial"/>
              </w:rPr>
            </w:pPr>
            <w:r w:rsidRPr="009202AA">
              <w:rPr>
                <w:rFonts w:cs="Arial"/>
              </w:rPr>
              <w:t xml:space="preserve">NOTE </w:t>
            </w:r>
            <w:r w:rsidRPr="009202AA">
              <w:rPr>
                <w:rFonts w:cs="Arial"/>
                <w:lang w:eastAsia="zh-CN"/>
              </w:rPr>
              <w:t>4</w:t>
            </w:r>
            <w:r w:rsidRPr="009202AA">
              <w:rPr>
                <w:rFonts w:cs="Arial"/>
              </w:rPr>
              <w:t>:</w:t>
            </w:r>
            <w:r w:rsidRPr="009202AA">
              <w:rPr>
                <w:rFonts w:cs="Arial"/>
              </w:rPr>
              <w:tab/>
              <w:t>The limits in this table only apply for operation with an E-UTRA 1.4 or 3 MHz carrier adjacent to the</w:t>
            </w:r>
            <w:r w:rsidRPr="009202AA">
              <w:rPr>
                <w:rFonts w:cs="Arial"/>
                <w:i/>
              </w:rPr>
              <w:t xml:space="preserve"> Base Station RF Bandwidth edge</w:t>
            </w:r>
            <w:r w:rsidRPr="009202AA">
              <w:rPr>
                <w:rFonts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3.95pt;height:30.45pt" o:ole="">
                  <v:imagedata r:id="rId44" o:title=""/>
                </v:shape>
                <o:OLEObject Type="Embed" ProgID="Equation.3" ShapeID="_x0000_i1049" DrawAspect="Content" ObjectID="_1734775798"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rPr>
              <w:t>, the limits in table 6.6.5.2.3-</w:t>
            </w:r>
            <w:r w:rsidRPr="009202AA">
              <w:rPr>
                <w:rFonts w:cs="Arial"/>
                <w:lang w:eastAsia="zh-CN"/>
              </w:rPr>
              <w:t>8</w:t>
            </w:r>
            <w:r w:rsidRPr="009202AA">
              <w:rPr>
                <w:rFonts w:cs="Arial"/>
              </w:rPr>
              <w:t xml:space="preserve"> apply for 0 MHz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 &lt; 0.1</w:t>
            </w:r>
            <w:r w:rsidRPr="009202AA">
              <w:rPr>
                <w:rFonts w:cs="Arial"/>
                <w:lang w:eastAsia="zh-CN"/>
              </w:rPr>
              <w:t>6</w:t>
            </w:r>
            <w:r w:rsidRPr="009202AA">
              <w:rPr>
                <w:rFonts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6AB59A37"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9pt;height:41.55pt;mso-wrap-style:square;mso-position-horizontal-relative:page;mso-position-vertical-relative:page" o:ole="">
                  <v:imagedata r:id="rId60" o:title=""/>
                </v:shape>
                <o:OLEObject Type="Embed" ProgID="Equation.3" ShapeID="对象 134" DrawAspect="Content" ObjectID="_1734775799"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9pt;height:41.55pt;mso-wrap-style:square;mso-position-horizontal-relative:page;mso-position-vertical-relative:page" o:ole="">
                  <v:imagedata r:id="rId62" o:title=""/>
                </v:shape>
                <o:OLEObject Type="Embed" ProgID="Equation.3" ShapeID="对象 136" DrawAspect="Content" ObjectID="_1734775800"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4</w:t>
            </w:r>
            <w:r w:rsidRPr="009202AA">
              <w:rPr>
                <w:rFonts w:cs="Arial"/>
              </w:rPr>
              <w:t>:</w:t>
            </w:r>
            <w:r w:rsidRPr="009202AA">
              <w:rPr>
                <w:rFonts w:cs="Arial"/>
              </w:rPr>
              <w:tab/>
              <w:t xml:space="preserve">The limits in this table only apply for operation with an E-UTRA 1.4 or 3 MHz carrier adjacent to the </w:t>
            </w:r>
            <w:r w:rsidRPr="009202AA">
              <w:rPr>
                <w:rFonts w:cs="Arial"/>
                <w:i/>
              </w:rPr>
              <w:t>Base Station RF Bandwidth edge</w:t>
            </w:r>
            <w:r w:rsidRPr="009202AA">
              <w:rPr>
                <w:rFonts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302" w:name="_Toc21096530"/>
      <w:bookmarkStart w:id="2303" w:name="_Toc29763497"/>
      <w:bookmarkStart w:id="2304" w:name="_Toc36029968"/>
      <w:bookmarkStart w:id="2305" w:name="_Toc37179868"/>
      <w:bookmarkStart w:id="2306" w:name="_Toc45869568"/>
      <w:bookmarkStart w:id="2307" w:name="_Toc52555367"/>
      <w:bookmarkStart w:id="2308" w:name="_Toc61112823"/>
      <w:bookmarkStart w:id="2309" w:name="_Toc67911707"/>
      <w:bookmarkStart w:id="2310" w:name="_Toc74840527"/>
      <w:bookmarkStart w:id="2311" w:name="_Toc76503662"/>
      <w:bookmarkStart w:id="2312" w:name="_Toc83042214"/>
      <w:bookmarkStart w:id="2313" w:name="_Toc89854388"/>
      <w:bookmarkStart w:id="2314" w:name="_Toc98667161"/>
      <w:bookmarkStart w:id="2315" w:name="_Toc105752444"/>
      <w:bookmarkStart w:id="2316" w:name="_Toc123150062"/>
      <w:bookmarkStart w:id="2317" w:name="_Toc124163024"/>
      <w:r w:rsidRPr="009202AA">
        <w:lastRenderedPageBreak/>
        <w:t>6.6.5.2.4</w:t>
      </w:r>
      <w:r w:rsidRPr="009202AA">
        <w:tab/>
        <w:t>Additional requirements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318" w:name="_Toc21096531"/>
      <w:bookmarkStart w:id="2319" w:name="_Toc29763498"/>
      <w:bookmarkStart w:id="2320" w:name="_Toc36029969"/>
      <w:bookmarkStart w:id="2321" w:name="_Toc37179869"/>
      <w:bookmarkStart w:id="2322" w:name="_Toc45869569"/>
      <w:bookmarkStart w:id="2323" w:name="_Toc52555368"/>
      <w:bookmarkStart w:id="2324" w:name="_Toc61112824"/>
      <w:bookmarkStart w:id="2325" w:name="_Toc67911708"/>
      <w:bookmarkStart w:id="2326" w:name="_Toc74840528"/>
      <w:bookmarkStart w:id="2327" w:name="_Toc76503663"/>
      <w:bookmarkStart w:id="2328" w:name="_Toc83042215"/>
      <w:bookmarkStart w:id="2329" w:name="_Toc89854389"/>
      <w:bookmarkStart w:id="2330" w:name="_Toc98667162"/>
      <w:bookmarkStart w:id="2331" w:name="_Toc105752445"/>
      <w:bookmarkStart w:id="2332" w:name="_Toc123150063"/>
      <w:bookmarkStart w:id="2333" w:name="_Toc124163025"/>
      <w:r w:rsidRPr="009202AA">
        <w:rPr>
          <w:lang w:eastAsia="zh-CN"/>
        </w:rPr>
        <w:t>6.6.5.3</w:t>
      </w:r>
      <w:r w:rsidRPr="009202AA">
        <w:rPr>
          <w:lang w:eastAsia="zh-CN"/>
        </w:rPr>
        <w:tab/>
        <w:t>Minimum requirement for single RAT UTRA operation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334" w:name="_Toc21096532"/>
      <w:bookmarkStart w:id="2335" w:name="_Toc29763499"/>
      <w:bookmarkStart w:id="2336" w:name="_Toc36029970"/>
      <w:bookmarkStart w:id="2337" w:name="_Toc37179870"/>
      <w:bookmarkStart w:id="2338" w:name="_Toc45869570"/>
      <w:bookmarkStart w:id="2339" w:name="_Toc52555369"/>
      <w:bookmarkStart w:id="2340" w:name="_Toc61112825"/>
      <w:bookmarkStart w:id="2341" w:name="_Toc67911709"/>
      <w:bookmarkStart w:id="2342" w:name="_Toc74840529"/>
      <w:bookmarkStart w:id="2343" w:name="_Toc76503664"/>
      <w:bookmarkStart w:id="2344" w:name="_Toc83042216"/>
      <w:bookmarkStart w:id="2345" w:name="_Toc89854390"/>
      <w:bookmarkStart w:id="2346" w:name="_Toc98667163"/>
      <w:bookmarkStart w:id="2347" w:name="_Toc105752446"/>
      <w:bookmarkStart w:id="2348" w:name="_Toc123150064"/>
      <w:bookmarkStart w:id="2349" w:name="_Toc124163026"/>
      <w:r w:rsidRPr="009202AA">
        <w:rPr>
          <w:lang w:eastAsia="zh-CN"/>
        </w:rPr>
        <w:t>6.6.5.4</w:t>
      </w:r>
      <w:r w:rsidRPr="009202AA">
        <w:rPr>
          <w:lang w:eastAsia="zh-CN"/>
        </w:rPr>
        <w:tab/>
        <w:t>Minimum requirement for single RAT E-UTRA operation</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DE4A0E2" w14:textId="77777777" w:rsidR="004C4A70" w:rsidRPr="009202AA" w:rsidRDefault="004C4A70" w:rsidP="004C4A70">
      <w:pPr>
        <w:pStyle w:val="Heading5"/>
        <w:rPr>
          <w:lang w:eastAsia="zh-CN"/>
        </w:rPr>
      </w:pPr>
      <w:bookmarkStart w:id="2350" w:name="_Toc21096533"/>
      <w:bookmarkStart w:id="2351" w:name="_Toc29763500"/>
      <w:bookmarkStart w:id="2352" w:name="_Toc36029971"/>
      <w:bookmarkStart w:id="2353" w:name="_Toc37179871"/>
      <w:bookmarkStart w:id="2354" w:name="_Toc45869571"/>
      <w:bookmarkStart w:id="2355" w:name="_Toc52555370"/>
      <w:bookmarkStart w:id="2356" w:name="_Toc61112826"/>
      <w:bookmarkStart w:id="2357" w:name="_Toc67911710"/>
      <w:bookmarkStart w:id="2358" w:name="_Toc74840530"/>
      <w:bookmarkStart w:id="2359" w:name="_Toc76503665"/>
      <w:bookmarkStart w:id="2360" w:name="_Toc83042217"/>
      <w:bookmarkStart w:id="2361" w:name="_Toc89854391"/>
      <w:bookmarkStart w:id="2362" w:name="_Toc98667164"/>
      <w:bookmarkStart w:id="2363" w:name="_Toc105752447"/>
      <w:bookmarkStart w:id="2364" w:name="_Toc123150065"/>
      <w:bookmarkStart w:id="2365" w:name="_Toc124163027"/>
      <w:r w:rsidRPr="009202AA">
        <w:rPr>
          <w:lang w:eastAsia="zh-CN"/>
        </w:rPr>
        <w:t>6.6.5.4.1</w:t>
      </w:r>
      <w:r w:rsidRPr="009202AA">
        <w:rPr>
          <w:lang w:eastAsia="zh-CN"/>
        </w:rPr>
        <w:tab/>
        <w:t>General</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366" w:name="_Toc21096534"/>
      <w:bookmarkStart w:id="2367" w:name="_Toc29763501"/>
      <w:bookmarkStart w:id="2368" w:name="_Toc36029972"/>
      <w:bookmarkStart w:id="2369" w:name="_Toc37179872"/>
      <w:bookmarkStart w:id="2370" w:name="_Toc45869572"/>
      <w:bookmarkStart w:id="2371" w:name="_Toc52555371"/>
      <w:bookmarkStart w:id="2372" w:name="_Toc61112827"/>
      <w:bookmarkStart w:id="2373" w:name="_Toc67911711"/>
      <w:bookmarkStart w:id="2374" w:name="_Toc74840531"/>
      <w:bookmarkStart w:id="2375" w:name="_Toc76503666"/>
      <w:bookmarkStart w:id="2376" w:name="_Toc83042218"/>
      <w:bookmarkStart w:id="2377" w:name="_Toc89854392"/>
      <w:bookmarkStart w:id="2378" w:name="_Toc98667165"/>
      <w:bookmarkStart w:id="2379" w:name="_Toc105752448"/>
      <w:bookmarkStart w:id="2380" w:name="_Toc123150066"/>
      <w:bookmarkStart w:id="2381" w:name="_Toc124163028"/>
      <w:r w:rsidRPr="009202AA">
        <w:lastRenderedPageBreak/>
        <w:t>6.6.5.4.2</w:t>
      </w:r>
      <w:r w:rsidRPr="009202AA">
        <w:tab/>
        <w:t xml:space="preserve">Basic limits </w:t>
      </w:r>
      <w:r w:rsidRPr="009202AA">
        <w:rPr>
          <w:lang w:eastAsia="zh-CN"/>
        </w:rPr>
        <w:t xml:space="preserve">for Wide Area BS </w:t>
      </w:r>
      <w:r w:rsidRPr="009202AA">
        <w:t>(Category A)</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382" w:name="_Toc21096535"/>
      <w:bookmarkStart w:id="2383" w:name="_Toc29763502"/>
      <w:bookmarkStart w:id="2384" w:name="_Toc36029973"/>
      <w:bookmarkStart w:id="2385" w:name="_Toc37179873"/>
      <w:bookmarkStart w:id="2386" w:name="_Toc45869573"/>
      <w:bookmarkStart w:id="2387" w:name="_Toc52555372"/>
      <w:bookmarkStart w:id="2388" w:name="_Toc61112828"/>
      <w:bookmarkStart w:id="2389" w:name="_Toc67911712"/>
      <w:bookmarkStart w:id="2390" w:name="_Toc74840532"/>
      <w:bookmarkStart w:id="2391" w:name="_Toc76503667"/>
      <w:bookmarkStart w:id="2392" w:name="_Toc83042219"/>
      <w:bookmarkStart w:id="2393" w:name="_Toc89854393"/>
      <w:bookmarkStart w:id="2394" w:name="_Toc98667166"/>
      <w:bookmarkStart w:id="2395" w:name="_Toc105752449"/>
      <w:bookmarkStart w:id="2396" w:name="_Toc123150067"/>
      <w:bookmarkStart w:id="2397" w:name="_Toc124163029"/>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172D92D" w14:textId="77777777" w:rsidR="004C4A70" w:rsidRPr="009202AA" w:rsidRDefault="004C4A70" w:rsidP="004C4A70">
      <w:pPr>
        <w:pStyle w:val="Heading6"/>
        <w:rPr>
          <w:rFonts w:cs="v5.0.0"/>
        </w:rPr>
      </w:pPr>
      <w:bookmarkStart w:id="2398" w:name="_Toc21096536"/>
      <w:bookmarkStart w:id="2399" w:name="_Toc29763503"/>
      <w:bookmarkStart w:id="2400" w:name="_Toc36029974"/>
      <w:bookmarkStart w:id="2401" w:name="_Toc37179874"/>
      <w:bookmarkStart w:id="2402" w:name="_Toc45869574"/>
      <w:bookmarkStart w:id="2403" w:name="_Toc52555373"/>
      <w:bookmarkStart w:id="2404" w:name="_Toc61112829"/>
      <w:bookmarkStart w:id="2405" w:name="_Toc67911713"/>
      <w:bookmarkStart w:id="2406" w:name="_Toc74840533"/>
      <w:bookmarkStart w:id="2407" w:name="_Toc76503668"/>
      <w:bookmarkStart w:id="2408" w:name="_Toc83042220"/>
      <w:bookmarkStart w:id="2409" w:name="_Toc89854394"/>
      <w:bookmarkStart w:id="2410" w:name="_Toc98667167"/>
      <w:bookmarkStart w:id="2411" w:name="_Toc105752450"/>
      <w:bookmarkStart w:id="2412" w:name="_Toc123150068"/>
      <w:bookmarkStart w:id="2413" w:name="_Toc124163030"/>
      <w:r w:rsidRPr="009202AA">
        <w:t>6.6.5.4.3.1</w:t>
      </w:r>
      <w:r w:rsidRPr="009202AA">
        <w:tab/>
        <w:t>General</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414" w:name="_Toc21096537"/>
      <w:bookmarkStart w:id="2415" w:name="_Toc29763504"/>
      <w:bookmarkStart w:id="2416" w:name="_Toc36029975"/>
      <w:bookmarkStart w:id="2417" w:name="_Toc37179875"/>
      <w:bookmarkStart w:id="2418" w:name="_Toc45869575"/>
      <w:bookmarkStart w:id="2419" w:name="_Toc52555374"/>
      <w:bookmarkStart w:id="2420" w:name="_Toc61112830"/>
      <w:bookmarkStart w:id="2421" w:name="_Toc67911714"/>
      <w:bookmarkStart w:id="2422" w:name="_Toc74840534"/>
      <w:bookmarkStart w:id="2423" w:name="_Toc76503669"/>
      <w:bookmarkStart w:id="2424" w:name="_Toc83042221"/>
      <w:bookmarkStart w:id="2425" w:name="_Toc89854395"/>
      <w:bookmarkStart w:id="2426" w:name="_Toc98667168"/>
      <w:bookmarkStart w:id="2427" w:name="_Toc105752451"/>
      <w:bookmarkStart w:id="2428" w:name="_Toc123150069"/>
      <w:bookmarkStart w:id="2429" w:name="_Toc124163031"/>
      <w:r w:rsidRPr="009202AA">
        <w:t>6.6.5.4.3.2</w:t>
      </w:r>
      <w:r w:rsidRPr="009202AA">
        <w:tab/>
        <w:t>Category B</w:t>
      </w:r>
      <w:r w:rsidRPr="009202AA">
        <w:rPr>
          <w:lang w:eastAsia="zh-CN"/>
        </w:rPr>
        <w:t xml:space="preserve"> requirements (Option 1)</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430" w:name="_Toc21096538"/>
      <w:bookmarkStart w:id="2431" w:name="_Toc29763505"/>
      <w:bookmarkStart w:id="2432" w:name="_Toc36029976"/>
      <w:bookmarkStart w:id="2433" w:name="_Toc37179876"/>
      <w:bookmarkStart w:id="2434" w:name="_Toc45869576"/>
      <w:bookmarkStart w:id="2435" w:name="_Toc52555375"/>
      <w:bookmarkStart w:id="2436" w:name="_Toc61112831"/>
      <w:bookmarkStart w:id="2437" w:name="_Toc67911715"/>
      <w:bookmarkStart w:id="2438" w:name="_Toc74840535"/>
      <w:bookmarkStart w:id="2439" w:name="_Toc76503670"/>
      <w:bookmarkStart w:id="2440" w:name="_Toc83042222"/>
      <w:bookmarkStart w:id="2441" w:name="_Toc89854396"/>
      <w:bookmarkStart w:id="2442" w:name="_Toc98667169"/>
      <w:bookmarkStart w:id="2443" w:name="_Toc105752452"/>
      <w:bookmarkStart w:id="2444" w:name="_Toc123150070"/>
      <w:bookmarkStart w:id="2445" w:name="_Toc124163032"/>
      <w:r w:rsidRPr="009202AA">
        <w:t>6.6.5.4.3.3</w:t>
      </w:r>
      <w:r w:rsidRPr="009202AA">
        <w:tab/>
        <w:t>Category B (Option 2)</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pt;height:30.45pt" o:ole="" fillcolor="window">
                  <v:imagedata r:id="rId31" o:title=""/>
                </v:shape>
                <o:OLEObject Type="Embed" ProgID="Equation.3" ShapeID="_x0000_i1052" DrawAspect="Content" ObjectID="_1734775801"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2.95pt;height:30.45pt" o:ole="" fillcolor="window">
                  <v:imagedata r:id="rId67" o:title=""/>
                </v:shape>
                <o:OLEObject Type="Embed" ProgID="Equation.3" ShapeID="_x0000_i1053" DrawAspect="Content" ObjectID="_1734775802"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7.95pt;height:30.45pt" o:ole="" fillcolor="window">
                  <v:imagedata r:id="rId69" o:title=""/>
                </v:shape>
                <o:OLEObject Type="Embed" ProgID="Equation.3" ShapeID="_x0000_i1054" DrawAspect="Content" ObjectID="_1734775803"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45pt" o:ole="" fillcolor="window">
                  <v:imagedata r:id="rId31" o:title=""/>
                </v:shape>
                <o:OLEObject Type="Embed" ProgID="Equation.3" ShapeID="_x0000_i1055" DrawAspect="Content" ObjectID="_1734775804"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2.95pt;height:30.45pt" o:ole="" fillcolor="window">
                  <v:imagedata r:id="rId67" o:title=""/>
                </v:shape>
                <o:OLEObject Type="Embed" ProgID="Equation.3" ShapeID="_x0000_i1056" DrawAspect="Content" ObjectID="_1734775805"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7.95pt;height:30.45pt" o:ole="" fillcolor="window">
                  <v:imagedata r:id="rId69" o:title=""/>
                </v:shape>
                <o:OLEObject Type="Embed" ProgID="Equation.3" ShapeID="_x0000_i1057" DrawAspect="Content" ObjectID="_1734775806"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pt;height:30.45pt" o:ole="" fillcolor="window">
                  <v:imagedata r:id="rId31" o:title=""/>
                </v:shape>
                <o:OLEObject Type="Embed" ProgID="Equation.3" ShapeID="_x0000_i1058" DrawAspect="Content" ObjectID="_1734775807"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446" w:name="_Toc21096539"/>
      <w:bookmarkStart w:id="2447" w:name="_Toc29763506"/>
      <w:bookmarkStart w:id="2448" w:name="_Toc36029977"/>
      <w:bookmarkStart w:id="2449" w:name="_Toc37179877"/>
      <w:bookmarkStart w:id="2450" w:name="_Toc45869577"/>
      <w:bookmarkStart w:id="2451" w:name="_Toc52555376"/>
      <w:bookmarkStart w:id="2452" w:name="_Toc61112832"/>
      <w:bookmarkStart w:id="2453" w:name="_Toc67911716"/>
      <w:bookmarkStart w:id="2454" w:name="_Toc74840536"/>
      <w:bookmarkStart w:id="2455" w:name="_Toc76503671"/>
      <w:bookmarkStart w:id="2456" w:name="_Toc83042223"/>
      <w:bookmarkStart w:id="2457" w:name="_Toc89854397"/>
      <w:bookmarkStart w:id="2458" w:name="_Toc98667170"/>
      <w:bookmarkStart w:id="2459" w:name="_Toc105752453"/>
      <w:bookmarkStart w:id="2460" w:name="_Toc123150071"/>
      <w:bookmarkStart w:id="2461" w:name="_Toc124163033"/>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60.05pt;height:30.45pt" o:ole="">
                  <v:imagedata r:id="rId75" o:title=""/>
                </v:shape>
                <o:OLEObject Type="Embed" ProgID="Equation.DSMT4" ShapeID="_x0000_i1059" DrawAspect="Content" ObjectID="_1734775808"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60.05pt;height:30.45pt" o:ole="">
                  <v:imagedata r:id="rId77" o:title=""/>
                </v:shape>
                <o:OLEObject Type="Embed" ProgID="Equation.3" ShapeID="_x0000_i1060" DrawAspect="Content" ObjectID="_1734775809"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45pt" o:ole="">
                  <v:imagedata r:id="rId44" o:title=""/>
                </v:shape>
                <o:OLEObject Type="Embed" ProgID="Equation.3" ShapeID="_x0000_i1061" DrawAspect="Content" ObjectID="_1734775810"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462" w:name="_Toc21096540"/>
      <w:bookmarkStart w:id="2463" w:name="_Toc29763507"/>
      <w:bookmarkStart w:id="2464" w:name="_Toc36029978"/>
      <w:bookmarkStart w:id="2465" w:name="_Toc37179878"/>
      <w:bookmarkStart w:id="2466" w:name="_Toc45869578"/>
      <w:bookmarkStart w:id="2467" w:name="_Toc52555377"/>
      <w:bookmarkStart w:id="2468" w:name="_Toc61112833"/>
      <w:bookmarkStart w:id="2469" w:name="_Toc67911717"/>
      <w:bookmarkStart w:id="2470" w:name="_Toc74840537"/>
      <w:bookmarkStart w:id="2471" w:name="_Toc76503672"/>
      <w:bookmarkStart w:id="2472" w:name="_Toc83042224"/>
      <w:bookmarkStart w:id="2473" w:name="_Toc89854398"/>
      <w:bookmarkStart w:id="2474" w:name="_Toc98667171"/>
      <w:bookmarkStart w:id="2475" w:name="_Toc105752454"/>
      <w:bookmarkStart w:id="2476" w:name="_Toc123150072"/>
      <w:bookmarkStart w:id="2477" w:name="_Toc124163034"/>
      <w:r w:rsidRPr="009202AA">
        <w:lastRenderedPageBreak/>
        <w:t>6.6.5.4.5</w:t>
      </w:r>
      <w:r w:rsidRPr="009202AA">
        <w:tab/>
      </w:r>
      <w:r w:rsidRPr="009202AA">
        <w:rPr>
          <w:rFonts w:cs="Arial"/>
        </w:rPr>
        <w:t>Basic limit</w:t>
      </w:r>
      <w:r w:rsidRPr="009202AA">
        <w:t>s for Medium Range BS (Category A and B)</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5pt;height:30.45pt" o:ole="">
                  <v:imagedata r:id="rId80" o:title=""/>
                </v:shape>
                <o:OLEObject Type="Embed" ProgID="Equation.3" ShapeID="_x0000_i1062" DrawAspect="Content" ObjectID="_1734775811"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45pt" o:ole="">
                  <v:imagedata r:id="rId82" o:title=""/>
                </v:shape>
                <o:OLEObject Type="Embed" ProgID="Equation.3" ShapeID="_x0000_i1063" DrawAspect="Content" ObjectID="_1734775812"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45pt" o:ole="">
                  <v:imagedata r:id="rId84" o:title=""/>
                </v:shape>
                <o:OLEObject Type="Embed" ProgID="Equation.3" ShapeID="_x0000_i1064" DrawAspect="Content" ObjectID="_1734775813"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478" w:name="_Toc21096541"/>
      <w:bookmarkStart w:id="2479" w:name="_Toc29763508"/>
      <w:bookmarkStart w:id="2480" w:name="_Toc36029979"/>
      <w:bookmarkStart w:id="2481" w:name="_Toc37179879"/>
      <w:bookmarkStart w:id="2482" w:name="_Toc45869579"/>
      <w:bookmarkStart w:id="2483" w:name="_Toc52555378"/>
      <w:bookmarkStart w:id="2484" w:name="_Toc61112834"/>
      <w:bookmarkStart w:id="2485" w:name="_Toc67911718"/>
      <w:bookmarkStart w:id="2486" w:name="_Toc74840538"/>
      <w:bookmarkStart w:id="2487" w:name="_Toc76503673"/>
      <w:bookmarkStart w:id="2488" w:name="_Toc83042225"/>
      <w:bookmarkStart w:id="2489" w:name="_Toc89854399"/>
      <w:bookmarkStart w:id="2490" w:name="_Toc98667172"/>
      <w:bookmarkStart w:id="2491" w:name="_Toc105752455"/>
      <w:bookmarkStart w:id="2492" w:name="_Toc123150073"/>
      <w:bookmarkStart w:id="2493" w:name="_Toc124163035"/>
      <w:r w:rsidRPr="009202AA">
        <w:lastRenderedPageBreak/>
        <w:t>6.6.5.4.7</w:t>
      </w:r>
      <w:r w:rsidRPr="009202AA">
        <w:tab/>
        <w:t>Additional requirements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494" w:name="_Toc21096542"/>
      <w:bookmarkStart w:id="2495" w:name="_Toc29763509"/>
      <w:bookmarkStart w:id="2496" w:name="_Toc36029980"/>
      <w:bookmarkStart w:id="2497" w:name="_Toc37179880"/>
      <w:bookmarkStart w:id="2498" w:name="_Toc45869580"/>
      <w:bookmarkStart w:id="2499" w:name="_Toc52555379"/>
      <w:bookmarkStart w:id="2500" w:name="_Toc61112835"/>
      <w:bookmarkStart w:id="2501"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502" w:name="_Toc74840539"/>
      <w:bookmarkStart w:id="2503" w:name="_Toc76503674"/>
      <w:bookmarkStart w:id="2504" w:name="_Toc83042226"/>
      <w:bookmarkStart w:id="2505" w:name="_Toc89854400"/>
      <w:bookmarkStart w:id="2506" w:name="_Toc98667173"/>
      <w:bookmarkStart w:id="2507" w:name="_Toc105752456"/>
      <w:bookmarkStart w:id="2508" w:name="_Toc123150074"/>
      <w:bookmarkStart w:id="2509" w:name="_Toc124163036"/>
      <w:r w:rsidRPr="009202AA">
        <w:rPr>
          <w:lang w:eastAsia="zh-CN"/>
        </w:rPr>
        <w:t>6.6.6</w:t>
      </w:r>
      <w:r w:rsidRPr="009202AA">
        <w:rPr>
          <w:lang w:eastAsia="zh-CN"/>
        </w:rPr>
        <w:tab/>
        <w:t>Spurious emission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6E5B369" w14:textId="77777777" w:rsidR="004C4A70" w:rsidRPr="009202AA" w:rsidRDefault="004C4A70" w:rsidP="004C4A70">
      <w:pPr>
        <w:pStyle w:val="Heading4"/>
      </w:pPr>
      <w:bookmarkStart w:id="2510" w:name="_Toc21096543"/>
      <w:bookmarkStart w:id="2511" w:name="_Toc29763510"/>
      <w:bookmarkStart w:id="2512" w:name="_Toc36029981"/>
      <w:bookmarkStart w:id="2513" w:name="_Toc37179881"/>
      <w:bookmarkStart w:id="2514" w:name="_Toc45869581"/>
      <w:bookmarkStart w:id="2515" w:name="_Toc52555380"/>
      <w:bookmarkStart w:id="2516" w:name="_Toc61112836"/>
      <w:bookmarkStart w:id="2517" w:name="_Toc67911720"/>
      <w:bookmarkStart w:id="2518" w:name="_Toc74840540"/>
      <w:bookmarkStart w:id="2519" w:name="_Toc76503675"/>
      <w:bookmarkStart w:id="2520" w:name="_Toc83042227"/>
      <w:bookmarkStart w:id="2521" w:name="_Toc89854401"/>
      <w:bookmarkStart w:id="2522" w:name="_Toc98667174"/>
      <w:bookmarkStart w:id="2523" w:name="_Toc105752457"/>
      <w:bookmarkStart w:id="2524" w:name="_Toc123150075"/>
      <w:bookmarkStart w:id="2525" w:name="_Toc124163037"/>
      <w:r w:rsidRPr="009202AA">
        <w:t>6.6.6.1</w:t>
      </w:r>
      <w:r w:rsidRPr="009202AA">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526" w:name="_Toc21096544"/>
      <w:bookmarkStart w:id="2527" w:name="_Toc29763511"/>
      <w:bookmarkStart w:id="2528" w:name="_Toc36029982"/>
      <w:bookmarkStart w:id="2529" w:name="_Toc37179882"/>
      <w:bookmarkStart w:id="2530" w:name="_Toc45869582"/>
      <w:bookmarkStart w:id="2531" w:name="_Toc52555381"/>
      <w:bookmarkStart w:id="2532" w:name="_Toc61112837"/>
      <w:bookmarkStart w:id="2533" w:name="_Toc67911721"/>
      <w:bookmarkStart w:id="2534" w:name="_Toc74840541"/>
      <w:bookmarkStart w:id="2535" w:name="_Toc76503676"/>
      <w:bookmarkStart w:id="2536" w:name="_Toc83042228"/>
      <w:bookmarkStart w:id="2537" w:name="_Toc89854402"/>
      <w:bookmarkStart w:id="2538" w:name="_Toc98667175"/>
      <w:bookmarkStart w:id="2539" w:name="_Toc105752458"/>
      <w:bookmarkStart w:id="2540" w:name="_Toc123150076"/>
      <w:bookmarkStart w:id="2541" w:name="_Toc124163038"/>
      <w:r w:rsidRPr="009202AA">
        <w:t>6.6.6.2</w:t>
      </w:r>
      <w:r w:rsidRPr="009202AA">
        <w:tab/>
      </w:r>
      <w:r w:rsidRPr="009202AA">
        <w:rPr>
          <w:lang w:eastAsia="zh-CN"/>
        </w:rPr>
        <w:t>Minimum requirement for MSR operation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542" w:name="_Toc21096545"/>
      <w:bookmarkStart w:id="2543" w:name="_Toc29763512"/>
      <w:bookmarkStart w:id="2544" w:name="_Toc36029983"/>
      <w:bookmarkStart w:id="2545" w:name="_Toc37179883"/>
      <w:bookmarkStart w:id="2546" w:name="_Toc45869583"/>
      <w:bookmarkStart w:id="2547" w:name="_Toc52555382"/>
      <w:bookmarkStart w:id="2548" w:name="_Toc61112838"/>
      <w:bookmarkStart w:id="2549" w:name="_Toc67911722"/>
      <w:bookmarkStart w:id="2550" w:name="_Toc74840542"/>
      <w:bookmarkStart w:id="2551" w:name="_Toc76503677"/>
      <w:bookmarkStart w:id="2552" w:name="_Toc83042229"/>
      <w:bookmarkStart w:id="2553" w:name="_Toc89854403"/>
      <w:bookmarkStart w:id="2554" w:name="_Toc98667176"/>
      <w:bookmarkStart w:id="2555" w:name="_Toc105752459"/>
      <w:bookmarkStart w:id="2556" w:name="_Toc123150077"/>
      <w:bookmarkStart w:id="2557" w:name="_Toc124163039"/>
      <w:r w:rsidRPr="009202AA">
        <w:rPr>
          <w:lang w:eastAsia="zh-CN"/>
        </w:rPr>
        <w:t>6.6.6.3</w:t>
      </w:r>
      <w:r w:rsidRPr="009202AA">
        <w:rPr>
          <w:lang w:eastAsia="zh-CN"/>
        </w:rPr>
        <w:tab/>
        <w:t>Minimum requirement for single RAT UTRA operation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558" w:name="_Toc21096546"/>
      <w:bookmarkStart w:id="2559" w:name="_Toc29763513"/>
      <w:bookmarkStart w:id="2560" w:name="_Toc36029984"/>
      <w:bookmarkStart w:id="2561" w:name="_Toc37179884"/>
      <w:bookmarkStart w:id="2562" w:name="_Toc45869584"/>
      <w:bookmarkStart w:id="2563" w:name="_Toc52555383"/>
      <w:bookmarkStart w:id="2564" w:name="_Toc61112839"/>
      <w:bookmarkStart w:id="2565" w:name="_Toc67911723"/>
      <w:bookmarkStart w:id="2566" w:name="_Toc74840543"/>
      <w:bookmarkStart w:id="2567" w:name="_Toc76503678"/>
      <w:bookmarkStart w:id="2568" w:name="_Toc83042230"/>
      <w:bookmarkStart w:id="2569" w:name="_Toc89854404"/>
      <w:bookmarkStart w:id="2570" w:name="_Toc98667177"/>
      <w:bookmarkStart w:id="2571" w:name="_Toc105752460"/>
      <w:bookmarkStart w:id="2572" w:name="_Toc123150078"/>
      <w:bookmarkStart w:id="2573" w:name="_Toc124163040"/>
      <w:r w:rsidRPr="009202AA">
        <w:rPr>
          <w:lang w:eastAsia="zh-CN"/>
        </w:rPr>
        <w:t>6.6.6.4</w:t>
      </w:r>
      <w:r w:rsidRPr="009202AA">
        <w:rPr>
          <w:lang w:eastAsia="zh-CN"/>
        </w:rPr>
        <w:tab/>
        <w:t>Minimum requirement for single RAT E-UTRA operation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574" w:name="_Toc21096547"/>
      <w:bookmarkStart w:id="2575" w:name="_Toc29763514"/>
      <w:bookmarkStart w:id="2576" w:name="_Toc36029985"/>
      <w:bookmarkStart w:id="2577" w:name="_Toc37179885"/>
      <w:bookmarkStart w:id="2578" w:name="_Toc45869585"/>
      <w:bookmarkStart w:id="2579" w:name="_Toc52555384"/>
      <w:bookmarkStart w:id="2580" w:name="_Toc61112840"/>
      <w:bookmarkStart w:id="2581" w:name="_Toc67911724"/>
      <w:bookmarkStart w:id="2582" w:name="_Toc74840544"/>
      <w:bookmarkStart w:id="2583" w:name="_Toc76503679"/>
      <w:bookmarkStart w:id="2584" w:name="_Toc83042231"/>
      <w:bookmarkStart w:id="2585" w:name="_Toc89854405"/>
      <w:bookmarkStart w:id="2586" w:name="_Toc98667178"/>
      <w:bookmarkStart w:id="2587" w:name="_Toc105752461"/>
      <w:bookmarkStart w:id="2588" w:name="_Toc123150079"/>
      <w:bookmarkStart w:id="2589" w:name="_Toc124163041"/>
      <w:r w:rsidRPr="009202AA">
        <w:rPr>
          <w:lang w:eastAsia="zh-CN"/>
        </w:rPr>
        <w:t>6.7</w:t>
      </w:r>
      <w:r w:rsidRPr="009202AA">
        <w:rPr>
          <w:lang w:eastAsia="zh-CN"/>
        </w:rPr>
        <w:tab/>
        <w:t>Transmitter intermodulation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068CD99C" w14:textId="77777777" w:rsidR="004C4A70" w:rsidRPr="009202AA" w:rsidRDefault="004C4A70" w:rsidP="004C4A70">
      <w:pPr>
        <w:pStyle w:val="Heading3"/>
      </w:pPr>
      <w:bookmarkStart w:id="2590" w:name="_Toc21096548"/>
      <w:bookmarkStart w:id="2591" w:name="_Toc29763515"/>
      <w:bookmarkStart w:id="2592" w:name="_Toc36029986"/>
      <w:bookmarkStart w:id="2593" w:name="_Toc37179886"/>
      <w:bookmarkStart w:id="2594" w:name="_Toc45869586"/>
      <w:bookmarkStart w:id="2595" w:name="_Toc52555385"/>
      <w:bookmarkStart w:id="2596" w:name="_Toc61112841"/>
      <w:bookmarkStart w:id="2597" w:name="_Toc67911725"/>
      <w:bookmarkStart w:id="2598" w:name="_Toc74840545"/>
      <w:bookmarkStart w:id="2599" w:name="_Toc76503680"/>
      <w:bookmarkStart w:id="2600" w:name="_Toc83042232"/>
      <w:bookmarkStart w:id="2601" w:name="_Toc89854406"/>
      <w:bookmarkStart w:id="2602" w:name="_Toc98667179"/>
      <w:bookmarkStart w:id="2603" w:name="_Toc105752462"/>
      <w:bookmarkStart w:id="2604" w:name="_Toc123150080"/>
      <w:bookmarkStart w:id="2605" w:name="_Toc124163042"/>
      <w:r w:rsidRPr="009202AA">
        <w:t>6.7.1</w:t>
      </w:r>
      <w:r w:rsidRPr="009202AA">
        <w:tab/>
        <w:t>General</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606" w:name="_Toc21096549"/>
      <w:bookmarkStart w:id="2607" w:name="_Toc29763516"/>
      <w:bookmarkStart w:id="2608" w:name="_Toc36029987"/>
      <w:bookmarkStart w:id="2609" w:name="_Toc37179887"/>
      <w:bookmarkStart w:id="2610" w:name="_Toc45869587"/>
      <w:bookmarkStart w:id="2611" w:name="_Toc52555386"/>
      <w:bookmarkStart w:id="2612" w:name="_Toc61112842"/>
      <w:bookmarkStart w:id="2613" w:name="_Toc67911726"/>
      <w:bookmarkStart w:id="2614" w:name="_Toc74840546"/>
      <w:bookmarkStart w:id="2615" w:name="_Toc76503681"/>
      <w:bookmarkStart w:id="2616" w:name="_Toc83042233"/>
      <w:bookmarkStart w:id="2617" w:name="_Toc89854407"/>
      <w:bookmarkStart w:id="2618" w:name="_Toc98667180"/>
      <w:bookmarkStart w:id="2619" w:name="_Toc105752463"/>
      <w:bookmarkStart w:id="2620" w:name="_Toc123150081"/>
      <w:bookmarkStart w:id="2621" w:name="_Toc124163043"/>
      <w:r w:rsidRPr="009202AA">
        <w:rPr>
          <w:lang w:eastAsia="zh-CN"/>
        </w:rPr>
        <w:t>6.7.2</w:t>
      </w:r>
      <w:r w:rsidRPr="009202AA">
        <w:rPr>
          <w:lang w:eastAsia="zh-CN"/>
        </w:rPr>
        <w:tab/>
        <w:t>Minimum requirement for MSR operation</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DED0C31" w14:textId="77777777" w:rsidR="004C4A70" w:rsidRPr="009202AA" w:rsidRDefault="004C4A70" w:rsidP="004C4A70">
      <w:pPr>
        <w:pStyle w:val="Heading4"/>
      </w:pPr>
      <w:bookmarkStart w:id="2622" w:name="_Toc21096550"/>
      <w:bookmarkStart w:id="2623" w:name="_Toc29763517"/>
      <w:bookmarkStart w:id="2624" w:name="_Toc36029988"/>
      <w:bookmarkStart w:id="2625" w:name="_Toc37179888"/>
      <w:bookmarkStart w:id="2626" w:name="_Toc45869588"/>
      <w:bookmarkStart w:id="2627" w:name="_Toc52555387"/>
      <w:bookmarkStart w:id="2628" w:name="_Toc61112843"/>
      <w:bookmarkStart w:id="2629" w:name="_Toc67911727"/>
      <w:bookmarkStart w:id="2630" w:name="_Toc74840547"/>
      <w:bookmarkStart w:id="2631" w:name="_Toc76503682"/>
      <w:bookmarkStart w:id="2632" w:name="_Toc83042234"/>
      <w:bookmarkStart w:id="2633" w:name="_Toc89854408"/>
      <w:bookmarkStart w:id="2634" w:name="_Toc98667181"/>
      <w:bookmarkStart w:id="2635" w:name="_Toc105752464"/>
      <w:bookmarkStart w:id="2636" w:name="_Toc123150082"/>
      <w:bookmarkStart w:id="2637" w:name="_Toc124163044"/>
      <w:r w:rsidRPr="009202AA">
        <w:t>6.7.2.1</w:t>
      </w:r>
      <w:r w:rsidRPr="009202AA">
        <w:tab/>
        <w:t>General co-location minimum requirement</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638" w:name="_Toc21096551"/>
      <w:bookmarkStart w:id="2639" w:name="_Toc29763518"/>
      <w:bookmarkStart w:id="2640" w:name="_Toc36029989"/>
      <w:bookmarkStart w:id="2641" w:name="_Toc37179889"/>
      <w:bookmarkStart w:id="2642" w:name="_Toc45869589"/>
      <w:bookmarkStart w:id="2643" w:name="_Toc52555388"/>
      <w:bookmarkStart w:id="2644" w:name="_Toc61112844"/>
      <w:bookmarkStart w:id="2645" w:name="_Toc67911728"/>
      <w:bookmarkStart w:id="2646" w:name="_Toc74840548"/>
      <w:bookmarkStart w:id="2647" w:name="_Toc76503683"/>
      <w:bookmarkStart w:id="2648" w:name="_Toc83042235"/>
      <w:bookmarkStart w:id="2649" w:name="_Toc89854409"/>
      <w:bookmarkStart w:id="2650" w:name="_Toc98667182"/>
      <w:bookmarkStart w:id="2651" w:name="_Toc105752465"/>
      <w:bookmarkStart w:id="2652" w:name="_Toc123150083"/>
      <w:bookmarkStart w:id="2653" w:name="_Toc124163045"/>
      <w:r w:rsidRPr="009202AA">
        <w:lastRenderedPageBreak/>
        <w:t>6.7.2.2</w:t>
      </w:r>
      <w:r w:rsidRPr="009202AA">
        <w:tab/>
        <w:t>Additional co-location minimum requirement (BC1 and BC2)</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654" w:name="_Toc21096552"/>
      <w:bookmarkStart w:id="2655" w:name="_Toc29763519"/>
      <w:bookmarkStart w:id="2656" w:name="_Toc36029990"/>
      <w:bookmarkStart w:id="2657" w:name="_Toc37179890"/>
      <w:bookmarkStart w:id="2658" w:name="_Toc45869590"/>
      <w:bookmarkStart w:id="2659" w:name="_Toc52555389"/>
      <w:bookmarkStart w:id="2660" w:name="_Toc61112845"/>
      <w:bookmarkStart w:id="2661" w:name="_Toc67911729"/>
      <w:bookmarkStart w:id="2662" w:name="_Toc74840549"/>
      <w:bookmarkStart w:id="2663" w:name="_Toc76503684"/>
      <w:bookmarkStart w:id="2664" w:name="_Toc83042236"/>
      <w:bookmarkStart w:id="2665" w:name="_Toc89854410"/>
      <w:bookmarkStart w:id="2666" w:name="_Toc98667183"/>
      <w:bookmarkStart w:id="2667" w:name="_Toc105752466"/>
      <w:bookmarkStart w:id="2668" w:name="_Toc123150084"/>
      <w:bookmarkStart w:id="2669" w:name="_Toc124163046"/>
      <w:r w:rsidRPr="009202AA">
        <w:t>6.7.2.3</w:t>
      </w:r>
      <w:r w:rsidRPr="009202AA">
        <w:tab/>
        <w:t>Additional co-location minimum requirement (BC3)</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C7F9587" w14:textId="7777777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670" w:name="_Toc21096553"/>
      <w:bookmarkStart w:id="2671" w:name="_Toc29763520"/>
      <w:bookmarkStart w:id="2672" w:name="_Toc36029991"/>
      <w:bookmarkStart w:id="2673" w:name="_Toc37179891"/>
      <w:bookmarkStart w:id="2674" w:name="_Toc45869591"/>
      <w:bookmarkStart w:id="2675" w:name="_Toc52555390"/>
      <w:bookmarkStart w:id="2676" w:name="_Toc61112846"/>
      <w:bookmarkStart w:id="2677" w:name="_Toc67911730"/>
      <w:bookmarkStart w:id="2678" w:name="_Toc74840550"/>
      <w:bookmarkStart w:id="2679" w:name="_Toc76503685"/>
      <w:bookmarkStart w:id="2680" w:name="_Toc83042237"/>
      <w:bookmarkStart w:id="2681" w:name="_Toc89854411"/>
      <w:bookmarkStart w:id="2682" w:name="_Toc98667184"/>
      <w:bookmarkStart w:id="2683" w:name="_Toc105752467"/>
      <w:bookmarkStart w:id="2684" w:name="_Toc123150085"/>
      <w:bookmarkStart w:id="2685" w:name="_Toc124163047"/>
      <w:r w:rsidRPr="009202AA">
        <w:lastRenderedPageBreak/>
        <w:t>6.7.2.4</w:t>
      </w:r>
      <w:r w:rsidRPr="009202AA">
        <w:tab/>
        <w:t>Additional co-location minimum requirements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34536C4" w14:textId="77777777" w:rsidR="004C4A70" w:rsidRPr="009202AA" w:rsidRDefault="004C4A70" w:rsidP="004C4A70">
      <w:pPr>
        <w:pStyle w:val="Heading4"/>
      </w:pPr>
      <w:bookmarkStart w:id="2686" w:name="_Toc21096554"/>
      <w:bookmarkStart w:id="2687" w:name="_Toc29763521"/>
      <w:bookmarkStart w:id="2688" w:name="_Toc36029992"/>
      <w:bookmarkStart w:id="2689" w:name="_Toc37179892"/>
      <w:bookmarkStart w:id="2690" w:name="_Toc45869592"/>
      <w:bookmarkStart w:id="2691" w:name="_Toc52555391"/>
      <w:bookmarkStart w:id="2692" w:name="_Toc61112847"/>
      <w:bookmarkStart w:id="2693" w:name="_Toc67911731"/>
      <w:bookmarkStart w:id="2694" w:name="_Toc74840551"/>
      <w:bookmarkStart w:id="2695" w:name="_Toc76503686"/>
      <w:bookmarkStart w:id="2696" w:name="_Toc83042238"/>
      <w:bookmarkStart w:id="2697" w:name="_Toc89854412"/>
      <w:bookmarkStart w:id="2698" w:name="_Toc98667185"/>
      <w:bookmarkStart w:id="2699" w:name="_Toc105752468"/>
      <w:bookmarkStart w:id="2700" w:name="_Toc123150086"/>
      <w:bookmarkStart w:id="2701" w:name="_Toc124163048"/>
      <w:r w:rsidRPr="009202AA">
        <w:t>6.7.2.5</w:t>
      </w:r>
      <w:r w:rsidRPr="009202AA">
        <w:tab/>
        <w:t>Intra-system minimum requirement</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2702" w:name="_Toc21096555"/>
      <w:bookmarkStart w:id="2703" w:name="_Toc29763522"/>
      <w:bookmarkStart w:id="2704" w:name="_Toc36029993"/>
      <w:bookmarkStart w:id="2705" w:name="_Toc37179893"/>
      <w:bookmarkStart w:id="2706" w:name="_Toc45869593"/>
      <w:bookmarkStart w:id="2707" w:name="_Toc52555392"/>
      <w:bookmarkStart w:id="2708" w:name="_Toc61112848"/>
      <w:bookmarkStart w:id="2709" w:name="_Toc67911732"/>
      <w:bookmarkStart w:id="2710" w:name="_Toc74840552"/>
      <w:bookmarkStart w:id="2711" w:name="_Toc76503687"/>
      <w:bookmarkStart w:id="2712" w:name="_Toc83042239"/>
      <w:bookmarkStart w:id="2713" w:name="_Toc89854413"/>
      <w:bookmarkStart w:id="2714" w:name="_Toc98667186"/>
      <w:bookmarkStart w:id="2715" w:name="_Toc105752469"/>
      <w:bookmarkStart w:id="2716" w:name="_Toc123150087"/>
      <w:bookmarkStart w:id="2717" w:name="_Toc124163049"/>
      <w:r w:rsidRPr="009202AA">
        <w:rPr>
          <w:lang w:eastAsia="zh-CN"/>
        </w:rPr>
        <w:t>6.7.3</w:t>
      </w:r>
      <w:r w:rsidRPr="009202AA">
        <w:rPr>
          <w:lang w:eastAsia="zh-CN"/>
        </w:rPr>
        <w:tab/>
        <w:t>Minimum requirement for single RAT UTRA operation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01B87D46" w14:textId="77777777" w:rsidR="004C4A70" w:rsidRPr="009202AA" w:rsidRDefault="004C4A70" w:rsidP="004C4A70">
      <w:pPr>
        <w:pStyle w:val="Heading4"/>
      </w:pPr>
      <w:bookmarkStart w:id="2718" w:name="_Toc21096556"/>
      <w:bookmarkStart w:id="2719" w:name="_Toc29763523"/>
      <w:bookmarkStart w:id="2720" w:name="_Toc36029994"/>
      <w:bookmarkStart w:id="2721" w:name="_Toc37179894"/>
      <w:bookmarkStart w:id="2722" w:name="_Toc45869594"/>
      <w:bookmarkStart w:id="2723" w:name="_Toc52555393"/>
      <w:bookmarkStart w:id="2724" w:name="_Toc61112849"/>
      <w:bookmarkStart w:id="2725" w:name="_Toc67911733"/>
      <w:bookmarkStart w:id="2726" w:name="_Toc74840553"/>
      <w:bookmarkStart w:id="2727" w:name="_Toc76503688"/>
      <w:bookmarkStart w:id="2728" w:name="_Toc83042240"/>
      <w:bookmarkStart w:id="2729" w:name="_Toc89854414"/>
      <w:bookmarkStart w:id="2730" w:name="_Toc98667187"/>
      <w:bookmarkStart w:id="2731" w:name="_Toc105752470"/>
      <w:bookmarkStart w:id="2732" w:name="_Toc123150088"/>
      <w:bookmarkStart w:id="2733" w:name="_Toc124163050"/>
      <w:r w:rsidRPr="009202AA">
        <w:t>6.7.3.1</w:t>
      </w:r>
      <w:r w:rsidRPr="009202AA">
        <w:tab/>
        <w:t>General co-location minimum requirement for FDD UTRA</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lastRenderedPageBreak/>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2734" w:name="_Toc21096557"/>
      <w:bookmarkStart w:id="2735" w:name="_Toc29763524"/>
      <w:bookmarkStart w:id="2736" w:name="_Toc36029995"/>
      <w:bookmarkStart w:id="2737" w:name="_Toc37179895"/>
      <w:bookmarkStart w:id="2738" w:name="_Toc45869595"/>
      <w:bookmarkStart w:id="2739" w:name="_Toc52555394"/>
      <w:bookmarkStart w:id="2740" w:name="_Toc61112850"/>
      <w:bookmarkStart w:id="2741" w:name="_Toc67911734"/>
      <w:bookmarkStart w:id="2742" w:name="_Toc74840554"/>
      <w:bookmarkStart w:id="2743" w:name="_Toc76503689"/>
      <w:bookmarkStart w:id="2744" w:name="_Toc83042241"/>
      <w:bookmarkStart w:id="2745" w:name="_Toc89854415"/>
      <w:bookmarkStart w:id="2746" w:name="_Toc98667188"/>
      <w:bookmarkStart w:id="2747" w:name="_Toc105752471"/>
      <w:bookmarkStart w:id="2748" w:name="_Toc123150089"/>
      <w:bookmarkStart w:id="2749" w:name="_Toc124163051"/>
      <w:r w:rsidRPr="009202AA">
        <w:t>6.7.3.2</w:t>
      </w:r>
      <w:r w:rsidRPr="009202AA">
        <w:tab/>
        <w:t>General co-location minimum requirement for 1,28 Mcps TDD UTRA</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2750" w:name="_Toc21096558"/>
      <w:bookmarkStart w:id="2751" w:name="_Toc29763525"/>
      <w:bookmarkStart w:id="2752" w:name="_Toc36029996"/>
      <w:bookmarkStart w:id="2753" w:name="_Toc37179896"/>
      <w:bookmarkStart w:id="2754" w:name="_Toc45869596"/>
      <w:bookmarkStart w:id="2755" w:name="_Toc52555395"/>
      <w:bookmarkStart w:id="2756" w:name="_Toc61112851"/>
      <w:bookmarkStart w:id="2757" w:name="_Toc67911735"/>
      <w:bookmarkStart w:id="2758" w:name="_Toc74840555"/>
      <w:bookmarkStart w:id="2759" w:name="_Toc76503690"/>
      <w:bookmarkStart w:id="2760" w:name="_Toc83042242"/>
      <w:bookmarkStart w:id="2761" w:name="_Toc89854416"/>
      <w:bookmarkStart w:id="2762" w:name="_Toc98667189"/>
      <w:bookmarkStart w:id="2763" w:name="_Toc105752472"/>
      <w:bookmarkStart w:id="2764" w:name="_Toc123150090"/>
      <w:bookmarkStart w:id="2765" w:name="_Toc124163052"/>
      <w:r w:rsidRPr="009202AA">
        <w:t>6.7.3.3</w:t>
      </w:r>
      <w:r w:rsidRPr="009202AA">
        <w:tab/>
        <w:t>Intra-system minimum requirement</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2766" w:name="_Toc21096559"/>
      <w:bookmarkStart w:id="2767" w:name="_Toc29763526"/>
      <w:bookmarkStart w:id="2768" w:name="_Toc36029997"/>
      <w:bookmarkStart w:id="2769" w:name="_Toc37179897"/>
      <w:bookmarkStart w:id="2770" w:name="_Toc45869597"/>
      <w:bookmarkStart w:id="2771" w:name="_Toc52555396"/>
      <w:bookmarkStart w:id="2772" w:name="_Toc61112852"/>
      <w:bookmarkStart w:id="2773" w:name="_Toc67911736"/>
      <w:bookmarkStart w:id="2774" w:name="_Toc74840556"/>
      <w:bookmarkStart w:id="2775" w:name="_Toc76503691"/>
      <w:bookmarkStart w:id="2776" w:name="_Toc83042243"/>
      <w:bookmarkStart w:id="2777" w:name="_Toc89854417"/>
      <w:bookmarkStart w:id="2778" w:name="_Toc98667190"/>
      <w:bookmarkStart w:id="2779" w:name="_Toc105752473"/>
      <w:bookmarkStart w:id="2780" w:name="_Toc123150091"/>
      <w:bookmarkStart w:id="2781" w:name="_Toc124163053"/>
      <w:r w:rsidRPr="009202AA">
        <w:rPr>
          <w:lang w:eastAsia="zh-CN"/>
        </w:rPr>
        <w:lastRenderedPageBreak/>
        <w:t>6.7.4</w:t>
      </w:r>
      <w:r w:rsidRPr="009202AA">
        <w:rPr>
          <w:lang w:eastAsia="zh-CN"/>
        </w:rPr>
        <w:tab/>
        <w:t>Minimum requirement for single RAT E-UTRA operation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E4BCF40" w14:textId="77777777" w:rsidR="004C4A70" w:rsidRPr="009202AA" w:rsidRDefault="004C4A70" w:rsidP="004C4A70">
      <w:pPr>
        <w:pStyle w:val="Heading4"/>
      </w:pPr>
      <w:bookmarkStart w:id="2782" w:name="_Toc21096560"/>
      <w:bookmarkStart w:id="2783" w:name="_Toc29763527"/>
      <w:bookmarkStart w:id="2784" w:name="_Toc36029998"/>
      <w:bookmarkStart w:id="2785" w:name="_Toc37179898"/>
      <w:bookmarkStart w:id="2786" w:name="_Toc45869598"/>
      <w:bookmarkStart w:id="2787" w:name="_Toc52555397"/>
      <w:bookmarkStart w:id="2788" w:name="_Toc61112853"/>
      <w:bookmarkStart w:id="2789" w:name="_Toc67911737"/>
      <w:bookmarkStart w:id="2790" w:name="_Toc74840557"/>
      <w:bookmarkStart w:id="2791" w:name="_Toc76503692"/>
      <w:bookmarkStart w:id="2792" w:name="_Toc83042244"/>
      <w:bookmarkStart w:id="2793" w:name="_Toc89854418"/>
      <w:bookmarkStart w:id="2794" w:name="_Toc98667191"/>
      <w:bookmarkStart w:id="2795" w:name="_Toc105752474"/>
      <w:bookmarkStart w:id="2796" w:name="_Toc123150092"/>
      <w:bookmarkStart w:id="2797" w:name="_Toc124163054"/>
      <w:r w:rsidRPr="009202AA">
        <w:t>6.7.4.1</w:t>
      </w:r>
      <w:r w:rsidRPr="009202AA">
        <w:tab/>
        <w:t>General co-location minimum requirement</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2798" w:name="_Toc74840558"/>
      <w:bookmarkStart w:id="2799" w:name="_Toc76503693"/>
      <w:bookmarkStart w:id="2800" w:name="_Toc83042245"/>
      <w:bookmarkStart w:id="2801" w:name="_Toc89854419"/>
      <w:bookmarkStart w:id="2802" w:name="_Toc98667192"/>
      <w:bookmarkStart w:id="2803" w:name="_Toc105752475"/>
      <w:bookmarkStart w:id="2804" w:name="_Toc123150093"/>
      <w:bookmarkStart w:id="2805" w:name="_Toc124163055"/>
      <w:r w:rsidRPr="009202AA">
        <w:t>6.7.4.2</w:t>
      </w:r>
      <w:r w:rsidRPr="009202AA">
        <w:tab/>
      </w:r>
      <w:r>
        <w:t>Void</w:t>
      </w:r>
      <w:bookmarkEnd w:id="2798"/>
      <w:bookmarkEnd w:id="2799"/>
      <w:bookmarkEnd w:id="2800"/>
      <w:bookmarkEnd w:id="2801"/>
      <w:bookmarkEnd w:id="2802"/>
      <w:bookmarkEnd w:id="2803"/>
      <w:bookmarkEnd w:id="2804"/>
      <w:bookmarkEnd w:id="2805"/>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2806" w:name="_Toc21096562"/>
      <w:bookmarkStart w:id="2807" w:name="_Toc29763529"/>
      <w:bookmarkStart w:id="2808" w:name="_Toc36030000"/>
      <w:bookmarkStart w:id="2809" w:name="_Toc37179900"/>
      <w:bookmarkStart w:id="2810" w:name="_Toc45869600"/>
      <w:bookmarkStart w:id="2811" w:name="_Toc52555399"/>
      <w:bookmarkStart w:id="2812" w:name="_Toc61112855"/>
      <w:bookmarkStart w:id="2813" w:name="_Toc67911739"/>
      <w:bookmarkStart w:id="2814" w:name="_Toc74840559"/>
      <w:bookmarkStart w:id="2815" w:name="_Toc76503694"/>
      <w:bookmarkStart w:id="2816" w:name="_Toc83042246"/>
      <w:bookmarkStart w:id="2817" w:name="_Toc89854420"/>
      <w:bookmarkStart w:id="2818" w:name="_Toc98667193"/>
      <w:bookmarkStart w:id="2819" w:name="_Toc105752476"/>
      <w:bookmarkStart w:id="2820" w:name="_Toc123150094"/>
      <w:bookmarkStart w:id="2821" w:name="_Toc124163056"/>
      <w:r w:rsidRPr="009202AA">
        <w:t>6.7.4.3</w:t>
      </w:r>
      <w:r w:rsidRPr="009202AA">
        <w:tab/>
        <w:t>Intra-system minimum requirement</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2822" w:name="_Toc21096563"/>
      <w:bookmarkStart w:id="2823" w:name="_Toc29763530"/>
      <w:bookmarkStart w:id="2824" w:name="_Toc36030001"/>
      <w:bookmarkStart w:id="2825" w:name="_Toc37179901"/>
      <w:bookmarkStart w:id="2826" w:name="_Toc45869601"/>
      <w:bookmarkStart w:id="2827" w:name="_Toc52555400"/>
      <w:bookmarkStart w:id="2828" w:name="_Toc61112856"/>
      <w:bookmarkStart w:id="2829" w:name="_Toc67911740"/>
      <w:bookmarkStart w:id="2830" w:name="_Toc74840560"/>
      <w:bookmarkStart w:id="2831" w:name="_Toc76503695"/>
      <w:bookmarkStart w:id="2832" w:name="_Toc83042247"/>
      <w:bookmarkStart w:id="2833" w:name="_Toc89854421"/>
      <w:bookmarkStart w:id="2834" w:name="_Toc98667194"/>
      <w:bookmarkStart w:id="2835" w:name="_Toc105752477"/>
      <w:bookmarkStart w:id="2836" w:name="_Toc123150095"/>
      <w:bookmarkStart w:id="2837" w:name="_Toc124163057"/>
      <w:r w:rsidRPr="009202AA">
        <w:rPr>
          <w:lang w:eastAsia="zh-CN"/>
        </w:rPr>
        <w:t>7</w:t>
      </w:r>
      <w:r w:rsidRPr="009202AA">
        <w:rPr>
          <w:lang w:eastAsia="zh-CN"/>
        </w:rPr>
        <w:tab/>
        <w:t>Conducted receiver characteristics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13111E5F" w14:textId="77777777" w:rsidR="004C4A70" w:rsidRPr="009202AA" w:rsidRDefault="004C4A70" w:rsidP="004C4A70">
      <w:pPr>
        <w:pStyle w:val="Heading2"/>
      </w:pPr>
      <w:bookmarkStart w:id="2838" w:name="_Toc21096564"/>
      <w:bookmarkStart w:id="2839" w:name="_Toc29763531"/>
      <w:bookmarkStart w:id="2840" w:name="_Toc36030002"/>
      <w:bookmarkStart w:id="2841" w:name="_Toc37179902"/>
      <w:bookmarkStart w:id="2842" w:name="_Toc45869602"/>
      <w:bookmarkStart w:id="2843" w:name="_Toc52555401"/>
      <w:bookmarkStart w:id="2844" w:name="_Toc61112857"/>
      <w:bookmarkStart w:id="2845" w:name="_Toc67911741"/>
      <w:bookmarkStart w:id="2846" w:name="_Toc74840561"/>
      <w:bookmarkStart w:id="2847" w:name="_Toc76503696"/>
      <w:bookmarkStart w:id="2848" w:name="_Toc83042248"/>
      <w:bookmarkStart w:id="2849" w:name="_Toc89854422"/>
      <w:bookmarkStart w:id="2850" w:name="_Toc98667195"/>
      <w:bookmarkStart w:id="2851" w:name="_Toc105752478"/>
      <w:bookmarkStart w:id="2852" w:name="_Toc123150096"/>
      <w:bookmarkStart w:id="2853" w:name="_Toc124163058"/>
      <w:r w:rsidRPr="009202AA">
        <w:t>7.1</w:t>
      </w:r>
      <w:r w:rsidRPr="009202AA">
        <w:tab/>
        <w:t>General</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2854" w:name="_Toc21096565"/>
      <w:bookmarkStart w:id="2855" w:name="_Toc29763532"/>
      <w:bookmarkStart w:id="2856" w:name="_Toc36030003"/>
      <w:bookmarkStart w:id="2857" w:name="_Toc37179903"/>
      <w:bookmarkStart w:id="2858" w:name="_Toc45869603"/>
      <w:bookmarkStart w:id="2859" w:name="_Toc52555402"/>
      <w:bookmarkStart w:id="2860" w:name="_Toc61112858"/>
      <w:bookmarkStart w:id="2861" w:name="_Toc67911742"/>
      <w:bookmarkStart w:id="2862" w:name="_Toc74840562"/>
      <w:bookmarkStart w:id="2863" w:name="_Toc76503697"/>
      <w:bookmarkStart w:id="2864" w:name="_Toc83042249"/>
      <w:bookmarkStart w:id="2865" w:name="_Toc89854423"/>
      <w:bookmarkStart w:id="2866" w:name="_Toc98667196"/>
      <w:bookmarkStart w:id="2867" w:name="_Toc105752479"/>
      <w:bookmarkStart w:id="2868" w:name="_Toc123150097"/>
      <w:bookmarkStart w:id="2869" w:name="_Toc124163059"/>
      <w:r w:rsidRPr="009202AA">
        <w:t>7.2</w:t>
      </w:r>
      <w:r w:rsidRPr="009202AA">
        <w:tab/>
        <w:t>Reference sensitivity level</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2E2AE3F1" w14:textId="77777777" w:rsidR="004C4A70" w:rsidRPr="009202AA" w:rsidRDefault="004C4A70" w:rsidP="004C4A70">
      <w:pPr>
        <w:pStyle w:val="Heading3"/>
      </w:pPr>
      <w:bookmarkStart w:id="2870" w:name="_Toc21096566"/>
      <w:bookmarkStart w:id="2871" w:name="_Toc29763533"/>
      <w:bookmarkStart w:id="2872" w:name="_Toc36030004"/>
      <w:bookmarkStart w:id="2873" w:name="_Toc37179904"/>
      <w:bookmarkStart w:id="2874" w:name="_Toc45869604"/>
      <w:bookmarkStart w:id="2875" w:name="_Toc52555403"/>
      <w:bookmarkStart w:id="2876" w:name="_Toc61112859"/>
      <w:bookmarkStart w:id="2877" w:name="_Toc67911743"/>
      <w:bookmarkStart w:id="2878" w:name="_Toc74840563"/>
      <w:bookmarkStart w:id="2879" w:name="_Toc76503698"/>
      <w:bookmarkStart w:id="2880" w:name="_Toc83042250"/>
      <w:bookmarkStart w:id="2881" w:name="_Toc89854424"/>
      <w:bookmarkStart w:id="2882" w:name="_Toc98667197"/>
      <w:bookmarkStart w:id="2883" w:name="_Toc105752480"/>
      <w:bookmarkStart w:id="2884" w:name="_Toc123150098"/>
      <w:bookmarkStart w:id="2885" w:name="_Toc124163060"/>
      <w:r w:rsidRPr="009202AA">
        <w:t>7.2.1</w:t>
      </w:r>
      <w:r w:rsidRPr="009202AA">
        <w:tab/>
        <w:t>General</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2886" w:name="_Toc21096567"/>
      <w:bookmarkStart w:id="2887" w:name="_Toc29763534"/>
      <w:bookmarkStart w:id="2888" w:name="_Toc36030005"/>
      <w:bookmarkStart w:id="2889" w:name="_Toc37179905"/>
      <w:bookmarkStart w:id="2890" w:name="_Toc45869605"/>
      <w:bookmarkStart w:id="2891" w:name="_Toc52555404"/>
      <w:bookmarkStart w:id="2892" w:name="_Toc61112860"/>
      <w:bookmarkStart w:id="2893" w:name="_Toc67911744"/>
      <w:bookmarkStart w:id="2894" w:name="_Toc74840564"/>
      <w:bookmarkStart w:id="2895" w:name="_Toc76503699"/>
      <w:bookmarkStart w:id="2896" w:name="_Toc83042251"/>
      <w:bookmarkStart w:id="2897" w:name="_Toc89854425"/>
      <w:bookmarkStart w:id="2898" w:name="_Toc98667198"/>
      <w:bookmarkStart w:id="2899" w:name="_Toc105752481"/>
      <w:bookmarkStart w:id="2900" w:name="_Toc123150099"/>
      <w:bookmarkStart w:id="2901" w:name="_Toc124163061"/>
      <w:r w:rsidRPr="009202AA">
        <w:rPr>
          <w:lang w:eastAsia="zh-CN"/>
        </w:rPr>
        <w:t>7.2.2</w:t>
      </w:r>
      <w:r w:rsidRPr="009202AA">
        <w:rPr>
          <w:lang w:eastAsia="zh-CN"/>
        </w:rPr>
        <w:tab/>
        <w:t>Minimum requirement for MSR operation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2902" w:name="_Toc21096568"/>
      <w:bookmarkStart w:id="2903" w:name="_Toc29763535"/>
      <w:bookmarkStart w:id="2904" w:name="_Toc36030006"/>
      <w:bookmarkStart w:id="2905" w:name="_Toc37179906"/>
      <w:bookmarkStart w:id="2906" w:name="_Toc45869606"/>
      <w:bookmarkStart w:id="2907" w:name="_Toc52555405"/>
      <w:bookmarkStart w:id="2908" w:name="_Toc61112861"/>
      <w:bookmarkStart w:id="2909" w:name="_Toc67911745"/>
      <w:bookmarkStart w:id="2910" w:name="_Toc74840565"/>
      <w:bookmarkStart w:id="2911" w:name="_Toc76503700"/>
      <w:bookmarkStart w:id="2912" w:name="_Toc83042252"/>
      <w:bookmarkStart w:id="2913" w:name="_Toc89854426"/>
      <w:bookmarkStart w:id="2914" w:name="_Toc98667199"/>
      <w:bookmarkStart w:id="2915" w:name="_Toc105752482"/>
      <w:bookmarkStart w:id="2916" w:name="_Toc123150100"/>
      <w:bookmarkStart w:id="2917" w:name="_Toc124163062"/>
      <w:r w:rsidRPr="009202AA">
        <w:rPr>
          <w:lang w:eastAsia="zh-CN"/>
        </w:rPr>
        <w:t>7.2.3</w:t>
      </w:r>
      <w:r w:rsidRPr="009202AA">
        <w:rPr>
          <w:lang w:eastAsia="zh-CN"/>
        </w:rPr>
        <w:tab/>
        <w:t>Minimum requirement for single RAT UTRA operation</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2918" w:name="_Toc21096569"/>
      <w:bookmarkStart w:id="2919" w:name="_Toc29763536"/>
      <w:bookmarkStart w:id="2920" w:name="_Toc36030007"/>
      <w:bookmarkStart w:id="2921" w:name="_Toc37179907"/>
      <w:bookmarkStart w:id="2922" w:name="_Toc45869607"/>
      <w:bookmarkStart w:id="2923" w:name="_Toc52555406"/>
      <w:bookmarkStart w:id="2924" w:name="_Toc61112862"/>
      <w:bookmarkStart w:id="2925" w:name="_Toc67911746"/>
      <w:bookmarkStart w:id="2926" w:name="_Toc74840566"/>
      <w:bookmarkStart w:id="2927" w:name="_Toc76503701"/>
      <w:bookmarkStart w:id="2928" w:name="_Toc83042253"/>
      <w:bookmarkStart w:id="2929" w:name="_Toc89854427"/>
      <w:bookmarkStart w:id="2930" w:name="_Toc98667200"/>
      <w:bookmarkStart w:id="2931" w:name="_Toc105752483"/>
      <w:bookmarkStart w:id="2932" w:name="_Toc123150101"/>
      <w:bookmarkStart w:id="2933" w:name="_Toc124163063"/>
      <w:r w:rsidRPr="009202AA">
        <w:rPr>
          <w:lang w:eastAsia="zh-CN"/>
        </w:rPr>
        <w:t>7.2.4</w:t>
      </w:r>
      <w:r w:rsidRPr="009202AA">
        <w:rPr>
          <w:lang w:eastAsia="zh-CN"/>
        </w:rPr>
        <w:tab/>
        <w:t>Minimum requirement for single RAT E-UTRA operation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2934" w:name="_Toc21096570"/>
      <w:bookmarkStart w:id="2935" w:name="_Toc29763537"/>
      <w:bookmarkStart w:id="2936" w:name="_Toc36030008"/>
      <w:bookmarkStart w:id="2937" w:name="_Toc37179908"/>
      <w:bookmarkStart w:id="2938" w:name="_Toc45869608"/>
      <w:bookmarkStart w:id="2939" w:name="_Toc52555407"/>
      <w:bookmarkStart w:id="2940" w:name="_Toc61112863"/>
      <w:bookmarkStart w:id="2941" w:name="_Toc67911747"/>
      <w:bookmarkStart w:id="2942" w:name="_Toc74840567"/>
      <w:bookmarkStart w:id="2943" w:name="_Toc76503702"/>
      <w:bookmarkStart w:id="2944" w:name="_Toc83042254"/>
      <w:bookmarkStart w:id="2945" w:name="_Toc89854428"/>
      <w:bookmarkStart w:id="2946" w:name="_Toc98667201"/>
      <w:bookmarkStart w:id="2947" w:name="_Toc105752484"/>
      <w:bookmarkStart w:id="2948" w:name="_Toc123150102"/>
      <w:bookmarkStart w:id="2949" w:name="_Toc124163064"/>
      <w:r w:rsidRPr="009202AA">
        <w:t>7.3</w:t>
      </w:r>
      <w:r w:rsidRPr="009202AA">
        <w:tab/>
        <w:t>Dynamic range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D472AED" w14:textId="77777777" w:rsidR="004C4A70" w:rsidRPr="009202AA" w:rsidRDefault="004C4A70" w:rsidP="004C4A70">
      <w:pPr>
        <w:pStyle w:val="Heading3"/>
      </w:pPr>
      <w:bookmarkStart w:id="2950" w:name="_Toc21096571"/>
      <w:bookmarkStart w:id="2951" w:name="_Toc29763538"/>
      <w:bookmarkStart w:id="2952" w:name="_Toc36030009"/>
      <w:bookmarkStart w:id="2953" w:name="_Toc37179909"/>
      <w:bookmarkStart w:id="2954" w:name="_Toc45869609"/>
      <w:bookmarkStart w:id="2955" w:name="_Toc52555408"/>
      <w:bookmarkStart w:id="2956" w:name="_Toc61112864"/>
      <w:bookmarkStart w:id="2957" w:name="_Toc67911748"/>
      <w:bookmarkStart w:id="2958" w:name="_Toc74840568"/>
      <w:bookmarkStart w:id="2959" w:name="_Toc76503703"/>
      <w:bookmarkStart w:id="2960" w:name="_Toc83042255"/>
      <w:bookmarkStart w:id="2961" w:name="_Toc89854429"/>
      <w:bookmarkStart w:id="2962" w:name="_Toc98667202"/>
      <w:bookmarkStart w:id="2963" w:name="_Toc105752485"/>
      <w:bookmarkStart w:id="2964" w:name="_Toc123150103"/>
      <w:bookmarkStart w:id="2965" w:name="_Toc124163065"/>
      <w:r w:rsidRPr="009202AA">
        <w:t>7.3.1</w:t>
      </w:r>
      <w:r w:rsidRPr="009202AA">
        <w:tab/>
        <w:t>General</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2966" w:name="_Toc21096572"/>
      <w:bookmarkStart w:id="2967" w:name="_Toc29763539"/>
      <w:bookmarkStart w:id="2968" w:name="_Toc36030010"/>
      <w:bookmarkStart w:id="2969" w:name="_Toc37179910"/>
      <w:bookmarkStart w:id="2970" w:name="_Toc45869610"/>
      <w:bookmarkStart w:id="2971" w:name="_Toc52555409"/>
      <w:bookmarkStart w:id="2972" w:name="_Toc61112865"/>
      <w:bookmarkStart w:id="2973" w:name="_Toc67911749"/>
      <w:bookmarkStart w:id="2974" w:name="_Toc74840569"/>
      <w:bookmarkStart w:id="2975" w:name="_Toc76503704"/>
      <w:bookmarkStart w:id="2976" w:name="_Toc83042256"/>
      <w:bookmarkStart w:id="2977" w:name="_Toc89854430"/>
      <w:bookmarkStart w:id="2978" w:name="_Toc98667203"/>
      <w:bookmarkStart w:id="2979" w:name="_Toc105752486"/>
      <w:bookmarkStart w:id="2980" w:name="_Toc123150104"/>
      <w:bookmarkStart w:id="2981" w:name="_Toc124163066"/>
      <w:r w:rsidRPr="009202AA">
        <w:rPr>
          <w:lang w:eastAsia="zh-CN"/>
        </w:rPr>
        <w:lastRenderedPageBreak/>
        <w:t>7.3.2</w:t>
      </w:r>
      <w:r w:rsidRPr="009202AA">
        <w:rPr>
          <w:lang w:eastAsia="zh-CN"/>
        </w:rPr>
        <w:tab/>
        <w:t>Minimum requirement for MSR operation</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2982" w:name="_Toc21096573"/>
      <w:bookmarkStart w:id="2983" w:name="_Toc29763540"/>
      <w:bookmarkStart w:id="2984" w:name="_Toc36030011"/>
      <w:bookmarkStart w:id="2985" w:name="_Toc37179911"/>
      <w:bookmarkStart w:id="2986" w:name="_Toc45869611"/>
      <w:bookmarkStart w:id="2987" w:name="_Toc52555410"/>
      <w:bookmarkStart w:id="2988" w:name="_Toc61112866"/>
      <w:bookmarkStart w:id="2989" w:name="_Toc67911750"/>
      <w:bookmarkStart w:id="2990" w:name="_Toc74840570"/>
      <w:bookmarkStart w:id="2991" w:name="_Toc76503705"/>
      <w:bookmarkStart w:id="2992" w:name="_Toc83042257"/>
      <w:bookmarkStart w:id="2993" w:name="_Toc89854431"/>
      <w:bookmarkStart w:id="2994" w:name="_Toc98667204"/>
      <w:bookmarkStart w:id="2995" w:name="_Toc105752487"/>
      <w:bookmarkStart w:id="2996" w:name="_Toc123150105"/>
      <w:bookmarkStart w:id="2997" w:name="_Toc124163067"/>
      <w:r w:rsidRPr="009202AA">
        <w:rPr>
          <w:lang w:eastAsia="zh-CN"/>
        </w:rPr>
        <w:t>7.3.3</w:t>
      </w:r>
      <w:r w:rsidRPr="009202AA">
        <w:rPr>
          <w:lang w:eastAsia="zh-CN"/>
        </w:rPr>
        <w:tab/>
        <w:t>Minimum requirement for single RAT UTRA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2998" w:name="_Toc21096574"/>
      <w:bookmarkStart w:id="2999" w:name="_Toc29763541"/>
      <w:bookmarkStart w:id="3000" w:name="_Toc36030012"/>
      <w:bookmarkStart w:id="3001" w:name="_Toc37179912"/>
      <w:bookmarkStart w:id="3002" w:name="_Toc45869612"/>
      <w:bookmarkStart w:id="3003" w:name="_Toc52555411"/>
      <w:bookmarkStart w:id="3004" w:name="_Toc61112867"/>
      <w:bookmarkStart w:id="3005" w:name="_Toc67911751"/>
      <w:bookmarkStart w:id="3006" w:name="_Toc74840571"/>
      <w:bookmarkStart w:id="3007" w:name="_Toc76503706"/>
      <w:bookmarkStart w:id="3008" w:name="_Toc83042258"/>
      <w:bookmarkStart w:id="3009" w:name="_Toc89854432"/>
      <w:bookmarkStart w:id="3010" w:name="_Toc98667205"/>
      <w:bookmarkStart w:id="3011" w:name="_Toc105752488"/>
      <w:bookmarkStart w:id="3012" w:name="_Toc123150106"/>
      <w:bookmarkStart w:id="3013" w:name="_Toc124163068"/>
      <w:r w:rsidRPr="009202AA">
        <w:rPr>
          <w:lang w:eastAsia="zh-CN"/>
        </w:rPr>
        <w:t>7.3.4</w:t>
      </w:r>
      <w:r w:rsidRPr="009202AA">
        <w:rPr>
          <w:lang w:eastAsia="zh-CN"/>
        </w:rPr>
        <w:tab/>
        <w:t>Minimum requirement for single RAT E-UTRA operation</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014" w:name="_Toc21096575"/>
      <w:bookmarkStart w:id="3015" w:name="_Toc29763542"/>
      <w:bookmarkStart w:id="3016" w:name="_Toc36030013"/>
      <w:bookmarkStart w:id="3017" w:name="_Toc37179913"/>
      <w:bookmarkStart w:id="3018" w:name="_Toc45869613"/>
      <w:bookmarkStart w:id="3019" w:name="_Toc52555412"/>
      <w:bookmarkStart w:id="3020" w:name="_Toc61112868"/>
      <w:bookmarkStart w:id="3021" w:name="_Toc67911752"/>
      <w:bookmarkStart w:id="3022" w:name="_Toc74840572"/>
      <w:bookmarkStart w:id="3023" w:name="_Toc76503707"/>
      <w:bookmarkStart w:id="3024" w:name="_Toc83042259"/>
      <w:bookmarkStart w:id="3025" w:name="_Toc89854433"/>
      <w:bookmarkStart w:id="3026" w:name="_Toc98667206"/>
      <w:bookmarkStart w:id="3027" w:name="_Toc105752489"/>
      <w:bookmarkStart w:id="3028" w:name="_Toc123150107"/>
      <w:bookmarkStart w:id="3029" w:name="_Toc124163069"/>
      <w:r w:rsidRPr="009202AA">
        <w:t>7.4</w:t>
      </w:r>
      <w:r w:rsidRPr="009202AA">
        <w:tab/>
        <w:t>Adjacent channel selectivity, general blocking, and narrowband blocking</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41705C7D" w14:textId="77777777" w:rsidR="004C4A70" w:rsidRPr="009202AA" w:rsidRDefault="004C4A70" w:rsidP="004C4A70">
      <w:pPr>
        <w:pStyle w:val="Heading3"/>
      </w:pPr>
      <w:bookmarkStart w:id="3030" w:name="_Toc21096576"/>
      <w:bookmarkStart w:id="3031" w:name="_Toc29763543"/>
      <w:bookmarkStart w:id="3032" w:name="_Toc36030014"/>
      <w:bookmarkStart w:id="3033" w:name="_Toc37179914"/>
      <w:bookmarkStart w:id="3034" w:name="_Toc45869614"/>
      <w:bookmarkStart w:id="3035" w:name="_Toc52555413"/>
      <w:bookmarkStart w:id="3036" w:name="_Toc61112869"/>
      <w:bookmarkStart w:id="3037" w:name="_Toc67911753"/>
      <w:bookmarkStart w:id="3038" w:name="_Toc74840573"/>
      <w:bookmarkStart w:id="3039" w:name="_Toc76503708"/>
      <w:bookmarkStart w:id="3040" w:name="_Toc83042260"/>
      <w:bookmarkStart w:id="3041" w:name="_Toc89854434"/>
      <w:bookmarkStart w:id="3042" w:name="_Toc98667207"/>
      <w:bookmarkStart w:id="3043" w:name="_Toc105752490"/>
      <w:bookmarkStart w:id="3044" w:name="_Toc123150108"/>
      <w:bookmarkStart w:id="3045" w:name="_Toc124163070"/>
      <w:r w:rsidRPr="009202AA">
        <w:t>7.4.1</w:t>
      </w:r>
      <w:r w:rsidRPr="009202AA">
        <w:tab/>
        <w:t>General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046" w:name="_Toc21096577"/>
      <w:bookmarkStart w:id="3047" w:name="_Toc29763544"/>
      <w:bookmarkStart w:id="3048" w:name="_Toc36030015"/>
      <w:bookmarkStart w:id="3049" w:name="_Toc37179915"/>
      <w:bookmarkStart w:id="3050" w:name="_Toc45869615"/>
      <w:bookmarkStart w:id="3051" w:name="_Toc52555414"/>
      <w:bookmarkStart w:id="3052" w:name="_Toc61112870"/>
      <w:bookmarkStart w:id="3053" w:name="_Toc67911754"/>
      <w:bookmarkStart w:id="3054" w:name="_Toc74840574"/>
      <w:bookmarkStart w:id="3055" w:name="_Toc76503709"/>
      <w:bookmarkStart w:id="3056" w:name="_Toc83042261"/>
      <w:bookmarkStart w:id="3057" w:name="_Toc89854435"/>
      <w:bookmarkStart w:id="3058" w:name="_Toc98667208"/>
      <w:bookmarkStart w:id="3059" w:name="_Toc105752491"/>
      <w:bookmarkStart w:id="3060" w:name="_Toc123150109"/>
      <w:bookmarkStart w:id="3061" w:name="_Toc124163071"/>
      <w:r w:rsidRPr="009202AA">
        <w:rPr>
          <w:lang w:eastAsia="zh-CN"/>
        </w:rPr>
        <w:lastRenderedPageBreak/>
        <w:t>7.4.2</w:t>
      </w:r>
      <w:r w:rsidRPr="009202AA">
        <w:rPr>
          <w:lang w:eastAsia="zh-CN"/>
        </w:rPr>
        <w:tab/>
        <w:t>Minimum requirement for MSR operation</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69B92F6A" w14:textId="77777777" w:rsidR="004C4A70" w:rsidRPr="009202AA" w:rsidRDefault="004C4A70" w:rsidP="004C4A70">
      <w:pPr>
        <w:pStyle w:val="Heading4"/>
      </w:pPr>
      <w:bookmarkStart w:id="3062" w:name="_Toc21096578"/>
      <w:bookmarkStart w:id="3063" w:name="_Toc29763545"/>
      <w:bookmarkStart w:id="3064" w:name="_Toc36030016"/>
      <w:bookmarkStart w:id="3065" w:name="_Toc37179916"/>
      <w:bookmarkStart w:id="3066" w:name="_Toc45869616"/>
      <w:bookmarkStart w:id="3067" w:name="_Toc52555415"/>
      <w:bookmarkStart w:id="3068" w:name="_Toc61112871"/>
      <w:bookmarkStart w:id="3069" w:name="_Toc67911755"/>
      <w:bookmarkStart w:id="3070" w:name="_Toc74840575"/>
      <w:bookmarkStart w:id="3071" w:name="_Toc76503710"/>
      <w:bookmarkStart w:id="3072" w:name="_Toc83042262"/>
      <w:bookmarkStart w:id="3073" w:name="_Toc89854436"/>
      <w:bookmarkStart w:id="3074" w:name="_Toc98667209"/>
      <w:bookmarkStart w:id="3075" w:name="_Toc105752492"/>
      <w:bookmarkStart w:id="3076" w:name="_Toc123150110"/>
      <w:bookmarkStart w:id="3077" w:name="_Toc124163072"/>
      <w:r w:rsidRPr="009202AA">
        <w:t>7.4.2.1</w:t>
      </w:r>
      <w:r w:rsidRPr="009202AA">
        <w:tab/>
        <w:t>General minimum requirement</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078" w:name="_Toc21096579"/>
      <w:bookmarkStart w:id="3079" w:name="_Toc29763546"/>
      <w:bookmarkStart w:id="3080" w:name="_Toc36030017"/>
      <w:bookmarkStart w:id="3081" w:name="_Toc37179917"/>
      <w:bookmarkStart w:id="3082" w:name="_Toc45869617"/>
      <w:bookmarkStart w:id="3083" w:name="_Toc52555416"/>
      <w:bookmarkStart w:id="3084" w:name="_Toc61112872"/>
      <w:bookmarkStart w:id="3085" w:name="_Toc67911756"/>
      <w:bookmarkStart w:id="3086" w:name="_Toc74840576"/>
      <w:bookmarkStart w:id="3087" w:name="_Toc76503711"/>
      <w:bookmarkStart w:id="3088" w:name="_Toc83042263"/>
      <w:bookmarkStart w:id="3089" w:name="_Toc89854437"/>
      <w:bookmarkStart w:id="3090" w:name="_Toc98667210"/>
      <w:bookmarkStart w:id="3091" w:name="_Toc105752493"/>
      <w:bookmarkStart w:id="3092" w:name="_Toc123150111"/>
      <w:bookmarkStart w:id="3093" w:name="_Toc124163073"/>
      <w:r w:rsidRPr="009202AA">
        <w:t>7.4.2.2</w:t>
      </w:r>
      <w:r w:rsidRPr="009202AA">
        <w:tab/>
        <w:t>General narrowband blocking minimum requirement</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094" w:name="_Toc21096580"/>
      <w:bookmarkStart w:id="3095" w:name="_Toc29763547"/>
      <w:bookmarkStart w:id="3096" w:name="_Toc36030018"/>
      <w:bookmarkStart w:id="3097" w:name="_Toc37179918"/>
      <w:bookmarkStart w:id="3098" w:name="_Toc45869618"/>
      <w:bookmarkStart w:id="3099" w:name="_Toc52555417"/>
      <w:bookmarkStart w:id="3100" w:name="_Toc61112873"/>
      <w:bookmarkStart w:id="3101" w:name="_Toc67911757"/>
      <w:bookmarkStart w:id="3102" w:name="_Toc74840577"/>
      <w:bookmarkStart w:id="3103" w:name="_Toc76503712"/>
      <w:bookmarkStart w:id="3104" w:name="_Toc83042264"/>
      <w:bookmarkStart w:id="3105" w:name="_Toc89854438"/>
      <w:bookmarkStart w:id="3106" w:name="_Toc98667211"/>
      <w:bookmarkStart w:id="3107" w:name="_Toc105752494"/>
      <w:bookmarkStart w:id="3108" w:name="_Toc123150112"/>
      <w:bookmarkStart w:id="3109" w:name="_Toc124163074"/>
      <w:r w:rsidRPr="009202AA">
        <w:t>7.4.2.3</w:t>
      </w:r>
      <w:r w:rsidRPr="009202AA">
        <w:tab/>
        <w:t>Additional BC3 blocking minimum requirement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78C9AECB" w14:textId="77777777"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110" w:name="_Toc21096581"/>
      <w:bookmarkStart w:id="3111" w:name="_Toc29763548"/>
      <w:bookmarkStart w:id="3112" w:name="_Toc36030019"/>
      <w:bookmarkStart w:id="3113" w:name="_Toc37179919"/>
      <w:bookmarkStart w:id="3114" w:name="_Toc45869619"/>
      <w:bookmarkStart w:id="3115" w:name="_Toc52555418"/>
      <w:bookmarkStart w:id="3116" w:name="_Toc61112874"/>
      <w:bookmarkStart w:id="3117" w:name="_Toc67911758"/>
      <w:bookmarkStart w:id="3118" w:name="_Toc74840578"/>
      <w:bookmarkStart w:id="3119" w:name="_Toc76503713"/>
      <w:bookmarkStart w:id="3120" w:name="_Toc83042265"/>
      <w:bookmarkStart w:id="3121" w:name="_Toc89854439"/>
      <w:bookmarkStart w:id="3122" w:name="_Toc98667212"/>
      <w:bookmarkStart w:id="3123" w:name="_Toc105752495"/>
      <w:bookmarkStart w:id="3124" w:name="_Toc123150113"/>
      <w:bookmarkStart w:id="3125" w:name="_Toc124163075"/>
      <w:r w:rsidRPr="009202AA">
        <w:rPr>
          <w:lang w:eastAsia="zh-CN"/>
        </w:rPr>
        <w:t>7.4.3</w:t>
      </w:r>
      <w:r w:rsidRPr="009202AA">
        <w:rPr>
          <w:lang w:eastAsia="zh-CN"/>
        </w:rPr>
        <w:tab/>
        <w:t>Minimum requirement for single RAT UTRA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126" w:name="_Toc21096582"/>
      <w:bookmarkStart w:id="3127" w:name="_Toc29763549"/>
      <w:bookmarkStart w:id="3128" w:name="_Toc36030020"/>
      <w:bookmarkStart w:id="3129" w:name="_Toc37179920"/>
      <w:bookmarkStart w:id="3130" w:name="_Toc45869620"/>
      <w:bookmarkStart w:id="3131" w:name="_Toc52555419"/>
      <w:bookmarkStart w:id="3132" w:name="_Toc61112875"/>
      <w:bookmarkStart w:id="3133" w:name="_Toc67911759"/>
      <w:bookmarkStart w:id="3134" w:name="_Toc74840579"/>
      <w:bookmarkStart w:id="3135" w:name="_Toc76503714"/>
      <w:bookmarkStart w:id="3136" w:name="_Toc83042266"/>
      <w:bookmarkStart w:id="3137" w:name="_Toc89854440"/>
      <w:bookmarkStart w:id="3138" w:name="_Toc98667213"/>
      <w:bookmarkStart w:id="3139" w:name="_Toc105752496"/>
      <w:bookmarkStart w:id="3140" w:name="_Toc123150114"/>
      <w:bookmarkStart w:id="3141" w:name="_Toc124163076"/>
      <w:r w:rsidRPr="009202AA">
        <w:rPr>
          <w:lang w:eastAsia="zh-CN"/>
        </w:rPr>
        <w:t>7.4.4</w:t>
      </w:r>
      <w:r w:rsidRPr="009202AA">
        <w:rPr>
          <w:lang w:eastAsia="zh-CN"/>
        </w:rPr>
        <w:tab/>
        <w:t>Minimum requirement for single RAT E-UTRA operation</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142" w:name="_Toc21096583"/>
      <w:bookmarkStart w:id="3143" w:name="_Toc29763550"/>
      <w:bookmarkStart w:id="3144" w:name="_Toc36030021"/>
      <w:bookmarkStart w:id="3145" w:name="_Toc37179921"/>
      <w:bookmarkStart w:id="3146" w:name="_Toc45869621"/>
      <w:bookmarkStart w:id="3147" w:name="_Toc52555420"/>
      <w:bookmarkStart w:id="3148" w:name="_Toc61112876"/>
      <w:bookmarkStart w:id="3149" w:name="_Toc67911760"/>
      <w:bookmarkStart w:id="3150" w:name="_Toc74840580"/>
      <w:bookmarkStart w:id="3151" w:name="_Toc76503715"/>
      <w:bookmarkStart w:id="3152" w:name="_Toc83042267"/>
      <w:bookmarkStart w:id="3153" w:name="_Toc89854441"/>
      <w:bookmarkStart w:id="3154" w:name="_Toc98667214"/>
      <w:bookmarkStart w:id="3155" w:name="_Toc105752497"/>
      <w:bookmarkStart w:id="3156" w:name="_Toc123150115"/>
      <w:bookmarkStart w:id="3157" w:name="_Toc124163077"/>
      <w:r w:rsidRPr="009202AA">
        <w:t>7.5</w:t>
      </w:r>
      <w:r w:rsidRPr="009202AA">
        <w:tab/>
        <w:t>Blocking</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9EE3119" w14:textId="77777777" w:rsidR="004C4A70" w:rsidRPr="009202AA" w:rsidRDefault="004C4A70" w:rsidP="004C4A70">
      <w:pPr>
        <w:pStyle w:val="Heading3"/>
      </w:pPr>
      <w:bookmarkStart w:id="3158" w:name="_Toc21096584"/>
      <w:bookmarkStart w:id="3159" w:name="_Toc29763551"/>
      <w:bookmarkStart w:id="3160" w:name="_Toc36030022"/>
      <w:bookmarkStart w:id="3161" w:name="_Toc37179922"/>
      <w:bookmarkStart w:id="3162" w:name="_Toc45869622"/>
      <w:bookmarkStart w:id="3163" w:name="_Toc52555421"/>
      <w:bookmarkStart w:id="3164" w:name="_Toc61112877"/>
      <w:bookmarkStart w:id="3165" w:name="_Toc67911761"/>
      <w:bookmarkStart w:id="3166" w:name="_Toc74840581"/>
      <w:bookmarkStart w:id="3167" w:name="_Toc76503716"/>
      <w:bookmarkStart w:id="3168" w:name="_Toc83042268"/>
      <w:bookmarkStart w:id="3169" w:name="_Toc89854442"/>
      <w:bookmarkStart w:id="3170" w:name="_Toc98667215"/>
      <w:bookmarkStart w:id="3171" w:name="_Toc105752498"/>
      <w:bookmarkStart w:id="3172" w:name="_Toc123150116"/>
      <w:bookmarkStart w:id="3173" w:name="_Toc124163078"/>
      <w:r w:rsidRPr="009202AA">
        <w:t>7.5.1</w:t>
      </w:r>
      <w:r w:rsidRPr="009202AA">
        <w:tab/>
        <w:t>General</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174" w:name="_Toc21096585"/>
      <w:bookmarkStart w:id="3175" w:name="_Toc29763552"/>
      <w:bookmarkStart w:id="3176" w:name="_Toc36030023"/>
      <w:bookmarkStart w:id="3177" w:name="_Toc37179923"/>
      <w:bookmarkStart w:id="3178" w:name="_Toc45869623"/>
      <w:bookmarkStart w:id="3179" w:name="_Toc52555422"/>
      <w:bookmarkStart w:id="3180" w:name="_Toc61112878"/>
      <w:bookmarkStart w:id="3181" w:name="_Toc67911762"/>
      <w:bookmarkStart w:id="3182" w:name="_Toc74840582"/>
      <w:bookmarkStart w:id="3183" w:name="_Toc76503717"/>
      <w:bookmarkStart w:id="3184" w:name="_Toc83042269"/>
      <w:bookmarkStart w:id="3185" w:name="_Toc89854443"/>
      <w:bookmarkStart w:id="3186" w:name="_Toc98667216"/>
      <w:bookmarkStart w:id="3187" w:name="_Toc105752499"/>
      <w:bookmarkStart w:id="3188" w:name="_Toc123150117"/>
      <w:bookmarkStart w:id="3189" w:name="_Toc124163079"/>
      <w:r w:rsidRPr="009202AA">
        <w:rPr>
          <w:lang w:eastAsia="zh-CN"/>
        </w:rPr>
        <w:t>7.5.2</w:t>
      </w:r>
      <w:r w:rsidRPr="009202AA">
        <w:rPr>
          <w:lang w:eastAsia="zh-CN"/>
        </w:rPr>
        <w:tab/>
        <w:t>Minimum requirement for MSR operation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92D85F4" w14:textId="77777777" w:rsidR="004C4A70" w:rsidRPr="009202AA" w:rsidRDefault="004C4A70" w:rsidP="004C4A70">
      <w:pPr>
        <w:pStyle w:val="Heading4"/>
      </w:pPr>
      <w:bookmarkStart w:id="3190" w:name="_Toc21096586"/>
      <w:bookmarkStart w:id="3191" w:name="_Toc29763553"/>
      <w:bookmarkStart w:id="3192" w:name="_Toc36030024"/>
      <w:bookmarkStart w:id="3193" w:name="_Toc37179924"/>
      <w:bookmarkStart w:id="3194" w:name="_Toc45869624"/>
      <w:bookmarkStart w:id="3195" w:name="_Toc52555423"/>
      <w:bookmarkStart w:id="3196" w:name="_Toc61112879"/>
      <w:bookmarkStart w:id="3197" w:name="_Toc67911763"/>
      <w:bookmarkStart w:id="3198" w:name="_Toc74840583"/>
      <w:bookmarkStart w:id="3199" w:name="_Toc76503718"/>
      <w:bookmarkStart w:id="3200" w:name="_Toc83042270"/>
      <w:bookmarkStart w:id="3201" w:name="_Toc89854444"/>
      <w:bookmarkStart w:id="3202" w:name="_Toc98667217"/>
      <w:bookmarkStart w:id="3203" w:name="_Toc105752500"/>
      <w:bookmarkStart w:id="3204" w:name="_Toc123150118"/>
      <w:bookmarkStart w:id="3205" w:name="_Toc124163080"/>
      <w:r w:rsidRPr="009202AA">
        <w:t>7.5.2.1</w:t>
      </w:r>
      <w:r w:rsidRPr="009202AA">
        <w:tab/>
        <w:t>General minimum requirement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206" w:name="_Toc21096587"/>
      <w:bookmarkStart w:id="3207" w:name="_Toc29763554"/>
      <w:bookmarkStart w:id="3208" w:name="_Toc36030025"/>
      <w:bookmarkStart w:id="3209" w:name="_Toc37179925"/>
      <w:bookmarkStart w:id="3210" w:name="_Toc45869625"/>
      <w:bookmarkStart w:id="3211" w:name="_Toc52555424"/>
      <w:bookmarkStart w:id="3212" w:name="_Toc61112880"/>
      <w:bookmarkStart w:id="3213" w:name="_Toc67911764"/>
      <w:bookmarkStart w:id="3214" w:name="_Toc74840584"/>
      <w:bookmarkStart w:id="3215" w:name="_Toc76503719"/>
      <w:bookmarkStart w:id="3216" w:name="_Toc83042271"/>
      <w:bookmarkStart w:id="3217" w:name="_Toc89854445"/>
      <w:bookmarkStart w:id="3218" w:name="_Toc98667218"/>
      <w:bookmarkStart w:id="3219" w:name="_Toc105752501"/>
      <w:bookmarkStart w:id="3220" w:name="_Toc123150119"/>
      <w:bookmarkStart w:id="3221" w:name="_Toc124163081"/>
      <w:r w:rsidRPr="009202AA">
        <w:t>7.5.2.2</w:t>
      </w:r>
      <w:r w:rsidRPr="009202AA">
        <w:tab/>
        <w:t>Co-location minimum requirement</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963980" w:rsidRPr="009202AA" w14:paraId="0125BB4A" w14:textId="77777777" w:rsidTr="00786129">
        <w:trPr>
          <w:gridAfter w:val="1"/>
          <w:wAfter w:w="10" w:type="dxa"/>
          <w:jc w:val="center"/>
        </w:trPr>
        <w:tc>
          <w:tcPr>
            <w:tcW w:w="1918" w:type="dxa"/>
          </w:tcPr>
          <w:p w14:paraId="1B84A347" w14:textId="5A762964" w:rsidR="00963980" w:rsidRPr="009202AA" w:rsidRDefault="00963980" w:rsidP="00963980">
            <w:pPr>
              <w:pStyle w:val="TAL"/>
              <w:keepNext w:val="0"/>
              <w:keepLines w:val="0"/>
              <w:rPr>
                <w:rFonts w:cs="Arial"/>
                <w:szCs w:val="18"/>
                <w:lang w:val="sv-SE"/>
              </w:rPr>
            </w:pPr>
            <w:r>
              <w:rPr>
                <w:rFonts w:cs="Arial"/>
                <w:lang w:eastAsia="ko-KR"/>
              </w:rPr>
              <w:t>E-UTRA Band 54</w:t>
            </w:r>
          </w:p>
        </w:tc>
        <w:tc>
          <w:tcPr>
            <w:tcW w:w="1657" w:type="dxa"/>
          </w:tcPr>
          <w:p w14:paraId="4A788D72" w14:textId="021EC0CB" w:rsidR="00963980" w:rsidRPr="009202AA" w:rsidRDefault="00963980" w:rsidP="00786129">
            <w:pPr>
              <w:pStyle w:val="TAL"/>
              <w:keepNext w:val="0"/>
              <w:keepLines w:val="0"/>
              <w:rPr>
                <w:rFonts w:cs="Arial"/>
                <w:szCs w:val="18"/>
              </w:rPr>
            </w:pPr>
            <w:r>
              <w:rPr>
                <w:rFonts w:cs="Arial"/>
                <w:lang w:eastAsia="ko-KR"/>
              </w:rPr>
              <w:t>1670 - 1675</w:t>
            </w:r>
          </w:p>
        </w:tc>
        <w:tc>
          <w:tcPr>
            <w:tcW w:w="1082" w:type="dxa"/>
          </w:tcPr>
          <w:p w14:paraId="0DD7202A" w14:textId="70D6D40E" w:rsidR="00963980" w:rsidRPr="009202AA" w:rsidRDefault="00963980" w:rsidP="00786129">
            <w:pPr>
              <w:pStyle w:val="TAL"/>
              <w:keepNext w:val="0"/>
              <w:keepLines w:val="0"/>
              <w:rPr>
                <w:rFonts w:cs="Arial"/>
                <w:szCs w:val="18"/>
              </w:rPr>
            </w:pPr>
            <w:r>
              <w:rPr>
                <w:rFonts w:cs="Arial"/>
                <w:szCs w:val="18"/>
                <w:lang w:eastAsia="ko-KR"/>
              </w:rPr>
              <w:t>+16</w:t>
            </w:r>
          </w:p>
        </w:tc>
        <w:tc>
          <w:tcPr>
            <w:tcW w:w="1134" w:type="dxa"/>
          </w:tcPr>
          <w:p w14:paraId="10F9A541" w14:textId="7C9212A6" w:rsidR="00963980" w:rsidRPr="009202AA" w:rsidRDefault="00963980" w:rsidP="00786129">
            <w:pPr>
              <w:pStyle w:val="TAL"/>
              <w:keepNext w:val="0"/>
              <w:keepLines w:val="0"/>
              <w:rPr>
                <w:rFonts w:cs="Arial"/>
                <w:szCs w:val="18"/>
              </w:rPr>
            </w:pPr>
            <w:r>
              <w:rPr>
                <w:rFonts w:cs="Arial"/>
                <w:szCs w:val="18"/>
                <w:lang w:eastAsia="ko-KR"/>
              </w:rPr>
              <w:t>+8</w:t>
            </w:r>
          </w:p>
        </w:tc>
        <w:tc>
          <w:tcPr>
            <w:tcW w:w="1134" w:type="dxa"/>
          </w:tcPr>
          <w:p w14:paraId="544578B7" w14:textId="0AE25AED" w:rsidR="00963980" w:rsidRPr="009202AA" w:rsidRDefault="00963980" w:rsidP="00786129">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963980" w:rsidRPr="009202AA" w:rsidRDefault="00963980" w:rsidP="00963980">
            <w:pPr>
              <w:pStyle w:val="TAL"/>
              <w:keepNext w:val="0"/>
              <w:keepLines w:val="0"/>
              <w:rPr>
                <w:rFonts w:cs="Arial"/>
                <w:szCs w:val="18"/>
              </w:rPr>
            </w:pPr>
            <w:r w:rsidRPr="009202AA">
              <w:rPr>
                <w:rFonts w:cs="Arial"/>
                <w:szCs w:val="18"/>
                <w:lang w:eastAsia="ko-KR"/>
              </w:rPr>
              <w:t>PREFSENS + x dB (NOTE 1)</w:t>
            </w:r>
          </w:p>
        </w:tc>
        <w:tc>
          <w:tcPr>
            <w:tcW w:w="1167" w:type="dxa"/>
            <w:vAlign w:val="center"/>
          </w:tcPr>
          <w:p w14:paraId="72F376E9" w14:textId="7206FD8E" w:rsidR="00963980" w:rsidRPr="009202AA" w:rsidRDefault="00963980" w:rsidP="0096398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786129">
        <w:trPr>
          <w:gridAfter w:val="1"/>
          <w:wAfter w:w="10" w:type="dxa"/>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6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222" w:name="_Toc21096588"/>
      <w:bookmarkStart w:id="3223" w:name="_Toc29763555"/>
      <w:bookmarkStart w:id="3224" w:name="_Toc36030026"/>
      <w:bookmarkStart w:id="3225" w:name="_Toc37179926"/>
      <w:bookmarkStart w:id="3226" w:name="_Toc45869626"/>
      <w:bookmarkStart w:id="3227" w:name="_Toc52555425"/>
      <w:bookmarkStart w:id="3228" w:name="_Toc61112881"/>
      <w:bookmarkStart w:id="3229" w:name="_Toc67911765"/>
      <w:bookmarkStart w:id="3230" w:name="_Toc74840585"/>
      <w:bookmarkStart w:id="3231" w:name="_Toc76503720"/>
      <w:bookmarkStart w:id="3232" w:name="_Toc83042272"/>
      <w:bookmarkStart w:id="3233" w:name="_Toc89854446"/>
      <w:bookmarkStart w:id="3234" w:name="_Toc98667219"/>
      <w:bookmarkStart w:id="3235" w:name="_Toc105752502"/>
      <w:bookmarkStart w:id="3236" w:name="_Toc123150120"/>
      <w:bookmarkStart w:id="3237" w:name="_Toc124163082"/>
      <w:r w:rsidRPr="009202AA">
        <w:rPr>
          <w:lang w:eastAsia="zh-CN"/>
        </w:rPr>
        <w:t>7.5.3</w:t>
      </w:r>
      <w:r w:rsidRPr="009202AA">
        <w:rPr>
          <w:lang w:eastAsia="zh-CN"/>
        </w:rPr>
        <w:tab/>
        <w:t>Minimum requirement for single RAT UTRA operation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1835383" w14:textId="77777777" w:rsidR="004C4A70" w:rsidRPr="009202AA" w:rsidRDefault="004C4A70" w:rsidP="004C4A70">
      <w:pPr>
        <w:pStyle w:val="Heading4"/>
        <w:rPr>
          <w:lang w:eastAsia="zh-CN"/>
        </w:rPr>
      </w:pPr>
      <w:bookmarkStart w:id="3238" w:name="_Toc21096589"/>
      <w:bookmarkStart w:id="3239" w:name="_Toc29763556"/>
      <w:bookmarkStart w:id="3240" w:name="_Toc36030027"/>
      <w:bookmarkStart w:id="3241" w:name="_Toc37179927"/>
      <w:bookmarkStart w:id="3242" w:name="_Toc45869627"/>
      <w:bookmarkStart w:id="3243" w:name="_Toc52555426"/>
      <w:bookmarkStart w:id="3244" w:name="_Toc61112882"/>
      <w:bookmarkStart w:id="3245" w:name="_Toc67911766"/>
      <w:bookmarkStart w:id="3246" w:name="_Toc74840586"/>
      <w:bookmarkStart w:id="3247" w:name="_Toc76503721"/>
      <w:bookmarkStart w:id="3248" w:name="_Toc83042273"/>
      <w:bookmarkStart w:id="3249" w:name="_Toc89854447"/>
      <w:bookmarkStart w:id="3250" w:name="_Toc98667220"/>
      <w:bookmarkStart w:id="3251" w:name="_Toc105752503"/>
      <w:bookmarkStart w:id="3252" w:name="_Toc123150121"/>
      <w:bookmarkStart w:id="3253" w:name="_Toc124163083"/>
      <w:r w:rsidRPr="009202AA">
        <w:t>7.5.3.1</w:t>
      </w:r>
      <w:r w:rsidRPr="009202AA">
        <w:tab/>
        <w:t>General minimum requirement</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254" w:name="_Toc21096590"/>
      <w:bookmarkStart w:id="3255" w:name="_Toc29763557"/>
      <w:bookmarkStart w:id="3256" w:name="_Toc36030028"/>
      <w:bookmarkStart w:id="3257" w:name="_Toc37179928"/>
      <w:bookmarkStart w:id="3258" w:name="_Toc45869628"/>
      <w:bookmarkStart w:id="3259" w:name="_Toc52555427"/>
      <w:bookmarkStart w:id="3260" w:name="_Toc61112883"/>
      <w:bookmarkStart w:id="3261" w:name="_Toc67911767"/>
      <w:bookmarkStart w:id="3262" w:name="_Toc74840587"/>
      <w:bookmarkStart w:id="3263" w:name="_Toc76503722"/>
      <w:bookmarkStart w:id="3264" w:name="_Toc83042274"/>
      <w:bookmarkStart w:id="3265" w:name="_Toc89854448"/>
      <w:bookmarkStart w:id="3266" w:name="_Toc98667221"/>
      <w:bookmarkStart w:id="3267" w:name="_Toc105752504"/>
      <w:bookmarkStart w:id="3268" w:name="_Toc123150122"/>
      <w:bookmarkStart w:id="3269" w:name="_Toc124163084"/>
      <w:r w:rsidRPr="009202AA">
        <w:t>7.5.3.2</w:t>
      </w:r>
      <w:r w:rsidRPr="009202AA">
        <w:tab/>
        <w:t>Co-location minimum requirement</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270" w:name="_Toc21096591"/>
      <w:bookmarkStart w:id="3271" w:name="_Toc29763558"/>
      <w:bookmarkStart w:id="3272" w:name="_Toc36030029"/>
      <w:bookmarkStart w:id="3273" w:name="_Toc37179929"/>
      <w:bookmarkStart w:id="3274" w:name="_Toc45869629"/>
      <w:bookmarkStart w:id="3275" w:name="_Toc52555428"/>
      <w:bookmarkStart w:id="3276" w:name="_Toc61112884"/>
      <w:bookmarkStart w:id="3277" w:name="_Toc67911768"/>
      <w:bookmarkStart w:id="3278" w:name="_Toc74840588"/>
      <w:bookmarkStart w:id="3279" w:name="_Toc76503723"/>
      <w:bookmarkStart w:id="3280" w:name="_Toc83042275"/>
      <w:bookmarkStart w:id="3281" w:name="_Toc89854449"/>
      <w:bookmarkStart w:id="3282" w:name="_Toc98667222"/>
      <w:bookmarkStart w:id="3283" w:name="_Toc105752505"/>
      <w:bookmarkStart w:id="3284" w:name="_Toc123150123"/>
      <w:bookmarkStart w:id="3285" w:name="_Toc124163085"/>
      <w:r w:rsidRPr="009202AA">
        <w:rPr>
          <w:lang w:eastAsia="zh-CN"/>
        </w:rPr>
        <w:t>7.5.4</w:t>
      </w:r>
      <w:r w:rsidRPr="009202AA">
        <w:rPr>
          <w:lang w:eastAsia="zh-CN"/>
        </w:rPr>
        <w:tab/>
        <w:t>Minimum requirement for single RAT E-UTRA operation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1B6EE9EE" w14:textId="77777777" w:rsidR="004C4A70" w:rsidRPr="009202AA" w:rsidRDefault="004C4A70" w:rsidP="004C4A70">
      <w:pPr>
        <w:pStyle w:val="Heading4"/>
        <w:rPr>
          <w:lang w:eastAsia="zh-CN"/>
        </w:rPr>
      </w:pPr>
      <w:bookmarkStart w:id="3286" w:name="_Toc21096592"/>
      <w:bookmarkStart w:id="3287" w:name="_Toc29763559"/>
      <w:bookmarkStart w:id="3288" w:name="_Toc36030030"/>
      <w:bookmarkStart w:id="3289" w:name="_Toc37179930"/>
      <w:bookmarkStart w:id="3290" w:name="_Toc45869630"/>
      <w:bookmarkStart w:id="3291" w:name="_Toc52555429"/>
      <w:bookmarkStart w:id="3292" w:name="_Toc61112885"/>
      <w:bookmarkStart w:id="3293" w:name="_Toc67911769"/>
      <w:bookmarkStart w:id="3294" w:name="_Toc74840589"/>
      <w:bookmarkStart w:id="3295" w:name="_Toc76503724"/>
      <w:bookmarkStart w:id="3296" w:name="_Toc83042276"/>
      <w:bookmarkStart w:id="3297" w:name="_Toc89854450"/>
      <w:bookmarkStart w:id="3298" w:name="_Toc98667223"/>
      <w:bookmarkStart w:id="3299" w:name="_Toc105752506"/>
      <w:bookmarkStart w:id="3300" w:name="_Toc123150124"/>
      <w:bookmarkStart w:id="3301" w:name="_Toc124163086"/>
      <w:r w:rsidRPr="009202AA">
        <w:t>7.5.4.1</w:t>
      </w:r>
      <w:r w:rsidRPr="009202AA">
        <w:tab/>
        <w:t>General minimum requirement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302" w:name="_Toc21096593"/>
      <w:bookmarkStart w:id="3303" w:name="_Toc29763560"/>
      <w:bookmarkStart w:id="3304" w:name="_Toc36030031"/>
      <w:bookmarkStart w:id="3305" w:name="_Toc37179931"/>
      <w:bookmarkStart w:id="3306" w:name="_Toc45869631"/>
      <w:bookmarkStart w:id="3307" w:name="_Toc52555430"/>
      <w:bookmarkStart w:id="3308" w:name="_Toc61112886"/>
      <w:bookmarkStart w:id="3309" w:name="_Toc67911770"/>
      <w:bookmarkStart w:id="3310" w:name="_Toc74840590"/>
      <w:bookmarkStart w:id="3311" w:name="_Toc76503725"/>
      <w:bookmarkStart w:id="3312" w:name="_Toc83042277"/>
      <w:bookmarkStart w:id="3313" w:name="_Toc89854451"/>
      <w:bookmarkStart w:id="3314" w:name="_Toc98667224"/>
      <w:bookmarkStart w:id="3315" w:name="_Toc105752507"/>
      <w:bookmarkStart w:id="3316" w:name="_Toc123150125"/>
      <w:bookmarkStart w:id="3317" w:name="_Toc124163087"/>
      <w:r w:rsidRPr="009202AA">
        <w:t>7.5.4.2</w:t>
      </w:r>
      <w:r w:rsidRPr="009202AA">
        <w:tab/>
        <w:t>Co-location 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318" w:name="_Toc21096594"/>
      <w:bookmarkStart w:id="3319" w:name="_Toc29763561"/>
      <w:bookmarkStart w:id="3320" w:name="_Toc36030032"/>
      <w:bookmarkStart w:id="3321" w:name="_Toc37179932"/>
      <w:bookmarkStart w:id="3322" w:name="_Toc45869632"/>
      <w:bookmarkStart w:id="3323" w:name="_Toc52555431"/>
      <w:bookmarkStart w:id="3324" w:name="_Toc61112887"/>
      <w:bookmarkStart w:id="3325" w:name="_Toc67911771"/>
      <w:bookmarkStart w:id="3326" w:name="_Toc74840591"/>
      <w:bookmarkStart w:id="3327" w:name="_Toc76503726"/>
      <w:bookmarkStart w:id="3328" w:name="_Toc83042278"/>
      <w:bookmarkStart w:id="3329" w:name="_Toc89854452"/>
      <w:bookmarkStart w:id="3330" w:name="_Toc98667225"/>
      <w:bookmarkStart w:id="3331" w:name="_Toc105752508"/>
      <w:bookmarkStart w:id="3332" w:name="_Toc123150126"/>
      <w:bookmarkStart w:id="3333" w:name="_Toc124163088"/>
      <w:r w:rsidRPr="009202AA">
        <w:t>7.6</w:t>
      </w:r>
      <w:r w:rsidRPr="009202AA">
        <w:tab/>
        <w:t>Receiver spurious emissions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592DFC1" w14:textId="77777777" w:rsidR="004C4A70" w:rsidRPr="009202AA" w:rsidRDefault="004C4A70" w:rsidP="004C4A70">
      <w:pPr>
        <w:pStyle w:val="Heading3"/>
      </w:pPr>
      <w:bookmarkStart w:id="3334" w:name="_Toc21096595"/>
      <w:bookmarkStart w:id="3335" w:name="_Toc29763562"/>
      <w:bookmarkStart w:id="3336" w:name="_Toc36030033"/>
      <w:bookmarkStart w:id="3337" w:name="_Toc37179933"/>
      <w:bookmarkStart w:id="3338" w:name="_Toc45869633"/>
      <w:bookmarkStart w:id="3339" w:name="_Toc52555432"/>
      <w:bookmarkStart w:id="3340" w:name="_Toc61112888"/>
      <w:bookmarkStart w:id="3341" w:name="_Toc67911772"/>
      <w:bookmarkStart w:id="3342" w:name="_Toc74840592"/>
      <w:bookmarkStart w:id="3343" w:name="_Toc76503727"/>
      <w:bookmarkStart w:id="3344" w:name="_Toc83042279"/>
      <w:bookmarkStart w:id="3345" w:name="_Toc89854453"/>
      <w:bookmarkStart w:id="3346" w:name="_Toc98667226"/>
      <w:bookmarkStart w:id="3347" w:name="_Toc105752509"/>
      <w:bookmarkStart w:id="3348" w:name="_Toc123150127"/>
      <w:bookmarkStart w:id="3349" w:name="_Toc124163089"/>
      <w:r w:rsidRPr="009202AA">
        <w:t>7.6.1</w:t>
      </w:r>
      <w:r w:rsidRPr="009202AA">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350" w:name="_Toc21096596"/>
      <w:bookmarkStart w:id="3351" w:name="_Toc29763563"/>
      <w:bookmarkStart w:id="3352" w:name="_Toc36030034"/>
      <w:bookmarkStart w:id="3353" w:name="_Toc37179934"/>
      <w:bookmarkStart w:id="3354" w:name="_Toc45869634"/>
      <w:bookmarkStart w:id="3355" w:name="_Toc52555433"/>
      <w:bookmarkStart w:id="3356" w:name="_Toc61112889"/>
      <w:bookmarkStart w:id="3357" w:name="_Toc67911773"/>
      <w:bookmarkStart w:id="3358" w:name="_Toc74840593"/>
      <w:bookmarkStart w:id="3359" w:name="_Toc76503728"/>
      <w:bookmarkStart w:id="3360" w:name="_Toc83042280"/>
      <w:bookmarkStart w:id="3361" w:name="_Toc89854454"/>
      <w:bookmarkStart w:id="3362" w:name="_Toc98667227"/>
      <w:bookmarkStart w:id="3363" w:name="_Toc105752510"/>
      <w:bookmarkStart w:id="3364" w:name="_Toc123150128"/>
      <w:bookmarkStart w:id="3365" w:name="_Toc124163090"/>
      <w:r w:rsidRPr="009202AA">
        <w:rPr>
          <w:lang w:eastAsia="zh-CN"/>
        </w:rPr>
        <w:lastRenderedPageBreak/>
        <w:t>7.6.2</w:t>
      </w:r>
      <w:r w:rsidRPr="009202AA">
        <w:rPr>
          <w:lang w:eastAsia="zh-CN"/>
        </w:rPr>
        <w:tab/>
        <w:t>Minimum requirement for MSR operation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8105427" w14:textId="77777777" w:rsidR="004C4A70" w:rsidRPr="009202AA" w:rsidRDefault="004C4A70" w:rsidP="004C4A70">
      <w:pPr>
        <w:pStyle w:val="Heading4"/>
      </w:pPr>
      <w:bookmarkStart w:id="3366" w:name="_Toc21096597"/>
      <w:bookmarkStart w:id="3367" w:name="_Toc29763564"/>
      <w:bookmarkStart w:id="3368" w:name="_Toc36030035"/>
      <w:bookmarkStart w:id="3369" w:name="_Toc37179935"/>
      <w:bookmarkStart w:id="3370" w:name="_Toc45869635"/>
      <w:bookmarkStart w:id="3371" w:name="_Toc52555434"/>
      <w:bookmarkStart w:id="3372" w:name="_Toc61112890"/>
      <w:bookmarkStart w:id="3373" w:name="_Toc67911774"/>
      <w:bookmarkStart w:id="3374" w:name="_Toc74840594"/>
      <w:bookmarkStart w:id="3375" w:name="_Toc76503729"/>
      <w:bookmarkStart w:id="3376" w:name="_Toc83042281"/>
      <w:bookmarkStart w:id="3377" w:name="_Toc89854455"/>
      <w:bookmarkStart w:id="3378" w:name="_Toc98667228"/>
      <w:bookmarkStart w:id="3379" w:name="_Toc105752511"/>
      <w:bookmarkStart w:id="3380" w:name="_Toc123150129"/>
      <w:bookmarkStart w:id="3381" w:name="_Toc124163091"/>
      <w:r w:rsidRPr="009202AA">
        <w:t>7.6.2.1</w:t>
      </w:r>
      <w:r w:rsidRPr="009202AA">
        <w:tab/>
        <w:t>General minimum requirement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382" w:name="_Toc21096598"/>
      <w:bookmarkStart w:id="3383" w:name="_Toc29763565"/>
      <w:bookmarkStart w:id="3384" w:name="_Toc36030036"/>
      <w:bookmarkStart w:id="3385" w:name="_Toc37179936"/>
      <w:bookmarkStart w:id="3386" w:name="_Toc45869636"/>
      <w:bookmarkStart w:id="3387" w:name="_Toc52555435"/>
      <w:bookmarkStart w:id="3388" w:name="_Toc61112891"/>
      <w:bookmarkStart w:id="3389" w:name="_Toc67911775"/>
      <w:bookmarkStart w:id="3390" w:name="_Toc74840595"/>
      <w:bookmarkStart w:id="3391" w:name="_Toc76503730"/>
      <w:bookmarkStart w:id="3392" w:name="_Toc83042282"/>
      <w:bookmarkStart w:id="3393" w:name="_Toc89854456"/>
      <w:bookmarkStart w:id="3394" w:name="_Toc98667229"/>
      <w:bookmarkStart w:id="3395" w:name="_Toc105752512"/>
      <w:bookmarkStart w:id="3396" w:name="_Toc123150130"/>
      <w:bookmarkStart w:id="3397" w:name="_Toc124163092"/>
      <w:r w:rsidRPr="009202AA">
        <w:rPr>
          <w:lang w:eastAsia="zh-CN"/>
        </w:rPr>
        <w:t>7.6.3</w:t>
      </w:r>
      <w:r w:rsidRPr="009202AA">
        <w:rPr>
          <w:lang w:eastAsia="zh-CN"/>
        </w:rPr>
        <w:tab/>
        <w:t>Minimum requirement for single RAT UTRA operation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398" w:name="_Toc21096599"/>
      <w:bookmarkStart w:id="3399" w:name="_Toc29763566"/>
      <w:bookmarkStart w:id="3400" w:name="_Toc36030037"/>
      <w:bookmarkStart w:id="3401" w:name="_Toc37179937"/>
      <w:bookmarkStart w:id="3402" w:name="_Toc45869637"/>
      <w:bookmarkStart w:id="3403" w:name="_Toc52555436"/>
      <w:bookmarkStart w:id="3404" w:name="_Toc61112892"/>
      <w:bookmarkStart w:id="3405" w:name="_Toc67911776"/>
      <w:bookmarkStart w:id="3406" w:name="_Toc74840596"/>
      <w:bookmarkStart w:id="3407" w:name="_Toc76503731"/>
      <w:bookmarkStart w:id="3408" w:name="_Toc83042283"/>
      <w:bookmarkStart w:id="3409" w:name="_Toc89854457"/>
      <w:bookmarkStart w:id="3410" w:name="_Toc98667230"/>
      <w:bookmarkStart w:id="3411" w:name="_Toc105752513"/>
      <w:bookmarkStart w:id="3412" w:name="_Toc123150131"/>
      <w:bookmarkStart w:id="3413" w:name="_Toc124163093"/>
      <w:r w:rsidRPr="009202AA">
        <w:rPr>
          <w:lang w:eastAsia="zh-CN"/>
        </w:rPr>
        <w:t>7.6.4</w:t>
      </w:r>
      <w:r w:rsidRPr="009202AA">
        <w:rPr>
          <w:lang w:eastAsia="zh-CN"/>
        </w:rPr>
        <w:tab/>
        <w:t>Minimum requirement for single RAT E-UTRA operation</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414" w:name="_Toc21096600"/>
      <w:bookmarkStart w:id="3415" w:name="_Toc29763567"/>
      <w:bookmarkStart w:id="3416" w:name="_Toc36030038"/>
      <w:bookmarkStart w:id="3417" w:name="_Toc37179938"/>
      <w:bookmarkStart w:id="3418" w:name="_Toc45869638"/>
      <w:bookmarkStart w:id="3419" w:name="_Toc52555437"/>
      <w:bookmarkStart w:id="3420" w:name="_Toc61112893"/>
      <w:bookmarkStart w:id="3421" w:name="_Toc67911777"/>
      <w:bookmarkStart w:id="3422" w:name="_Toc74840597"/>
      <w:bookmarkStart w:id="3423" w:name="_Toc76503732"/>
      <w:bookmarkStart w:id="3424" w:name="_Toc83042284"/>
      <w:bookmarkStart w:id="3425" w:name="_Toc89854458"/>
      <w:bookmarkStart w:id="3426" w:name="_Toc98667231"/>
      <w:bookmarkStart w:id="3427" w:name="_Toc105752514"/>
      <w:bookmarkStart w:id="3428" w:name="_Toc123150132"/>
      <w:bookmarkStart w:id="3429" w:name="_Toc124163094"/>
      <w:r w:rsidRPr="009202AA">
        <w:t>7.7</w:t>
      </w:r>
      <w:r w:rsidRPr="009202AA">
        <w:tab/>
        <w:t>Receiver intermodulation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C3C030C" w14:textId="77777777" w:rsidR="004C4A70" w:rsidRPr="009202AA" w:rsidRDefault="004C4A70" w:rsidP="004C4A70">
      <w:pPr>
        <w:pStyle w:val="Heading3"/>
      </w:pPr>
      <w:bookmarkStart w:id="3430" w:name="_Toc21096601"/>
      <w:bookmarkStart w:id="3431" w:name="_Toc29763568"/>
      <w:bookmarkStart w:id="3432" w:name="_Toc36030039"/>
      <w:bookmarkStart w:id="3433" w:name="_Toc37179939"/>
      <w:bookmarkStart w:id="3434" w:name="_Toc45869639"/>
      <w:bookmarkStart w:id="3435" w:name="_Toc52555438"/>
      <w:bookmarkStart w:id="3436" w:name="_Toc61112894"/>
      <w:bookmarkStart w:id="3437" w:name="_Toc67911778"/>
      <w:bookmarkStart w:id="3438" w:name="_Toc74840598"/>
      <w:bookmarkStart w:id="3439" w:name="_Toc76503733"/>
      <w:bookmarkStart w:id="3440" w:name="_Toc83042285"/>
      <w:bookmarkStart w:id="3441" w:name="_Toc89854459"/>
      <w:bookmarkStart w:id="3442" w:name="_Toc98667232"/>
      <w:bookmarkStart w:id="3443" w:name="_Toc105752515"/>
      <w:bookmarkStart w:id="3444" w:name="_Toc123150133"/>
      <w:bookmarkStart w:id="3445" w:name="_Toc124163095"/>
      <w:r w:rsidRPr="009202AA">
        <w:t>7.7.1</w:t>
      </w:r>
      <w:r w:rsidRPr="009202AA">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446" w:name="_Toc21096602"/>
      <w:bookmarkStart w:id="3447" w:name="_Toc29763569"/>
      <w:bookmarkStart w:id="3448" w:name="_Toc36030040"/>
      <w:bookmarkStart w:id="3449" w:name="_Toc37179940"/>
      <w:bookmarkStart w:id="3450" w:name="_Toc45869640"/>
      <w:bookmarkStart w:id="3451" w:name="_Toc52555439"/>
      <w:bookmarkStart w:id="3452" w:name="_Toc61112895"/>
      <w:bookmarkStart w:id="3453" w:name="_Toc67911779"/>
      <w:bookmarkStart w:id="3454" w:name="_Toc74840599"/>
      <w:bookmarkStart w:id="3455" w:name="_Toc76503734"/>
      <w:bookmarkStart w:id="3456" w:name="_Toc83042286"/>
      <w:bookmarkStart w:id="3457" w:name="_Toc89854460"/>
      <w:bookmarkStart w:id="3458" w:name="_Toc98667233"/>
      <w:bookmarkStart w:id="3459" w:name="_Toc105752516"/>
      <w:bookmarkStart w:id="3460" w:name="_Toc123150134"/>
      <w:bookmarkStart w:id="3461" w:name="_Toc124163096"/>
      <w:r w:rsidRPr="009202AA">
        <w:rPr>
          <w:lang w:eastAsia="zh-CN"/>
        </w:rPr>
        <w:t>7.7.2</w:t>
      </w:r>
      <w:r w:rsidRPr="009202AA">
        <w:rPr>
          <w:lang w:eastAsia="zh-CN"/>
        </w:rPr>
        <w:tab/>
        <w:t>Minimum requirement for MSR operation</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68443362" w14:textId="77777777" w:rsidR="004C4A70" w:rsidRPr="009202AA" w:rsidRDefault="004C4A70" w:rsidP="004C4A70">
      <w:pPr>
        <w:pStyle w:val="Heading4"/>
      </w:pPr>
      <w:bookmarkStart w:id="3462" w:name="_Toc21096603"/>
      <w:bookmarkStart w:id="3463" w:name="_Toc29763570"/>
      <w:bookmarkStart w:id="3464" w:name="_Toc36030041"/>
      <w:bookmarkStart w:id="3465" w:name="_Toc37179941"/>
      <w:bookmarkStart w:id="3466" w:name="_Toc45869641"/>
      <w:bookmarkStart w:id="3467" w:name="_Toc52555440"/>
      <w:bookmarkStart w:id="3468" w:name="_Toc61112896"/>
      <w:bookmarkStart w:id="3469" w:name="_Toc67911780"/>
      <w:bookmarkStart w:id="3470" w:name="_Toc74840600"/>
      <w:bookmarkStart w:id="3471" w:name="_Toc76503735"/>
      <w:bookmarkStart w:id="3472" w:name="_Toc83042287"/>
      <w:bookmarkStart w:id="3473" w:name="_Toc89854461"/>
      <w:bookmarkStart w:id="3474" w:name="_Toc98667234"/>
      <w:bookmarkStart w:id="3475" w:name="_Toc105752517"/>
      <w:bookmarkStart w:id="3476" w:name="_Toc123150135"/>
      <w:bookmarkStart w:id="3477" w:name="_Toc124163097"/>
      <w:r w:rsidRPr="009202AA">
        <w:t>7.7.2.1</w:t>
      </w:r>
      <w:r w:rsidRPr="009202AA">
        <w:tab/>
        <w:t>General intermodulation minimum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478" w:name="_Toc21096604"/>
      <w:bookmarkStart w:id="3479" w:name="_Toc29763571"/>
      <w:bookmarkStart w:id="3480" w:name="_Toc36030042"/>
      <w:bookmarkStart w:id="3481" w:name="_Toc37179942"/>
      <w:bookmarkStart w:id="3482" w:name="_Toc45869642"/>
      <w:bookmarkStart w:id="3483" w:name="_Toc52555441"/>
      <w:bookmarkStart w:id="3484" w:name="_Toc61112897"/>
      <w:bookmarkStart w:id="3485" w:name="_Toc67911781"/>
      <w:bookmarkStart w:id="3486" w:name="_Toc74840601"/>
      <w:bookmarkStart w:id="3487" w:name="_Toc76503736"/>
      <w:bookmarkStart w:id="3488" w:name="_Toc83042288"/>
      <w:bookmarkStart w:id="3489" w:name="_Toc89854462"/>
      <w:bookmarkStart w:id="3490" w:name="_Toc98667235"/>
      <w:bookmarkStart w:id="3491" w:name="_Toc105752518"/>
      <w:bookmarkStart w:id="3492" w:name="_Toc123150136"/>
      <w:bookmarkStart w:id="3493" w:name="_Toc124163098"/>
      <w:r w:rsidRPr="009202AA">
        <w:t>7.7.2.2</w:t>
      </w:r>
      <w:r w:rsidRPr="009202AA">
        <w:tab/>
        <w:t>General narrowband intermodulation minimum requirement</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494" w:name="_Toc21096605"/>
      <w:bookmarkStart w:id="3495" w:name="_Toc29763572"/>
      <w:bookmarkStart w:id="3496" w:name="_Toc36030043"/>
      <w:bookmarkStart w:id="3497" w:name="_Toc37179943"/>
      <w:bookmarkStart w:id="3498" w:name="_Toc45869643"/>
      <w:bookmarkStart w:id="3499" w:name="_Toc52555442"/>
      <w:bookmarkStart w:id="3500" w:name="_Toc61112898"/>
      <w:bookmarkStart w:id="3501" w:name="_Toc67911782"/>
      <w:bookmarkStart w:id="3502" w:name="_Toc74840602"/>
      <w:bookmarkStart w:id="3503" w:name="_Toc76503737"/>
      <w:bookmarkStart w:id="3504" w:name="_Toc83042289"/>
      <w:bookmarkStart w:id="3505" w:name="_Toc89854463"/>
      <w:bookmarkStart w:id="3506" w:name="_Toc98667236"/>
      <w:bookmarkStart w:id="3507" w:name="_Toc105752519"/>
      <w:bookmarkStart w:id="3508" w:name="_Toc123150137"/>
      <w:bookmarkStart w:id="3509" w:name="_Toc124163099"/>
      <w:r w:rsidRPr="009202AA">
        <w:rPr>
          <w:lang w:eastAsia="zh-CN"/>
        </w:rPr>
        <w:t>7.7.3</w:t>
      </w:r>
      <w:r w:rsidRPr="009202AA">
        <w:rPr>
          <w:lang w:eastAsia="zh-CN"/>
        </w:rPr>
        <w:tab/>
        <w:t>Minimum requirement for single RAT UTRA operation</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510" w:name="_Toc21096606"/>
      <w:bookmarkStart w:id="3511" w:name="_Toc29763573"/>
      <w:bookmarkStart w:id="3512" w:name="_Toc36030044"/>
      <w:bookmarkStart w:id="3513" w:name="_Toc37179944"/>
      <w:bookmarkStart w:id="3514" w:name="_Toc45869644"/>
      <w:bookmarkStart w:id="3515" w:name="_Toc52555443"/>
      <w:bookmarkStart w:id="3516" w:name="_Toc61112899"/>
      <w:bookmarkStart w:id="3517" w:name="_Toc67911783"/>
      <w:bookmarkStart w:id="3518" w:name="_Toc74840603"/>
      <w:bookmarkStart w:id="3519" w:name="_Toc76503738"/>
      <w:bookmarkStart w:id="3520" w:name="_Toc83042290"/>
      <w:bookmarkStart w:id="3521" w:name="_Toc89854464"/>
      <w:bookmarkStart w:id="3522" w:name="_Toc98667237"/>
      <w:bookmarkStart w:id="3523" w:name="_Toc105752520"/>
      <w:bookmarkStart w:id="3524" w:name="_Toc123150138"/>
      <w:bookmarkStart w:id="3525" w:name="_Toc124163100"/>
      <w:r w:rsidRPr="009202AA">
        <w:rPr>
          <w:lang w:eastAsia="zh-CN"/>
        </w:rPr>
        <w:t>7.7.4</w:t>
      </w:r>
      <w:r w:rsidRPr="009202AA">
        <w:rPr>
          <w:lang w:eastAsia="zh-CN"/>
        </w:rPr>
        <w:tab/>
        <w:t>Minimum requirement for single RAT E- UTRA operation</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526" w:name="_Toc21096607"/>
      <w:bookmarkStart w:id="3527" w:name="_Toc29763574"/>
      <w:bookmarkStart w:id="3528" w:name="_Toc36030045"/>
      <w:bookmarkStart w:id="3529" w:name="_Toc37179945"/>
      <w:bookmarkStart w:id="3530" w:name="_Toc45869645"/>
      <w:bookmarkStart w:id="3531" w:name="_Toc52555444"/>
      <w:bookmarkStart w:id="3532" w:name="_Toc61112900"/>
      <w:bookmarkStart w:id="3533" w:name="_Toc67911784"/>
      <w:bookmarkStart w:id="3534" w:name="_Toc74840604"/>
      <w:bookmarkStart w:id="3535" w:name="_Toc76503739"/>
      <w:bookmarkStart w:id="3536" w:name="_Toc83042291"/>
      <w:bookmarkStart w:id="3537" w:name="_Toc89854465"/>
      <w:bookmarkStart w:id="3538" w:name="_Toc98667238"/>
      <w:bookmarkStart w:id="3539" w:name="_Toc105752521"/>
      <w:bookmarkStart w:id="3540" w:name="_Toc123150139"/>
      <w:bookmarkStart w:id="3541" w:name="_Toc124163101"/>
      <w:r w:rsidRPr="009202AA">
        <w:t>7.8</w:t>
      </w:r>
      <w:r w:rsidRPr="009202AA">
        <w:tab/>
        <w:t>In-channel selectivity</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32299A8" w14:textId="77777777" w:rsidR="004C4A70" w:rsidRPr="009202AA" w:rsidRDefault="004C4A70" w:rsidP="004C4A70">
      <w:pPr>
        <w:pStyle w:val="Heading3"/>
      </w:pPr>
      <w:bookmarkStart w:id="3542" w:name="_Toc21096608"/>
      <w:bookmarkStart w:id="3543" w:name="_Toc29763575"/>
      <w:bookmarkStart w:id="3544" w:name="_Toc36030046"/>
      <w:bookmarkStart w:id="3545" w:name="_Toc37179946"/>
      <w:bookmarkStart w:id="3546" w:name="_Toc45869646"/>
      <w:bookmarkStart w:id="3547" w:name="_Toc52555445"/>
      <w:bookmarkStart w:id="3548" w:name="_Toc61112901"/>
      <w:bookmarkStart w:id="3549" w:name="_Toc67911785"/>
      <w:bookmarkStart w:id="3550" w:name="_Toc74840605"/>
      <w:bookmarkStart w:id="3551" w:name="_Toc76503740"/>
      <w:bookmarkStart w:id="3552" w:name="_Toc83042292"/>
      <w:bookmarkStart w:id="3553" w:name="_Toc89854466"/>
      <w:bookmarkStart w:id="3554" w:name="_Toc98667239"/>
      <w:bookmarkStart w:id="3555" w:name="_Toc105752522"/>
      <w:bookmarkStart w:id="3556" w:name="_Toc123150140"/>
      <w:bookmarkStart w:id="3557" w:name="_Toc124163102"/>
      <w:r w:rsidRPr="009202AA">
        <w:t>7.8.1</w:t>
      </w:r>
      <w:r w:rsidRPr="009202AA">
        <w:tab/>
        <w:t>General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558" w:name="_Toc21096609"/>
      <w:bookmarkStart w:id="3559" w:name="_Toc29763576"/>
      <w:bookmarkStart w:id="3560" w:name="_Toc36030047"/>
      <w:bookmarkStart w:id="3561" w:name="_Toc37179947"/>
      <w:bookmarkStart w:id="3562" w:name="_Toc45869647"/>
      <w:bookmarkStart w:id="3563" w:name="_Toc52555446"/>
      <w:bookmarkStart w:id="3564" w:name="_Toc61112902"/>
      <w:bookmarkStart w:id="3565" w:name="_Toc67911786"/>
      <w:bookmarkStart w:id="3566" w:name="_Toc74840606"/>
      <w:bookmarkStart w:id="3567" w:name="_Toc76503741"/>
      <w:bookmarkStart w:id="3568" w:name="_Toc83042293"/>
      <w:bookmarkStart w:id="3569" w:name="_Toc89854467"/>
      <w:bookmarkStart w:id="3570" w:name="_Toc98667240"/>
      <w:bookmarkStart w:id="3571" w:name="_Toc105752523"/>
      <w:bookmarkStart w:id="3572" w:name="_Toc123150141"/>
      <w:bookmarkStart w:id="3573" w:name="_Toc124163103"/>
      <w:r w:rsidRPr="009202AA">
        <w:rPr>
          <w:lang w:eastAsia="zh-CN"/>
        </w:rPr>
        <w:t>7.8.2</w:t>
      </w:r>
      <w:r w:rsidRPr="009202AA">
        <w:rPr>
          <w:lang w:eastAsia="zh-CN"/>
        </w:rPr>
        <w:tab/>
        <w:t>Minimum requirement for MSR operation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3574" w:name="_Toc21096610"/>
      <w:bookmarkStart w:id="3575" w:name="_Toc29763577"/>
      <w:bookmarkStart w:id="3576" w:name="_Toc36030048"/>
      <w:bookmarkStart w:id="3577" w:name="_Toc37179948"/>
      <w:bookmarkStart w:id="3578" w:name="_Toc45869648"/>
      <w:bookmarkStart w:id="3579" w:name="_Toc52555447"/>
      <w:bookmarkStart w:id="3580" w:name="_Toc61112903"/>
      <w:bookmarkStart w:id="3581" w:name="_Toc67911787"/>
      <w:bookmarkStart w:id="3582" w:name="_Toc74840607"/>
      <w:bookmarkStart w:id="3583" w:name="_Toc76503742"/>
      <w:bookmarkStart w:id="3584" w:name="_Toc83042294"/>
      <w:bookmarkStart w:id="3585" w:name="_Toc89854468"/>
      <w:bookmarkStart w:id="3586" w:name="_Toc98667241"/>
      <w:bookmarkStart w:id="3587" w:name="_Toc105752524"/>
      <w:bookmarkStart w:id="3588" w:name="_Toc123150142"/>
      <w:bookmarkStart w:id="3589" w:name="_Toc124163104"/>
      <w:r w:rsidRPr="009202AA">
        <w:rPr>
          <w:lang w:eastAsia="zh-CN"/>
        </w:rPr>
        <w:t>7.8.3</w:t>
      </w:r>
      <w:r w:rsidRPr="009202AA">
        <w:rPr>
          <w:lang w:eastAsia="zh-CN"/>
        </w:rPr>
        <w:tab/>
        <w:t>Minimum requirement for single RAT UTRA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3590" w:name="_Toc21096611"/>
      <w:bookmarkStart w:id="3591" w:name="_Toc29763578"/>
      <w:bookmarkStart w:id="3592" w:name="_Toc36030049"/>
      <w:bookmarkStart w:id="3593" w:name="_Toc37179949"/>
      <w:bookmarkStart w:id="3594" w:name="_Toc45869649"/>
      <w:bookmarkStart w:id="3595" w:name="_Toc52555448"/>
      <w:bookmarkStart w:id="3596" w:name="_Toc61112904"/>
      <w:bookmarkStart w:id="3597" w:name="_Toc67911788"/>
      <w:bookmarkStart w:id="3598" w:name="_Toc74840608"/>
      <w:bookmarkStart w:id="3599" w:name="_Toc76503743"/>
      <w:bookmarkStart w:id="3600" w:name="_Toc83042295"/>
      <w:bookmarkStart w:id="3601" w:name="_Toc89854469"/>
      <w:bookmarkStart w:id="3602" w:name="_Toc98667242"/>
      <w:bookmarkStart w:id="3603" w:name="_Toc105752525"/>
      <w:bookmarkStart w:id="3604" w:name="_Toc123150143"/>
      <w:bookmarkStart w:id="3605" w:name="_Toc124163105"/>
      <w:r w:rsidRPr="009202AA">
        <w:rPr>
          <w:lang w:eastAsia="zh-CN"/>
        </w:rPr>
        <w:lastRenderedPageBreak/>
        <w:t>7.8.4</w:t>
      </w:r>
      <w:r w:rsidRPr="009202AA">
        <w:rPr>
          <w:lang w:eastAsia="zh-CN"/>
        </w:rPr>
        <w:tab/>
        <w:t>Minimum requirement for single RAT E-UTRA operation</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3606" w:name="_Toc21096612"/>
      <w:bookmarkStart w:id="3607" w:name="_Toc29763579"/>
      <w:bookmarkStart w:id="3608" w:name="_Toc36030050"/>
      <w:bookmarkStart w:id="3609" w:name="_Toc37179950"/>
      <w:bookmarkStart w:id="3610" w:name="_Toc45869650"/>
      <w:bookmarkStart w:id="3611" w:name="_Toc52555449"/>
      <w:bookmarkStart w:id="3612" w:name="_Toc61112905"/>
      <w:bookmarkStart w:id="3613" w:name="_Toc67911789"/>
      <w:bookmarkStart w:id="3614" w:name="_Toc74840609"/>
      <w:bookmarkStart w:id="3615" w:name="_Toc76503744"/>
      <w:bookmarkStart w:id="3616" w:name="_Toc83042296"/>
      <w:bookmarkStart w:id="3617" w:name="_Toc89854470"/>
      <w:bookmarkStart w:id="3618" w:name="_Toc98667243"/>
      <w:bookmarkStart w:id="3619" w:name="_Toc105752526"/>
      <w:bookmarkStart w:id="3620" w:name="_Toc123150144"/>
      <w:bookmarkStart w:id="3621" w:name="_Toc124163106"/>
      <w:r w:rsidRPr="009202AA">
        <w:t>8</w:t>
      </w:r>
      <w:r w:rsidRPr="009202AA">
        <w:tab/>
        <w:t>Performance requirements</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CD232D9" w14:textId="77777777" w:rsidR="004C4A70" w:rsidRPr="009202AA" w:rsidRDefault="004C4A70" w:rsidP="004C4A70">
      <w:pPr>
        <w:pStyle w:val="Heading2"/>
      </w:pPr>
      <w:bookmarkStart w:id="3622" w:name="_Toc21096613"/>
      <w:bookmarkStart w:id="3623" w:name="_Toc29763580"/>
      <w:bookmarkStart w:id="3624" w:name="_Toc36030051"/>
      <w:bookmarkStart w:id="3625" w:name="_Toc37179951"/>
      <w:bookmarkStart w:id="3626" w:name="_Toc45869651"/>
      <w:bookmarkStart w:id="3627" w:name="_Toc52555450"/>
      <w:bookmarkStart w:id="3628" w:name="_Toc61112906"/>
      <w:bookmarkStart w:id="3629" w:name="_Toc67911790"/>
      <w:bookmarkStart w:id="3630" w:name="_Toc74840610"/>
      <w:bookmarkStart w:id="3631" w:name="_Toc76503745"/>
      <w:bookmarkStart w:id="3632" w:name="_Toc83042297"/>
      <w:bookmarkStart w:id="3633" w:name="_Toc89854471"/>
      <w:bookmarkStart w:id="3634" w:name="_Toc98667244"/>
      <w:bookmarkStart w:id="3635" w:name="_Toc105752527"/>
      <w:bookmarkStart w:id="3636" w:name="_Toc123150145"/>
      <w:bookmarkStart w:id="3637" w:name="_Toc124163107"/>
      <w:r w:rsidRPr="009202AA">
        <w:t>8.1</w:t>
      </w:r>
      <w:r w:rsidRPr="009202AA">
        <w:tab/>
        <w:t>General</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3638" w:name="_Toc21096614"/>
      <w:bookmarkStart w:id="3639" w:name="_Toc29763581"/>
      <w:bookmarkStart w:id="3640" w:name="_Toc36030052"/>
      <w:bookmarkStart w:id="3641" w:name="_Toc37179952"/>
      <w:bookmarkStart w:id="3642" w:name="_Toc45869652"/>
      <w:bookmarkStart w:id="3643" w:name="_Toc52555451"/>
      <w:bookmarkStart w:id="3644" w:name="_Toc61112907"/>
      <w:bookmarkStart w:id="3645" w:name="_Toc67911791"/>
      <w:bookmarkStart w:id="3646" w:name="_Toc74840611"/>
      <w:bookmarkStart w:id="3647" w:name="_Toc76503746"/>
      <w:bookmarkStart w:id="3648" w:name="_Toc83042298"/>
      <w:bookmarkStart w:id="3649" w:name="_Toc89854472"/>
      <w:bookmarkStart w:id="3650" w:name="_Toc98667245"/>
      <w:bookmarkStart w:id="3651" w:name="_Toc105752528"/>
      <w:bookmarkStart w:id="3652" w:name="_Toc123150146"/>
      <w:bookmarkStart w:id="3653" w:name="_Toc124163108"/>
      <w:r w:rsidRPr="009202AA">
        <w:t>8.1.1</w:t>
      </w:r>
      <w:r w:rsidRPr="009202AA">
        <w:tab/>
        <w:t>UTRA operation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5" type="#_x0000_t75" style="width:102.45pt;height:36pt" o:ole="" fillcolor="window">
            <v:imagedata r:id="rId86" o:title=""/>
          </v:shape>
          <o:OLEObject Type="Embed" ProgID="Equation.3" ShapeID="_x0000_i1065" DrawAspect="Content" ObjectID="_1734775814"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6" type="#_x0000_t75" style="width:16.05pt;height:21.05pt" o:ole="" fillcolor="window">
            <v:imagedata r:id="rId88" o:title=""/>
          </v:shape>
          <o:OLEObject Type="Embed" ProgID="Equation.3" ShapeID="_x0000_i1066" DrawAspect="Content" ObjectID="_1734775815"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7" type="#_x0000_t75" style="width:16.05pt;height:21.05pt" o:ole="" fillcolor="window">
            <v:imagedata r:id="rId90" o:title=""/>
          </v:shape>
          <o:OLEObject Type="Embed" ProgID="Equation.3" ShapeID="_x0000_i1067" DrawAspect="Content" ObjectID="_1734775816" r:id="rId91"/>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8" type="#_x0000_t75" style="width:20.5pt;height:20.5pt" o:ole="" fillcolor="window">
            <v:imagedata r:id="rId92" o:title=""/>
          </v:shape>
          <o:OLEObject Type="Embed" ProgID="Equation.3" ShapeID="_x0000_i1068" DrawAspect="Content" ObjectID="_1734775817" r:id="rId93"/>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9" type="#_x0000_t75" style="width:21.05pt;height:16.05pt" o:ole="" fillcolor="window">
            <v:imagedata r:id="rId94" o:title=""/>
          </v:shape>
          <o:OLEObject Type="Embed" ProgID="Equation.3" ShapeID="_x0000_i1069" DrawAspect="Content" ObjectID="_1734775818" r:id="rId95"/>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3654" w:name="_Toc21096615"/>
      <w:bookmarkStart w:id="3655" w:name="_Toc29763582"/>
      <w:bookmarkStart w:id="3656" w:name="_Toc36030053"/>
      <w:bookmarkStart w:id="3657" w:name="_Toc37179953"/>
      <w:bookmarkStart w:id="3658" w:name="_Toc45869653"/>
      <w:bookmarkStart w:id="3659" w:name="_Toc52555452"/>
      <w:bookmarkStart w:id="3660" w:name="_Toc61112908"/>
      <w:bookmarkStart w:id="3661" w:name="_Toc67911792"/>
      <w:bookmarkStart w:id="3662" w:name="_Toc74840612"/>
      <w:bookmarkStart w:id="3663" w:name="_Toc76503747"/>
      <w:bookmarkStart w:id="3664" w:name="_Toc83042299"/>
      <w:bookmarkStart w:id="3665" w:name="_Toc89854473"/>
      <w:bookmarkStart w:id="3666" w:name="_Toc98667246"/>
      <w:bookmarkStart w:id="3667" w:name="_Toc105752529"/>
      <w:bookmarkStart w:id="3668" w:name="_Toc123150147"/>
      <w:bookmarkStart w:id="3669" w:name="_Toc124163109"/>
      <w:r w:rsidRPr="009202AA">
        <w:t>8.1.2</w:t>
      </w:r>
      <w:r w:rsidRPr="009202AA">
        <w:tab/>
        <w:t>E-UTRA operation</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70" type="#_x0000_t75" style="width:55.95pt;height:16.05pt" o:ole="">
            <v:imagedata r:id="rId96" o:title=""/>
          </v:shape>
          <o:OLEObject Type="Embed" ProgID="Equation.DSMT4" ShapeID="_x0000_i1070" DrawAspect="Content" ObjectID="_1734775819"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05pt;height:16.05pt" o:ole="">
            <v:imagedata r:id="rId98" o:title=""/>
          </v:shape>
          <o:OLEObject Type="Embed" ProgID="Equation.DSMT4" ShapeID="_x0000_i1071" DrawAspect="Content" ObjectID="_1734775820"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05pt;height:16.05pt" o:ole="">
            <v:imagedata r:id="rId100" o:title=""/>
          </v:shape>
          <o:OLEObject Type="Embed" ProgID="Equation.DSMT4" ShapeID="_x0000_i1072" DrawAspect="Content" ObjectID="_1734775821"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05pt;height:16.05pt" o:ole="">
            <v:imagedata r:id="rId100" o:title=""/>
          </v:shape>
          <o:OLEObject Type="Embed" ProgID="Equation.DSMT4" ShapeID="_x0000_i1073" DrawAspect="Content" ObjectID="_1734775822"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3670" w:name="_Toc21096616"/>
      <w:bookmarkStart w:id="3671" w:name="_Toc29763583"/>
      <w:bookmarkStart w:id="3672" w:name="_Toc36030054"/>
      <w:bookmarkStart w:id="3673" w:name="_Toc37179954"/>
      <w:bookmarkStart w:id="3674" w:name="_Toc45869654"/>
      <w:bookmarkStart w:id="3675" w:name="_Toc52555453"/>
      <w:bookmarkStart w:id="3676" w:name="_Toc61112909"/>
      <w:bookmarkStart w:id="3677" w:name="_Toc67911793"/>
      <w:bookmarkStart w:id="3678" w:name="_Toc74840613"/>
      <w:bookmarkStart w:id="3679" w:name="_Toc76503748"/>
      <w:bookmarkStart w:id="3680" w:name="_Toc83042300"/>
      <w:bookmarkStart w:id="3681" w:name="_Toc89854474"/>
      <w:bookmarkStart w:id="3682" w:name="_Toc98667247"/>
      <w:bookmarkStart w:id="3683" w:name="_Toc105752530"/>
      <w:bookmarkStart w:id="3684" w:name="_Toc123150148"/>
      <w:bookmarkStart w:id="3685" w:name="_Toc124163110"/>
      <w:r w:rsidRPr="009202AA">
        <w:t>8.2</w:t>
      </w:r>
      <w:r w:rsidRPr="009202AA">
        <w:tab/>
        <w:t>Minimum requirements for MSR operation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3686" w:name="_Toc21096617"/>
      <w:bookmarkStart w:id="3687" w:name="_Toc29763584"/>
      <w:bookmarkStart w:id="3688" w:name="_Toc36030055"/>
      <w:bookmarkStart w:id="3689" w:name="_Toc37179955"/>
      <w:bookmarkStart w:id="3690" w:name="_Toc45869655"/>
      <w:bookmarkStart w:id="3691" w:name="_Toc52555454"/>
      <w:bookmarkStart w:id="3692" w:name="_Toc61112910"/>
      <w:bookmarkStart w:id="3693" w:name="_Toc67911794"/>
      <w:bookmarkStart w:id="3694" w:name="_Toc74840614"/>
      <w:bookmarkStart w:id="3695" w:name="_Toc76503749"/>
      <w:bookmarkStart w:id="3696" w:name="_Toc83042301"/>
      <w:bookmarkStart w:id="3697" w:name="_Toc89854475"/>
      <w:bookmarkStart w:id="3698" w:name="_Toc98667248"/>
      <w:bookmarkStart w:id="3699" w:name="_Toc105752531"/>
      <w:bookmarkStart w:id="3700" w:name="_Toc123150149"/>
      <w:bookmarkStart w:id="3701" w:name="_Toc124163111"/>
      <w:r w:rsidRPr="009202AA">
        <w:t>8.3</w:t>
      </w:r>
      <w:r w:rsidRPr="009202AA">
        <w:tab/>
        <w:t>Minimum requirements for UTRA operation</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3702" w:name="_Toc21096618"/>
      <w:bookmarkStart w:id="3703" w:name="_Toc29763585"/>
      <w:bookmarkStart w:id="3704" w:name="_Toc36030056"/>
      <w:bookmarkStart w:id="3705" w:name="_Toc37179956"/>
      <w:bookmarkStart w:id="3706" w:name="_Toc45869656"/>
      <w:bookmarkStart w:id="3707" w:name="_Toc52555455"/>
      <w:bookmarkStart w:id="3708" w:name="_Toc61112911"/>
      <w:bookmarkStart w:id="3709" w:name="_Toc67911795"/>
      <w:bookmarkStart w:id="3710" w:name="_Toc74840615"/>
      <w:bookmarkStart w:id="3711" w:name="_Toc76503750"/>
      <w:bookmarkStart w:id="3712" w:name="_Toc83042302"/>
      <w:bookmarkStart w:id="3713" w:name="_Toc89854476"/>
      <w:bookmarkStart w:id="3714" w:name="_Toc98667249"/>
      <w:bookmarkStart w:id="3715" w:name="_Toc105752532"/>
      <w:bookmarkStart w:id="3716" w:name="_Toc123150150"/>
      <w:bookmarkStart w:id="3717" w:name="_Toc124163112"/>
      <w:r w:rsidRPr="009202AA">
        <w:t>8.4</w:t>
      </w:r>
      <w:r w:rsidRPr="009202AA">
        <w:tab/>
        <w:t>Minimum requirements for E-UTRA operation</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3718" w:name="_Toc21096619"/>
      <w:bookmarkStart w:id="3719" w:name="_Toc29763586"/>
      <w:bookmarkStart w:id="3720" w:name="_Toc36030057"/>
      <w:bookmarkStart w:id="3721" w:name="_Toc37179957"/>
      <w:bookmarkStart w:id="3722" w:name="_Toc45869657"/>
      <w:bookmarkStart w:id="3723" w:name="_Toc52555456"/>
      <w:bookmarkStart w:id="3724" w:name="_Toc61112912"/>
      <w:bookmarkStart w:id="3725" w:name="_Toc67911796"/>
      <w:bookmarkStart w:id="3726" w:name="_Toc74840616"/>
      <w:bookmarkStart w:id="3727" w:name="_Toc76503751"/>
      <w:bookmarkStart w:id="3728" w:name="_Toc83042303"/>
      <w:bookmarkStart w:id="3729" w:name="_Toc89854477"/>
      <w:bookmarkStart w:id="3730" w:name="_Toc98667250"/>
      <w:bookmarkStart w:id="3731" w:name="_Toc105752533"/>
      <w:bookmarkStart w:id="3732" w:name="_Toc123150151"/>
      <w:bookmarkStart w:id="3733" w:name="_Toc124163113"/>
      <w:r w:rsidRPr="009202AA">
        <w:rPr>
          <w:lang w:eastAsia="zh-CN"/>
        </w:rPr>
        <w:t>9</w:t>
      </w:r>
      <w:r w:rsidRPr="009202AA">
        <w:rPr>
          <w:lang w:eastAsia="zh-CN"/>
        </w:rPr>
        <w:tab/>
        <w:t>Radiated transmitter characteristics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84BC99D" w14:textId="77777777" w:rsidR="004C4A70" w:rsidRPr="009202AA" w:rsidRDefault="004C4A70" w:rsidP="004C4A70">
      <w:pPr>
        <w:pStyle w:val="Heading2"/>
        <w:rPr>
          <w:lang w:eastAsia="zh-CN"/>
        </w:rPr>
      </w:pPr>
      <w:bookmarkStart w:id="3734" w:name="_Toc21096620"/>
      <w:bookmarkStart w:id="3735" w:name="_Toc29763587"/>
      <w:bookmarkStart w:id="3736" w:name="_Toc36030058"/>
      <w:bookmarkStart w:id="3737" w:name="_Toc37179958"/>
      <w:bookmarkStart w:id="3738" w:name="_Toc45869658"/>
      <w:bookmarkStart w:id="3739" w:name="_Toc52555457"/>
      <w:bookmarkStart w:id="3740" w:name="_Toc61112913"/>
      <w:bookmarkStart w:id="3741" w:name="_Toc67911797"/>
      <w:bookmarkStart w:id="3742" w:name="_Toc74840617"/>
      <w:bookmarkStart w:id="3743" w:name="_Toc76503752"/>
      <w:bookmarkStart w:id="3744" w:name="_Toc83042304"/>
      <w:bookmarkStart w:id="3745" w:name="_Toc89854478"/>
      <w:bookmarkStart w:id="3746" w:name="_Toc98667251"/>
      <w:bookmarkStart w:id="3747" w:name="_Toc105752534"/>
      <w:bookmarkStart w:id="3748" w:name="_Toc123150152"/>
      <w:bookmarkStart w:id="3749" w:name="_Toc124163114"/>
      <w:r w:rsidRPr="009202AA">
        <w:rPr>
          <w:lang w:eastAsia="zh-CN"/>
        </w:rPr>
        <w:t>9.1</w:t>
      </w:r>
      <w:r w:rsidRPr="009202AA">
        <w:rPr>
          <w:lang w:eastAsia="zh-CN"/>
        </w:rPr>
        <w:tab/>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lastRenderedPageBreak/>
        <w:tab/>
      </w:r>
      <w:r w:rsidRPr="009202AA">
        <w:rPr>
          <w:noProof w:val="0"/>
          <w:position w:val="-34"/>
        </w:rPr>
        <w:object w:dxaOrig="3360" w:dyaOrig="780" w14:anchorId="42F3084F">
          <v:shape id="_x0000_i1074" type="#_x0000_t75" style="width:165.05pt;height:35.45pt" o:ole="">
            <v:imagedata r:id="rId103" o:title=""/>
          </v:shape>
          <o:OLEObject Type="Embed" ProgID="Equation.3" ShapeID="_x0000_i1074" DrawAspect="Content" ObjectID="_1734775823" r:id="rId104"/>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3750" w:name="_Toc21096621"/>
      <w:bookmarkStart w:id="3751" w:name="_Toc29763588"/>
      <w:bookmarkStart w:id="3752" w:name="_Toc36030059"/>
      <w:bookmarkStart w:id="3753" w:name="_Toc37179959"/>
      <w:bookmarkStart w:id="3754" w:name="_Toc45869659"/>
      <w:bookmarkStart w:id="3755" w:name="_Toc52555458"/>
      <w:bookmarkStart w:id="3756" w:name="_Toc61112914"/>
      <w:bookmarkStart w:id="3757" w:name="_Toc67911798"/>
      <w:bookmarkStart w:id="3758" w:name="_Toc74840618"/>
      <w:bookmarkStart w:id="3759" w:name="_Toc76503753"/>
      <w:bookmarkStart w:id="3760" w:name="_Toc83042305"/>
      <w:bookmarkStart w:id="3761" w:name="_Toc89854479"/>
      <w:bookmarkStart w:id="3762" w:name="_Toc98667252"/>
      <w:bookmarkStart w:id="3763" w:name="_Toc105752535"/>
      <w:bookmarkStart w:id="3764" w:name="_Toc123150153"/>
      <w:bookmarkStart w:id="3765" w:name="_Toc124163115"/>
      <w:r w:rsidRPr="009202AA">
        <w:rPr>
          <w:lang w:eastAsia="zh-CN"/>
        </w:rPr>
        <w:t>9.2</w:t>
      </w:r>
      <w:r w:rsidRPr="009202AA">
        <w:rPr>
          <w:lang w:eastAsia="zh-CN"/>
        </w:rPr>
        <w:tab/>
        <w:t>Radiated transmit power</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3C17DBF3" w14:textId="77777777" w:rsidR="004C4A70" w:rsidRPr="009202AA" w:rsidRDefault="004C4A70" w:rsidP="004C4A70">
      <w:pPr>
        <w:pStyle w:val="Heading3"/>
      </w:pPr>
      <w:bookmarkStart w:id="3766" w:name="_Toc21096622"/>
      <w:bookmarkStart w:id="3767" w:name="_Toc29763589"/>
      <w:bookmarkStart w:id="3768" w:name="_Toc36030060"/>
      <w:bookmarkStart w:id="3769" w:name="_Toc37179960"/>
      <w:bookmarkStart w:id="3770" w:name="_Toc45869660"/>
      <w:bookmarkStart w:id="3771" w:name="_Toc52555459"/>
      <w:bookmarkStart w:id="3772" w:name="_Toc61112915"/>
      <w:bookmarkStart w:id="3773" w:name="_Toc67911799"/>
      <w:bookmarkStart w:id="3774" w:name="_Toc74840619"/>
      <w:bookmarkStart w:id="3775" w:name="_Toc76503754"/>
      <w:bookmarkStart w:id="3776" w:name="_Toc83042306"/>
      <w:bookmarkStart w:id="3777" w:name="_Toc89854480"/>
      <w:bookmarkStart w:id="3778" w:name="_Toc98667253"/>
      <w:bookmarkStart w:id="3779" w:name="_Toc105752536"/>
      <w:bookmarkStart w:id="3780" w:name="_Toc123150154"/>
      <w:bookmarkStart w:id="3781" w:name="_Toc124163116"/>
      <w:r w:rsidRPr="009202AA">
        <w:t>9.2.1</w:t>
      </w:r>
      <w:r w:rsidRPr="009202AA">
        <w:tab/>
        <w:t>General</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3782" w:name="_Toc21096623"/>
      <w:bookmarkStart w:id="3783" w:name="_Toc29763590"/>
      <w:bookmarkStart w:id="3784" w:name="_Toc36030061"/>
      <w:bookmarkStart w:id="3785" w:name="_Toc37179961"/>
      <w:bookmarkStart w:id="3786" w:name="_Toc45869661"/>
      <w:bookmarkStart w:id="3787" w:name="_Toc52555460"/>
      <w:bookmarkStart w:id="3788" w:name="_Toc61112916"/>
      <w:bookmarkStart w:id="3789" w:name="_Toc67911800"/>
      <w:bookmarkStart w:id="3790" w:name="_Toc74840620"/>
      <w:bookmarkStart w:id="3791" w:name="_Toc76503755"/>
      <w:bookmarkStart w:id="3792" w:name="_Toc83042307"/>
      <w:bookmarkStart w:id="3793" w:name="_Toc89854481"/>
      <w:bookmarkStart w:id="3794" w:name="_Toc98667254"/>
      <w:bookmarkStart w:id="3795" w:name="_Toc105752537"/>
      <w:bookmarkStart w:id="3796" w:name="_Toc123150155"/>
      <w:bookmarkStart w:id="3797" w:name="_Toc124163117"/>
      <w:r w:rsidRPr="009202AA">
        <w:rPr>
          <w:lang w:eastAsia="zh-CN"/>
        </w:rPr>
        <w:t>9.2.2</w:t>
      </w:r>
      <w:r w:rsidRPr="009202AA">
        <w:rPr>
          <w:lang w:eastAsia="zh-CN"/>
        </w:rPr>
        <w:tab/>
        <w:t>Minimum requirement for MSR operation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3798" w:name="_Toc21096624"/>
      <w:bookmarkStart w:id="3799" w:name="_Toc29763591"/>
      <w:bookmarkStart w:id="3800" w:name="_Toc36030062"/>
      <w:bookmarkStart w:id="3801" w:name="_Toc37179962"/>
      <w:bookmarkStart w:id="3802" w:name="_Toc45869662"/>
      <w:bookmarkStart w:id="3803" w:name="_Toc52555461"/>
      <w:bookmarkStart w:id="3804" w:name="_Toc61112917"/>
      <w:bookmarkStart w:id="3805" w:name="_Toc67911801"/>
      <w:bookmarkStart w:id="3806" w:name="_Toc74840621"/>
      <w:bookmarkStart w:id="3807" w:name="_Toc76503756"/>
      <w:bookmarkStart w:id="3808" w:name="_Toc83042308"/>
      <w:bookmarkStart w:id="3809" w:name="_Toc89854482"/>
      <w:bookmarkStart w:id="3810" w:name="_Toc98667255"/>
      <w:bookmarkStart w:id="3811" w:name="_Toc105752538"/>
      <w:bookmarkStart w:id="3812" w:name="_Toc123150156"/>
      <w:bookmarkStart w:id="3813" w:name="_Toc124163118"/>
      <w:r w:rsidRPr="009202AA">
        <w:rPr>
          <w:lang w:eastAsia="zh-CN"/>
        </w:rPr>
        <w:t>9.2.3</w:t>
      </w:r>
      <w:r w:rsidRPr="009202AA">
        <w:rPr>
          <w:lang w:eastAsia="zh-CN"/>
        </w:rPr>
        <w:tab/>
        <w:t>Minimum requirement for single RAT UTRA operation</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3814" w:name="_Toc21096625"/>
      <w:bookmarkStart w:id="3815" w:name="_Toc29763592"/>
      <w:bookmarkStart w:id="3816" w:name="_Toc36030063"/>
      <w:bookmarkStart w:id="3817" w:name="_Toc37179963"/>
      <w:bookmarkStart w:id="3818" w:name="_Toc45869663"/>
      <w:bookmarkStart w:id="3819" w:name="_Toc52555462"/>
      <w:bookmarkStart w:id="3820" w:name="_Toc61112918"/>
      <w:bookmarkStart w:id="3821" w:name="_Toc67911802"/>
      <w:bookmarkStart w:id="3822" w:name="_Toc74840622"/>
      <w:bookmarkStart w:id="3823" w:name="_Toc76503757"/>
      <w:bookmarkStart w:id="3824" w:name="_Toc83042309"/>
      <w:bookmarkStart w:id="3825" w:name="_Toc89854483"/>
      <w:bookmarkStart w:id="3826" w:name="_Toc98667256"/>
      <w:bookmarkStart w:id="3827" w:name="_Toc105752539"/>
      <w:bookmarkStart w:id="3828" w:name="_Toc123150157"/>
      <w:bookmarkStart w:id="3829" w:name="_Toc124163119"/>
      <w:r w:rsidRPr="009202AA">
        <w:rPr>
          <w:lang w:eastAsia="zh-CN"/>
        </w:rPr>
        <w:t>9.2.4</w:t>
      </w:r>
      <w:r w:rsidRPr="009202AA">
        <w:rPr>
          <w:lang w:eastAsia="zh-CN"/>
        </w:rPr>
        <w:tab/>
        <w:t>Minimum requirement for single RAT E-UTRA operation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3830" w:name="_Toc21096626"/>
      <w:bookmarkStart w:id="3831" w:name="_Toc29763593"/>
      <w:bookmarkStart w:id="3832" w:name="_Toc36030064"/>
      <w:bookmarkStart w:id="3833" w:name="_Toc37179964"/>
      <w:bookmarkStart w:id="3834" w:name="_Toc45869664"/>
      <w:bookmarkStart w:id="3835" w:name="_Toc52555463"/>
      <w:bookmarkStart w:id="3836" w:name="_Toc61112919"/>
      <w:bookmarkStart w:id="3837" w:name="_Toc67911803"/>
      <w:bookmarkStart w:id="3838" w:name="_Toc74840623"/>
      <w:bookmarkStart w:id="3839" w:name="_Toc76503758"/>
      <w:bookmarkStart w:id="3840" w:name="_Toc83042310"/>
      <w:bookmarkStart w:id="3841" w:name="_Toc89854484"/>
      <w:bookmarkStart w:id="3842" w:name="_Toc98667257"/>
      <w:bookmarkStart w:id="3843" w:name="_Toc105752540"/>
      <w:bookmarkStart w:id="3844" w:name="_Toc123150158"/>
      <w:bookmarkStart w:id="3845" w:name="_Toc124163120"/>
      <w:r w:rsidRPr="009202AA">
        <w:lastRenderedPageBreak/>
        <w:t>9.3</w:t>
      </w:r>
      <w:r w:rsidRPr="009202AA">
        <w:tab/>
        <w:t>OTA Base Station output power</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353B50BC" w14:textId="77777777" w:rsidR="004C4A70" w:rsidRPr="009202AA" w:rsidRDefault="004C4A70" w:rsidP="004C4A70">
      <w:pPr>
        <w:pStyle w:val="Heading3"/>
      </w:pPr>
      <w:bookmarkStart w:id="3846" w:name="_Toc21096627"/>
      <w:bookmarkStart w:id="3847" w:name="_Toc29763594"/>
      <w:bookmarkStart w:id="3848" w:name="_Toc36030065"/>
      <w:bookmarkStart w:id="3849" w:name="_Toc37179965"/>
      <w:bookmarkStart w:id="3850" w:name="_Toc45869665"/>
      <w:bookmarkStart w:id="3851" w:name="_Toc52555464"/>
      <w:bookmarkStart w:id="3852" w:name="_Toc61112920"/>
      <w:bookmarkStart w:id="3853" w:name="_Toc67911804"/>
      <w:bookmarkStart w:id="3854" w:name="_Toc74840624"/>
      <w:bookmarkStart w:id="3855" w:name="_Toc76503759"/>
      <w:bookmarkStart w:id="3856" w:name="_Toc83042311"/>
      <w:bookmarkStart w:id="3857" w:name="_Toc89854485"/>
      <w:bookmarkStart w:id="3858" w:name="_Toc98667258"/>
      <w:bookmarkStart w:id="3859" w:name="_Toc105752541"/>
      <w:bookmarkStart w:id="3860" w:name="_Toc123150159"/>
      <w:bookmarkStart w:id="3861" w:name="_Toc124163121"/>
      <w:r w:rsidRPr="009202AA">
        <w:t>9.3.1</w:t>
      </w:r>
      <w:r w:rsidRPr="009202AA">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3862" w:name="_Toc21096628"/>
      <w:bookmarkStart w:id="3863" w:name="_Toc29763595"/>
      <w:bookmarkStart w:id="3864" w:name="_Toc36030066"/>
      <w:bookmarkStart w:id="3865" w:name="_Toc37179966"/>
      <w:bookmarkStart w:id="3866" w:name="_Toc45869666"/>
      <w:bookmarkStart w:id="3867" w:name="_Toc52555465"/>
      <w:bookmarkStart w:id="3868" w:name="_Toc61112921"/>
      <w:bookmarkStart w:id="3869" w:name="_Toc67911805"/>
      <w:bookmarkStart w:id="3870" w:name="_Toc74840625"/>
      <w:bookmarkStart w:id="3871" w:name="_Toc76503760"/>
      <w:bookmarkStart w:id="3872" w:name="_Toc83042312"/>
      <w:bookmarkStart w:id="3873" w:name="_Toc89854486"/>
      <w:bookmarkStart w:id="3874" w:name="_Toc98667259"/>
      <w:bookmarkStart w:id="3875" w:name="_Toc105752542"/>
      <w:bookmarkStart w:id="3876" w:name="_Toc123150160"/>
      <w:bookmarkStart w:id="3877" w:name="_Toc124163122"/>
      <w:r w:rsidRPr="009202AA">
        <w:t>9.3.2</w:t>
      </w:r>
      <w:r w:rsidRPr="009202AA">
        <w:tab/>
        <w:t>OTA Maximum output power</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F27BD44" w14:textId="77777777" w:rsidR="004C4A70" w:rsidRPr="009202AA" w:rsidRDefault="004C4A70" w:rsidP="004C4A70">
      <w:pPr>
        <w:pStyle w:val="Heading4"/>
      </w:pPr>
      <w:bookmarkStart w:id="3878" w:name="_Toc21096629"/>
      <w:bookmarkStart w:id="3879" w:name="_Toc29763596"/>
      <w:bookmarkStart w:id="3880" w:name="_Toc36030067"/>
      <w:bookmarkStart w:id="3881" w:name="_Toc37179967"/>
      <w:bookmarkStart w:id="3882" w:name="_Toc45869667"/>
      <w:bookmarkStart w:id="3883" w:name="_Toc52555466"/>
      <w:bookmarkStart w:id="3884" w:name="_Toc61112922"/>
      <w:bookmarkStart w:id="3885" w:name="_Toc67911806"/>
      <w:bookmarkStart w:id="3886" w:name="_Toc74840626"/>
      <w:bookmarkStart w:id="3887" w:name="_Toc76503761"/>
      <w:bookmarkStart w:id="3888" w:name="_Toc83042313"/>
      <w:bookmarkStart w:id="3889" w:name="_Toc89854487"/>
      <w:bookmarkStart w:id="3890" w:name="_Toc98667260"/>
      <w:bookmarkStart w:id="3891" w:name="_Toc105752543"/>
      <w:bookmarkStart w:id="3892" w:name="_Toc123150161"/>
      <w:bookmarkStart w:id="3893" w:name="_Toc124163123"/>
      <w:r w:rsidRPr="009202AA">
        <w:t>9.3.2.1</w:t>
      </w:r>
      <w:r w:rsidRPr="009202AA">
        <w:tab/>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3894" w:name="_Toc21096630"/>
      <w:bookmarkStart w:id="3895" w:name="_Toc29763597"/>
      <w:bookmarkStart w:id="3896" w:name="_Toc36030068"/>
      <w:bookmarkStart w:id="3897" w:name="_Toc37179968"/>
      <w:bookmarkStart w:id="3898" w:name="_Toc45869668"/>
      <w:bookmarkStart w:id="3899" w:name="_Toc52555467"/>
      <w:bookmarkStart w:id="3900" w:name="_Toc61112923"/>
      <w:bookmarkStart w:id="3901" w:name="_Toc67911807"/>
      <w:bookmarkStart w:id="3902" w:name="_Toc74840627"/>
      <w:bookmarkStart w:id="3903" w:name="_Toc76503762"/>
      <w:bookmarkStart w:id="3904" w:name="_Toc83042314"/>
      <w:bookmarkStart w:id="3905" w:name="_Toc89854488"/>
      <w:bookmarkStart w:id="3906" w:name="_Toc98667261"/>
      <w:bookmarkStart w:id="3907" w:name="_Toc105752544"/>
      <w:bookmarkStart w:id="3908" w:name="_Toc123150162"/>
      <w:bookmarkStart w:id="3909" w:name="_Toc124163124"/>
      <w:r w:rsidRPr="009202AA">
        <w:t>9.3.2.2</w:t>
      </w:r>
      <w:r w:rsidRPr="009202AA">
        <w:tab/>
        <w:t>Minimum requirement for MSR operation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458AC122" w14:textId="77777777" w:rsidR="004C4A70" w:rsidRPr="009202AA" w:rsidRDefault="004C4A70" w:rsidP="004C4A70">
      <w:pPr>
        <w:pStyle w:val="Heading5"/>
      </w:pPr>
      <w:bookmarkStart w:id="3910" w:name="_Toc21096631"/>
      <w:bookmarkStart w:id="3911" w:name="_Toc29763598"/>
      <w:bookmarkStart w:id="3912" w:name="_Toc36030069"/>
      <w:bookmarkStart w:id="3913" w:name="_Toc37179969"/>
      <w:bookmarkStart w:id="3914" w:name="_Toc45869669"/>
      <w:bookmarkStart w:id="3915" w:name="_Toc52555468"/>
      <w:bookmarkStart w:id="3916" w:name="_Toc61112924"/>
      <w:bookmarkStart w:id="3917" w:name="_Toc67911808"/>
      <w:bookmarkStart w:id="3918" w:name="_Toc74840628"/>
      <w:bookmarkStart w:id="3919" w:name="_Toc76503763"/>
      <w:bookmarkStart w:id="3920" w:name="_Toc83042315"/>
      <w:bookmarkStart w:id="3921" w:name="_Toc89854489"/>
      <w:bookmarkStart w:id="3922" w:name="_Toc98667262"/>
      <w:bookmarkStart w:id="3923" w:name="_Toc105752545"/>
      <w:bookmarkStart w:id="3924" w:name="_Toc123150163"/>
      <w:bookmarkStart w:id="3925" w:name="_Toc124163125"/>
      <w:r w:rsidRPr="009202AA">
        <w:t>9.3.2.2.1</w:t>
      </w:r>
      <w:r w:rsidRPr="009202AA">
        <w:tab/>
        <w:t>General</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3926" w:name="_Toc21096632"/>
      <w:bookmarkStart w:id="3927" w:name="_Toc29763599"/>
      <w:bookmarkStart w:id="3928" w:name="_Toc36030070"/>
      <w:bookmarkStart w:id="3929" w:name="_Toc37179970"/>
      <w:bookmarkStart w:id="3930" w:name="_Toc45869670"/>
      <w:bookmarkStart w:id="3931" w:name="_Toc52555469"/>
      <w:bookmarkStart w:id="3932" w:name="_Toc61112925"/>
      <w:bookmarkStart w:id="3933" w:name="_Toc67911809"/>
      <w:bookmarkStart w:id="3934" w:name="_Toc74840629"/>
      <w:bookmarkStart w:id="3935" w:name="_Toc76503764"/>
      <w:bookmarkStart w:id="3936" w:name="_Toc83042316"/>
      <w:bookmarkStart w:id="3937" w:name="_Toc89854490"/>
      <w:bookmarkStart w:id="3938" w:name="_Toc98667263"/>
      <w:bookmarkStart w:id="3939" w:name="_Toc105752546"/>
      <w:bookmarkStart w:id="3940" w:name="_Toc123150164"/>
      <w:bookmarkStart w:id="3941" w:name="_Toc124163126"/>
      <w:r w:rsidRPr="009202AA">
        <w:t>9.3.2.2.2</w:t>
      </w:r>
      <w:r w:rsidRPr="009202AA">
        <w:tab/>
        <w:t>Additional requirements (regional)</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00CCEFC4" w14:textId="050A1FDC" w:rsidR="004C4A70" w:rsidRPr="009202AA" w:rsidRDefault="004C4A70" w:rsidP="00BF2C71">
      <w:pPr>
        <w:pStyle w:val="Heading4"/>
      </w:pPr>
      <w:bookmarkStart w:id="3942" w:name="_Toc21096633"/>
      <w:bookmarkStart w:id="3943" w:name="_Toc29763600"/>
      <w:bookmarkStart w:id="3944" w:name="_Toc36030071"/>
      <w:bookmarkStart w:id="3945" w:name="_Toc37179971"/>
      <w:bookmarkStart w:id="3946" w:name="_Toc45869671"/>
      <w:bookmarkStart w:id="3947" w:name="_Toc52555470"/>
      <w:bookmarkStart w:id="3948" w:name="_Toc61112926"/>
      <w:bookmarkStart w:id="3949" w:name="_Toc67911810"/>
      <w:bookmarkStart w:id="3950" w:name="_Toc74840630"/>
      <w:bookmarkStart w:id="3951" w:name="_Toc76503765"/>
      <w:bookmarkStart w:id="3952" w:name="_Toc83042317"/>
      <w:bookmarkStart w:id="3953" w:name="_Toc89854491"/>
      <w:bookmarkStart w:id="3954" w:name="_Toc98667264"/>
      <w:bookmarkStart w:id="3955" w:name="_Toc105752547"/>
      <w:bookmarkStart w:id="3956" w:name="_Toc123150165"/>
      <w:bookmarkStart w:id="3957" w:name="_Toc124163127"/>
      <w:r w:rsidRPr="009202AA">
        <w:t>9.3.2.3</w:t>
      </w:r>
      <w:r w:rsidRPr="009202AA">
        <w:tab/>
        <w:t>Minimum requirement for single RAT UTRA operation</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3958" w:name="_Toc21096634"/>
      <w:bookmarkStart w:id="3959" w:name="_Toc29763601"/>
      <w:bookmarkStart w:id="3960" w:name="_Toc36030072"/>
      <w:bookmarkStart w:id="3961" w:name="_Toc37179972"/>
      <w:bookmarkStart w:id="3962" w:name="_Toc45869672"/>
      <w:bookmarkStart w:id="3963" w:name="_Toc52555471"/>
      <w:bookmarkStart w:id="3964" w:name="_Toc61112927"/>
      <w:bookmarkStart w:id="3965" w:name="_Toc67911811"/>
      <w:bookmarkStart w:id="3966" w:name="_Toc74840631"/>
      <w:bookmarkStart w:id="3967" w:name="_Toc76503766"/>
      <w:bookmarkStart w:id="3968" w:name="_Toc83042318"/>
      <w:bookmarkStart w:id="3969" w:name="_Toc89854492"/>
      <w:bookmarkStart w:id="3970" w:name="_Toc98667265"/>
      <w:bookmarkStart w:id="3971" w:name="_Toc105752548"/>
      <w:bookmarkStart w:id="3972" w:name="_Toc123150166"/>
      <w:bookmarkStart w:id="3973" w:name="_Toc124163128"/>
      <w:r w:rsidRPr="009202AA">
        <w:t>9.3.2.4</w:t>
      </w:r>
      <w:r w:rsidRPr="009202AA">
        <w:tab/>
        <w:t>Minimum requirement for single RAT E-UTRA operation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D769F57" w14:textId="77777777" w:rsidR="004C4A70" w:rsidRPr="009202AA" w:rsidRDefault="004C4A70" w:rsidP="004C4A70">
      <w:pPr>
        <w:pStyle w:val="Heading5"/>
      </w:pPr>
      <w:bookmarkStart w:id="3974" w:name="_Toc21096635"/>
      <w:bookmarkStart w:id="3975" w:name="_Toc29763602"/>
      <w:bookmarkStart w:id="3976" w:name="_Toc36030073"/>
      <w:bookmarkStart w:id="3977" w:name="_Toc37179973"/>
      <w:bookmarkStart w:id="3978" w:name="_Toc45869673"/>
      <w:bookmarkStart w:id="3979" w:name="_Toc52555472"/>
      <w:bookmarkStart w:id="3980" w:name="_Toc61112928"/>
      <w:bookmarkStart w:id="3981" w:name="_Toc67911812"/>
      <w:bookmarkStart w:id="3982" w:name="_Toc74840632"/>
      <w:bookmarkStart w:id="3983" w:name="_Toc76503767"/>
      <w:bookmarkStart w:id="3984" w:name="_Toc83042319"/>
      <w:bookmarkStart w:id="3985" w:name="_Toc89854493"/>
      <w:bookmarkStart w:id="3986" w:name="_Toc98667266"/>
      <w:bookmarkStart w:id="3987" w:name="_Toc105752549"/>
      <w:bookmarkStart w:id="3988" w:name="_Toc123150167"/>
      <w:bookmarkStart w:id="3989" w:name="_Toc124163129"/>
      <w:r w:rsidRPr="009202AA">
        <w:t>9.3.2.4.1</w:t>
      </w:r>
      <w:r w:rsidRPr="009202AA">
        <w:tab/>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3990" w:name="_Toc21096636"/>
      <w:bookmarkStart w:id="3991" w:name="_Toc29763603"/>
      <w:bookmarkStart w:id="3992" w:name="_Toc36030074"/>
      <w:bookmarkStart w:id="3993" w:name="_Toc37179974"/>
      <w:bookmarkStart w:id="3994" w:name="_Toc45869674"/>
      <w:bookmarkStart w:id="3995" w:name="_Toc52555473"/>
      <w:bookmarkStart w:id="3996" w:name="_Toc61112929"/>
      <w:bookmarkStart w:id="3997" w:name="_Toc67911813"/>
      <w:bookmarkStart w:id="3998" w:name="_Toc74840633"/>
      <w:bookmarkStart w:id="3999" w:name="_Toc76503768"/>
      <w:bookmarkStart w:id="4000" w:name="_Toc83042320"/>
      <w:bookmarkStart w:id="4001" w:name="_Toc89854494"/>
      <w:bookmarkStart w:id="4002" w:name="_Toc98667267"/>
      <w:bookmarkStart w:id="4003" w:name="_Toc105752550"/>
      <w:bookmarkStart w:id="4004" w:name="_Toc123150168"/>
      <w:bookmarkStart w:id="4005" w:name="_Toc124163130"/>
      <w:r w:rsidRPr="009202AA">
        <w:lastRenderedPageBreak/>
        <w:t>9.3.2.4.2</w:t>
      </w:r>
      <w:r w:rsidRPr="009202AA">
        <w:tab/>
        <w:t>Additional requirements (regional)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49C8557" w14:textId="77777777" w:rsidR="004C4A70" w:rsidRPr="009202AA" w:rsidRDefault="004C4A70" w:rsidP="004C4A70">
      <w:pPr>
        <w:pStyle w:val="Heading3"/>
        <w:rPr>
          <w:lang w:val="sv-SE"/>
        </w:rPr>
      </w:pPr>
      <w:bookmarkStart w:id="4006" w:name="_Toc21096637"/>
      <w:bookmarkStart w:id="4007" w:name="_Toc29763604"/>
      <w:bookmarkStart w:id="4008" w:name="_Toc36030075"/>
      <w:bookmarkStart w:id="4009" w:name="_Toc37179975"/>
      <w:bookmarkStart w:id="4010" w:name="_Toc45869675"/>
      <w:bookmarkStart w:id="4011" w:name="_Toc52555474"/>
      <w:bookmarkStart w:id="4012" w:name="_Toc61112930"/>
      <w:bookmarkStart w:id="4013" w:name="_Toc67911814"/>
      <w:bookmarkStart w:id="4014" w:name="_Toc74840634"/>
      <w:bookmarkStart w:id="4015" w:name="_Toc76503769"/>
      <w:bookmarkStart w:id="4016" w:name="_Toc83042321"/>
      <w:bookmarkStart w:id="4017" w:name="_Toc89854495"/>
      <w:bookmarkStart w:id="4018" w:name="_Toc98667268"/>
      <w:bookmarkStart w:id="4019" w:name="_Toc105752551"/>
      <w:bookmarkStart w:id="4020" w:name="_Toc123150169"/>
      <w:bookmarkStart w:id="4021" w:name="_Toc124163131"/>
      <w:r w:rsidRPr="009202AA">
        <w:rPr>
          <w:lang w:val="sv-SE"/>
        </w:rPr>
        <w:t>9.3.3</w:t>
      </w:r>
      <w:r w:rsidRPr="009202AA">
        <w:rPr>
          <w:lang w:val="sv-SE"/>
        </w:rPr>
        <w:tab/>
        <w:t>OTA E-UTRA DL RS power</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73B423F5" w14:textId="77777777" w:rsidR="004C4A70" w:rsidRPr="009202AA" w:rsidRDefault="004C4A70" w:rsidP="004C4A70">
      <w:pPr>
        <w:pStyle w:val="Heading4"/>
        <w:ind w:left="864" w:hanging="864"/>
      </w:pPr>
      <w:bookmarkStart w:id="4022" w:name="_Toc21096638"/>
      <w:bookmarkStart w:id="4023" w:name="_Toc29763605"/>
      <w:bookmarkStart w:id="4024" w:name="_Toc36030076"/>
      <w:bookmarkStart w:id="4025" w:name="_Toc37179976"/>
      <w:bookmarkStart w:id="4026" w:name="_Toc45869676"/>
      <w:bookmarkStart w:id="4027" w:name="_Toc52555475"/>
      <w:bookmarkStart w:id="4028" w:name="_Toc61112931"/>
      <w:bookmarkStart w:id="4029" w:name="_Toc67911815"/>
      <w:bookmarkStart w:id="4030" w:name="_Toc74840635"/>
      <w:bookmarkStart w:id="4031" w:name="_Toc76503770"/>
      <w:bookmarkStart w:id="4032" w:name="_Toc83042322"/>
      <w:bookmarkStart w:id="4033" w:name="_Toc89854496"/>
      <w:bookmarkStart w:id="4034" w:name="_Toc98667269"/>
      <w:bookmarkStart w:id="4035" w:name="_Toc105752552"/>
      <w:bookmarkStart w:id="4036" w:name="_Toc123150170"/>
      <w:bookmarkStart w:id="4037" w:name="_Toc124163132"/>
      <w:r w:rsidRPr="009202AA">
        <w:t>9.3.3.1</w:t>
      </w:r>
      <w:r w:rsidRPr="009202AA">
        <w:tab/>
        <w:t>General</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038" w:name="_Toc21096639"/>
      <w:bookmarkStart w:id="4039" w:name="_Toc29763606"/>
      <w:bookmarkStart w:id="4040" w:name="_Toc36030077"/>
      <w:bookmarkStart w:id="4041" w:name="_Toc37179977"/>
      <w:bookmarkStart w:id="4042" w:name="_Toc45869677"/>
      <w:bookmarkStart w:id="4043" w:name="_Toc52555476"/>
      <w:bookmarkStart w:id="4044" w:name="_Toc61112932"/>
      <w:bookmarkStart w:id="4045" w:name="_Toc67911816"/>
      <w:bookmarkStart w:id="4046" w:name="_Toc74840636"/>
      <w:bookmarkStart w:id="4047" w:name="_Toc76503771"/>
      <w:bookmarkStart w:id="4048" w:name="_Toc83042323"/>
      <w:bookmarkStart w:id="4049" w:name="_Toc89854497"/>
      <w:bookmarkStart w:id="4050" w:name="_Toc98667270"/>
      <w:bookmarkStart w:id="4051" w:name="_Toc105752553"/>
      <w:bookmarkStart w:id="4052" w:name="_Toc123150171"/>
      <w:bookmarkStart w:id="4053" w:name="_Toc124163133"/>
      <w:r w:rsidRPr="009202AA">
        <w:t>9.3.3.2</w:t>
      </w:r>
      <w:r w:rsidRPr="009202AA">
        <w:tab/>
        <w:t>Minimum requirement for MSR operation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054" w:name="_Toc21096640"/>
      <w:bookmarkStart w:id="4055" w:name="_Toc29763607"/>
      <w:bookmarkStart w:id="4056" w:name="_Toc36030078"/>
      <w:bookmarkStart w:id="4057" w:name="_Toc37179978"/>
      <w:bookmarkStart w:id="4058" w:name="_Toc45869678"/>
      <w:bookmarkStart w:id="4059" w:name="_Toc52555477"/>
      <w:bookmarkStart w:id="4060" w:name="_Toc61112933"/>
      <w:bookmarkStart w:id="4061" w:name="_Toc67911817"/>
      <w:bookmarkStart w:id="4062" w:name="_Toc74840637"/>
      <w:bookmarkStart w:id="4063" w:name="_Toc76503772"/>
      <w:bookmarkStart w:id="4064" w:name="_Toc83042324"/>
      <w:bookmarkStart w:id="4065" w:name="_Toc89854498"/>
      <w:bookmarkStart w:id="4066" w:name="_Toc98667271"/>
      <w:bookmarkStart w:id="4067" w:name="_Toc105752554"/>
      <w:bookmarkStart w:id="4068" w:name="_Toc123150172"/>
      <w:bookmarkStart w:id="4069" w:name="_Toc124163134"/>
      <w:r w:rsidRPr="009202AA">
        <w:t>9.3.3.3</w:t>
      </w:r>
      <w:r w:rsidRPr="009202AA">
        <w:tab/>
        <w:t>Minimum requirement for single RAT UTRA operation</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070" w:name="_Toc21096641"/>
      <w:bookmarkStart w:id="4071" w:name="_Toc29763608"/>
      <w:bookmarkStart w:id="4072" w:name="_Toc36030079"/>
      <w:bookmarkStart w:id="4073" w:name="_Toc37179979"/>
      <w:bookmarkStart w:id="4074" w:name="_Toc45869679"/>
      <w:bookmarkStart w:id="4075" w:name="_Toc52555478"/>
      <w:bookmarkStart w:id="4076" w:name="_Toc61112934"/>
      <w:bookmarkStart w:id="4077" w:name="_Toc67911818"/>
      <w:bookmarkStart w:id="4078" w:name="_Toc74840638"/>
      <w:bookmarkStart w:id="4079" w:name="_Toc76503773"/>
      <w:bookmarkStart w:id="4080" w:name="_Toc83042325"/>
      <w:bookmarkStart w:id="4081" w:name="_Toc89854499"/>
      <w:bookmarkStart w:id="4082" w:name="_Toc98667272"/>
      <w:bookmarkStart w:id="4083" w:name="_Toc105752555"/>
      <w:bookmarkStart w:id="4084" w:name="_Toc123150173"/>
      <w:bookmarkStart w:id="4085" w:name="_Toc124163135"/>
      <w:r w:rsidRPr="009202AA">
        <w:t>9.3.3.4</w:t>
      </w:r>
      <w:r w:rsidRPr="009202AA">
        <w:tab/>
        <w:t>Minimum requirement for single RAT E-UTRA operation</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086" w:name="_Toc21096642"/>
      <w:bookmarkStart w:id="4087" w:name="_Toc29763609"/>
      <w:bookmarkStart w:id="4088" w:name="_Toc36030080"/>
      <w:bookmarkStart w:id="4089" w:name="_Toc37179980"/>
      <w:bookmarkStart w:id="4090" w:name="_Toc45869680"/>
      <w:bookmarkStart w:id="4091" w:name="_Toc52555479"/>
      <w:bookmarkStart w:id="4092" w:name="_Toc61112935"/>
      <w:bookmarkStart w:id="4093" w:name="_Toc67911819"/>
      <w:bookmarkStart w:id="4094" w:name="_Toc74840639"/>
      <w:bookmarkStart w:id="4095" w:name="_Toc76503774"/>
      <w:bookmarkStart w:id="4096" w:name="_Toc83042326"/>
      <w:bookmarkStart w:id="4097" w:name="_Toc89854500"/>
      <w:bookmarkStart w:id="4098" w:name="_Toc98667273"/>
      <w:bookmarkStart w:id="4099" w:name="_Toc105752556"/>
      <w:bookmarkStart w:id="4100" w:name="_Toc123150174"/>
      <w:bookmarkStart w:id="4101" w:name="_Toc124163136"/>
      <w:r w:rsidRPr="009202AA">
        <w:t>9.4</w:t>
      </w:r>
      <w:r w:rsidRPr="009202AA">
        <w:tab/>
        <w:t>OTA Output power dynamics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670C24B" w14:textId="77777777" w:rsidR="004C4A70" w:rsidRPr="009202AA" w:rsidRDefault="004C4A70" w:rsidP="004C4A70">
      <w:pPr>
        <w:pStyle w:val="Heading3"/>
      </w:pPr>
      <w:bookmarkStart w:id="4102" w:name="_Toc21096643"/>
      <w:bookmarkStart w:id="4103" w:name="_Toc29763610"/>
      <w:bookmarkStart w:id="4104" w:name="_Toc36030081"/>
      <w:bookmarkStart w:id="4105" w:name="_Toc37179981"/>
      <w:bookmarkStart w:id="4106" w:name="_Toc45869681"/>
      <w:bookmarkStart w:id="4107" w:name="_Toc52555480"/>
      <w:bookmarkStart w:id="4108" w:name="_Toc61112936"/>
      <w:bookmarkStart w:id="4109" w:name="_Toc67911820"/>
      <w:bookmarkStart w:id="4110" w:name="_Toc74840640"/>
      <w:bookmarkStart w:id="4111" w:name="_Toc76503775"/>
      <w:bookmarkStart w:id="4112" w:name="_Toc83042327"/>
      <w:bookmarkStart w:id="4113" w:name="_Toc89854501"/>
      <w:bookmarkStart w:id="4114" w:name="_Toc98667274"/>
      <w:bookmarkStart w:id="4115" w:name="_Toc105752557"/>
      <w:bookmarkStart w:id="4116" w:name="_Toc123150175"/>
      <w:bookmarkStart w:id="4117" w:name="_Toc124163137"/>
      <w:r w:rsidRPr="009202AA">
        <w:t>9.4.1</w:t>
      </w:r>
      <w:r w:rsidRPr="009202AA">
        <w:tab/>
        <w:t>General</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118" w:name="_Toc21096644"/>
      <w:bookmarkStart w:id="4119" w:name="_Toc29763611"/>
      <w:bookmarkStart w:id="4120" w:name="_Toc36030082"/>
      <w:bookmarkStart w:id="4121" w:name="_Toc37179982"/>
      <w:bookmarkStart w:id="4122" w:name="_Toc45869682"/>
      <w:bookmarkStart w:id="4123" w:name="_Toc52555481"/>
      <w:bookmarkStart w:id="4124" w:name="_Toc61112937"/>
      <w:bookmarkStart w:id="4125" w:name="_Toc67911821"/>
      <w:bookmarkStart w:id="4126" w:name="_Toc74840641"/>
      <w:bookmarkStart w:id="4127" w:name="_Toc76503776"/>
      <w:bookmarkStart w:id="4128" w:name="_Toc83042328"/>
      <w:bookmarkStart w:id="4129" w:name="_Toc89854502"/>
      <w:bookmarkStart w:id="4130" w:name="_Toc98667275"/>
      <w:bookmarkStart w:id="4131" w:name="_Toc105752558"/>
      <w:bookmarkStart w:id="4132" w:name="_Toc123150176"/>
      <w:bookmarkStart w:id="4133" w:name="_Toc124163138"/>
      <w:r w:rsidRPr="009202AA">
        <w:t>9.4.2</w:t>
      </w:r>
      <w:r w:rsidRPr="009202AA">
        <w:tab/>
        <w:t>OTA UTRA Inner loop power control in the downlink</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259698E" w14:textId="77777777" w:rsidR="004C4A70" w:rsidRPr="009202AA" w:rsidRDefault="004C4A70" w:rsidP="004C4A70">
      <w:pPr>
        <w:pStyle w:val="Heading4"/>
      </w:pPr>
      <w:bookmarkStart w:id="4134" w:name="_Toc21096645"/>
      <w:bookmarkStart w:id="4135" w:name="_Toc29763612"/>
      <w:bookmarkStart w:id="4136" w:name="_Toc36030083"/>
      <w:bookmarkStart w:id="4137" w:name="_Toc37179983"/>
      <w:bookmarkStart w:id="4138" w:name="_Toc45869683"/>
      <w:bookmarkStart w:id="4139" w:name="_Toc52555482"/>
      <w:bookmarkStart w:id="4140" w:name="_Toc61112938"/>
      <w:bookmarkStart w:id="4141" w:name="_Toc67911822"/>
      <w:bookmarkStart w:id="4142" w:name="_Toc74840642"/>
      <w:bookmarkStart w:id="4143" w:name="_Toc76503777"/>
      <w:bookmarkStart w:id="4144" w:name="_Toc83042329"/>
      <w:bookmarkStart w:id="4145" w:name="_Toc89854503"/>
      <w:bookmarkStart w:id="4146" w:name="_Toc98667276"/>
      <w:bookmarkStart w:id="4147" w:name="_Toc105752559"/>
      <w:bookmarkStart w:id="4148" w:name="_Toc123150177"/>
      <w:bookmarkStart w:id="4149" w:name="_Toc124163139"/>
      <w:r w:rsidRPr="009202AA">
        <w:t>9.4.2.1</w:t>
      </w:r>
      <w:r w:rsidRPr="009202AA">
        <w:tab/>
        <w:t>General</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150" w:name="_Toc21096646"/>
      <w:bookmarkStart w:id="4151" w:name="_Toc29763613"/>
      <w:bookmarkStart w:id="4152" w:name="_Toc36030084"/>
      <w:bookmarkStart w:id="4153" w:name="_Toc37179984"/>
      <w:bookmarkStart w:id="4154" w:name="_Toc45869684"/>
      <w:bookmarkStart w:id="4155" w:name="_Toc52555483"/>
      <w:bookmarkStart w:id="4156" w:name="_Toc61112939"/>
      <w:bookmarkStart w:id="4157" w:name="_Toc67911823"/>
      <w:bookmarkStart w:id="4158" w:name="_Toc74840643"/>
      <w:bookmarkStart w:id="4159" w:name="_Toc76503778"/>
      <w:bookmarkStart w:id="4160" w:name="_Toc83042330"/>
      <w:bookmarkStart w:id="4161" w:name="_Toc89854504"/>
      <w:bookmarkStart w:id="4162" w:name="_Toc98667277"/>
      <w:bookmarkStart w:id="4163" w:name="_Toc105752560"/>
      <w:bookmarkStart w:id="4164" w:name="_Toc123150178"/>
      <w:bookmarkStart w:id="4165" w:name="_Toc124163140"/>
      <w:r w:rsidRPr="009202AA">
        <w:t>9.4.2.2</w:t>
      </w:r>
      <w:r w:rsidRPr="009202AA">
        <w:tab/>
        <w:t>Minimum requirement for MSR operation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166" w:name="_Toc21096647"/>
      <w:bookmarkStart w:id="4167" w:name="_Toc29763614"/>
      <w:bookmarkStart w:id="4168" w:name="_Toc36030085"/>
      <w:bookmarkStart w:id="4169" w:name="_Toc37179985"/>
      <w:bookmarkStart w:id="4170" w:name="_Toc45869685"/>
      <w:bookmarkStart w:id="4171" w:name="_Toc52555484"/>
      <w:bookmarkStart w:id="4172" w:name="_Toc61112940"/>
      <w:bookmarkStart w:id="4173" w:name="_Toc67911824"/>
      <w:bookmarkStart w:id="4174" w:name="_Toc74840644"/>
      <w:bookmarkStart w:id="4175" w:name="_Toc76503779"/>
      <w:bookmarkStart w:id="4176" w:name="_Toc83042331"/>
      <w:bookmarkStart w:id="4177" w:name="_Toc89854505"/>
      <w:bookmarkStart w:id="4178" w:name="_Toc98667278"/>
      <w:bookmarkStart w:id="4179" w:name="_Toc105752561"/>
      <w:bookmarkStart w:id="4180" w:name="_Toc123150179"/>
      <w:bookmarkStart w:id="4181" w:name="_Toc124163141"/>
      <w:r w:rsidRPr="009202AA">
        <w:lastRenderedPageBreak/>
        <w:t>9.4.2.3</w:t>
      </w:r>
      <w:r w:rsidRPr="009202AA">
        <w:tab/>
        <w:t>Minimum requirement for single RAT UTRA operation</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182" w:name="_Toc21096648"/>
      <w:bookmarkStart w:id="4183" w:name="_Toc29763615"/>
      <w:bookmarkStart w:id="4184" w:name="_Toc36030086"/>
      <w:bookmarkStart w:id="4185" w:name="_Toc37179986"/>
      <w:bookmarkStart w:id="4186" w:name="_Toc45869686"/>
      <w:bookmarkStart w:id="4187" w:name="_Toc52555485"/>
      <w:bookmarkStart w:id="4188" w:name="_Toc61112941"/>
      <w:bookmarkStart w:id="4189" w:name="_Toc67911825"/>
      <w:bookmarkStart w:id="4190" w:name="_Toc74840645"/>
      <w:bookmarkStart w:id="4191" w:name="_Toc76503780"/>
      <w:bookmarkStart w:id="4192" w:name="_Toc83042332"/>
      <w:bookmarkStart w:id="4193" w:name="_Toc89854506"/>
      <w:bookmarkStart w:id="4194" w:name="_Toc98667279"/>
      <w:bookmarkStart w:id="4195" w:name="_Toc105752562"/>
      <w:bookmarkStart w:id="4196" w:name="_Toc123150180"/>
      <w:bookmarkStart w:id="4197" w:name="_Toc124163142"/>
      <w:r w:rsidRPr="009202AA">
        <w:t>9.4.2.4</w:t>
      </w:r>
      <w:r w:rsidRPr="009202AA">
        <w:tab/>
        <w:t>Minimum requirement for single RAT E-UTRA operation</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198" w:name="_Toc21096649"/>
      <w:bookmarkStart w:id="4199" w:name="_Toc29763616"/>
      <w:bookmarkStart w:id="4200" w:name="_Toc36030087"/>
      <w:bookmarkStart w:id="4201" w:name="_Toc37179987"/>
      <w:bookmarkStart w:id="4202" w:name="_Toc45869687"/>
      <w:bookmarkStart w:id="4203" w:name="_Toc52555486"/>
      <w:bookmarkStart w:id="4204" w:name="_Toc61112942"/>
      <w:bookmarkStart w:id="4205" w:name="_Toc67911826"/>
      <w:bookmarkStart w:id="4206" w:name="_Toc74840646"/>
      <w:bookmarkStart w:id="4207" w:name="_Toc76503781"/>
      <w:bookmarkStart w:id="4208" w:name="_Toc83042333"/>
      <w:bookmarkStart w:id="4209" w:name="_Toc89854507"/>
      <w:bookmarkStart w:id="4210" w:name="_Toc98667280"/>
      <w:bookmarkStart w:id="4211" w:name="_Toc105752563"/>
      <w:bookmarkStart w:id="4212" w:name="_Toc123150181"/>
      <w:bookmarkStart w:id="4213" w:name="_Toc124163143"/>
      <w:r w:rsidRPr="009202AA">
        <w:t>9.4.3</w:t>
      </w:r>
      <w:r w:rsidRPr="009202AA">
        <w:tab/>
        <w:t>OTA Power control dynamic range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93B12C1" w14:textId="77777777" w:rsidR="004C4A70" w:rsidRPr="009202AA" w:rsidRDefault="004C4A70" w:rsidP="004C4A70">
      <w:pPr>
        <w:pStyle w:val="Heading4"/>
      </w:pPr>
      <w:bookmarkStart w:id="4214" w:name="_Toc21096650"/>
      <w:bookmarkStart w:id="4215" w:name="_Toc29763617"/>
      <w:bookmarkStart w:id="4216" w:name="_Toc36030088"/>
      <w:bookmarkStart w:id="4217" w:name="_Toc37179988"/>
      <w:bookmarkStart w:id="4218" w:name="_Toc45869688"/>
      <w:bookmarkStart w:id="4219" w:name="_Toc52555487"/>
      <w:bookmarkStart w:id="4220" w:name="_Toc61112943"/>
      <w:bookmarkStart w:id="4221" w:name="_Toc67911827"/>
      <w:bookmarkStart w:id="4222" w:name="_Toc74840647"/>
      <w:bookmarkStart w:id="4223" w:name="_Toc76503782"/>
      <w:bookmarkStart w:id="4224" w:name="_Toc83042334"/>
      <w:bookmarkStart w:id="4225" w:name="_Toc89854508"/>
      <w:bookmarkStart w:id="4226" w:name="_Toc98667281"/>
      <w:bookmarkStart w:id="4227" w:name="_Toc105752564"/>
      <w:bookmarkStart w:id="4228" w:name="_Toc123150182"/>
      <w:bookmarkStart w:id="4229" w:name="_Toc124163144"/>
      <w:r w:rsidRPr="009202AA">
        <w:t>9.4.3.1</w:t>
      </w:r>
      <w:r w:rsidRPr="009202AA">
        <w:tab/>
        <w:t>General</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230" w:name="_Toc21096651"/>
      <w:bookmarkStart w:id="4231" w:name="_Toc29763618"/>
      <w:bookmarkStart w:id="4232" w:name="_Toc36030089"/>
      <w:bookmarkStart w:id="4233" w:name="_Toc37179989"/>
      <w:bookmarkStart w:id="4234" w:name="_Toc45869689"/>
      <w:bookmarkStart w:id="4235" w:name="_Toc52555488"/>
      <w:bookmarkStart w:id="4236" w:name="_Toc61112944"/>
      <w:bookmarkStart w:id="4237" w:name="_Toc67911828"/>
      <w:bookmarkStart w:id="4238" w:name="_Toc74840648"/>
      <w:bookmarkStart w:id="4239" w:name="_Toc76503783"/>
      <w:bookmarkStart w:id="4240" w:name="_Toc83042335"/>
      <w:bookmarkStart w:id="4241" w:name="_Toc89854509"/>
      <w:bookmarkStart w:id="4242" w:name="_Toc98667282"/>
      <w:bookmarkStart w:id="4243" w:name="_Toc105752565"/>
      <w:bookmarkStart w:id="4244" w:name="_Toc123150183"/>
      <w:bookmarkStart w:id="4245" w:name="_Toc124163145"/>
      <w:r w:rsidRPr="009202AA">
        <w:t>9.4.3.2</w:t>
      </w:r>
      <w:r w:rsidRPr="009202AA">
        <w:tab/>
        <w:t>Minimum requirement for MSR operation</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246" w:name="_Toc21096652"/>
      <w:bookmarkStart w:id="4247" w:name="_Toc29763619"/>
      <w:bookmarkStart w:id="4248" w:name="_Toc36030090"/>
      <w:bookmarkStart w:id="4249" w:name="_Toc37179990"/>
      <w:bookmarkStart w:id="4250" w:name="_Toc45869690"/>
      <w:bookmarkStart w:id="4251" w:name="_Toc52555489"/>
      <w:bookmarkStart w:id="4252" w:name="_Toc61112945"/>
      <w:bookmarkStart w:id="4253" w:name="_Toc67911829"/>
      <w:bookmarkStart w:id="4254" w:name="_Toc74840649"/>
      <w:bookmarkStart w:id="4255" w:name="_Toc76503784"/>
      <w:bookmarkStart w:id="4256" w:name="_Toc83042336"/>
      <w:bookmarkStart w:id="4257" w:name="_Toc89854510"/>
      <w:bookmarkStart w:id="4258" w:name="_Toc98667283"/>
      <w:bookmarkStart w:id="4259" w:name="_Toc105752566"/>
      <w:bookmarkStart w:id="4260" w:name="_Toc123150184"/>
      <w:bookmarkStart w:id="4261" w:name="_Toc124163146"/>
      <w:r w:rsidRPr="009202AA">
        <w:t>9.4.3.3</w:t>
      </w:r>
      <w:r w:rsidRPr="009202AA">
        <w:tab/>
        <w:t>Minimum requirement for single RAT UTRA operation</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262" w:name="_Toc21096653"/>
      <w:bookmarkStart w:id="4263" w:name="_Toc29763620"/>
      <w:bookmarkStart w:id="4264" w:name="_Toc36030091"/>
      <w:bookmarkStart w:id="4265" w:name="_Toc37179991"/>
      <w:bookmarkStart w:id="4266" w:name="_Toc45869691"/>
      <w:bookmarkStart w:id="4267" w:name="_Toc52555490"/>
      <w:bookmarkStart w:id="4268" w:name="_Toc61112946"/>
      <w:bookmarkStart w:id="4269" w:name="_Toc67911830"/>
      <w:bookmarkStart w:id="4270" w:name="_Toc74840650"/>
      <w:bookmarkStart w:id="4271" w:name="_Toc76503785"/>
      <w:bookmarkStart w:id="4272" w:name="_Toc83042337"/>
      <w:bookmarkStart w:id="4273" w:name="_Toc89854511"/>
      <w:bookmarkStart w:id="4274" w:name="_Toc98667284"/>
      <w:bookmarkStart w:id="4275" w:name="_Toc105752567"/>
      <w:bookmarkStart w:id="4276" w:name="_Toc123150185"/>
      <w:bookmarkStart w:id="4277" w:name="_Toc124163147"/>
      <w:r w:rsidRPr="009202AA">
        <w:lastRenderedPageBreak/>
        <w:t>9.4.3.4</w:t>
      </w:r>
      <w:r w:rsidRPr="009202AA">
        <w:tab/>
        <w:t>Minimum requirement for single RAT E-UTRA operation</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278" w:name="_Toc21096654"/>
      <w:bookmarkStart w:id="4279" w:name="_Toc29763621"/>
      <w:bookmarkStart w:id="4280" w:name="_Toc36030092"/>
      <w:bookmarkStart w:id="4281" w:name="_Toc37179992"/>
      <w:bookmarkStart w:id="4282" w:name="_Toc45869692"/>
      <w:bookmarkStart w:id="4283" w:name="_Toc52555491"/>
      <w:bookmarkStart w:id="4284" w:name="_Toc61112947"/>
      <w:bookmarkStart w:id="4285" w:name="_Toc67911831"/>
      <w:bookmarkStart w:id="4286" w:name="_Toc74840651"/>
      <w:bookmarkStart w:id="4287" w:name="_Toc76503786"/>
      <w:bookmarkStart w:id="4288" w:name="_Toc83042338"/>
      <w:bookmarkStart w:id="4289" w:name="_Toc89854512"/>
      <w:bookmarkStart w:id="4290" w:name="_Toc98667285"/>
      <w:bookmarkStart w:id="4291" w:name="_Toc105752568"/>
      <w:bookmarkStart w:id="4292" w:name="_Toc123150186"/>
      <w:bookmarkStart w:id="4293" w:name="_Toc124163148"/>
      <w:r w:rsidRPr="009202AA">
        <w:t>9.4.4</w:t>
      </w:r>
      <w:r w:rsidRPr="009202AA">
        <w:tab/>
        <w:t>OTA Total power dynamic range</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5164A2B" w14:textId="77777777" w:rsidR="004C4A70" w:rsidRPr="009202AA" w:rsidRDefault="004C4A70" w:rsidP="004C4A70">
      <w:pPr>
        <w:pStyle w:val="Heading4"/>
      </w:pPr>
      <w:bookmarkStart w:id="4294" w:name="_Toc21096655"/>
      <w:bookmarkStart w:id="4295" w:name="_Toc29763622"/>
      <w:bookmarkStart w:id="4296" w:name="_Toc36030093"/>
      <w:bookmarkStart w:id="4297" w:name="_Toc37179993"/>
      <w:bookmarkStart w:id="4298" w:name="_Toc45869693"/>
      <w:bookmarkStart w:id="4299" w:name="_Toc52555492"/>
      <w:bookmarkStart w:id="4300" w:name="_Toc61112948"/>
      <w:bookmarkStart w:id="4301" w:name="_Toc67911832"/>
      <w:bookmarkStart w:id="4302" w:name="_Toc74840652"/>
      <w:bookmarkStart w:id="4303" w:name="_Toc76503787"/>
      <w:bookmarkStart w:id="4304" w:name="_Toc83042339"/>
      <w:bookmarkStart w:id="4305" w:name="_Toc89854513"/>
      <w:bookmarkStart w:id="4306" w:name="_Toc98667286"/>
      <w:bookmarkStart w:id="4307" w:name="_Toc105752569"/>
      <w:bookmarkStart w:id="4308" w:name="_Toc123150187"/>
      <w:bookmarkStart w:id="4309" w:name="_Toc124163149"/>
      <w:r w:rsidRPr="009202AA">
        <w:t>9.4.4.1</w:t>
      </w:r>
      <w:r w:rsidRPr="009202AA">
        <w:tab/>
        <w:t>General</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310" w:name="_Hlk528437478"/>
      <w:r w:rsidRPr="009202AA">
        <w:t xml:space="preserve"> when transmitting on all RBs</w:t>
      </w:r>
      <w:bookmarkEnd w:id="4310"/>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311" w:name="_Toc21096656"/>
      <w:bookmarkStart w:id="4312" w:name="_Toc29763623"/>
      <w:bookmarkStart w:id="4313" w:name="_Toc36030094"/>
      <w:bookmarkStart w:id="4314" w:name="_Toc37179994"/>
      <w:bookmarkStart w:id="4315" w:name="_Toc45869694"/>
      <w:bookmarkStart w:id="4316" w:name="_Toc52555493"/>
      <w:bookmarkStart w:id="4317" w:name="_Toc61112949"/>
      <w:bookmarkStart w:id="4318" w:name="_Toc67911833"/>
      <w:bookmarkStart w:id="4319" w:name="_Toc74840653"/>
      <w:bookmarkStart w:id="4320" w:name="_Toc76503788"/>
      <w:bookmarkStart w:id="4321" w:name="_Toc83042340"/>
      <w:bookmarkStart w:id="4322" w:name="_Toc89854514"/>
      <w:bookmarkStart w:id="4323" w:name="_Toc98667287"/>
      <w:bookmarkStart w:id="4324" w:name="_Toc105752570"/>
      <w:bookmarkStart w:id="4325" w:name="_Toc123150188"/>
      <w:bookmarkStart w:id="4326" w:name="_Toc124163150"/>
      <w:r w:rsidRPr="009202AA">
        <w:t>9.4.4.2</w:t>
      </w:r>
      <w:r w:rsidRPr="009202AA">
        <w:tab/>
        <w:t>Minimum requirement for MSR operation</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327" w:name="_Toc21096657"/>
      <w:bookmarkStart w:id="4328" w:name="_Toc29763624"/>
      <w:bookmarkStart w:id="4329" w:name="_Toc36030095"/>
      <w:bookmarkStart w:id="4330" w:name="_Toc37179995"/>
      <w:bookmarkStart w:id="4331" w:name="_Toc45869695"/>
      <w:bookmarkStart w:id="4332" w:name="_Toc52555494"/>
      <w:bookmarkStart w:id="4333" w:name="_Toc61112950"/>
      <w:bookmarkStart w:id="4334" w:name="_Toc67911834"/>
      <w:bookmarkStart w:id="4335" w:name="_Toc74840654"/>
      <w:bookmarkStart w:id="4336" w:name="_Toc76503789"/>
      <w:bookmarkStart w:id="4337" w:name="_Toc83042341"/>
      <w:bookmarkStart w:id="4338" w:name="_Toc89854515"/>
      <w:bookmarkStart w:id="4339" w:name="_Toc98667288"/>
      <w:bookmarkStart w:id="4340" w:name="_Toc105752571"/>
      <w:bookmarkStart w:id="4341" w:name="_Toc123150189"/>
      <w:bookmarkStart w:id="4342" w:name="_Toc124163151"/>
      <w:r w:rsidRPr="009202AA">
        <w:t>9.4.4.3</w:t>
      </w:r>
      <w:r w:rsidRPr="009202AA">
        <w:tab/>
        <w:t>Minimum requirement for single RAT UTRA operation</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343" w:name="_Toc21096658"/>
      <w:bookmarkStart w:id="4344" w:name="_Toc29763625"/>
      <w:bookmarkStart w:id="4345" w:name="_Toc36030096"/>
      <w:bookmarkStart w:id="4346" w:name="_Toc37179996"/>
      <w:bookmarkStart w:id="4347" w:name="_Toc45869696"/>
      <w:bookmarkStart w:id="4348" w:name="_Toc52555495"/>
      <w:bookmarkStart w:id="4349" w:name="_Toc61112951"/>
      <w:bookmarkStart w:id="4350" w:name="_Toc67911835"/>
      <w:bookmarkStart w:id="4351" w:name="_Toc74840655"/>
      <w:bookmarkStart w:id="4352" w:name="_Toc76503790"/>
      <w:bookmarkStart w:id="4353" w:name="_Toc83042342"/>
      <w:bookmarkStart w:id="4354" w:name="_Toc89854516"/>
      <w:bookmarkStart w:id="4355" w:name="_Toc98667289"/>
      <w:bookmarkStart w:id="4356" w:name="_Toc105752572"/>
      <w:bookmarkStart w:id="4357" w:name="_Toc123150190"/>
      <w:bookmarkStart w:id="4358" w:name="_Toc124163152"/>
      <w:r w:rsidRPr="009202AA">
        <w:t>9.4.4.4</w:t>
      </w:r>
      <w:r w:rsidRPr="009202AA">
        <w:tab/>
        <w:t>Minimum requirement for single RAT E-UTRA operation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359" w:name="_Toc21096659"/>
      <w:bookmarkStart w:id="4360" w:name="_Toc29763626"/>
      <w:bookmarkStart w:id="4361" w:name="_Toc36030097"/>
      <w:bookmarkStart w:id="4362" w:name="_Toc37179997"/>
      <w:bookmarkStart w:id="4363" w:name="_Toc45869697"/>
      <w:bookmarkStart w:id="4364" w:name="_Toc52555496"/>
      <w:bookmarkStart w:id="4365" w:name="_Toc61112952"/>
      <w:bookmarkStart w:id="4366" w:name="_Toc67911836"/>
      <w:bookmarkStart w:id="4367" w:name="_Toc74840656"/>
      <w:bookmarkStart w:id="4368" w:name="_Toc76503791"/>
      <w:bookmarkStart w:id="4369" w:name="_Toc83042343"/>
      <w:bookmarkStart w:id="4370" w:name="_Toc89854517"/>
      <w:bookmarkStart w:id="4371" w:name="_Toc98667290"/>
      <w:bookmarkStart w:id="4372" w:name="_Toc105752573"/>
      <w:bookmarkStart w:id="4373" w:name="_Toc123150191"/>
      <w:bookmarkStart w:id="4374" w:name="_Toc124163153"/>
      <w:r w:rsidRPr="009202AA">
        <w:lastRenderedPageBreak/>
        <w:t>9.4.5</w:t>
      </w:r>
      <w:r w:rsidRPr="009202AA">
        <w:tab/>
        <w:t>OTA IPDL time mask</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0CB4DBE" w14:textId="77777777" w:rsidR="004C4A70" w:rsidRPr="009202AA" w:rsidRDefault="004C4A70" w:rsidP="004C4A70">
      <w:pPr>
        <w:pStyle w:val="Heading4"/>
      </w:pPr>
      <w:bookmarkStart w:id="4375" w:name="_Toc21096660"/>
      <w:bookmarkStart w:id="4376" w:name="_Toc29763627"/>
      <w:bookmarkStart w:id="4377" w:name="_Toc36030098"/>
      <w:bookmarkStart w:id="4378" w:name="_Toc37179998"/>
      <w:bookmarkStart w:id="4379" w:name="_Toc45869698"/>
      <w:bookmarkStart w:id="4380" w:name="_Toc52555497"/>
      <w:bookmarkStart w:id="4381" w:name="_Toc61112953"/>
      <w:bookmarkStart w:id="4382" w:name="_Toc67911837"/>
      <w:bookmarkStart w:id="4383" w:name="_Toc74840657"/>
      <w:bookmarkStart w:id="4384" w:name="_Toc76503792"/>
      <w:bookmarkStart w:id="4385" w:name="_Toc83042344"/>
      <w:bookmarkStart w:id="4386" w:name="_Toc89854518"/>
      <w:bookmarkStart w:id="4387" w:name="_Toc98667291"/>
      <w:bookmarkStart w:id="4388" w:name="_Toc105752574"/>
      <w:bookmarkStart w:id="4389" w:name="_Toc123150192"/>
      <w:bookmarkStart w:id="4390" w:name="_Toc124163154"/>
      <w:r w:rsidRPr="009202AA">
        <w:t>9.4.5.1</w:t>
      </w:r>
      <w:r w:rsidRPr="009202AA">
        <w:tab/>
        <w:t>General</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391" w:name="_Toc21096661"/>
      <w:bookmarkStart w:id="4392" w:name="_Toc29763628"/>
      <w:bookmarkStart w:id="4393" w:name="_Toc36030099"/>
      <w:bookmarkStart w:id="4394" w:name="_Toc37179999"/>
      <w:bookmarkStart w:id="4395" w:name="_Toc45869699"/>
      <w:bookmarkStart w:id="4396" w:name="_Toc52555498"/>
      <w:bookmarkStart w:id="4397" w:name="_Toc61112954"/>
      <w:bookmarkStart w:id="4398" w:name="_Toc67911838"/>
      <w:bookmarkStart w:id="4399" w:name="_Toc74840658"/>
      <w:bookmarkStart w:id="4400" w:name="_Toc76503793"/>
      <w:bookmarkStart w:id="4401" w:name="_Toc83042345"/>
      <w:bookmarkStart w:id="4402" w:name="_Toc89854519"/>
      <w:bookmarkStart w:id="4403" w:name="_Toc98667292"/>
      <w:bookmarkStart w:id="4404" w:name="_Toc105752575"/>
      <w:bookmarkStart w:id="4405" w:name="_Toc123150193"/>
      <w:bookmarkStart w:id="4406" w:name="_Toc124163155"/>
      <w:r w:rsidRPr="009202AA">
        <w:t>9.4.5.2</w:t>
      </w:r>
      <w:r w:rsidRPr="009202AA">
        <w:tab/>
        <w:t>Minimum requirement for MSR operation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407" w:name="_Toc21096662"/>
      <w:bookmarkStart w:id="4408" w:name="_Toc29763629"/>
      <w:bookmarkStart w:id="4409" w:name="_Toc36030100"/>
      <w:bookmarkStart w:id="4410" w:name="_Toc37180000"/>
      <w:bookmarkStart w:id="4411" w:name="_Toc45869700"/>
      <w:bookmarkStart w:id="4412" w:name="_Toc52555499"/>
      <w:bookmarkStart w:id="4413" w:name="_Toc61112955"/>
      <w:bookmarkStart w:id="4414" w:name="_Toc67911839"/>
      <w:bookmarkStart w:id="4415" w:name="_Toc74840659"/>
      <w:bookmarkStart w:id="4416" w:name="_Toc76503794"/>
      <w:bookmarkStart w:id="4417" w:name="_Toc83042346"/>
      <w:bookmarkStart w:id="4418" w:name="_Toc89854520"/>
      <w:bookmarkStart w:id="4419" w:name="_Toc98667293"/>
      <w:bookmarkStart w:id="4420" w:name="_Toc105752576"/>
      <w:bookmarkStart w:id="4421" w:name="_Toc123150194"/>
      <w:bookmarkStart w:id="4422" w:name="_Toc124163156"/>
      <w:r w:rsidRPr="009202AA">
        <w:t>9.4.5.3</w:t>
      </w:r>
      <w:r w:rsidRPr="009202AA">
        <w:tab/>
        <w:t>Minimum requirement for single RAT UTRA operation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423" w:name="_Toc21096663"/>
      <w:bookmarkStart w:id="4424" w:name="_Toc29763630"/>
      <w:bookmarkStart w:id="4425" w:name="_Toc36030101"/>
      <w:bookmarkStart w:id="4426" w:name="_Toc37180001"/>
      <w:bookmarkStart w:id="4427" w:name="_Toc45869701"/>
      <w:bookmarkStart w:id="4428" w:name="_Toc52555500"/>
      <w:bookmarkStart w:id="4429" w:name="_Toc61112956"/>
      <w:bookmarkStart w:id="4430" w:name="_Toc67911840"/>
      <w:bookmarkStart w:id="4431" w:name="_Toc74840660"/>
      <w:bookmarkStart w:id="4432" w:name="_Toc76503795"/>
      <w:bookmarkStart w:id="4433" w:name="_Toc83042347"/>
      <w:bookmarkStart w:id="4434" w:name="_Toc89854521"/>
      <w:bookmarkStart w:id="4435" w:name="_Toc98667294"/>
      <w:bookmarkStart w:id="4436" w:name="_Toc105752577"/>
      <w:bookmarkStart w:id="4437" w:name="_Toc123150195"/>
      <w:bookmarkStart w:id="4438" w:name="_Toc124163157"/>
      <w:r w:rsidRPr="009202AA">
        <w:t>9.4.5.4</w:t>
      </w:r>
      <w:r w:rsidRPr="009202AA">
        <w:tab/>
        <w:t>Minimum requirement for single RAT E-UTRA operation</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439" w:name="_Toc21096664"/>
      <w:bookmarkStart w:id="4440" w:name="_Toc29763631"/>
      <w:bookmarkStart w:id="4441" w:name="_Toc36030102"/>
      <w:bookmarkStart w:id="4442" w:name="_Toc37180002"/>
      <w:bookmarkStart w:id="4443" w:name="_Toc45869702"/>
      <w:bookmarkStart w:id="4444" w:name="_Toc52555501"/>
      <w:bookmarkStart w:id="4445" w:name="_Toc61112957"/>
      <w:bookmarkStart w:id="4446" w:name="_Toc67911841"/>
      <w:bookmarkStart w:id="4447" w:name="_Toc74840661"/>
      <w:bookmarkStart w:id="4448" w:name="_Toc76503796"/>
      <w:bookmarkStart w:id="4449" w:name="_Toc83042348"/>
      <w:bookmarkStart w:id="4450" w:name="_Toc89854522"/>
      <w:bookmarkStart w:id="4451" w:name="_Toc98667295"/>
      <w:bookmarkStart w:id="4452" w:name="_Toc105752578"/>
      <w:bookmarkStart w:id="4453" w:name="_Toc123150196"/>
      <w:bookmarkStart w:id="4454" w:name="_Toc124163158"/>
      <w:r w:rsidRPr="009202AA">
        <w:t>9.4.6</w:t>
      </w:r>
      <w:r w:rsidRPr="009202AA">
        <w:tab/>
        <w:t>OTA RE Power control dynamic range</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48EB8B3E" w14:textId="77777777" w:rsidR="004C4A70" w:rsidRPr="009202AA" w:rsidRDefault="004C4A70" w:rsidP="004C4A70">
      <w:pPr>
        <w:pStyle w:val="Heading4"/>
      </w:pPr>
      <w:bookmarkStart w:id="4455" w:name="_Toc21096665"/>
      <w:bookmarkStart w:id="4456" w:name="_Toc29763632"/>
      <w:bookmarkStart w:id="4457" w:name="_Toc36030103"/>
      <w:bookmarkStart w:id="4458" w:name="_Toc37180003"/>
      <w:bookmarkStart w:id="4459" w:name="_Toc45869703"/>
      <w:bookmarkStart w:id="4460" w:name="_Toc52555502"/>
      <w:bookmarkStart w:id="4461" w:name="_Toc61112958"/>
      <w:bookmarkStart w:id="4462" w:name="_Toc67911842"/>
      <w:bookmarkStart w:id="4463" w:name="_Toc74840662"/>
      <w:bookmarkStart w:id="4464" w:name="_Toc76503797"/>
      <w:bookmarkStart w:id="4465" w:name="_Toc83042349"/>
      <w:bookmarkStart w:id="4466" w:name="_Toc89854523"/>
      <w:bookmarkStart w:id="4467" w:name="_Toc98667296"/>
      <w:bookmarkStart w:id="4468" w:name="_Toc105752579"/>
      <w:bookmarkStart w:id="4469" w:name="_Toc123150197"/>
      <w:bookmarkStart w:id="4470" w:name="_Toc124163159"/>
      <w:r w:rsidRPr="009202AA">
        <w:t>9.4.6.1</w:t>
      </w:r>
      <w:r w:rsidRPr="009202AA">
        <w:tab/>
        <w:t>General</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4471" w:name="_Toc21096666"/>
      <w:bookmarkStart w:id="4472" w:name="_Toc29763633"/>
      <w:bookmarkStart w:id="4473" w:name="_Toc36030104"/>
      <w:bookmarkStart w:id="4474" w:name="_Toc37180004"/>
      <w:bookmarkStart w:id="4475" w:name="_Toc45869704"/>
      <w:bookmarkStart w:id="4476" w:name="_Toc52555503"/>
      <w:bookmarkStart w:id="4477" w:name="_Toc61112959"/>
      <w:bookmarkStart w:id="4478" w:name="_Toc67911843"/>
      <w:bookmarkStart w:id="4479" w:name="_Toc74840663"/>
      <w:bookmarkStart w:id="4480" w:name="_Toc76503798"/>
      <w:bookmarkStart w:id="4481" w:name="_Toc83042350"/>
      <w:bookmarkStart w:id="4482" w:name="_Toc89854524"/>
      <w:bookmarkStart w:id="4483" w:name="_Toc98667297"/>
      <w:bookmarkStart w:id="4484" w:name="_Toc105752580"/>
      <w:bookmarkStart w:id="4485" w:name="_Toc123150198"/>
      <w:bookmarkStart w:id="4486" w:name="_Toc124163160"/>
      <w:r w:rsidRPr="009202AA">
        <w:lastRenderedPageBreak/>
        <w:t>9.4.6.2</w:t>
      </w:r>
      <w:r w:rsidRPr="009202AA">
        <w:tab/>
        <w:t>Minimum requirement for MSR operation</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4487" w:name="_Toc21096667"/>
      <w:bookmarkStart w:id="4488" w:name="_Toc29763634"/>
      <w:bookmarkStart w:id="4489" w:name="_Toc36030105"/>
      <w:bookmarkStart w:id="4490" w:name="_Toc37180005"/>
      <w:bookmarkStart w:id="4491" w:name="_Toc45869705"/>
      <w:bookmarkStart w:id="4492" w:name="_Toc52555504"/>
      <w:bookmarkStart w:id="4493" w:name="_Toc61112960"/>
      <w:bookmarkStart w:id="4494" w:name="_Toc67911844"/>
      <w:bookmarkStart w:id="4495" w:name="_Toc74840664"/>
      <w:bookmarkStart w:id="4496" w:name="_Toc76503799"/>
      <w:bookmarkStart w:id="4497" w:name="_Toc83042351"/>
      <w:bookmarkStart w:id="4498" w:name="_Toc89854525"/>
      <w:bookmarkStart w:id="4499" w:name="_Toc98667298"/>
      <w:bookmarkStart w:id="4500" w:name="_Toc105752581"/>
      <w:bookmarkStart w:id="4501" w:name="_Toc123150199"/>
      <w:bookmarkStart w:id="4502" w:name="_Toc124163161"/>
      <w:r w:rsidRPr="009202AA">
        <w:t>9.4.6.3</w:t>
      </w:r>
      <w:r w:rsidRPr="009202AA">
        <w:tab/>
        <w:t>Minimum requirement for single RAT UTRA operation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4503" w:name="_Toc21096668"/>
      <w:bookmarkStart w:id="4504" w:name="_Toc29763635"/>
      <w:bookmarkStart w:id="4505" w:name="_Toc36030106"/>
      <w:bookmarkStart w:id="4506" w:name="_Toc37180006"/>
      <w:bookmarkStart w:id="4507" w:name="_Toc45869706"/>
      <w:bookmarkStart w:id="4508" w:name="_Toc52555505"/>
      <w:bookmarkStart w:id="4509" w:name="_Toc61112961"/>
      <w:bookmarkStart w:id="4510" w:name="_Toc67911845"/>
      <w:bookmarkStart w:id="4511" w:name="_Toc74840665"/>
      <w:bookmarkStart w:id="4512" w:name="_Toc76503800"/>
      <w:bookmarkStart w:id="4513" w:name="_Toc83042352"/>
      <w:bookmarkStart w:id="4514" w:name="_Toc89854526"/>
      <w:bookmarkStart w:id="4515" w:name="_Toc98667299"/>
      <w:bookmarkStart w:id="4516" w:name="_Toc105752582"/>
      <w:bookmarkStart w:id="4517" w:name="_Toc123150200"/>
      <w:bookmarkStart w:id="4518" w:name="_Toc124163162"/>
      <w:r w:rsidRPr="009202AA">
        <w:t>9.4.6.4</w:t>
      </w:r>
      <w:r w:rsidRPr="009202AA">
        <w:tab/>
        <w:t>Minimum requirement for single RAT E-UTRA operation</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4519" w:name="_Toc21096669"/>
      <w:bookmarkStart w:id="4520" w:name="_Toc29763636"/>
      <w:bookmarkStart w:id="4521" w:name="_Toc36030107"/>
      <w:bookmarkStart w:id="4522" w:name="_Toc37180007"/>
      <w:bookmarkStart w:id="4523" w:name="_Toc45869707"/>
      <w:bookmarkStart w:id="4524" w:name="_Toc52555506"/>
      <w:bookmarkStart w:id="4525" w:name="_Toc61112962"/>
      <w:bookmarkStart w:id="4526" w:name="_Toc67911846"/>
      <w:bookmarkStart w:id="4527" w:name="_Toc74840666"/>
      <w:bookmarkStart w:id="4528" w:name="_Toc76503801"/>
      <w:bookmarkStart w:id="4529" w:name="_Toc83042353"/>
      <w:bookmarkStart w:id="4530" w:name="_Toc89854527"/>
      <w:bookmarkStart w:id="4531" w:name="_Toc98667300"/>
      <w:bookmarkStart w:id="4532" w:name="_Toc105752583"/>
      <w:bookmarkStart w:id="4533" w:name="_Toc123150201"/>
      <w:bookmarkStart w:id="4534" w:name="_Toc124163163"/>
      <w:r w:rsidRPr="009202AA">
        <w:t>9.5</w:t>
      </w:r>
      <w:r w:rsidRPr="009202AA">
        <w:tab/>
        <w:t>OTA Transmit ON/OFF power</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6E8C697" w14:textId="77777777" w:rsidR="004C4A70" w:rsidRPr="009202AA" w:rsidRDefault="004C4A70" w:rsidP="004C4A70">
      <w:pPr>
        <w:pStyle w:val="Heading3"/>
      </w:pPr>
      <w:bookmarkStart w:id="4535" w:name="_Toc21096670"/>
      <w:bookmarkStart w:id="4536" w:name="_Toc29763637"/>
      <w:bookmarkStart w:id="4537" w:name="_Toc36030108"/>
      <w:bookmarkStart w:id="4538" w:name="_Toc37180008"/>
      <w:bookmarkStart w:id="4539" w:name="_Toc45869708"/>
      <w:bookmarkStart w:id="4540" w:name="_Toc52555507"/>
      <w:bookmarkStart w:id="4541" w:name="_Toc61112963"/>
      <w:bookmarkStart w:id="4542" w:name="_Toc67911847"/>
      <w:bookmarkStart w:id="4543" w:name="_Toc74840667"/>
      <w:bookmarkStart w:id="4544" w:name="_Toc76503802"/>
      <w:bookmarkStart w:id="4545" w:name="_Toc83042354"/>
      <w:bookmarkStart w:id="4546" w:name="_Toc89854528"/>
      <w:bookmarkStart w:id="4547" w:name="_Toc98667301"/>
      <w:bookmarkStart w:id="4548" w:name="_Toc105752584"/>
      <w:bookmarkStart w:id="4549" w:name="_Toc123150202"/>
      <w:bookmarkStart w:id="4550" w:name="_Toc124163164"/>
      <w:r w:rsidRPr="009202AA">
        <w:t>9.5.1</w:t>
      </w:r>
      <w:r w:rsidRPr="009202AA">
        <w:tab/>
        <w:t>General</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4551" w:name="_Toc21096671"/>
      <w:bookmarkStart w:id="4552" w:name="_Toc29763638"/>
      <w:bookmarkStart w:id="4553" w:name="_Toc36030109"/>
      <w:bookmarkStart w:id="4554" w:name="_Toc37180009"/>
      <w:bookmarkStart w:id="4555" w:name="_Toc45869709"/>
      <w:bookmarkStart w:id="4556" w:name="_Toc52555508"/>
      <w:bookmarkStart w:id="4557" w:name="_Toc61112964"/>
      <w:bookmarkStart w:id="4558" w:name="_Toc67911848"/>
      <w:bookmarkStart w:id="4559" w:name="_Toc74840668"/>
      <w:bookmarkStart w:id="4560" w:name="_Toc76503803"/>
      <w:bookmarkStart w:id="4561" w:name="_Toc83042355"/>
      <w:bookmarkStart w:id="4562" w:name="_Toc89854529"/>
      <w:bookmarkStart w:id="4563" w:name="_Toc98667302"/>
      <w:bookmarkStart w:id="4564" w:name="_Toc105752585"/>
      <w:bookmarkStart w:id="4565" w:name="_Toc123150203"/>
      <w:bookmarkStart w:id="4566" w:name="_Toc124163165"/>
      <w:r w:rsidRPr="009202AA">
        <w:t>9.5.2</w:t>
      </w:r>
      <w:r w:rsidRPr="009202AA">
        <w:tab/>
        <w:t>OTA Transmitter OFF power</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5C818FE3" w14:textId="77777777" w:rsidR="004C4A70" w:rsidRPr="009202AA" w:rsidRDefault="004C4A70" w:rsidP="004C4A70">
      <w:pPr>
        <w:pStyle w:val="Heading4"/>
      </w:pPr>
      <w:bookmarkStart w:id="4567" w:name="_Toc21096672"/>
      <w:bookmarkStart w:id="4568" w:name="_Toc29763639"/>
      <w:bookmarkStart w:id="4569" w:name="_Toc36030110"/>
      <w:bookmarkStart w:id="4570" w:name="_Toc37180010"/>
      <w:bookmarkStart w:id="4571" w:name="_Toc45869710"/>
      <w:bookmarkStart w:id="4572" w:name="_Toc52555509"/>
      <w:bookmarkStart w:id="4573" w:name="_Toc61112965"/>
      <w:bookmarkStart w:id="4574" w:name="_Toc67911849"/>
      <w:bookmarkStart w:id="4575" w:name="_Toc74840669"/>
      <w:bookmarkStart w:id="4576" w:name="_Toc76503804"/>
      <w:bookmarkStart w:id="4577" w:name="_Toc83042356"/>
      <w:bookmarkStart w:id="4578" w:name="_Toc89854530"/>
      <w:bookmarkStart w:id="4579" w:name="_Toc98667303"/>
      <w:bookmarkStart w:id="4580" w:name="_Toc105752586"/>
      <w:bookmarkStart w:id="4581" w:name="_Toc123150204"/>
      <w:bookmarkStart w:id="4582" w:name="_Toc124163166"/>
      <w:r w:rsidRPr="009202AA">
        <w:t>9.5.2.1</w:t>
      </w:r>
      <w:r w:rsidRPr="009202AA">
        <w:tab/>
        <w:t>General</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4583" w:name="_Toc21096673"/>
      <w:bookmarkStart w:id="4584" w:name="_Toc29763640"/>
      <w:bookmarkStart w:id="4585" w:name="_Toc36030111"/>
      <w:bookmarkStart w:id="4586" w:name="_Toc37180011"/>
      <w:bookmarkStart w:id="4587" w:name="_Toc45869711"/>
      <w:bookmarkStart w:id="4588" w:name="_Toc52555510"/>
      <w:bookmarkStart w:id="4589" w:name="_Toc61112966"/>
      <w:bookmarkStart w:id="4590" w:name="_Toc67911850"/>
      <w:bookmarkStart w:id="4591" w:name="_Toc74840670"/>
      <w:bookmarkStart w:id="4592" w:name="_Toc76503805"/>
      <w:bookmarkStart w:id="4593" w:name="_Toc83042357"/>
      <w:bookmarkStart w:id="4594" w:name="_Toc89854531"/>
      <w:bookmarkStart w:id="4595" w:name="_Toc98667304"/>
      <w:bookmarkStart w:id="4596" w:name="_Toc105752587"/>
      <w:bookmarkStart w:id="4597" w:name="_Toc123150205"/>
      <w:bookmarkStart w:id="4598" w:name="_Toc124163167"/>
      <w:r w:rsidRPr="009202AA">
        <w:t>9.5.2.2</w:t>
      </w:r>
      <w:r w:rsidRPr="009202AA">
        <w:tab/>
        <w:t>Minimum requirement for MSR operation</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4599" w:name="_Toc21096674"/>
      <w:bookmarkStart w:id="4600" w:name="_Toc29763641"/>
      <w:bookmarkStart w:id="4601" w:name="_Toc36030112"/>
      <w:bookmarkStart w:id="4602" w:name="_Toc37180012"/>
      <w:bookmarkStart w:id="4603" w:name="_Toc45869712"/>
      <w:bookmarkStart w:id="4604" w:name="_Toc52555511"/>
      <w:bookmarkStart w:id="4605" w:name="_Toc61112967"/>
      <w:bookmarkStart w:id="4606" w:name="_Toc67911851"/>
      <w:bookmarkStart w:id="4607" w:name="_Toc74840671"/>
      <w:bookmarkStart w:id="4608" w:name="_Toc76503806"/>
      <w:bookmarkStart w:id="4609" w:name="_Toc83042358"/>
      <w:bookmarkStart w:id="4610" w:name="_Toc89854532"/>
      <w:bookmarkStart w:id="4611" w:name="_Toc98667305"/>
      <w:bookmarkStart w:id="4612" w:name="_Toc105752588"/>
      <w:bookmarkStart w:id="4613" w:name="_Toc123150206"/>
      <w:bookmarkStart w:id="4614" w:name="_Toc124163168"/>
      <w:r w:rsidRPr="009202AA">
        <w:t>9.5.2.3</w:t>
      </w:r>
      <w:r w:rsidRPr="009202AA">
        <w:tab/>
        <w:t>Minimum requirement for single RAT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4615" w:name="_Toc21096675"/>
      <w:bookmarkStart w:id="4616" w:name="_Toc29763642"/>
      <w:bookmarkStart w:id="4617" w:name="_Toc36030113"/>
      <w:bookmarkStart w:id="4618" w:name="_Toc37180013"/>
      <w:bookmarkStart w:id="4619" w:name="_Toc45869713"/>
      <w:bookmarkStart w:id="4620" w:name="_Toc52555512"/>
      <w:bookmarkStart w:id="4621" w:name="_Toc61112968"/>
      <w:bookmarkStart w:id="4622" w:name="_Toc67911852"/>
      <w:bookmarkStart w:id="4623" w:name="_Toc74840672"/>
      <w:bookmarkStart w:id="4624" w:name="_Toc76503807"/>
      <w:bookmarkStart w:id="4625" w:name="_Toc83042359"/>
      <w:bookmarkStart w:id="4626" w:name="_Toc89854533"/>
      <w:bookmarkStart w:id="4627" w:name="_Toc98667306"/>
      <w:bookmarkStart w:id="4628" w:name="_Toc105752589"/>
      <w:bookmarkStart w:id="4629" w:name="_Toc123150207"/>
      <w:bookmarkStart w:id="4630" w:name="_Toc124163169"/>
      <w:r w:rsidRPr="009202AA">
        <w:t>9.5.2.4</w:t>
      </w:r>
      <w:r w:rsidRPr="009202AA">
        <w:tab/>
        <w:t>Minimum requirement for single RAT E-UTRA operation</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4631" w:name="_Toc21096676"/>
      <w:bookmarkStart w:id="4632" w:name="_Toc29763643"/>
      <w:bookmarkStart w:id="4633" w:name="_Toc36030114"/>
      <w:bookmarkStart w:id="4634" w:name="_Toc37180014"/>
      <w:bookmarkStart w:id="4635" w:name="_Toc45869714"/>
      <w:bookmarkStart w:id="4636" w:name="_Toc52555513"/>
      <w:bookmarkStart w:id="4637" w:name="_Toc61112969"/>
      <w:bookmarkStart w:id="4638" w:name="_Toc67911853"/>
      <w:bookmarkStart w:id="4639" w:name="_Toc74840673"/>
      <w:bookmarkStart w:id="4640" w:name="_Toc76503808"/>
      <w:bookmarkStart w:id="4641" w:name="_Toc83042360"/>
      <w:bookmarkStart w:id="4642" w:name="_Toc89854534"/>
      <w:bookmarkStart w:id="4643" w:name="_Toc98667307"/>
      <w:bookmarkStart w:id="4644" w:name="_Toc105752590"/>
      <w:bookmarkStart w:id="4645" w:name="_Toc123150208"/>
      <w:bookmarkStart w:id="4646" w:name="_Toc124163170"/>
      <w:r w:rsidRPr="009202AA">
        <w:t>9.5.3</w:t>
      </w:r>
      <w:r w:rsidRPr="009202AA">
        <w:tab/>
        <w:t>OTA Transmitter transient period</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3FAA78FC" w14:textId="77777777" w:rsidR="004C4A70" w:rsidRPr="009202AA" w:rsidRDefault="004C4A70" w:rsidP="004C4A70">
      <w:pPr>
        <w:pStyle w:val="Heading4"/>
      </w:pPr>
      <w:bookmarkStart w:id="4647" w:name="_Toc21096677"/>
      <w:bookmarkStart w:id="4648" w:name="_Toc29763644"/>
      <w:bookmarkStart w:id="4649" w:name="_Toc36030115"/>
      <w:bookmarkStart w:id="4650" w:name="_Toc37180015"/>
      <w:bookmarkStart w:id="4651" w:name="_Toc45869715"/>
      <w:bookmarkStart w:id="4652" w:name="_Toc52555514"/>
      <w:bookmarkStart w:id="4653" w:name="_Toc61112970"/>
      <w:bookmarkStart w:id="4654" w:name="_Toc67911854"/>
      <w:bookmarkStart w:id="4655" w:name="_Toc74840674"/>
      <w:bookmarkStart w:id="4656" w:name="_Toc76503809"/>
      <w:bookmarkStart w:id="4657" w:name="_Toc83042361"/>
      <w:bookmarkStart w:id="4658" w:name="_Toc89854535"/>
      <w:bookmarkStart w:id="4659" w:name="_Toc98667308"/>
      <w:bookmarkStart w:id="4660" w:name="_Toc105752591"/>
      <w:bookmarkStart w:id="4661" w:name="_Toc123150209"/>
      <w:bookmarkStart w:id="4662" w:name="_Toc124163171"/>
      <w:r w:rsidRPr="009202AA">
        <w:t>9.5.3.1</w:t>
      </w:r>
      <w:r w:rsidRPr="009202AA">
        <w:tab/>
        <w:t>General</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4663" w:name="_MON_1572157718"/>
    <w:bookmarkStart w:id="4664" w:name="_MON_1572454981"/>
    <w:bookmarkStart w:id="4665" w:name="_MON_1572099771"/>
    <w:bookmarkStart w:id="4666" w:name="_MON_1572161131"/>
    <w:bookmarkStart w:id="4667" w:name="_MON_1572099881"/>
    <w:bookmarkStart w:id="4668" w:name="_MON_1565440135"/>
    <w:bookmarkStart w:id="4669" w:name="_MON_1572099549"/>
    <w:bookmarkStart w:id="4670" w:name="_MON_1572355398"/>
    <w:bookmarkStart w:id="4671" w:name="_MON_1572099568"/>
    <w:bookmarkEnd w:id="4663"/>
    <w:bookmarkEnd w:id="4664"/>
    <w:bookmarkEnd w:id="4665"/>
    <w:bookmarkEnd w:id="4666"/>
    <w:bookmarkEnd w:id="4667"/>
    <w:bookmarkEnd w:id="4668"/>
    <w:bookmarkEnd w:id="4669"/>
    <w:bookmarkEnd w:id="4670"/>
    <w:bookmarkEnd w:id="4671"/>
    <w:bookmarkStart w:id="4672" w:name="_MON_1572099724"/>
    <w:bookmarkEnd w:id="4672"/>
    <w:p w14:paraId="5D377FEA" w14:textId="77777777" w:rsidR="004C4A70" w:rsidRPr="009202AA" w:rsidRDefault="004C4A70" w:rsidP="004C4A70">
      <w:pPr>
        <w:pStyle w:val="TH"/>
      </w:pPr>
      <w:r w:rsidRPr="009202AA">
        <w:object w:dxaOrig="9720" w:dyaOrig="4692" w14:anchorId="27D64257">
          <v:shape id="_x0000_i1075" type="#_x0000_t75" style="width:448.05pt;height:252pt" o:ole="">
            <v:imagedata r:id="rId106" o:title="" croptop="6311f" cropleft="2026f" cropright="2877f"/>
          </v:shape>
          <o:OLEObject Type="Embed" ProgID="Word.Picture.8" ShapeID="_x0000_i1075" DrawAspect="Content" ObjectID="_1734775824"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4673" w:name="OLE_LINK18"/>
      <w:bookmarkStart w:id="4674"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4673"/>
      <w:bookmarkEnd w:id="4674"/>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4675" w:name="_Toc21096678"/>
      <w:bookmarkStart w:id="4676" w:name="_Toc29763645"/>
      <w:bookmarkStart w:id="4677" w:name="_Toc36030116"/>
      <w:bookmarkStart w:id="4678" w:name="_Toc37180016"/>
      <w:bookmarkStart w:id="4679" w:name="_Toc45869716"/>
      <w:bookmarkStart w:id="4680" w:name="_Toc52555515"/>
      <w:bookmarkStart w:id="4681" w:name="_Toc61112971"/>
      <w:bookmarkStart w:id="4682" w:name="_Toc67911855"/>
      <w:bookmarkStart w:id="4683" w:name="_Toc74840675"/>
      <w:bookmarkStart w:id="4684" w:name="_Toc76503810"/>
      <w:bookmarkStart w:id="4685" w:name="_Toc83042362"/>
      <w:bookmarkStart w:id="4686" w:name="_Toc89854536"/>
      <w:bookmarkStart w:id="4687" w:name="_Toc98667309"/>
      <w:bookmarkStart w:id="4688" w:name="_Toc105752592"/>
      <w:bookmarkStart w:id="4689" w:name="_Toc123150210"/>
      <w:bookmarkStart w:id="4690" w:name="_Toc124163172"/>
      <w:r w:rsidRPr="009202AA">
        <w:t>9.5.3.2</w:t>
      </w:r>
      <w:r w:rsidRPr="009202AA">
        <w:tab/>
        <w:t>Minimum requirement for MSR operation</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4691" w:name="_Toc21096679"/>
      <w:bookmarkStart w:id="4692" w:name="_Toc29763646"/>
      <w:bookmarkStart w:id="4693" w:name="_Toc36030117"/>
      <w:bookmarkStart w:id="4694" w:name="_Toc37180017"/>
      <w:bookmarkStart w:id="4695" w:name="_Toc45869717"/>
      <w:bookmarkStart w:id="4696" w:name="_Toc52555516"/>
      <w:bookmarkStart w:id="4697" w:name="_Toc61112972"/>
      <w:bookmarkStart w:id="4698" w:name="_Toc67911856"/>
      <w:bookmarkStart w:id="4699" w:name="_Toc74840676"/>
      <w:bookmarkStart w:id="4700" w:name="_Toc76503811"/>
      <w:bookmarkStart w:id="4701" w:name="_Toc83042363"/>
      <w:bookmarkStart w:id="4702" w:name="_Toc89854537"/>
      <w:bookmarkStart w:id="4703" w:name="_Toc98667310"/>
      <w:bookmarkStart w:id="4704" w:name="_Toc105752593"/>
      <w:bookmarkStart w:id="4705" w:name="_Toc123150211"/>
      <w:bookmarkStart w:id="4706" w:name="_Toc124163173"/>
      <w:r w:rsidRPr="009202AA">
        <w:t>9.5.3.3</w:t>
      </w:r>
      <w:r w:rsidRPr="009202AA">
        <w:tab/>
        <w:t>Minimum requirement for single RAT UTRA operation</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4707" w:name="_Toc21096680"/>
      <w:bookmarkStart w:id="4708" w:name="_Toc29763647"/>
      <w:bookmarkStart w:id="4709" w:name="_Toc36030118"/>
      <w:bookmarkStart w:id="4710" w:name="_Toc37180018"/>
      <w:bookmarkStart w:id="4711" w:name="_Toc45869718"/>
      <w:bookmarkStart w:id="4712" w:name="_Toc52555517"/>
      <w:bookmarkStart w:id="4713" w:name="_Toc61112973"/>
      <w:bookmarkStart w:id="4714" w:name="_Toc67911857"/>
      <w:bookmarkStart w:id="4715" w:name="_Toc74840677"/>
      <w:bookmarkStart w:id="4716" w:name="_Toc76503812"/>
      <w:bookmarkStart w:id="4717" w:name="_Toc83042364"/>
      <w:bookmarkStart w:id="4718" w:name="_Toc89854538"/>
      <w:bookmarkStart w:id="4719" w:name="_Toc98667311"/>
      <w:bookmarkStart w:id="4720" w:name="_Toc105752594"/>
      <w:bookmarkStart w:id="4721" w:name="_Toc123150212"/>
      <w:bookmarkStart w:id="4722" w:name="_Toc124163174"/>
      <w:r w:rsidRPr="009202AA">
        <w:t>9.5.3.4</w:t>
      </w:r>
      <w:r w:rsidRPr="009202AA">
        <w:tab/>
        <w:t>Minimum requirement for single RAT E-UTRA operation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4723" w:name="_Toc21096681"/>
      <w:bookmarkStart w:id="4724" w:name="_Toc29763648"/>
      <w:bookmarkStart w:id="4725" w:name="_Toc36030119"/>
      <w:bookmarkStart w:id="4726" w:name="_Toc37180019"/>
      <w:bookmarkStart w:id="4727" w:name="_Toc45869719"/>
      <w:bookmarkStart w:id="4728" w:name="_Toc52555518"/>
      <w:bookmarkStart w:id="4729" w:name="_Toc61112974"/>
      <w:bookmarkStart w:id="4730" w:name="_Toc67911858"/>
      <w:bookmarkStart w:id="4731" w:name="_Toc74840678"/>
      <w:bookmarkStart w:id="4732" w:name="_Toc76503813"/>
      <w:bookmarkStart w:id="4733" w:name="_Toc83042365"/>
      <w:bookmarkStart w:id="4734" w:name="_Toc89854539"/>
      <w:bookmarkStart w:id="4735" w:name="_Toc98667312"/>
      <w:bookmarkStart w:id="4736" w:name="_Toc105752595"/>
      <w:bookmarkStart w:id="4737" w:name="_Toc123150213"/>
      <w:bookmarkStart w:id="4738" w:name="_Toc124163175"/>
      <w:r w:rsidRPr="009202AA">
        <w:t>9.6</w:t>
      </w:r>
      <w:r w:rsidRPr="009202AA">
        <w:tab/>
        <w:t>OTA Transmitted signal quality</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A68B5A6" w14:textId="77777777" w:rsidR="004C4A70" w:rsidRPr="009202AA" w:rsidRDefault="004C4A70" w:rsidP="004C4A70">
      <w:pPr>
        <w:pStyle w:val="Heading3"/>
      </w:pPr>
      <w:bookmarkStart w:id="4739" w:name="_Toc21096682"/>
      <w:bookmarkStart w:id="4740" w:name="_Toc29763649"/>
      <w:bookmarkStart w:id="4741" w:name="_Toc36030120"/>
      <w:bookmarkStart w:id="4742" w:name="_Toc37180020"/>
      <w:bookmarkStart w:id="4743" w:name="_Toc45869720"/>
      <w:bookmarkStart w:id="4744" w:name="_Toc52555519"/>
      <w:bookmarkStart w:id="4745" w:name="_Toc61112975"/>
      <w:bookmarkStart w:id="4746" w:name="_Toc67911859"/>
      <w:bookmarkStart w:id="4747" w:name="_Toc74840679"/>
      <w:bookmarkStart w:id="4748" w:name="_Toc76503814"/>
      <w:bookmarkStart w:id="4749" w:name="_Toc83042366"/>
      <w:bookmarkStart w:id="4750" w:name="_Toc89854540"/>
      <w:bookmarkStart w:id="4751" w:name="_Toc98667313"/>
      <w:bookmarkStart w:id="4752" w:name="_Toc105752596"/>
      <w:bookmarkStart w:id="4753" w:name="_Toc123150214"/>
      <w:bookmarkStart w:id="4754" w:name="_Toc124163176"/>
      <w:r w:rsidRPr="009202AA">
        <w:t>9.6.1</w:t>
      </w:r>
      <w:r w:rsidRPr="009202AA">
        <w:tab/>
        <w:t>General</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4755" w:name="_Toc21096683"/>
      <w:bookmarkStart w:id="4756" w:name="_Toc29763650"/>
      <w:bookmarkStart w:id="4757" w:name="_Toc36030121"/>
      <w:bookmarkStart w:id="4758" w:name="_Toc37180021"/>
      <w:bookmarkStart w:id="4759" w:name="_Toc45869721"/>
      <w:bookmarkStart w:id="4760" w:name="_Toc52555520"/>
      <w:bookmarkStart w:id="4761" w:name="_Toc61112976"/>
      <w:bookmarkStart w:id="4762" w:name="_Toc67911860"/>
      <w:bookmarkStart w:id="4763" w:name="_Toc74840680"/>
      <w:bookmarkStart w:id="4764" w:name="_Toc76503815"/>
      <w:bookmarkStart w:id="4765" w:name="_Toc83042367"/>
      <w:bookmarkStart w:id="4766" w:name="_Toc89854541"/>
      <w:bookmarkStart w:id="4767" w:name="_Toc98667314"/>
      <w:bookmarkStart w:id="4768" w:name="_Toc105752597"/>
      <w:bookmarkStart w:id="4769" w:name="_Toc123150215"/>
      <w:bookmarkStart w:id="4770" w:name="_Toc124163177"/>
      <w:r w:rsidRPr="009202AA">
        <w:t>9.6.2</w:t>
      </w:r>
      <w:r w:rsidRPr="009202AA">
        <w:tab/>
        <w:t>OTA Frequency Error</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2319ACD" w14:textId="77777777" w:rsidR="004C4A70" w:rsidRPr="009202AA" w:rsidRDefault="004C4A70" w:rsidP="004C4A70">
      <w:pPr>
        <w:pStyle w:val="Heading4"/>
      </w:pPr>
      <w:bookmarkStart w:id="4771" w:name="_Toc21096684"/>
      <w:bookmarkStart w:id="4772" w:name="_Toc29763651"/>
      <w:bookmarkStart w:id="4773" w:name="_Toc36030122"/>
      <w:bookmarkStart w:id="4774" w:name="_Toc37180022"/>
      <w:bookmarkStart w:id="4775" w:name="_Toc45869722"/>
      <w:bookmarkStart w:id="4776" w:name="_Toc52555521"/>
      <w:bookmarkStart w:id="4777" w:name="_Toc61112977"/>
      <w:bookmarkStart w:id="4778" w:name="_Toc67911861"/>
      <w:bookmarkStart w:id="4779" w:name="_Toc74840681"/>
      <w:bookmarkStart w:id="4780" w:name="_Toc76503816"/>
      <w:bookmarkStart w:id="4781" w:name="_Toc83042368"/>
      <w:bookmarkStart w:id="4782" w:name="_Toc89854542"/>
      <w:bookmarkStart w:id="4783" w:name="_Toc98667315"/>
      <w:bookmarkStart w:id="4784" w:name="_Toc105752598"/>
      <w:bookmarkStart w:id="4785" w:name="_Toc123150216"/>
      <w:bookmarkStart w:id="4786" w:name="_Toc124163178"/>
      <w:r w:rsidRPr="009202AA">
        <w:t>9.6.2.1</w:t>
      </w:r>
      <w:r w:rsidRPr="009202AA">
        <w:tab/>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4787" w:name="_Toc21096685"/>
      <w:bookmarkStart w:id="4788" w:name="_Toc29763652"/>
      <w:bookmarkStart w:id="4789" w:name="_Toc36030123"/>
      <w:bookmarkStart w:id="4790" w:name="_Toc37180023"/>
      <w:bookmarkStart w:id="4791" w:name="_Toc45869723"/>
      <w:bookmarkStart w:id="4792" w:name="_Toc52555522"/>
      <w:bookmarkStart w:id="4793" w:name="_Toc61112978"/>
      <w:bookmarkStart w:id="4794" w:name="_Toc67911862"/>
      <w:bookmarkStart w:id="4795" w:name="_Toc74840682"/>
      <w:bookmarkStart w:id="4796" w:name="_Toc76503817"/>
      <w:bookmarkStart w:id="4797" w:name="_Toc83042369"/>
      <w:bookmarkStart w:id="4798" w:name="_Toc89854543"/>
      <w:bookmarkStart w:id="4799" w:name="_Toc98667316"/>
      <w:bookmarkStart w:id="4800" w:name="_Toc105752599"/>
      <w:bookmarkStart w:id="4801" w:name="_Toc123150217"/>
      <w:bookmarkStart w:id="4802" w:name="_Toc124163179"/>
      <w:r w:rsidRPr="009202AA">
        <w:t>9.6.2.2</w:t>
      </w:r>
      <w:r w:rsidRPr="009202AA">
        <w:tab/>
        <w:t>Minimum requirement for MSR operation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4803" w:name="_Toc21096686"/>
      <w:bookmarkStart w:id="4804" w:name="_Toc29763653"/>
      <w:bookmarkStart w:id="4805" w:name="_Toc36030124"/>
      <w:bookmarkStart w:id="4806" w:name="_Toc37180024"/>
      <w:bookmarkStart w:id="4807" w:name="_Toc45869724"/>
      <w:bookmarkStart w:id="4808" w:name="_Toc52555523"/>
      <w:bookmarkStart w:id="4809" w:name="_Toc61112979"/>
      <w:bookmarkStart w:id="4810" w:name="_Toc67911863"/>
      <w:bookmarkStart w:id="4811" w:name="_Toc74840683"/>
      <w:bookmarkStart w:id="4812" w:name="_Toc76503818"/>
      <w:bookmarkStart w:id="4813" w:name="_Toc83042370"/>
      <w:bookmarkStart w:id="4814" w:name="_Toc89854544"/>
      <w:bookmarkStart w:id="4815" w:name="_Toc98667317"/>
      <w:bookmarkStart w:id="4816" w:name="_Toc105752600"/>
      <w:bookmarkStart w:id="4817" w:name="_Toc123150218"/>
      <w:bookmarkStart w:id="4818" w:name="_Toc124163180"/>
      <w:r w:rsidRPr="009202AA">
        <w:t>9.6.2.3</w:t>
      </w:r>
      <w:r w:rsidRPr="009202AA">
        <w:tab/>
        <w:t>Minimum requirement for single RAT UTRA operation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4819" w:name="_Toc21096687"/>
      <w:bookmarkStart w:id="4820" w:name="_Toc29763654"/>
      <w:bookmarkStart w:id="4821" w:name="_Toc36030125"/>
      <w:bookmarkStart w:id="4822" w:name="_Toc37180025"/>
      <w:bookmarkStart w:id="4823" w:name="_Toc45869725"/>
      <w:bookmarkStart w:id="4824" w:name="_Toc52555524"/>
      <w:bookmarkStart w:id="4825" w:name="_Toc61112980"/>
      <w:bookmarkStart w:id="4826" w:name="_Toc67911864"/>
      <w:bookmarkStart w:id="4827" w:name="_Toc74840684"/>
      <w:bookmarkStart w:id="4828" w:name="_Toc76503819"/>
      <w:bookmarkStart w:id="4829" w:name="_Toc83042371"/>
      <w:bookmarkStart w:id="4830" w:name="_Toc89854545"/>
      <w:bookmarkStart w:id="4831" w:name="_Toc98667318"/>
      <w:bookmarkStart w:id="4832" w:name="_Toc105752601"/>
      <w:bookmarkStart w:id="4833" w:name="_Toc123150219"/>
      <w:bookmarkStart w:id="4834" w:name="_Toc124163181"/>
      <w:r w:rsidRPr="009202AA">
        <w:t>9.6.2.4</w:t>
      </w:r>
      <w:r w:rsidRPr="009202AA">
        <w:tab/>
        <w:t>Minimum requirement for single RAT E-UTRA operation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4835" w:name="_Toc21096688"/>
      <w:bookmarkStart w:id="4836" w:name="_Toc29763655"/>
      <w:bookmarkStart w:id="4837" w:name="_Toc36030126"/>
      <w:bookmarkStart w:id="4838" w:name="_Toc37180026"/>
      <w:bookmarkStart w:id="4839" w:name="_Toc45869726"/>
      <w:bookmarkStart w:id="4840" w:name="_Toc52555525"/>
      <w:bookmarkStart w:id="4841" w:name="_Toc61112981"/>
      <w:bookmarkStart w:id="4842" w:name="_Toc67911865"/>
      <w:bookmarkStart w:id="4843" w:name="_Toc74840685"/>
      <w:bookmarkStart w:id="4844" w:name="_Toc76503820"/>
      <w:bookmarkStart w:id="4845" w:name="_Toc83042372"/>
      <w:bookmarkStart w:id="4846" w:name="_Toc89854546"/>
      <w:bookmarkStart w:id="4847" w:name="_Toc98667319"/>
      <w:bookmarkStart w:id="4848" w:name="_Toc105752602"/>
      <w:bookmarkStart w:id="4849" w:name="_Toc123150220"/>
      <w:bookmarkStart w:id="4850" w:name="_Toc124163182"/>
      <w:r w:rsidRPr="009202AA">
        <w:t>9.6.3</w:t>
      </w:r>
      <w:r w:rsidRPr="009202AA">
        <w:tab/>
        <w:t>OTA Time alignment error</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F6FEDD3" w14:textId="77777777" w:rsidR="004C4A70" w:rsidRPr="009202AA" w:rsidRDefault="004C4A70" w:rsidP="004C4A70">
      <w:pPr>
        <w:pStyle w:val="Heading4"/>
      </w:pPr>
      <w:bookmarkStart w:id="4851" w:name="_Toc21096689"/>
      <w:bookmarkStart w:id="4852" w:name="_Toc29763656"/>
      <w:bookmarkStart w:id="4853" w:name="_Toc36030127"/>
      <w:bookmarkStart w:id="4854" w:name="_Toc37180027"/>
      <w:bookmarkStart w:id="4855" w:name="_Toc45869727"/>
      <w:bookmarkStart w:id="4856" w:name="_Toc52555526"/>
      <w:bookmarkStart w:id="4857" w:name="_Toc61112982"/>
      <w:bookmarkStart w:id="4858" w:name="_Toc67911866"/>
      <w:bookmarkStart w:id="4859" w:name="_Toc74840686"/>
      <w:bookmarkStart w:id="4860" w:name="_Toc76503821"/>
      <w:bookmarkStart w:id="4861" w:name="_Toc83042373"/>
      <w:bookmarkStart w:id="4862" w:name="_Toc89854547"/>
      <w:bookmarkStart w:id="4863" w:name="_Toc98667320"/>
      <w:bookmarkStart w:id="4864" w:name="_Toc105752603"/>
      <w:bookmarkStart w:id="4865" w:name="_Toc123150221"/>
      <w:bookmarkStart w:id="4866" w:name="_Toc124163183"/>
      <w:r w:rsidRPr="009202AA">
        <w:t>9.6.3.1</w:t>
      </w:r>
      <w:r w:rsidRPr="009202AA">
        <w:tab/>
        <w:t>General</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4867" w:name="_Toc21096690"/>
      <w:bookmarkStart w:id="4868" w:name="_Toc29763657"/>
      <w:bookmarkStart w:id="4869" w:name="_Toc36030128"/>
      <w:bookmarkStart w:id="4870" w:name="_Toc37180028"/>
      <w:bookmarkStart w:id="4871" w:name="_Toc45869728"/>
      <w:bookmarkStart w:id="4872" w:name="_Toc52555527"/>
      <w:bookmarkStart w:id="4873" w:name="_Toc61112983"/>
      <w:bookmarkStart w:id="4874" w:name="_Toc67911867"/>
      <w:bookmarkStart w:id="4875" w:name="_Toc74840687"/>
      <w:bookmarkStart w:id="4876" w:name="_Toc76503822"/>
      <w:bookmarkStart w:id="4877" w:name="_Toc83042374"/>
      <w:bookmarkStart w:id="4878" w:name="_Toc89854548"/>
      <w:bookmarkStart w:id="4879" w:name="_Toc98667321"/>
      <w:bookmarkStart w:id="4880" w:name="_Toc105752604"/>
      <w:bookmarkStart w:id="4881" w:name="_Toc123150222"/>
      <w:bookmarkStart w:id="4882" w:name="_Toc124163184"/>
      <w:r w:rsidRPr="009202AA">
        <w:t>9.6.3.2</w:t>
      </w:r>
      <w:r w:rsidRPr="009202AA">
        <w:tab/>
        <w:t>Minimum requirement for MSR operation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4883" w:name="_Toc21096691"/>
      <w:bookmarkStart w:id="4884" w:name="_Toc29763658"/>
      <w:bookmarkStart w:id="4885" w:name="_Toc36030129"/>
      <w:bookmarkStart w:id="4886" w:name="_Toc37180029"/>
      <w:bookmarkStart w:id="4887" w:name="_Toc45869729"/>
      <w:bookmarkStart w:id="4888" w:name="_Toc52555528"/>
      <w:bookmarkStart w:id="4889" w:name="_Toc61112984"/>
      <w:bookmarkStart w:id="4890" w:name="_Toc67911868"/>
      <w:bookmarkStart w:id="4891" w:name="_Toc74840688"/>
      <w:bookmarkStart w:id="4892" w:name="_Toc76503823"/>
      <w:bookmarkStart w:id="4893" w:name="_Toc83042375"/>
      <w:bookmarkStart w:id="4894" w:name="_Toc89854549"/>
      <w:bookmarkStart w:id="4895" w:name="_Toc98667322"/>
      <w:bookmarkStart w:id="4896" w:name="_Toc105752605"/>
      <w:bookmarkStart w:id="4897" w:name="_Toc123150223"/>
      <w:bookmarkStart w:id="4898" w:name="_Toc124163185"/>
      <w:r w:rsidRPr="009202AA">
        <w:t>9.6.3.3</w:t>
      </w:r>
      <w:r w:rsidRPr="009202AA">
        <w:tab/>
        <w:t>Minimum requirement for single RAT UTRA operation</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4899" w:name="_Toc21096692"/>
      <w:bookmarkStart w:id="4900" w:name="_Toc29763659"/>
      <w:bookmarkStart w:id="4901" w:name="_Toc36030130"/>
      <w:bookmarkStart w:id="4902" w:name="_Toc37180030"/>
      <w:bookmarkStart w:id="4903" w:name="_Toc45869730"/>
      <w:bookmarkStart w:id="4904" w:name="_Toc52555529"/>
      <w:bookmarkStart w:id="4905" w:name="_Toc61112985"/>
      <w:bookmarkStart w:id="4906" w:name="_Toc67911869"/>
      <w:bookmarkStart w:id="4907" w:name="_Toc74840689"/>
      <w:bookmarkStart w:id="4908" w:name="_Toc76503824"/>
      <w:bookmarkStart w:id="4909" w:name="_Toc83042376"/>
      <w:bookmarkStart w:id="4910" w:name="_Toc89854550"/>
      <w:bookmarkStart w:id="4911" w:name="_Toc98667323"/>
      <w:bookmarkStart w:id="4912" w:name="_Toc105752606"/>
      <w:bookmarkStart w:id="4913" w:name="_Toc123150224"/>
      <w:bookmarkStart w:id="4914" w:name="_Toc124163186"/>
      <w:r w:rsidRPr="009202AA">
        <w:t>9.6.3.4</w:t>
      </w:r>
      <w:r w:rsidRPr="009202AA">
        <w:tab/>
        <w:t>Minimum requirement for single RAT E-UTRA operation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4915" w:name="_Toc21096693"/>
      <w:bookmarkStart w:id="4916" w:name="_Toc29763660"/>
      <w:bookmarkStart w:id="4917" w:name="_Toc36030131"/>
      <w:bookmarkStart w:id="4918" w:name="_Toc37180031"/>
      <w:bookmarkStart w:id="4919" w:name="_Toc45869731"/>
      <w:bookmarkStart w:id="4920" w:name="_Toc52555530"/>
      <w:bookmarkStart w:id="4921" w:name="_Toc61112986"/>
      <w:bookmarkStart w:id="4922" w:name="_Toc67911870"/>
      <w:bookmarkStart w:id="4923" w:name="_Toc74840690"/>
      <w:bookmarkStart w:id="4924" w:name="_Toc76503825"/>
      <w:bookmarkStart w:id="4925" w:name="_Toc83042377"/>
      <w:bookmarkStart w:id="4926" w:name="_Toc89854551"/>
      <w:bookmarkStart w:id="4927" w:name="_Toc98667324"/>
      <w:bookmarkStart w:id="4928" w:name="_Toc105752607"/>
      <w:bookmarkStart w:id="4929" w:name="_Toc123150225"/>
      <w:bookmarkStart w:id="4930" w:name="_Toc124163187"/>
      <w:r w:rsidRPr="009202AA">
        <w:lastRenderedPageBreak/>
        <w:t>9.6.4</w:t>
      </w:r>
      <w:r w:rsidRPr="009202AA">
        <w:tab/>
        <w:t>OTA Modulation quality</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062CED22" w14:textId="77777777" w:rsidR="004C4A70" w:rsidRPr="009202AA" w:rsidRDefault="004C4A70" w:rsidP="004C4A70">
      <w:pPr>
        <w:pStyle w:val="Heading4"/>
      </w:pPr>
      <w:bookmarkStart w:id="4931" w:name="_Toc21096694"/>
      <w:bookmarkStart w:id="4932" w:name="_Toc29763661"/>
      <w:bookmarkStart w:id="4933" w:name="_Toc36030132"/>
      <w:bookmarkStart w:id="4934" w:name="_Toc37180032"/>
      <w:bookmarkStart w:id="4935" w:name="_Toc45869732"/>
      <w:bookmarkStart w:id="4936" w:name="_Toc52555531"/>
      <w:bookmarkStart w:id="4937" w:name="_Toc61112987"/>
      <w:bookmarkStart w:id="4938" w:name="_Toc67911871"/>
      <w:bookmarkStart w:id="4939" w:name="_Toc74840691"/>
      <w:bookmarkStart w:id="4940" w:name="_Toc76503826"/>
      <w:bookmarkStart w:id="4941" w:name="_Toc83042378"/>
      <w:bookmarkStart w:id="4942" w:name="_Toc89854552"/>
      <w:bookmarkStart w:id="4943" w:name="_Toc98667325"/>
      <w:bookmarkStart w:id="4944" w:name="_Toc105752608"/>
      <w:bookmarkStart w:id="4945" w:name="_Toc123150226"/>
      <w:bookmarkStart w:id="4946" w:name="_Toc124163188"/>
      <w:r w:rsidRPr="009202AA">
        <w:t>9.6.4.1</w:t>
      </w:r>
      <w:r w:rsidRPr="009202AA">
        <w:tab/>
        <w:t>General</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4947" w:name="_Toc21096695"/>
      <w:bookmarkStart w:id="4948" w:name="_Toc29763662"/>
      <w:bookmarkStart w:id="4949" w:name="_Toc36030133"/>
      <w:bookmarkStart w:id="4950" w:name="_Toc37180033"/>
      <w:bookmarkStart w:id="4951" w:name="_Toc45869733"/>
      <w:bookmarkStart w:id="4952" w:name="_Toc52555532"/>
      <w:bookmarkStart w:id="4953" w:name="_Toc61112988"/>
      <w:bookmarkStart w:id="4954" w:name="_Toc67911872"/>
      <w:bookmarkStart w:id="4955" w:name="_Toc74840692"/>
      <w:bookmarkStart w:id="4956" w:name="_Toc76503827"/>
      <w:bookmarkStart w:id="4957" w:name="_Toc83042379"/>
      <w:bookmarkStart w:id="4958" w:name="_Toc89854553"/>
      <w:bookmarkStart w:id="4959" w:name="_Toc98667326"/>
      <w:bookmarkStart w:id="4960" w:name="_Toc105752609"/>
      <w:bookmarkStart w:id="4961" w:name="_Toc123150227"/>
      <w:bookmarkStart w:id="4962" w:name="_Toc124163189"/>
      <w:r w:rsidRPr="009202AA">
        <w:t>9.6.4.2</w:t>
      </w:r>
      <w:r w:rsidRPr="009202AA">
        <w:tab/>
        <w:t>Minimum requirement for MSR operation</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4963" w:name="_Toc21096696"/>
      <w:bookmarkStart w:id="4964" w:name="_Toc29763663"/>
      <w:bookmarkStart w:id="4965" w:name="_Toc36030134"/>
      <w:bookmarkStart w:id="4966" w:name="_Toc37180034"/>
      <w:bookmarkStart w:id="4967" w:name="_Toc45869734"/>
      <w:bookmarkStart w:id="4968" w:name="_Toc52555533"/>
      <w:bookmarkStart w:id="4969" w:name="_Toc61112989"/>
      <w:bookmarkStart w:id="4970" w:name="_Toc67911873"/>
      <w:bookmarkStart w:id="4971" w:name="_Toc74840693"/>
      <w:bookmarkStart w:id="4972" w:name="_Toc76503828"/>
      <w:bookmarkStart w:id="4973" w:name="_Toc83042380"/>
      <w:bookmarkStart w:id="4974" w:name="_Toc89854554"/>
      <w:bookmarkStart w:id="4975" w:name="_Toc98667327"/>
      <w:bookmarkStart w:id="4976" w:name="_Toc105752610"/>
      <w:bookmarkStart w:id="4977" w:name="_Toc123150228"/>
      <w:bookmarkStart w:id="4978" w:name="_Toc124163190"/>
      <w:r w:rsidRPr="009202AA">
        <w:t>9.6.4.3</w:t>
      </w:r>
      <w:r w:rsidRPr="009202AA">
        <w:tab/>
        <w:t>Minimum requirement for single RAT UTRA operation</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4979" w:name="_Toc21096697"/>
      <w:bookmarkStart w:id="4980" w:name="_Toc29763664"/>
      <w:bookmarkStart w:id="4981" w:name="_Toc36030135"/>
      <w:bookmarkStart w:id="4982" w:name="_Toc37180035"/>
      <w:bookmarkStart w:id="4983" w:name="_Toc45869735"/>
      <w:bookmarkStart w:id="4984" w:name="_Toc52555534"/>
      <w:bookmarkStart w:id="4985" w:name="_Toc61112990"/>
      <w:bookmarkStart w:id="4986" w:name="_Toc67911874"/>
      <w:bookmarkStart w:id="4987" w:name="_Toc74840694"/>
      <w:bookmarkStart w:id="4988" w:name="_Toc76503829"/>
      <w:bookmarkStart w:id="4989" w:name="_Toc83042381"/>
      <w:bookmarkStart w:id="4990" w:name="_Toc89854555"/>
      <w:bookmarkStart w:id="4991" w:name="_Toc98667328"/>
      <w:bookmarkStart w:id="4992" w:name="_Toc105752611"/>
      <w:bookmarkStart w:id="4993" w:name="_Toc123150229"/>
      <w:bookmarkStart w:id="4994" w:name="_Toc124163191"/>
      <w:r w:rsidRPr="009202AA">
        <w:t>9.6.4.4</w:t>
      </w:r>
      <w:r w:rsidRPr="009202AA">
        <w:tab/>
        <w:t>Minimum requirement for single RAT E-UTRA operation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4995" w:name="_Toc21096698"/>
      <w:bookmarkStart w:id="4996" w:name="_Toc29763665"/>
      <w:bookmarkStart w:id="4997" w:name="_Toc36030136"/>
      <w:bookmarkStart w:id="4998" w:name="_Toc37180036"/>
      <w:bookmarkStart w:id="4999" w:name="_Toc45869736"/>
      <w:bookmarkStart w:id="5000" w:name="_Toc52555535"/>
      <w:bookmarkStart w:id="5001" w:name="_Toc61112991"/>
      <w:bookmarkStart w:id="5002" w:name="_Toc67911875"/>
      <w:bookmarkStart w:id="5003" w:name="_Toc74840695"/>
      <w:bookmarkStart w:id="5004" w:name="_Toc76503830"/>
      <w:bookmarkStart w:id="5005" w:name="_Toc83042382"/>
      <w:bookmarkStart w:id="5006" w:name="_Toc89854556"/>
      <w:bookmarkStart w:id="5007" w:name="_Toc98667329"/>
      <w:bookmarkStart w:id="5008" w:name="_Toc105752612"/>
      <w:bookmarkStart w:id="5009" w:name="_Toc123150230"/>
      <w:bookmarkStart w:id="5010" w:name="_Toc124163192"/>
      <w:r w:rsidRPr="009202AA">
        <w:t>9.6.5</w:t>
      </w:r>
      <w:r w:rsidRPr="009202AA">
        <w:tab/>
        <w:t>OTA Transmit pulse shape filter</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4708687" w14:textId="77777777" w:rsidR="004C4A70" w:rsidRPr="009202AA" w:rsidRDefault="004C4A70" w:rsidP="004C4A70">
      <w:pPr>
        <w:pStyle w:val="Heading4"/>
      </w:pPr>
      <w:bookmarkStart w:id="5011" w:name="_Toc21096699"/>
      <w:bookmarkStart w:id="5012" w:name="_Toc29763666"/>
      <w:bookmarkStart w:id="5013" w:name="_Toc36030137"/>
      <w:bookmarkStart w:id="5014" w:name="_Toc37180037"/>
      <w:bookmarkStart w:id="5015" w:name="_Toc45869737"/>
      <w:bookmarkStart w:id="5016" w:name="_Toc52555536"/>
      <w:bookmarkStart w:id="5017" w:name="_Toc61112992"/>
      <w:bookmarkStart w:id="5018" w:name="_Toc67911876"/>
      <w:bookmarkStart w:id="5019" w:name="_Toc74840696"/>
      <w:bookmarkStart w:id="5020" w:name="_Toc76503831"/>
      <w:bookmarkStart w:id="5021" w:name="_Toc83042383"/>
      <w:bookmarkStart w:id="5022" w:name="_Toc89854557"/>
      <w:bookmarkStart w:id="5023" w:name="_Toc98667330"/>
      <w:bookmarkStart w:id="5024" w:name="_Toc105752613"/>
      <w:bookmarkStart w:id="5025" w:name="_Toc123150231"/>
      <w:bookmarkStart w:id="5026" w:name="_Toc124163193"/>
      <w:r w:rsidRPr="009202AA">
        <w:t>9.6.5.1</w:t>
      </w:r>
      <w:r w:rsidRPr="009202AA">
        <w:tab/>
        <w:t>General</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027" w:name="_Toc21096700"/>
      <w:bookmarkStart w:id="5028" w:name="_Toc29763667"/>
      <w:bookmarkStart w:id="5029" w:name="_Toc36030138"/>
      <w:bookmarkStart w:id="5030" w:name="_Toc37180038"/>
      <w:bookmarkStart w:id="5031" w:name="_Toc45869738"/>
      <w:bookmarkStart w:id="5032" w:name="_Toc52555537"/>
      <w:bookmarkStart w:id="5033" w:name="_Toc61112993"/>
      <w:bookmarkStart w:id="5034" w:name="_Toc67911877"/>
      <w:bookmarkStart w:id="5035" w:name="_Toc74840697"/>
      <w:bookmarkStart w:id="5036" w:name="_Toc76503832"/>
      <w:bookmarkStart w:id="5037" w:name="_Toc83042384"/>
      <w:bookmarkStart w:id="5038" w:name="_Toc89854558"/>
      <w:bookmarkStart w:id="5039" w:name="_Toc98667331"/>
      <w:bookmarkStart w:id="5040" w:name="_Toc105752614"/>
      <w:bookmarkStart w:id="5041" w:name="_Toc123150232"/>
      <w:bookmarkStart w:id="5042" w:name="_Toc124163194"/>
      <w:r w:rsidRPr="009202AA">
        <w:t>9.7</w:t>
      </w:r>
      <w:r w:rsidRPr="009202AA">
        <w:tab/>
        <w:t>OTA Unwanted Emissions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675513EF" w14:textId="77777777" w:rsidR="004C4A70" w:rsidRPr="009202AA" w:rsidRDefault="004C4A70" w:rsidP="004C4A70">
      <w:pPr>
        <w:pStyle w:val="Heading3"/>
      </w:pPr>
      <w:bookmarkStart w:id="5043" w:name="_Toc21096701"/>
      <w:bookmarkStart w:id="5044" w:name="_Toc29763668"/>
      <w:bookmarkStart w:id="5045" w:name="_Toc36030139"/>
      <w:bookmarkStart w:id="5046" w:name="_Toc37180039"/>
      <w:bookmarkStart w:id="5047" w:name="_Toc45869739"/>
      <w:bookmarkStart w:id="5048" w:name="_Toc52555538"/>
      <w:bookmarkStart w:id="5049" w:name="_Toc61112994"/>
      <w:bookmarkStart w:id="5050" w:name="_Toc67911878"/>
      <w:bookmarkStart w:id="5051" w:name="_Toc74840698"/>
      <w:bookmarkStart w:id="5052" w:name="_Toc76503833"/>
      <w:bookmarkStart w:id="5053" w:name="_Toc83042385"/>
      <w:bookmarkStart w:id="5054" w:name="_Toc89854559"/>
      <w:bookmarkStart w:id="5055" w:name="_Toc98667332"/>
      <w:bookmarkStart w:id="5056" w:name="_Toc105752615"/>
      <w:bookmarkStart w:id="5057" w:name="_Toc123150233"/>
      <w:bookmarkStart w:id="5058" w:name="_Toc124163195"/>
      <w:r w:rsidRPr="009202AA">
        <w:t>9.7.1</w:t>
      </w:r>
      <w:r w:rsidRPr="009202AA">
        <w:tab/>
        <w:t>General</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059" w:name="_Toc21096702"/>
      <w:bookmarkStart w:id="5060" w:name="_Toc29763669"/>
      <w:bookmarkStart w:id="5061" w:name="_Toc36030140"/>
      <w:bookmarkStart w:id="5062" w:name="_Toc37180040"/>
      <w:bookmarkStart w:id="5063" w:name="_Toc45869740"/>
      <w:bookmarkStart w:id="5064" w:name="_Toc52555539"/>
      <w:bookmarkStart w:id="5065" w:name="_Toc61112995"/>
      <w:bookmarkStart w:id="5066" w:name="_Toc67911879"/>
      <w:bookmarkStart w:id="5067" w:name="_Toc74840699"/>
      <w:bookmarkStart w:id="5068" w:name="_Toc76503834"/>
      <w:bookmarkStart w:id="5069" w:name="_Toc83042386"/>
      <w:bookmarkStart w:id="5070" w:name="_Toc89854560"/>
      <w:bookmarkStart w:id="5071" w:name="_Toc98667333"/>
      <w:bookmarkStart w:id="5072" w:name="_Toc105752616"/>
      <w:bookmarkStart w:id="5073" w:name="_Toc123150234"/>
      <w:bookmarkStart w:id="5074" w:name="_Toc124163196"/>
      <w:r w:rsidRPr="009202AA">
        <w:t>9.7.2</w:t>
      </w:r>
      <w:r w:rsidRPr="009202AA">
        <w:tab/>
        <w:t>OTA occupied bandwidth</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262913ED" w14:textId="77777777" w:rsidR="004C4A70" w:rsidRPr="009202AA" w:rsidRDefault="004C4A70" w:rsidP="004C4A70">
      <w:pPr>
        <w:pStyle w:val="Heading4"/>
      </w:pPr>
      <w:bookmarkStart w:id="5075" w:name="_Toc21096703"/>
      <w:bookmarkStart w:id="5076" w:name="_Toc29763670"/>
      <w:bookmarkStart w:id="5077" w:name="_Toc36030141"/>
      <w:bookmarkStart w:id="5078" w:name="_Toc37180041"/>
      <w:bookmarkStart w:id="5079" w:name="_Toc45869741"/>
      <w:bookmarkStart w:id="5080" w:name="_Toc52555540"/>
      <w:bookmarkStart w:id="5081" w:name="_Toc61112996"/>
      <w:bookmarkStart w:id="5082" w:name="_Toc67911880"/>
      <w:bookmarkStart w:id="5083" w:name="_Toc74840700"/>
      <w:bookmarkStart w:id="5084" w:name="_Toc76503835"/>
      <w:bookmarkStart w:id="5085" w:name="_Toc83042387"/>
      <w:bookmarkStart w:id="5086" w:name="_Toc89854561"/>
      <w:bookmarkStart w:id="5087" w:name="_Toc98667334"/>
      <w:bookmarkStart w:id="5088" w:name="_Toc105752617"/>
      <w:bookmarkStart w:id="5089" w:name="_Toc123150235"/>
      <w:bookmarkStart w:id="5090" w:name="_Toc124163197"/>
      <w:r w:rsidRPr="009202AA">
        <w:t>9.7.2.1</w:t>
      </w:r>
      <w:r w:rsidRPr="009202AA">
        <w:tab/>
        <w:t>General</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091" w:name="_Toc21096704"/>
      <w:bookmarkStart w:id="5092" w:name="_Toc29763671"/>
      <w:bookmarkStart w:id="5093" w:name="_Toc36030142"/>
      <w:bookmarkStart w:id="5094" w:name="_Toc37180042"/>
      <w:bookmarkStart w:id="5095" w:name="_Toc45869742"/>
      <w:bookmarkStart w:id="5096" w:name="_Toc52555541"/>
      <w:bookmarkStart w:id="5097" w:name="_Toc61112997"/>
      <w:bookmarkStart w:id="5098" w:name="_Toc67911881"/>
      <w:bookmarkStart w:id="5099" w:name="_Toc74840701"/>
      <w:bookmarkStart w:id="5100" w:name="_Toc76503836"/>
      <w:bookmarkStart w:id="5101" w:name="_Toc83042388"/>
      <w:bookmarkStart w:id="5102" w:name="_Toc89854562"/>
      <w:bookmarkStart w:id="5103" w:name="_Toc98667335"/>
      <w:bookmarkStart w:id="5104" w:name="_Toc105752618"/>
      <w:bookmarkStart w:id="5105" w:name="_Toc123150236"/>
      <w:bookmarkStart w:id="5106" w:name="_Toc124163198"/>
      <w:r w:rsidRPr="009202AA">
        <w:lastRenderedPageBreak/>
        <w:t>9.7.2.2</w:t>
      </w:r>
      <w:r w:rsidRPr="009202AA">
        <w:tab/>
        <w:t>Minimum requirement for MSR operation</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107" w:name="_Toc21096705"/>
      <w:bookmarkStart w:id="5108" w:name="_Toc29763672"/>
      <w:bookmarkStart w:id="5109" w:name="_Toc36030143"/>
      <w:bookmarkStart w:id="5110" w:name="_Toc37180043"/>
      <w:bookmarkStart w:id="5111" w:name="_Toc45869743"/>
      <w:bookmarkStart w:id="5112" w:name="_Toc52555542"/>
      <w:bookmarkStart w:id="5113" w:name="_Toc61112998"/>
      <w:bookmarkStart w:id="5114" w:name="_Toc67911882"/>
      <w:bookmarkStart w:id="5115" w:name="_Toc74840702"/>
      <w:bookmarkStart w:id="5116" w:name="_Toc76503837"/>
      <w:bookmarkStart w:id="5117" w:name="_Toc83042389"/>
      <w:bookmarkStart w:id="5118" w:name="_Toc89854563"/>
      <w:bookmarkStart w:id="5119" w:name="_Toc98667336"/>
      <w:bookmarkStart w:id="5120" w:name="_Toc105752619"/>
      <w:bookmarkStart w:id="5121" w:name="_Toc123150237"/>
      <w:bookmarkStart w:id="5122" w:name="_Toc124163199"/>
      <w:r w:rsidRPr="009202AA">
        <w:t>9.7.2.3</w:t>
      </w:r>
      <w:r w:rsidRPr="009202AA">
        <w:tab/>
        <w:t>Minimum requirement for single RAT UTRA operation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123" w:name="_Toc21096706"/>
      <w:bookmarkStart w:id="5124" w:name="_Toc29763673"/>
      <w:bookmarkStart w:id="5125" w:name="_Toc36030144"/>
      <w:bookmarkStart w:id="5126" w:name="_Toc37180044"/>
      <w:bookmarkStart w:id="5127" w:name="_Toc45869744"/>
      <w:bookmarkStart w:id="5128" w:name="_Toc52555543"/>
      <w:bookmarkStart w:id="5129" w:name="_Toc61112999"/>
      <w:bookmarkStart w:id="5130" w:name="_Toc67911883"/>
      <w:bookmarkStart w:id="5131" w:name="_Toc74840703"/>
      <w:bookmarkStart w:id="5132" w:name="_Toc76503838"/>
      <w:bookmarkStart w:id="5133" w:name="_Toc83042390"/>
      <w:bookmarkStart w:id="5134" w:name="_Toc89854564"/>
      <w:bookmarkStart w:id="5135" w:name="_Toc98667337"/>
      <w:bookmarkStart w:id="5136" w:name="_Toc105752620"/>
      <w:bookmarkStart w:id="5137" w:name="_Toc123150238"/>
      <w:bookmarkStart w:id="5138" w:name="_Toc124163200"/>
      <w:r w:rsidRPr="009202AA">
        <w:t>9.7.2.4</w:t>
      </w:r>
      <w:r w:rsidRPr="009202AA">
        <w:tab/>
        <w:t>Minimum requirement for single RAT E-UTRA operation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139" w:name="_Toc21096707"/>
      <w:bookmarkStart w:id="5140" w:name="_Toc29763674"/>
      <w:bookmarkStart w:id="5141" w:name="_Toc36030145"/>
      <w:bookmarkStart w:id="5142" w:name="_Toc37180045"/>
      <w:bookmarkStart w:id="5143" w:name="_Toc45869745"/>
      <w:bookmarkStart w:id="5144" w:name="_Toc52555544"/>
      <w:bookmarkStart w:id="5145" w:name="_Toc61113000"/>
      <w:bookmarkStart w:id="5146" w:name="_Toc67911884"/>
      <w:bookmarkStart w:id="5147" w:name="_Toc74840704"/>
      <w:bookmarkStart w:id="5148" w:name="_Toc76503839"/>
      <w:bookmarkStart w:id="5149" w:name="_Toc83042391"/>
      <w:bookmarkStart w:id="5150" w:name="_Toc89854565"/>
      <w:bookmarkStart w:id="5151" w:name="_Toc98667338"/>
      <w:bookmarkStart w:id="5152" w:name="_Toc105752621"/>
      <w:bookmarkStart w:id="5153" w:name="_Toc123150239"/>
      <w:bookmarkStart w:id="5154" w:name="_Toc124163201"/>
      <w:r w:rsidRPr="009202AA">
        <w:t>9.7.3</w:t>
      </w:r>
      <w:r w:rsidRPr="009202AA">
        <w:tab/>
        <w:t>OTA Adjacent Channel Leakage power Ratio</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752DCE9" w14:textId="77777777" w:rsidR="004C4A70" w:rsidRPr="009202AA" w:rsidRDefault="004C4A70" w:rsidP="004C4A70">
      <w:pPr>
        <w:pStyle w:val="Heading4"/>
      </w:pPr>
      <w:bookmarkStart w:id="5155" w:name="_Toc21096708"/>
      <w:bookmarkStart w:id="5156" w:name="_Toc29763675"/>
      <w:bookmarkStart w:id="5157" w:name="_Toc36030146"/>
      <w:bookmarkStart w:id="5158" w:name="_Toc37180046"/>
      <w:bookmarkStart w:id="5159" w:name="_Toc45869746"/>
      <w:bookmarkStart w:id="5160" w:name="_Toc52555545"/>
      <w:bookmarkStart w:id="5161" w:name="_Toc61113001"/>
      <w:bookmarkStart w:id="5162" w:name="_Toc67911885"/>
      <w:bookmarkStart w:id="5163" w:name="_Toc74840705"/>
      <w:bookmarkStart w:id="5164" w:name="_Toc76503840"/>
      <w:bookmarkStart w:id="5165" w:name="_Toc83042392"/>
      <w:bookmarkStart w:id="5166" w:name="_Toc89854566"/>
      <w:bookmarkStart w:id="5167" w:name="_Toc98667339"/>
      <w:bookmarkStart w:id="5168" w:name="_Toc105752622"/>
      <w:bookmarkStart w:id="5169" w:name="_Toc123150240"/>
      <w:bookmarkStart w:id="5170" w:name="_Toc124163202"/>
      <w:r w:rsidRPr="009202AA">
        <w:t>9.7.3.1</w:t>
      </w:r>
      <w:r w:rsidRPr="009202AA">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171" w:name="_Toc21096709"/>
      <w:bookmarkStart w:id="5172" w:name="_Toc29763676"/>
      <w:bookmarkStart w:id="5173" w:name="_Toc36030147"/>
      <w:bookmarkStart w:id="5174" w:name="_Toc37180047"/>
      <w:bookmarkStart w:id="5175" w:name="_Toc45869747"/>
      <w:bookmarkStart w:id="5176" w:name="_Toc52555546"/>
      <w:bookmarkStart w:id="5177" w:name="_Toc61113002"/>
      <w:bookmarkStart w:id="5178" w:name="_Toc67911886"/>
      <w:bookmarkStart w:id="5179" w:name="_Toc74840706"/>
      <w:bookmarkStart w:id="5180" w:name="_Toc76503841"/>
      <w:bookmarkStart w:id="5181" w:name="_Toc83042393"/>
      <w:bookmarkStart w:id="5182" w:name="_Toc89854567"/>
      <w:bookmarkStart w:id="5183" w:name="_Toc98667340"/>
      <w:bookmarkStart w:id="5184" w:name="_Toc105752623"/>
      <w:bookmarkStart w:id="5185" w:name="_Toc123150241"/>
      <w:bookmarkStart w:id="5186" w:name="_Toc124163203"/>
      <w:r w:rsidRPr="009202AA">
        <w:t>9.7.3.2</w:t>
      </w:r>
      <w:r w:rsidRPr="009202AA">
        <w:tab/>
        <w:t>Minimum requirement for MSR operation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187" w:name="_Toc21096710"/>
      <w:bookmarkStart w:id="5188" w:name="_Toc29763677"/>
      <w:bookmarkStart w:id="5189" w:name="_Toc36030148"/>
      <w:bookmarkStart w:id="5190" w:name="_Toc37180048"/>
      <w:bookmarkStart w:id="5191" w:name="_Toc45869748"/>
      <w:bookmarkStart w:id="5192" w:name="_Toc52555547"/>
      <w:bookmarkStart w:id="5193" w:name="_Toc61113003"/>
      <w:bookmarkStart w:id="5194" w:name="_Toc67911887"/>
      <w:bookmarkStart w:id="5195" w:name="_Toc74840707"/>
      <w:bookmarkStart w:id="5196" w:name="_Toc76503842"/>
      <w:bookmarkStart w:id="5197" w:name="_Toc83042394"/>
      <w:bookmarkStart w:id="5198" w:name="_Toc89854568"/>
      <w:bookmarkStart w:id="5199" w:name="_Toc98667341"/>
      <w:bookmarkStart w:id="5200" w:name="_Toc105752624"/>
      <w:bookmarkStart w:id="5201" w:name="_Toc123150242"/>
      <w:bookmarkStart w:id="5202" w:name="_Toc124163204"/>
      <w:r w:rsidRPr="009202AA">
        <w:t>9.7.3.3</w:t>
      </w:r>
      <w:r w:rsidRPr="009202AA">
        <w:tab/>
        <w:t>Minimum requirement for single RAT 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203" w:name="_Toc21096711"/>
      <w:bookmarkStart w:id="5204" w:name="_Toc29763678"/>
      <w:bookmarkStart w:id="5205" w:name="_Toc36030149"/>
      <w:bookmarkStart w:id="5206" w:name="_Toc37180049"/>
      <w:bookmarkStart w:id="5207" w:name="_Toc45869749"/>
      <w:bookmarkStart w:id="5208" w:name="_Toc52555548"/>
      <w:bookmarkStart w:id="5209" w:name="_Toc61113004"/>
      <w:bookmarkStart w:id="5210" w:name="_Toc67911888"/>
      <w:bookmarkStart w:id="5211" w:name="_Toc74840708"/>
      <w:bookmarkStart w:id="5212" w:name="_Toc76503843"/>
      <w:bookmarkStart w:id="5213" w:name="_Toc83042395"/>
      <w:bookmarkStart w:id="5214" w:name="_Toc89854569"/>
      <w:bookmarkStart w:id="5215" w:name="_Toc98667342"/>
      <w:bookmarkStart w:id="5216" w:name="_Toc105752625"/>
      <w:bookmarkStart w:id="5217" w:name="_Toc123150243"/>
      <w:bookmarkStart w:id="5218" w:name="_Toc124163205"/>
      <w:r w:rsidRPr="009202AA">
        <w:t>9.7.3.4</w:t>
      </w:r>
      <w:r w:rsidRPr="009202AA">
        <w:tab/>
        <w:t>Minimum requirement for single RAT E-UTRA operation</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219" w:name="_Toc21096712"/>
      <w:bookmarkStart w:id="5220" w:name="_Toc29763679"/>
      <w:bookmarkStart w:id="5221" w:name="_Toc36030150"/>
      <w:bookmarkStart w:id="5222" w:name="_Toc37180050"/>
      <w:bookmarkStart w:id="5223" w:name="_Toc45869750"/>
      <w:bookmarkStart w:id="5224" w:name="_Toc52555549"/>
      <w:bookmarkStart w:id="5225" w:name="_Toc61113005"/>
      <w:bookmarkStart w:id="5226" w:name="_Toc67911889"/>
      <w:bookmarkStart w:id="5227" w:name="_Toc74840709"/>
      <w:bookmarkStart w:id="5228" w:name="_Toc76503844"/>
      <w:bookmarkStart w:id="5229" w:name="_Toc83042396"/>
      <w:bookmarkStart w:id="5230" w:name="_Toc89854570"/>
      <w:bookmarkStart w:id="5231" w:name="_Toc98667343"/>
      <w:bookmarkStart w:id="5232" w:name="_Toc105752626"/>
      <w:bookmarkStart w:id="5233" w:name="_Toc123150244"/>
      <w:bookmarkStart w:id="5234" w:name="_Toc124163206"/>
      <w:r w:rsidRPr="009202AA">
        <w:rPr>
          <w:rFonts w:eastAsia="SimSun"/>
        </w:rPr>
        <w:lastRenderedPageBreak/>
        <w:t>9.7.4</w:t>
      </w:r>
      <w:r w:rsidRPr="009202AA">
        <w:rPr>
          <w:rFonts w:eastAsia="SimSun"/>
        </w:rPr>
        <w:tab/>
        <w:t>OTA Spectrum emission mask</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A0477DB" w14:textId="77777777" w:rsidR="004C4A70" w:rsidRPr="009202AA" w:rsidRDefault="004C4A70" w:rsidP="004C4A70">
      <w:pPr>
        <w:pStyle w:val="Heading4"/>
        <w:rPr>
          <w:rFonts w:eastAsia="SimSun"/>
        </w:rPr>
      </w:pPr>
      <w:bookmarkStart w:id="5235" w:name="_Toc21096713"/>
      <w:bookmarkStart w:id="5236" w:name="_Toc29763680"/>
      <w:bookmarkStart w:id="5237" w:name="_Toc36030151"/>
      <w:bookmarkStart w:id="5238" w:name="_Toc37180051"/>
      <w:bookmarkStart w:id="5239" w:name="_Toc45869751"/>
      <w:bookmarkStart w:id="5240" w:name="_Toc52555550"/>
      <w:bookmarkStart w:id="5241" w:name="_Toc61113006"/>
      <w:bookmarkStart w:id="5242" w:name="_Toc67911890"/>
      <w:bookmarkStart w:id="5243" w:name="_Toc74840710"/>
      <w:bookmarkStart w:id="5244" w:name="_Toc76503845"/>
      <w:bookmarkStart w:id="5245" w:name="_Toc83042397"/>
      <w:bookmarkStart w:id="5246" w:name="_Toc89854571"/>
      <w:bookmarkStart w:id="5247" w:name="_Toc98667344"/>
      <w:bookmarkStart w:id="5248" w:name="_Toc105752627"/>
      <w:bookmarkStart w:id="5249" w:name="_Toc123150245"/>
      <w:bookmarkStart w:id="5250" w:name="_Toc124163207"/>
      <w:r w:rsidRPr="009202AA">
        <w:rPr>
          <w:rFonts w:eastAsia="SimSun"/>
        </w:rPr>
        <w:t>9.7.4.1</w:t>
      </w:r>
      <w:r w:rsidRPr="009202AA">
        <w:rPr>
          <w:rFonts w:eastAsia="SimSun"/>
        </w:rPr>
        <w:tab/>
        <w:t>General</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251" w:name="_Toc21096714"/>
      <w:bookmarkStart w:id="5252" w:name="_Toc29763681"/>
      <w:bookmarkStart w:id="5253" w:name="_Toc36030152"/>
      <w:bookmarkStart w:id="5254" w:name="_Toc37180052"/>
      <w:bookmarkStart w:id="5255" w:name="_Toc45869752"/>
      <w:bookmarkStart w:id="5256" w:name="_Toc52555551"/>
      <w:bookmarkStart w:id="5257" w:name="_Toc61113007"/>
      <w:bookmarkStart w:id="5258" w:name="_Toc67911891"/>
      <w:bookmarkStart w:id="5259" w:name="_Toc74840711"/>
      <w:bookmarkStart w:id="5260" w:name="_Toc76503846"/>
      <w:bookmarkStart w:id="5261" w:name="_Toc83042398"/>
      <w:bookmarkStart w:id="5262" w:name="_Toc89854572"/>
      <w:bookmarkStart w:id="5263" w:name="_Toc98667345"/>
      <w:bookmarkStart w:id="5264" w:name="_Toc105752628"/>
      <w:bookmarkStart w:id="5265" w:name="_Toc123150246"/>
      <w:bookmarkStart w:id="5266" w:name="_Toc124163208"/>
      <w:r w:rsidRPr="009202AA">
        <w:rPr>
          <w:rFonts w:eastAsia="SimSun"/>
        </w:rPr>
        <w:t>9.7.4.2</w:t>
      </w:r>
      <w:r w:rsidRPr="009202AA">
        <w:rPr>
          <w:rFonts w:eastAsia="SimSun"/>
        </w:rPr>
        <w:tab/>
        <w:t>Minimum requirement for MSR operation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267" w:name="_Toc21096715"/>
      <w:bookmarkStart w:id="5268" w:name="_Toc29763682"/>
      <w:bookmarkStart w:id="5269" w:name="_Toc36030153"/>
      <w:bookmarkStart w:id="5270" w:name="_Toc37180053"/>
      <w:bookmarkStart w:id="5271" w:name="_Toc45869753"/>
      <w:bookmarkStart w:id="5272" w:name="_Toc52555552"/>
      <w:bookmarkStart w:id="5273" w:name="_Toc61113008"/>
      <w:bookmarkStart w:id="5274" w:name="_Toc67911892"/>
      <w:bookmarkStart w:id="5275" w:name="_Toc74840712"/>
      <w:bookmarkStart w:id="5276" w:name="_Toc76503847"/>
      <w:bookmarkStart w:id="5277" w:name="_Toc83042399"/>
      <w:bookmarkStart w:id="5278" w:name="_Toc89854573"/>
      <w:bookmarkStart w:id="5279" w:name="_Toc98667346"/>
      <w:bookmarkStart w:id="5280" w:name="_Toc105752629"/>
      <w:bookmarkStart w:id="5281" w:name="_Toc123150247"/>
      <w:bookmarkStart w:id="5282" w:name="_Toc124163209"/>
      <w:r w:rsidRPr="009202AA">
        <w:rPr>
          <w:rFonts w:eastAsia="SimSun"/>
        </w:rPr>
        <w:t>9.7.4.3</w:t>
      </w:r>
      <w:r w:rsidRPr="009202AA">
        <w:rPr>
          <w:rFonts w:eastAsia="SimSun"/>
        </w:rPr>
        <w:tab/>
        <w:t>Minimum requirement for single RAT UTRA operation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66C5E1A" w14:textId="77777777" w:rsidR="004C4A70" w:rsidRPr="009202AA" w:rsidRDefault="004C4A70" w:rsidP="004C4A70">
      <w:pPr>
        <w:pStyle w:val="Heading5"/>
        <w:rPr>
          <w:rFonts w:eastAsia="SimSun"/>
        </w:rPr>
      </w:pPr>
      <w:bookmarkStart w:id="5283" w:name="_Toc21096716"/>
      <w:bookmarkStart w:id="5284" w:name="_Toc29763683"/>
      <w:bookmarkStart w:id="5285" w:name="_Toc36030154"/>
      <w:bookmarkStart w:id="5286" w:name="_Toc37180054"/>
      <w:bookmarkStart w:id="5287" w:name="_Toc45869754"/>
      <w:bookmarkStart w:id="5288" w:name="_Toc52555553"/>
      <w:bookmarkStart w:id="5289" w:name="_Toc61113009"/>
      <w:bookmarkStart w:id="5290" w:name="_Toc67911893"/>
      <w:bookmarkStart w:id="5291" w:name="_Toc74840713"/>
      <w:bookmarkStart w:id="5292" w:name="_Toc76503848"/>
      <w:bookmarkStart w:id="5293" w:name="_Toc83042400"/>
      <w:bookmarkStart w:id="5294" w:name="_Toc89854574"/>
      <w:bookmarkStart w:id="5295" w:name="_Toc98667347"/>
      <w:bookmarkStart w:id="5296" w:name="_Toc105752630"/>
      <w:bookmarkStart w:id="5297" w:name="_Toc123150248"/>
      <w:bookmarkStart w:id="5298" w:name="_Toc124163210"/>
      <w:r w:rsidRPr="009202AA">
        <w:rPr>
          <w:rFonts w:eastAsia="SimSun"/>
        </w:rPr>
        <w:t>9.7.4.3.1</w:t>
      </w:r>
      <w:r w:rsidRPr="009202AA">
        <w:rPr>
          <w:rFonts w:eastAsia="SimSu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299" w:name="_Toc21096717"/>
      <w:bookmarkStart w:id="5300" w:name="_Toc29763684"/>
      <w:bookmarkStart w:id="5301" w:name="_Toc36030155"/>
      <w:bookmarkStart w:id="5302" w:name="_Toc37180055"/>
      <w:bookmarkStart w:id="5303" w:name="_Toc45869755"/>
      <w:bookmarkStart w:id="5304" w:name="_Toc52555554"/>
      <w:bookmarkStart w:id="5305" w:name="_Toc61113010"/>
      <w:bookmarkStart w:id="5306" w:name="_Toc67911894"/>
      <w:bookmarkStart w:id="5307" w:name="_Toc74840714"/>
      <w:bookmarkStart w:id="5308" w:name="_Toc76503849"/>
      <w:bookmarkStart w:id="5309" w:name="_Toc83042401"/>
      <w:bookmarkStart w:id="5310" w:name="_Toc89854575"/>
      <w:bookmarkStart w:id="5311" w:name="_Toc98667348"/>
      <w:bookmarkStart w:id="5312" w:name="_Toc105752631"/>
      <w:bookmarkStart w:id="5313" w:name="_Toc123150249"/>
      <w:bookmarkStart w:id="5314" w:name="_Toc124163211"/>
      <w:r w:rsidRPr="009202AA">
        <w:rPr>
          <w:rFonts w:eastAsia="SimSun"/>
        </w:rPr>
        <w:t>9.7.4.3.2</w:t>
      </w:r>
      <w:r w:rsidRPr="009202AA">
        <w:rPr>
          <w:rFonts w:eastAsia="SimSun"/>
        </w:rPr>
        <w:tab/>
        <w:t>Minimum requirements for single RAT UTRA FDD operation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4pt" o:ole="" fillcolor="window">
            <v:imagedata r:id="rId108" o:title=""/>
          </v:shape>
          <o:OLEObject Type="Embed" ProgID="PowerPoint.Slide.8" ShapeID="_x0000_i1076" DrawAspect="Content" ObjectID="_1734775825"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7.95pt;height:30.45pt" o:ole="" fillcolor="window">
                  <v:imagedata r:id="rId110" o:title=""/>
                </v:shape>
                <o:OLEObject Type="Embed" ProgID="Equation.3" ShapeID="_x0000_i1077" DrawAspect="Content" ObjectID="_1734775826"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7.95pt;height:30.45pt" o:ole="" fillcolor="window">
                  <v:imagedata r:id="rId110" o:title=""/>
                </v:shape>
                <o:OLEObject Type="Embed" ProgID="Equation.3" ShapeID="_x0000_i1078" DrawAspect="Content" ObjectID="_1734775827"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60.05pt;height:30.45pt" o:ole="" fillcolor="window">
                  <v:imagedata r:id="rId113" o:title=""/>
                </v:shape>
                <o:OLEObject Type="Embed" ProgID="Equation.3" ShapeID="_x0000_i1079" DrawAspect="Content" ObjectID="_1734775828"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315" w:name="_Toc21096718"/>
      <w:bookmarkStart w:id="5316" w:name="_Toc29763685"/>
      <w:bookmarkStart w:id="5317" w:name="_Toc36030156"/>
      <w:bookmarkStart w:id="5318" w:name="_Toc37180056"/>
      <w:bookmarkStart w:id="5319" w:name="_Toc45869756"/>
      <w:bookmarkStart w:id="5320" w:name="_Toc52555555"/>
      <w:bookmarkStart w:id="5321" w:name="_Toc61113011"/>
      <w:bookmarkStart w:id="5322" w:name="_Toc67911895"/>
      <w:bookmarkStart w:id="5323" w:name="_Toc74840715"/>
      <w:bookmarkStart w:id="5324" w:name="_Toc76503850"/>
      <w:bookmarkStart w:id="5325" w:name="_Toc83042402"/>
      <w:bookmarkStart w:id="5326" w:name="_Toc89854576"/>
      <w:bookmarkStart w:id="5327" w:name="_Toc98667349"/>
      <w:bookmarkStart w:id="5328" w:name="_Toc105752632"/>
      <w:bookmarkStart w:id="5329" w:name="_Toc123150250"/>
      <w:bookmarkStart w:id="5330" w:name="_Toc124163212"/>
      <w:r w:rsidRPr="009202AA">
        <w:t>9.7.4.4</w:t>
      </w:r>
      <w:r w:rsidRPr="009202AA">
        <w:tab/>
        <w:t>Minimum requirement for single RAT E-UTRA operation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331" w:name="_Toc21096719"/>
      <w:bookmarkStart w:id="5332" w:name="_Toc29763686"/>
      <w:bookmarkStart w:id="5333" w:name="_Toc36030157"/>
      <w:bookmarkStart w:id="5334" w:name="_Toc37180057"/>
      <w:bookmarkStart w:id="5335" w:name="_Toc45869757"/>
      <w:bookmarkStart w:id="5336" w:name="_Toc52555556"/>
      <w:bookmarkStart w:id="5337" w:name="_Toc61113012"/>
      <w:bookmarkStart w:id="5338" w:name="_Toc67911896"/>
      <w:bookmarkStart w:id="5339" w:name="_Toc74840716"/>
      <w:bookmarkStart w:id="5340" w:name="_Toc76503851"/>
      <w:bookmarkStart w:id="5341" w:name="_Toc83042403"/>
      <w:bookmarkStart w:id="5342" w:name="_Toc89854577"/>
      <w:bookmarkStart w:id="5343" w:name="_Toc98667350"/>
      <w:bookmarkStart w:id="5344" w:name="_Toc105752633"/>
      <w:bookmarkStart w:id="5345" w:name="_Toc123150251"/>
      <w:bookmarkStart w:id="5346" w:name="_Toc124163213"/>
      <w:r w:rsidRPr="009202AA">
        <w:t>9.7.5</w:t>
      </w:r>
      <w:r w:rsidRPr="009202AA">
        <w:tab/>
        <w:t>OTA Operating band unwanted emission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r w:rsidRPr="009202AA">
        <w:tab/>
      </w:r>
    </w:p>
    <w:p w14:paraId="04532869" w14:textId="77777777" w:rsidR="004C4A70" w:rsidRPr="009202AA" w:rsidRDefault="004C4A70" w:rsidP="004C4A70">
      <w:pPr>
        <w:pStyle w:val="Heading4"/>
      </w:pPr>
      <w:bookmarkStart w:id="5347" w:name="_Toc21096720"/>
      <w:bookmarkStart w:id="5348" w:name="_Toc29763687"/>
      <w:bookmarkStart w:id="5349" w:name="_Toc36030158"/>
      <w:bookmarkStart w:id="5350" w:name="_Toc37180058"/>
      <w:bookmarkStart w:id="5351" w:name="_Toc45869758"/>
      <w:bookmarkStart w:id="5352" w:name="_Toc52555557"/>
      <w:bookmarkStart w:id="5353" w:name="_Toc61113013"/>
      <w:bookmarkStart w:id="5354" w:name="_Toc67911897"/>
      <w:bookmarkStart w:id="5355" w:name="_Toc74840717"/>
      <w:bookmarkStart w:id="5356" w:name="_Toc76503852"/>
      <w:bookmarkStart w:id="5357" w:name="_Toc83042404"/>
      <w:bookmarkStart w:id="5358" w:name="_Toc89854578"/>
      <w:bookmarkStart w:id="5359" w:name="_Toc98667351"/>
      <w:bookmarkStart w:id="5360" w:name="_Toc105752634"/>
      <w:bookmarkStart w:id="5361" w:name="_Toc123150252"/>
      <w:bookmarkStart w:id="5362" w:name="_Toc124163214"/>
      <w:r w:rsidRPr="009202AA">
        <w:t>9.7.5.1</w:t>
      </w:r>
      <w:r w:rsidRPr="009202AA">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5363" w:name="_Toc21096721"/>
      <w:bookmarkStart w:id="5364" w:name="_Toc29763688"/>
      <w:bookmarkStart w:id="5365" w:name="_Toc36030159"/>
      <w:bookmarkStart w:id="5366" w:name="_Toc37180059"/>
      <w:bookmarkStart w:id="5367" w:name="_Toc45869759"/>
      <w:bookmarkStart w:id="5368" w:name="_Toc52555558"/>
      <w:bookmarkStart w:id="5369" w:name="_Toc61113014"/>
      <w:bookmarkStart w:id="5370" w:name="_Toc67911898"/>
      <w:bookmarkStart w:id="5371" w:name="_Toc74840718"/>
      <w:bookmarkStart w:id="5372" w:name="_Toc76503853"/>
      <w:bookmarkStart w:id="5373" w:name="_Toc83042405"/>
      <w:bookmarkStart w:id="5374" w:name="_Toc89854579"/>
      <w:bookmarkStart w:id="5375" w:name="_Toc98667352"/>
      <w:bookmarkStart w:id="5376" w:name="_Toc105752635"/>
      <w:bookmarkStart w:id="5377" w:name="_Toc123150253"/>
      <w:bookmarkStart w:id="5378" w:name="_Toc124163215"/>
      <w:r w:rsidRPr="009202AA">
        <w:rPr>
          <w:rFonts w:eastAsia="SimSun"/>
        </w:rPr>
        <w:t>9.7.5.2</w:t>
      </w:r>
      <w:r w:rsidRPr="009202AA">
        <w:rPr>
          <w:rFonts w:eastAsia="SimSun"/>
        </w:rPr>
        <w:tab/>
        <w:t>Minimum requirement for MSR operation</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r w:rsidRPr="009202AA">
        <w:rPr>
          <w:rFonts w:eastAsia="SimSun"/>
        </w:rPr>
        <w:tab/>
      </w:r>
    </w:p>
    <w:p w14:paraId="08C67942" w14:textId="77777777" w:rsidR="004C4A70" w:rsidRPr="009202AA" w:rsidRDefault="004C4A70" w:rsidP="004C4A70">
      <w:pPr>
        <w:pStyle w:val="Heading5"/>
        <w:rPr>
          <w:rFonts w:eastAsia="SimSun"/>
        </w:rPr>
      </w:pPr>
      <w:bookmarkStart w:id="5379" w:name="_Toc21096722"/>
      <w:bookmarkStart w:id="5380" w:name="_Toc29763689"/>
      <w:bookmarkStart w:id="5381" w:name="_Toc36030160"/>
      <w:bookmarkStart w:id="5382" w:name="_Toc37180060"/>
      <w:bookmarkStart w:id="5383" w:name="_Toc45869760"/>
      <w:bookmarkStart w:id="5384" w:name="_Toc52555559"/>
      <w:bookmarkStart w:id="5385" w:name="_Toc61113015"/>
      <w:bookmarkStart w:id="5386" w:name="_Toc67911899"/>
      <w:bookmarkStart w:id="5387" w:name="_Toc74840719"/>
      <w:bookmarkStart w:id="5388" w:name="_Toc76503854"/>
      <w:bookmarkStart w:id="5389" w:name="_Toc83042406"/>
      <w:bookmarkStart w:id="5390" w:name="_Toc89854580"/>
      <w:bookmarkStart w:id="5391" w:name="_Toc98667353"/>
      <w:bookmarkStart w:id="5392" w:name="_Toc105752636"/>
      <w:bookmarkStart w:id="5393" w:name="_Toc123150254"/>
      <w:bookmarkStart w:id="5394" w:name="_Toc124163216"/>
      <w:r w:rsidRPr="009202AA">
        <w:rPr>
          <w:rFonts w:eastAsia="SimSun"/>
        </w:rPr>
        <w:t>9.7.5.2.1</w:t>
      </w:r>
      <w:r w:rsidRPr="009202AA">
        <w:rPr>
          <w:rFonts w:eastAsia="SimSun"/>
        </w:rPr>
        <w:tab/>
        <w:t>General</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5395" w:name="_Toc21096723"/>
      <w:bookmarkStart w:id="5396" w:name="_Toc29763690"/>
      <w:bookmarkStart w:id="5397" w:name="_Toc36030161"/>
      <w:bookmarkStart w:id="5398" w:name="_Toc37180061"/>
      <w:bookmarkStart w:id="5399" w:name="_Toc45869761"/>
      <w:bookmarkStart w:id="5400" w:name="_Toc52555560"/>
      <w:bookmarkStart w:id="5401" w:name="_Toc61113016"/>
      <w:bookmarkStart w:id="5402" w:name="_Toc67911900"/>
      <w:bookmarkStart w:id="5403" w:name="_Toc74840720"/>
      <w:bookmarkStart w:id="5404" w:name="_Toc76503855"/>
      <w:bookmarkStart w:id="5405" w:name="_Toc83042407"/>
      <w:bookmarkStart w:id="5406" w:name="_Toc89854581"/>
      <w:bookmarkStart w:id="5407" w:name="_Toc98667354"/>
      <w:bookmarkStart w:id="5408" w:name="_Toc105752637"/>
      <w:bookmarkStart w:id="5409" w:name="_Toc123150255"/>
      <w:bookmarkStart w:id="5410" w:name="_Toc124163217"/>
      <w:r w:rsidRPr="009202AA">
        <w:rPr>
          <w:rFonts w:eastAsia="SimSun"/>
        </w:rPr>
        <w:t>9.7.5.2.2</w:t>
      </w:r>
      <w:r w:rsidRPr="009202AA">
        <w:rPr>
          <w:rFonts w:eastAsia="SimSun"/>
        </w:rPr>
        <w:tab/>
        <w:t>Minimum requirements for Band Categories 1 and 3</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45pt" o:ole="" fillcolor="window">
                  <v:imagedata r:id="rId115" o:title=""/>
                </v:shape>
                <o:OLEObject Type="Embed" ProgID="Equation.3" ShapeID="_x0000_i1080" DrawAspect="Content" ObjectID="_1734775829"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5411"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55pt;height:30.45pt" o:ole="">
                  <v:imagedata r:id="rId117" o:title=""/>
                </v:shape>
                <o:OLEObject Type="Embed" ProgID="Equation.3" ShapeID="_x0000_i1081" DrawAspect="Content" ObjectID="_1734775830" r:id="rId118"/>
              </w:object>
            </w:r>
            <w:bookmarkEnd w:id="5411"/>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55pt;height:30.45pt" o:ole="">
                  <v:imagedata r:id="rId117" o:title=""/>
                </v:shape>
                <o:OLEObject Type="Embed" ProgID="Equation.3" ShapeID="_x0000_i1082" DrawAspect="Content" ObjectID="_1734775831"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5pt;mso-wrap-style:square;mso-position-horizontal-relative:page;mso-position-vertical-relative:page" o:ole="">
                  <v:fill o:detectmouseclick="t"/>
                  <v:imagedata r:id="rId120" o:title=""/>
                </v:shape>
                <o:OLEObject Type="Embed" ProgID="Equation.3" ShapeID="对象 102" DrawAspect="Content" ObjectID="_1734775832"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3.4pt;height:25.5pt;mso-wrap-style:square;mso-position-horizontal-relative:page;mso-position-vertical-relative:page" o:ole="">
                  <v:fill o:detectmouseclick="t"/>
                  <v:imagedata r:id="rId122" o:title=""/>
                </v:shape>
                <o:OLEObject Type="Embed" ProgID="Equation.3" ShapeID="对象 103" DrawAspect="Content" ObjectID="_1734775833"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5412" w:name="_Toc21096724"/>
      <w:bookmarkStart w:id="5413" w:name="_Toc29763691"/>
      <w:bookmarkStart w:id="5414" w:name="_Toc36030162"/>
      <w:bookmarkStart w:id="5415" w:name="_Toc37180062"/>
      <w:bookmarkStart w:id="5416" w:name="_Toc45869762"/>
      <w:bookmarkStart w:id="5417" w:name="_Toc52555561"/>
      <w:bookmarkStart w:id="5418" w:name="_Toc61113017"/>
      <w:bookmarkStart w:id="5419" w:name="_Toc67911901"/>
      <w:bookmarkStart w:id="5420" w:name="_Toc74840721"/>
      <w:bookmarkStart w:id="5421" w:name="_Toc76503856"/>
      <w:bookmarkStart w:id="5422" w:name="_Toc83042408"/>
      <w:bookmarkStart w:id="5423" w:name="_Toc89854582"/>
      <w:bookmarkStart w:id="5424" w:name="_Toc98667355"/>
      <w:bookmarkStart w:id="5425" w:name="_Toc105752638"/>
      <w:bookmarkStart w:id="5426" w:name="_Toc123150256"/>
      <w:bookmarkStart w:id="5427" w:name="_Toc124163218"/>
      <w:r w:rsidRPr="009202AA">
        <w:t>9.7.5.2.3</w:t>
      </w:r>
      <w:r w:rsidRPr="009202AA">
        <w:tab/>
      </w:r>
      <w:r w:rsidRPr="009202AA">
        <w:rPr>
          <w:i/>
        </w:rPr>
        <w:t>Minimum requirement</w:t>
      </w:r>
      <w:r w:rsidRPr="009202AA">
        <w:t xml:space="preserve"> for Band Category 2</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5pt;mso-wrap-style:square;mso-position-horizontal-relative:page;mso-position-vertical-relative:page" o:ole="">
                  <v:imagedata r:id="rId124" o:title=""/>
                </v:shape>
                <o:OLEObject Type="Embed" ProgID="Equation.3" ShapeID="对象 139" DrawAspect="Content" ObjectID="_1734775834"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5pt;mso-wrap-style:square;mso-position-horizontal-relative:page;mso-position-vertical-relative:page" o:ole="">
                  <v:imagedata r:id="rId126" o:title=""/>
                </v:shape>
                <o:OLEObject Type="Embed" ProgID="Equation.3" ShapeID="对象 140" DrawAspect="Content" ObjectID="_1734775835"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95pt;height:30.45pt" o:ole="">
                  <v:imagedata r:id="rId128" o:title=""/>
                </v:shape>
                <o:OLEObject Type="Embed" ProgID="Equation.3" ShapeID="_x0000_i1087" DrawAspect="Content" ObjectID="_1734775836"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7.95pt;height:30.45pt" o:ole="">
                  <v:imagedata r:id="rId130" o:title=""/>
                </v:shape>
                <o:OLEObject Type="Embed" ProgID="Equation.3" ShapeID="_x0000_i1088" DrawAspect="Content" ObjectID="_1734775837"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5pt;height:41.55pt;mso-wrap-style:square;mso-position-horizontal-relative:page;mso-position-vertical-relative:page" o:ole="">
                  <v:imagedata r:id="rId132" o:title=""/>
                </v:shape>
                <o:OLEObject Type="Embed" ProgID="Equation.3" ShapeID="对象 143" DrawAspect="Content" ObjectID="_1734775838"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5pt;mso-wrap-style:square;mso-position-horizontal-relative:page;mso-position-vertical-relative:page" o:ole="">
                  <v:imagedata r:id="rId134" o:title=""/>
                </v:shape>
                <o:OLEObject Type="Embed" ProgID="Equation.3" ShapeID="对象 144" DrawAspect="Content" ObjectID="_1734775839"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05pt;height:30.45pt" o:ole="">
                  <v:imagedata r:id="rId136" o:title=""/>
                </v:shape>
                <o:OLEObject Type="Embed" ProgID="Equation.3" ShapeID="_x0000_i1091" DrawAspect="Content" ObjectID="_1734775840"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55pt;mso-wrap-style:square;mso-position-horizontal-relative:page;mso-position-vertical-relative:page" o:ole="">
                  <v:fill o:detectmouseclick="t"/>
                  <v:imagedata r:id="rId138" o:title=""/>
                </v:shape>
                <o:OLEObject Type="Embed" ProgID="Equation.3" ShapeID="对象 109" DrawAspect="Content" ObjectID="_1734775841"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55pt;mso-wrap-style:square;mso-position-horizontal-relative:page;mso-position-vertical-relative:page" o:ole="">
                  <v:fill o:detectmouseclick="t"/>
                  <v:imagedata r:id="rId140" o:title=""/>
                </v:shape>
                <o:OLEObject Type="Embed" ProgID="Equation.3" ShapeID="对象 110" DrawAspect="Content" ObjectID="_1734775842"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5428" w:name="_Toc21096725"/>
      <w:bookmarkStart w:id="5429" w:name="_Toc29763692"/>
      <w:bookmarkStart w:id="5430" w:name="_Toc36030163"/>
      <w:bookmarkStart w:id="5431" w:name="_Toc37180063"/>
      <w:bookmarkStart w:id="5432" w:name="_Toc45869763"/>
      <w:bookmarkStart w:id="5433" w:name="_Toc52555562"/>
      <w:bookmarkStart w:id="5434" w:name="_Toc61113018"/>
      <w:bookmarkStart w:id="5435" w:name="_Toc67911902"/>
      <w:bookmarkStart w:id="5436" w:name="_Toc74840722"/>
      <w:bookmarkStart w:id="5437" w:name="_Toc76503857"/>
      <w:bookmarkStart w:id="5438" w:name="_Toc83042409"/>
      <w:bookmarkStart w:id="5439" w:name="_Toc89854583"/>
      <w:bookmarkStart w:id="5440" w:name="_Toc98667356"/>
      <w:bookmarkStart w:id="5441" w:name="_Toc105752639"/>
      <w:bookmarkStart w:id="5442" w:name="_Toc123150257"/>
      <w:bookmarkStart w:id="5443" w:name="_Toc124163219"/>
      <w:r w:rsidRPr="009202AA">
        <w:rPr>
          <w:rFonts w:eastAsia="SimSun"/>
        </w:rPr>
        <w:t>9.7.5.2.4</w:t>
      </w:r>
      <w:r w:rsidRPr="009202AA">
        <w:rPr>
          <w:rFonts w:eastAsia="SimSun"/>
        </w:rPr>
        <w:tab/>
        <w:t>Additional requirements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588A2DF6" w14:textId="77777777" w:rsidR="004C4A70" w:rsidRPr="009202AA" w:rsidRDefault="004C4A70" w:rsidP="004C4A70">
      <w:pPr>
        <w:pStyle w:val="Heading6"/>
      </w:pPr>
      <w:bookmarkStart w:id="5444" w:name="_Toc21096726"/>
      <w:bookmarkStart w:id="5445" w:name="_Toc29763693"/>
      <w:bookmarkStart w:id="5446" w:name="_Toc36030164"/>
      <w:bookmarkStart w:id="5447" w:name="_Toc37180064"/>
      <w:bookmarkStart w:id="5448" w:name="_Toc45869764"/>
      <w:bookmarkStart w:id="5449" w:name="_Toc52555563"/>
      <w:bookmarkStart w:id="5450" w:name="_Toc61113019"/>
      <w:bookmarkStart w:id="5451" w:name="_Toc67911903"/>
      <w:bookmarkStart w:id="5452" w:name="_Toc74840723"/>
      <w:bookmarkStart w:id="5453" w:name="_Toc76503858"/>
      <w:bookmarkStart w:id="5454" w:name="_Toc83042410"/>
      <w:bookmarkStart w:id="5455" w:name="_Toc89854584"/>
      <w:bookmarkStart w:id="5456" w:name="_Toc98667357"/>
      <w:bookmarkStart w:id="5457" w:name="_Toc105752640"/>
      <w:bookmarkStart w:id="5458" w:name="_Toc123150258"/>
      <w:bookmarkStart w:id="5459" w:name="_Toc124163220"/>
      <w:r w:rsidRPr="009202AA">
        <w:t>9.7.5.2.4.1</w:t>
      </w:r>
      <w:r w:rsidRPr="009202AA">
        <w:tab/>
        <w:t>Limits in FCC Title 47</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5460" w:name="_Toc21096727"/>
      <w:bookmarkStart w:id="5461" w:name="_Toc29763694"/>
      <w:bookmarkStart w:id="5462" w:name="_Toc36030165"/>
      <w:bookmarkStart w:id="5463" w:name="_Toc37180065"/>
      <w:bookmarkStart w:id="5464" w:name="_Toc45869765"/>
      <w:bookmarkStart w:id="5465" w:name="_Toc52555564"/>
      <w:bookmarkStart w:id="5466" w:name="_Toc61113020"/>
      <w:bookmarkStart w:id="5467" w:name="_Toc67911904"/>
      <w:bookmarkStart w:id="5468" w:name="_Toc74840724"/>
      <w:bookmarkStart w:id="5469" w:name="_Toc76503859"/>
      <w:bookmarkStart w:id="5470" w:name="_Toc83042411"/>
      <w:bookmarkStart w:id="5471" w:name="_Toc89854585"/>
      <w:bookmarkStart w:id="5472" w:name="_Toc98667358"/>
      <w:bookmarkStart w:id="5473" w:name="_Toc105752641"/>
      <w:bookmarkStart w:id="5474" w:name="_Toc123150259"/>
      <w:bookmarkStart w:id="5475" w:name="_Toc124163221"/>
      <w:r w:rsidRPr="009202AA">
        <w:t>9.7.5.2.4.2</w:t>
      </w:r>
      <w:r w:rsidRPr="009202AA">
        <w:tab/>
        <w:t>Unsynchronized operation for BC3</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5476" w:name="_Toc21096728"/>
      <w:bookmarkStart w:id="5477" w:name="_Toc29763695"/>
      <w:bookmarkStart w:id="5478" w:name="_Toc36030166"/>
      <w:bookmarkStart w:id="5479" w:name="_Toc37180066"/>
      <w:bookmarkStart w:id="5480" w:name="_Toc45869766"/>
      <w:bookmarkStart w:id="5481" w:name="_Toc52555565"/>
      <w:bookmarkStart w:id="5482" w:name="_Toc61113021"/>
      <w:bookmarkStart w:id="5483" w:name="_Toc67911905"/>
      <w:bookmarkStart w:id="5484" w:name="_Toc74840725"/>
      <w:bookmarkStart w:id="5485" w:name="_Toc76503860"/>
      <w:bookmarkStart w:id="5486" w:name="_Toc83042412"/>
      <w:bookmarkStart w:id="5487" w:name="_Toc89854586"/>
      <w:bookmarkStart w:id="5488" w:name="_Toc98667359"/>
      <w:bookmarkStart w:id="5489" w:name="_Toc105752642"/>
      <w:bookmarkStart w:id="5490" w:name="_Toc123150260"/>
      <w:bookmarkStart w:id="5491" w:name="_Toc124163222"/>
      <w:r w:rsidRPr="009202AA">
        <w:lastRenderedPageBreak/>
        <w:t>9.7.5.2.4.3</w:t>
      </w:r>
      <w:r w:rsidRPr="009202AA">
        <w:tab/>
        <w:t>Protection of DTT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5492" w:name="_Toc52555566"/>
      <w:bookmarkStart w:id="5493" w:name="_Toc61113022"/>
      <w:bookmarkStart w:id="5494" w:name="_Toc67911906"/>
      <w:bookmarkStart w:id="5495" w:name="_Toc74840726"/>
      <w:bookmarkStart w:id="5496" w:name="_Toc76503861"/>
      <w:bookmarkStart w:id="5497" w:name="_Toc83042413"/>
      <w:bookmarkStart w:id="5498" w:name="_Toc89854587"/>
      <w:bookmarkStart w:id="5499" w:name="_Toc98667360"/>
      <w:bookmarkStart w:id="5500" w:name="_Toc105752643"/>
      <w:bookmarkStart w:id="5501" w:name="_Toc123150261"/>
      <w:bookmarkStart w:id="5502" w:name="_Toc124163223"/>
      <w:r w:rsidRPr="009202AA">
        <w:t>9.7.5.2.4.4</w:t>
      </w:r>
      <w:r w:rsidRPr="009202AA">
        <w:tab/>
      </w:r>
      <w:bookmarkEnd w:id="5492"/>
      <w:r w:rsidR="0032518B">
        <w:t>Void</w:t>
      </w:r>
      <w:bookmarkEnd w:id="5493"/>
      <w:bookmarkEnd w:id="5494"/>
      <w:bookmarkEnd w:id="5495"/>
      <w:bookmarkEnd w:id="5496"/>
      <w:bookmarkEnd w:id="5497"/>
      <w:bookmarkEnd w:id="5498"/>
      <w:bookmarkEnd w:id="5499"/>
      <w:bookmarkEnd w:id="5500"/>
      <w:bookmarkEnd w:id="5501"/>
      <w:bookmarkEnd w:id="5502"/>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5503" w:name="_Toc486925406"/>
      <w:bookmarkStart w:id="5504" w:name="_Toc52555567"/>
      <w:bookmarkStart w:id="5505" w:name="_Toc61113023"/>
      <w:bookmarkStart w:id="5506" w:name="_Toc67911907"/>
      <w:bookmarkStart w:id="5507" w:name="_Toc74840727"/>
      <w:bookmarkStart w:id="5508" w:name="_Toc76503862"/>
      <w:bookmarkStart w:id="5509" w:name="_Toc83042414"/>
      <w:bookmarkStart w:id="5510" w:name="_Toc89854588"/>
      <w:bookmarkStart w:id="5511" w:name="_Toc98667361"/>
      <w:bookmarkStart w:id="5512" w:name="_Toc105752644"/>
      <w:bookmarkStart w:id="5513" w:name="_Toc123150262"/>
      <w:bookmarkStart w:id="5514" w:name="_Toc124163224"/>
      <w:r w:rsidRPr="009202AA">
        <w:t>9.7.5.2.4.5</w:t>
      </w:r>
      <w:r w:rsidRPr="009202AA">
        <w:tab/>
        <w:t>Co-existence with RNSS/GPS services in North America</w:t>
      </w:r>
      <w:bookmarkEnd w:id="5503"/>
      <w:bookmarkEnd w:id="5504"/>
      <w:bookmarkEnd w:id="5505"/>
      <w:bookmarkEnd w:id="5506"/>
      <w:bookmarkEnd w:id="5507"/>
      <w:bookmarkEnd w:id="5508"/>
      <w:bookmarkEnd w:id="5509"/>
      <w:bookmarkEnd w:id="5510"/>
      <w:bookmarkEnd w:id="5511"/>
      <w:bookmarkEnd w:id="5512"/>
      <w:bookmarkEnd w:id="5513"/>
      <w:bookmarkEnd w:id="5514"/>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5515" w:name="_Toc61112508"/>
      <w:bookmarkStart w:id="5516" w:name="_Toc74840728"/>
      <w:bookmarkStart w:id="5517" w:name="_Toc76503863"/>
      <w:bookmarkStart w:id="5518" w:name="_Toc83042415"/>
      <w:bookmarkStart w:id="5519" w:name="_Toc89854589"/>
      <w:bookmarkStart w:id="5520" w:name="_Toc98667362"/>
      <w:bookmarkStart w:id="5521" w:name="_Toc105752645"/>
      <w:bookmarkStart w:id="5522" w:name="_Toc123150263"/>
      <w:bookmarkStart w:id="5523" w:name="_Toc124163225"/>
      <w:r w:rsidRPr="00EF2F0E">
        <w:t>9.7.5.2.4.6</w:t>
      </w:r>
      <w:r w:rsidRPr="00EF2F0E">
        <w:tab/>
      </w:r>
      <w:bookmarkEnd w:id="5515"/>
      <w:r>
        <w:t>Void</w:t>
      </w:r>
      <w:bookmarkEnd w:id="5516"/>
      <w:bookmarkEnd w:id="5517"/>
      <w:bookmarkEnd w:id="5518"/>
      <w:bookmarkEnd w:id="5519"/>
      <w:bookmarkEnd w:id="5520"/>
      <w:bookmarkEnd w:id="5521"/>
      <w:bookmarkEnd w:id="5522"/>
      <w:bookmarkEnd w:id="5523"/>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5524" w:name="_Toc52555569"/>
      <w:bookmarkStart w:id="5525" w:name="_Toc61113025"/>
      <w:bookmarkStart w:id="5526" w:name="_Toc67911909"/>
      <w:bookmarkStart w:id="5527" w:name="_Toc74840729"/>
      <w:bookmarkStart w:id="5528" w:name="_Toc76503864"/>
      <w:bookmarkStart w:id="5529" w:name="_Toc83042416"/>
      <w:bookmarkStart w:id="5530" w:name="_Toc89854590"/>
      <w:bookmarkStart w:id="5531" w:name="_Toc98667363"/>
      <w:bookmarkStart w:id="5532" w:name="_Toc105752646"/>
      <w:bookmarkStart w:id="5533" w:name="_Toc123150264"/>
      <w:bookmarkStart w:id="5534" w:name="_Toc486925408"/>
      <w:bookmarkStart w:id="5535" w:name="_Hlk488398243"/>
      <w:bookmarkStart w:id="5536" w:name="_Toc124163226"/>
      <w:r w:rsidRPr="009202AA">
        <w:t>9.7.5.2.4.7</w:t>
      </w:r>
      <w:r w:rsidRPr="009202AA">
        <w:tab/>
        <w:t>Additional band 32, 50, 51, 74, 75 and 76 unwanted emissions</w:t>
      </w:r>
      <w:bookmarkEnd w:id="5524"/>
      <w:bookmarkEnd w:id="5525"/>
      <w:bookmarkEnd w:id="5526"/>
      <w:bookmarkEnd w:id="5527"/>
      <w:bookmarkEnd w:id="5528"/>
      <w:bookmarkEnd w:id="5529"/>
      <w:bookmarkEnd w:id="5530"/>
      <w:bookmarkEnd w:id="5531"/>
      <w:bookmarkEnd w:id="5532"/>
      <w:bookmarkEnd w:id="5533"/>
      <w:bookmarkEnd w:id="5536"/>
    </w:p>
    <w:bookmarkEnd w:id="5534"/>
    <w:p w14:paraId="5E4C198D" w14:textId="7DA00EDD" w:rsidR="000A0A1A" w:rsidRPr="009202AA" w:rsidRDefault="006A28EA" w:rsidP="000A0A1A">
      <w:r w:rsidRPr="00EF2F0E">
        <w:t xml:space="preserve">In certain regions, the following requirements may apply to BS operating in Band 32 within 1452-1492 MHz, </w:t>
      </w:r>
      <w:bookmarkStart w:id="5537" w:name="_Hlk488398933"/>
      <w:r w:rsidRPr="00EF2F0E">
        <w:t>in Band 75 within 1432-1517 MHz and in Band 76 within 1427-1432 MHz.</w:t>
      </w:r>
      <w:bookmarkEnd w:id="5537"/>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5538"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5538"/>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5539"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5535"/>
      <w:bookmarkEnd w:id="5539"/>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5540" w:name="_Toc52555570"/>
      <w:bookmarkStart w:id="5541" w:name="_Toc61113026"/>
      <w:bookmarkStart w:id="5542" w:name="_Toc67911910"/>
      <w:bookmarkStart w:id="5543" w:name="_Toc74840730"/>
      <w:bookmarkStart w:id="5544" w:name="_Toc76503865"/>
      <w:bookmarkStart w:id="5545" w:name="_Toc83042417"/>
      <w:bookmarkStart w:id="5546" w:name="_Toc89854591"/>
      <w:bookmarkStart w:id="5547" w:name="_Toc98667364"/>
      <w:bookmarkStart w:id="5548" w:name="_Toc105752647"/>
      <w:bookmarkStart w:id="5549" w:name="_Toc123150265"/>
      <w:bookmarkStart w:id="5550" w:name="_Toc124163227"/>
      <w:r w:rsidRPr="009202AA">
        <w:t xml:space="preserve">9.7.5.2.4.8 </w:t>
      </w:r>
      <w:r w:rsidRPr="009202AA">
        <w:tab/>
        <w:t>Additional requirements for band 45</w:t>
      </w:r>
      <w:bookmarkEnd w:id="5540"/>
      <w:bookmarkEnd w:id="5541"/>
      <w:bookmarkEnd w:id="5542"/>
      <w:bookmarkEnd w:id="5543"/>
      <w:bookmarkEnd w:id="5544"/>
      <w:bookmarkEnd w:id="5545"/>
      <w:bookmarkEnd w:id="5546"/>
      <w:bookmarkEnd w:id="5547"/>
      <w:bookmarkEnd w:id="5548"/>
      <w:bookmarkEnd w:id="5549"/>
      <w:bookmarkEnd w:id="5550"/>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5551" w:name="_Toc52555571"/>
      <w:bookmarkStart w:id="5552" w:name="_Toc61113027"/>
      <w:bookmarkStart w:id="5553" w:name="_Toc67911911"/>
      <w:bookmarkStart w:id="5554" w:name="_Toc74840731"/>
      <w:bookmarkStart w:id="5555" w:name="_Toc76503866"/>
      <w:bookmarkStart w:id="5556" w:name="_Toc83042418"/>
      <w:bookmarkStart w:id="5557" w:name="_Toc89854592"/>
      <w:bookmarkStart w:id="5558" w:name="_Toc98667365"/>
      <w:bookmarkStart w:id="5559" w:name="_Toc105752648"/>
      <w:bookmarkStart w:id="5560" w:name="_Toc123150266"/>
      <w:bookmarkStart w:id="5561" w:name="_Toc124163228"/>
      <w:r w:rsidRPr="009202AA">
        <w:t xml:space="preserve">9.7.5.2.4.9 </w:t>
      </w:r>
      <w:r w:rsidRPr="009202AA">
        <w:tab/>
        <w:t>Additional requirements for band 48</w:t>
      </w:r>
      <w:bookmarkEnd w:id="5551"/>
      <w:bookmarkEnd w:id="5552"/>
      <w:bookmarkEnd w:id="5553"/>
      <w:bookmarkEnd w:id="5554"/>
      <w:bookmarkEnd w:id="5555"/>
      <w:bookmarkEnd w:id="5556"/>
      <w:bookmarkEnd w:id="5557"/>
      <w:bookmarkEnd w:id="5558"/>
      <w:bookmarkEnd w:id="5559"/>
      <w:bookmarkEnd w:id="5560"/>
      <w:bookmarkEnd w:id="5561"/>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5562" w:name="_Toc52555572"/>
      <w:bookmarkStart w:id="5563" w:name="_Toc61113028"/>
      <w:bookmarkStart w:id="5564" w:name="_Toc67911912"/>
      <w:bookmarkStart w:id="5565" w:name="_Toc74840732"/>
      <w:bookmarkStart w:id="5566" w:name="_Toc76503867"/>
      <w:bookmarkStart w:id="5567" w:name="_Toc83042419"/>
      <w:bookmarkStart w:id="5568" w:name="_Toc89854593"/>
      <w:bookmarkStart w:id="5569" w:name="_Toc98667366"/>
      <w:bookmarkStart w:id="5570" w:name="_Toc105752649"/>
      <w:bookmarkStart w:id="5571" w:name="_Toc123150267"/>
      <w:bookmarkStart w:id="5572" w:name="_Toc124163229"/>
      <w:r w:rsidRPr="009202AA">
        <w:t xml:space="preserve">9.7.5.2.4.10 </w:t>
      </w:r>
      <w:r w:rsidRPr="009202AA">
        <w:tab/>
        <w:t>Additional requirements for band 53</w:t>
      </w:r>
      <w:bookmarkEnd w:id="5562"/>
      <w:bookmarkEnd w:id="5563"/>
      <w:bookmarkEnd w:id="5564"/>
      <w:bookmarkEnd w:id="5565"/>
      <w:bookmarkEnd w:id="5566"/>
      <w:bookmarkEnd w:id="5567"/>
      <w:bookmarkEnd w:id="5568"/>
      <w:bookmarkEnd w:id="5569"/>
      <w:bookmarkEnd w:id="5570"/>
      <w:bookmarkEnd w:id="5571"/>
      <w:bookmarkEnd w:id="5572"/>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5573" w:name="_Toc21096729"/>
      <w:bookmarkStart w:id="5574" w:name="_Toc29763696"/>
      <w:bookmarkStart w:id="5575" w:name="_Toc36030167"/>
      <w:bookmarkStart w:id="5576" w:name="_Toc37180067"/>
      <w:bookmarkStart w:id="5577" w:name="_Toc45869767"/>
      <w:bookmarkStart w:id="5578" w:name="_Toc52555573"/>
      <w:bookmarkStart w:id="5579" w:name="_Toc61113029"/>
      <w:bookmarkStart w:id="5580" w:name="_Toc67911913"/>
      <w:bookmarkStart w:id="5581" w:name="_Toc74840733"/>
      <w:bookmarkStart w:id="5582" w:name="_Toc76503868"/>
      <w:bookmarkStart w:id="5583" w:name="_Toc83042420"/>
      <w:bookmarkStart w:id="5584" w:name="_Toc89854594"/>
      <w:bookmarkStart w:id="5585" w:name="_Toc98667367"/>
      <w:bookmarkStart w:id="5586" w:name="_Toc105752650"/>
      <w:bookmarkStart w:id="5587" w:name="_Toc123150268"/>
      <w:bookmarkStart w:id="5588" w:name="_Toc124163230"/>
      <w:r w:rsidRPr="009202AA">
        <w:rPr>
          <w:rFonts w:eastAsia="SimSun"/>
        </w:rPr>
        <w:t>9.7.5.3</w:t>
      </w:r>
      <w:r w:rsidRPr="009202AA">
        <w:rPr>
          <w:rFonts w:eastAsia="SimSun"/>
        </w:rPr>
        <w:tab/>
        <w:t>Minimum requirement for single RAT UTRA operation</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5589" w:name="_Toc21096730"/>
      <w:bookmarkStart w:id="5590" w:name="_Toc29763697"/>
      <w:bookmarkStart w:id="5591" w:name="_Toc36030168"/>
      <w:bookmarkStart w:id="5592" w:name="_Toc37180068"/>
      <w:bookmarkStart w:id="5593" w:name="_Toc45869768"/>
      <w:bookmarkStart w:id="5594" w:name="_Toc52555574"/>
      <w:bookmarkStart w:id="5595" w:name="_Toc61113030"/>
      <w:bookmarkStart w:id="5596" w:name="_Toc67911914"/>
      <w:bookmarkStart w:id="5597" w:name="_Toc74840734"/>
      <w:bookmarkStart w:id="5598" w:name="_Toc76503869"/>
      <w:bookmarkStart w:id="5599" w:name="_Toc83042421"/>
      <w:bookmarkStart w:id="5600" w:name="_Toc89854595"/>
      <w:bookmarkStart w:id="5601" w:name="_Toc98667368"/>
      <w:bookmarkStart w:id="5602" w:name="_Toc105752651"/>
      <w:bookmarkStart w:id="5603" w:name="_Toc123150269"/>
      <w:bookmarkStart w:id="5604" w:name="_Toc124163231"/>
      <w:r w:rsidRPr="009202AA">
        <w:rPr>
          <w:rFonts w:eastAsia="SimSun"/>
        </w:rPr>
        <w:t>9.7.5.4</w:t>
      </w:r>
      <w:r w:rsidRPr="009202AA">
        <w:rPr>
          <w:rFonts w:eastAsia="SimSun"/>
        </w:rPr>
        <w:tab/>
        <w:t>Minimum requirement for single RAT E-UTRA operation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73EDD8A3" w14:textId="77777777" w:rsidR="004C4A70" w:rsidRPr="009202AA" w:rsidRDefault="004C4A70" w:rsidP="004C4A70">
      <w:pPr>
        <w:pStyle w:val="Heading5"/>
      </w:pPr>
      <w:bookmarkStart w:id="5605" w:name="_Toc21096731"/>
      <w:bookmarkStart w:id="5606" w:name="_Toc29763698"/>
      <w:bookmarkStart w:id="5607" w:name="_Toc36030169"/>
      <w:bookmarkStart w:id="5608" w:name="_Toc37180069"/>
      <w:bookmarkStart w:id="5609" w:name="_Toc45869769"/>
      <w:bookmarkStart w:id="5610" w:name="_Toc52555575"/>
      <w:bookmarkStart w:id="5611" w:name="_Toc61113031"/>
      <w:bookmarkStart w:id="5612" w:name="_Toc67911915"/>
      <w:bookmarkStart w:id="5613" w:name="_Toc74840735"/>
      <w:bookmarkStart w:id="5614" w:name="_Toc76503870"/>
      <w:bookmarkStart w:id="5615" w:name="_Toc83042422"/>
      <w:bookmarkStart w:id="5616" w:name="_Toc89854596"/>
      <w:bookmarkStart w:id="5617" w:name="_Toc98667369"/>
      <w:bookmarkStart w:id="5618" w:name="_Toc105752652"/>
      <w:bookmarkStart w:id="5619" w:name="_Toc123150270"/>
      <w:bookmarkStart w:id="5620" w:name="_Toc124163232"/>
      <w:r w:rsidRPr="009202AA">
        <w:t>9.7.5.4.1</w:t>
      </w:r>
      <w:r w:rsidRPr="009202AA">
        <w:tab/>
        <w:t>General</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5621" w:name="_Toc21096732"/>
      <w:bookmarkStart w:id="5622" w:name="_Toc29763699"/>
      <w:bookmarkStart w:id="5623" w:name="_Toc36030170"/>
      <w:bookmarkStart w:id="5624" w:name="_Toc37180070"/>
      <w:bookmarkStart w:id="5625" w:name="_Toc45869770"/>
      <w:bookmarkStart w:id="5626" w:name="_Toc52555576"/>
      <w:bookmarkStart w:id="5627" w:name="_Toc61113032"/>
      <w:bookmarkStart w:id="5628" w:name="_Toc67911916"/>
      <w:bookmarkStart w:id="5629" w:name="_Toc74840736"/>
      <w:bookmarkStart w:id="5630" w:name="_Toc76503871"/>
      <w:bookmarkStart w:id="5631" w:name="_Toc83042423"/>
      <w:bookmarkStart w:id="5632" w:name="_Toc89854597"/>
      <w:bookmarkStart w:id="5633" w:name="_Toc98667370"/>
      <w:bookmarkStart w:id="5634" w:name="_Toc105752653"/>
      <w:bookmarkStart w:id="5635" w:name="_Toc123150271"/>
      <w:bookmarkStart w:id="5636" w:name="_Toc124163233"/>
      <w:r w:rsidRPr="009202AA">
        <w:lastRenderedPageBreak/>
        <w:t>9.7.5.4.2</w:t>
      </w:r>
      <w:r w:rsidRPr="009202AA">
        <w:tab/>
        <w:t xml:space="preserve">Minimum requirements </w:t>
      </w:r>
      <w:r w:rsidRPr="009202AA">
        <w:rPr>
          <w:lang w:eastAsia="zh-CN"/>
        </w:rPr>
        <w:t xml:space="preserve">for Wide Area BS </w:t>
      </w:r>
      <w:r w:rsidRPr="009202AA">
        <w:t>(Category A)</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5pt;height:30.45pt" o:ole="">
                  <v:imagedata r:id="rId142" o:title=""/>
                </v:shape>
                <o:OLEObject Type="Embed" ProgID="Equation.3" ShapeID="_x0000_i1094" DrawAspect="Content" ObjectID="_1734775843"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55pt;height:30.45pt" o:ole="">
                  <v:imagedata r:id="rId144" o:title=""/>
                </v:shape>
                <o:OLEObject Type="Embed" ProgID="Equation.3" ShapeID="_x0000_i1095" DrawAspect="Content" ObjectID="_1734775844"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55pt;height:30.45pt" o:ole="">
                  <v:imagedata r:id="rId117" o:title=""/>
                </v:shape>
                <o:OLEObject Type="Embed" ProgID="Equation.3" ShapeID="_x0000_i1096" DrawAspect="Content" ObjectID="_1734775845"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5pt;height:30.45pt" o:ole="">
                  <v:imagedata r:id="rId147" o:title=""/>
                </v:shape>
                <o:OLEObject Type="Embed" ProgID="Equation.3" ShapeID="_x0000_i1097" DrawAspect="Content" ObjectID="_1734775846"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55pt;height:30.45pt" o:ole="">
                  <v:imagedata r:id="rId149" o:title=""/>
                </v:shape>
                <o:OLEObject Type="Embed" ProgID="Equation.3" ShapeID="_x0000_i1098" DrawAspect="Content" ObjectID="_1734775847"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55pt;height:30.45pt" o:ole="">
                  <v:imagedata r:id="rId151" o:title=""/>
                </v:shape>
                <o:OLEObject Type="Embed" ProgID="Equation.3" ShapeID="_x0000_i1099" DrawAspect="Content" ObjectID="_1734775848"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5637" w:name="_Toc21096733"/>
      <w:bookmarkStart w:id="5638" w:name="_Toc29763700"/>
      <w:bookmarkStart w:id="5639" w:name="_Toc36030171"/>
      <w:bookmarkStart w:id="5640" w:name="_Toc37180071"/>
      <w:bookmarkStart w:id="5641" w:name="_Toc45869771"/>
      <w:bookmarkStart w:id="5642" w:name="_Toc52555577"/>
      <w:bookmarkStart w:id="5643" w:name="_Toc61113033"/>
      <w:bookmarkStart w:id="5644" w:name="_Toc67911917"/>
      <w:bookmarkStart w:id="5645" w:name="_Toc74840737"/>
      <w:bookmarkStart w:id="5646" w:name="_Toc76503872"/>
      <w:bookmarkStart w:id="5647" w:name="_Toc83042424"/>
      <w:bookmarkStart w:id="5648" w:name="_Toc89854598"/>
      <w:bookmarkStart w:id="5649" w:name="_Toc98667371"/>
      <w:bookmarkStart w:id="5650" w:name="_Toc105752654"/>
      <w:bookmarkStart w:id="5651" w:name="_Toc123150272"/>
      <w:bookmarkStart w:id="5652" w:name="_Toc124163234"/>
      <w:r w:rsidRPr="009202AA">
        <w:t>9.7.5.4.3</w:t>
      </w:r>
      <w:r w:rsidRPr="009202AA">
        <w:tab/>
        <w:t xml:space="preserve">Minimum requirements </w:t>
      </w:r>
      <w:r w:rsidRPr="009202AA">
        <w:rPr>
          <w:lang w:eastAsia="zh-CN"/>
        </w:rPr>
        <w:t>for Wide Area BS</w:t>
      </w:r>
      <w:r w:rsidRPr="009202AA">
        <w:t xml:space="preserve"> (Category B)</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61238DD" w14:textId="77777777" w:rsidR="004C4A70" w:rsidRPr="009202AA" w:rsidRDefault="004C4A70" w:rsidP="004C4A70">
      <w:pPr>
        <w:pStyle w:val="Heading6"/>
        <w:rPr>
          <w:rFonts w:cs="v5.0.0"/>
        </w:rPr>
      </w:pPr>
      <w:bookmarkStart w:id="5653" w:name="_Toc21096734"/>
      <w:bookmarkStart w:id="5654" w:name="_Toc29763701"/>
      <w:bookmarkStart w:id="5655" w:name="_Toc36030172"/>
      <w:bookmarkStart w:id="5656" w:name="_Toc37180072"/>
      <w:bookmarkStart w:id="5657" w:name="_Toc45869772"/>
      <w:bookmarkStart w:id="5658" w:name="_Toc52555578"/>
      <w:bookmarkStart w:id="5659" w:name="_Toc61113034"/>
      <w:bookmarkStart w:id="5660" w:name="_Toc67911918"/>
      <w:bookmarkStart w:id="5661" w:name="_Toc74840738"/>
      <w:bookmarkStart w:id="5662" w:name="_Toc76503873"/>
      <w:bookmarkStart w:id="5663" w:name="_Toc83042425"/>
      <w:bookmarkStart w:id="5664" w:name="_Toc89854599"/>
      <w:bookmarkStart w:id="5665" w:name="_Toc98667372"/>
      <w:bookmarkStart w:id="5666" w:name="_Toc105752655"/>
      <w:bookmarkStart w:id="5667" w:name="_Toc123150273"/>
      <w:bookmarkStart w:id="5668" w:name="_Toc124163235"/>
      <w:r w:rsidRPr="009202AA">
        <w:t>9.7.5.4.3.1</w:t>
      </w:r>
      <w:r w:rsidRPr="009202AA">
        <w:tab/>
        <w:t>General</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5669" w:name="_Toc21096735"/>
      <w:bookmarkStart w:id="5670" w:name="_Toc29763702"/>
      <w:bookmarkStart w:id="5671" w:name="_Toc36030173"/>
      <w:bookmarkStart w:id="5672" w:name="_Toc37180073"/>
      <w:bookmarkStart w:id="5673" w:name="_Toc45869773"/>
      <w:bookmarkStart w:id="5674" w:name="_Toc52555579"/>
      <w:bookmarkStart w:id="5675" w:name="_Toc61113035"/>
      <w:bookmarkStart w:id="5676" w:name="_Toc67911919"/>
      <w:bookmarkStart w:id="5677" w:name="_Toc74840739"/>
      <w:bookmarkStart w:id="5678" w:name="_Toc76503874"/>
      <w:bookmarkStart w:id="5679" w:name="_Toc83042426"/>
      <w:bookmarkStart w:id="5680" w:name="_Toc89854600"/>
      <w:bookmarkStart w:id="5681" w:name="_Toc98667373"/>
      <w:bookmarkStart w:id="5682" w:name="_Toc105752656"/>
      <w:bookmarkStart w:id="5683" w:name="_Toc123150274"/>
      <w:bookmarkStart w:id="5684" w:name="_Toc124163236"/>
      <w:r w:rsidRPr="009202AA">
        <w:t>9.7.5.4.3.2</w:t>
      </w:r>
      <w:r w:rsidRPr="009202AA">
        <w:tab/>
        <w:t>Category B requirements (Option 1)</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5pt;height:30.45pt" o:ole="">
                  <v:imagedata r:id="rId153" o:title=""/>
                </v:shape>
                <o:OLEObject Type="Embed" ProgID="Equation.3" ShapeID="_x0000_i1100" DrawAspect="Content" ObjectID="_1734775849"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55pt;height:30.45pt" o:ole="">
                  <v:imagedata r:id="rId155" o:title=""/>
                </v:shape>
                <o:OLEObject Type="Embed" ProgID="Equation.3" ShapeID="_x0000_i1101" DrawAspect="Content" ObjectID="_1734775850"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55pt;height:30.45pt" o:ole="">
                  <v:imagedata r:id="rId157" o:title=""/>
                </v:shape>
                <o:OLEObject Type="Embed" ProgID="Equation.3" ShapeID="_x0000_i1102" DrawAspect="Content" ObjectID="_1734775851"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5pt;height:30.45pt" o:ole="">
                  <v:imagedata r:id="rId159" o:title=""/>
                </v:shape>
                <o:OLEObject Type="Embed" ProgID="Equation.3" ShapeID="_x0000_i1103" DrawAspect="Content" ObjectID="_1734775852"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55pt;height:30.45pt" o:ole="">
                  <v:imagedata r:id="rId161" o:title=""/>
                </v:shape>
                <o:OLEObject Type="Embed" ProgID="Equation.3" ShapeID="_x0000_i1104" DrawAspect="Content" ObjectID="_1734775853"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55pt;height:30.45pt" o:ole="">
                  <v:imagedata r:id="rId163" o:title=""/>
                </v:shape>
                <o:OLEObject Type="Embed" ProgID="Equation.3" ShapeID="_x0000_i1105" DrawAspect="Content" ObjectID="_1734775854"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5685" w:name="_Toc21096736"/>
      <w:bookmarkStart w:id="5686" w:name="_Toc29763703"/>
      <w:bookmarkStart w:id="5687" w:name="_Toc36030174"/>
      <w:bookmarkStart w:id="5688" w:name="_Toc37180074"/>
      <w:bookmarkStart w:id="5689" w:name="_Toc45869774"/>
      <w:bookmarkStart w:id="5690" w:name="_Toc52555580"/>
      <w:bookmarkStart w:id="5691" w:name="_Toc61113036"/>
      <w:bookmarkStart w:id="5692" w:name="_Toc67911920"/>
      <w:bookmarkStart w:id="5693" w:name="_Toc74840740"/>
      <w:bookmarkStart w:id="5694" w:name="_Toc76503875"/>
      <w:bookmarkStart w:id="5695" w:name="_Toc83042427"/>
      <w:bookmarkStart w:id="5696" w:name="_Toc89854601"/>
      <w:bookmarkStart w:id="5697" w:name="_Toc98667374"/>
      <w:bookmarkStart w:id="5698" w:name="_Toc105752657"/>
      <w:bookmarkStart w:id="5699" w:name="_Toc123150275"/>
      <w:bookmarkStart w:id="5700" w:name="_Toc124163237"/>
      <w:r w:rsidRPr="009202AA">
        <w:t>9.7.5.4.3.3</w:t>
      </w:r>
      <w:r w:rsidRPr="009202AA">
        <w:tab/>
        <w:t>Category B requirements (Option 2)</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5pt;height:30.45pt" o:ole="">
                  <v:imagedata r:id="rId165" o:title=""/>
                </v:shape>
                <o:OLEObject Type="Embed" ProgID="Equation.3" ShapeID="_x0000_i1106" DrawAspect="Content" ObjectID="_1734775855"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5pt;height:30.45pt" o:ole="">
                  <v:imagedata r:id="rId167" o:title=""/>
                </v:shape>
                <o:OLEObject Type="Embed" ProgID="Equation.3" ShapeID="_x0000_i1107" DrawAspect="Content" ObjectID="_1734775856"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6pt;height:30.45pt" o:ole="">
                  <v:imagedata r:id="rId169" o:title=""/>
                </v:shape>
                <o:OLEObject Type="Embed" ProgID="Equation.3" ShapeID="_x0000_i1108" DrawAspect="Content" ObjectID="_1734775857"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5pt;height:30.45pt" o:ole="">
                  <v:imagedata r:id="rId171" o:title=""/>
                </v:shape>
                <o:OLEObject Type="Embed" ProgID="Equation.3" ShapeID="_x0000_i1109" DrawAspect="Content" ObjectID="_1734775858"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5pt;height:30.45pt" o:ole="">
                  <v:imagedata r:id="rId173" o:title=""/>
                </v:shape>
                <o:OLEObject Type="Embed" ProgID="Equation.3" ShapeID="_x0000_i1110" DrawAspect="Content" ObjectID="_1734775859"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6pt;height:30.45pt" o:ole="">
                  <v:imagedata r:id="rId175" o:title=""/>
                </v:shape>
                <o:OLEObject Type="Embed" ProgID="Equation.3" ShapeID="_x0000_i1111" DrawAspect="Content" ObjectID="_1734775860"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5pt;height:30.45pt" o:ole="">
                  <v:imagedata r:id="rId177" o:title=""/>
                </v:shape>
                <o:OLEObject Type="Embed" ProgID="Equation.3" ShapeID="_x0000_i1112" DrawAspect="Content" ObjectID="_1734775861"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5701" w:name="_Toc21096737"/>
      <w:bookmarkStart w:id="5702" w:name="_Toc29763704"/>
      <w:bookmarkStart w:id="5703" w:name="_Toc36030175"/>
      <w:bookmarkStart w:id="5704" w:name="_Toc37180075"/>
      <w:bookmarkStart w:id="5705" w:name="_Toc45869775"/>
      <w:bookmarkStart w:id="5706" w:name="_Toc52555581"/>
      <w:bookmarkStart w:id="5707" w:name="_Toc61113037"/>
      <w:bookmarkStart w:id="5708" w:name="_Toc67911921"/>
      <w:bookmarkStart w:id="5709" w:name="_Toc74840741"/>
      <w:bookmarkStart w:id="5710" w:name="_Toc76503876"/>
      <w:bookmarkStart w:id="5711" w:name="_Toc83042428"/>
      <w:bookmarkStart w:id="5712" w:name="_Toc89854602"/>
      <w:bookmarkStart w:id="5713" w:name="_Toc98667375"/>
      <w:bookmarkStart w:id="5714" w:name="_Toc105752658"/>
      <w:bookmarkStart w:id="5715" w:name="_Toc123150276"/>
      <w:bookmarkStart w:id="5716" w:name="_Toc124163238"/>
      <w:r w:rsidRPr="009202AA">
        <w:t>9.7.5.4.4</w:t>
      </w:r>
      <w:r w:rsidRPr="009202AA">
        <w:tab/>
      </w:r>
      <w:r w:rsidRPr="009202AA">
        <w:rPr>
          <w:rFonts w:cs="Arial"/>
        </w:rPr>
        <w:t>Minimum requirement</w:t>
      </w:r>
      <w:r w:rsidRPr="009202AA">
        <w:t>s for Local Area BS (Category A and B)</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5pt;height:30.45pt" o:ole="">
                  <v:imagedata r:id="rId179" o:title=""/>
                </v:shape>
                <o:OLEObject Type="Embed" ProgID="Equation.3" ShapeID="_x0000_i1113" DrawAspect="Content" ObjectID="_1734775862"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55pt;height:30.45pt" o:ole="">
                  <v:imagedata r:id="rId181" o:title=""/>
                </v:shape>
                <o:OLEObject Type="Embed" ProgID="Equation.3" ShapeID="_x0000_i1114" DrawAspect="Content" ObjectID="_1734775863"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55pt;height:30.45pt" o:ole="">
                  <v:imagedata r:id="rId183" o:title=""/>
                </v:shape>
                <o:OLEObject Type="Embed" ProgID="Equation.3" ShapeID="_x0000_i1115" DrawAspect="Content" ObjectID="_1734775864"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5717" w:name="_Toc21096738"/>
      <w:bookmarkStart w:id="5718" w:name="_Toc29763705"/>
      <w:bookmarkStart w:id="5719" w:name="_Toc36030176"/>
      <w:bookmarkStart w:id="5720" w:name="_Toc37180076"/>
      <w:bookmarkStart w:id="5721" w:name="_Toc45869776"/>
      <w:bookmarkStart w:id="5722" w:name="_Toc52555582"/>
      <w:bookmarkStart w:id="5723" w:name="_Toc61113038"/>
      <w:bookmarkStart w:id="5724" w:name="_Toc67911922"/>
      <w:bookmarkStart w:id="5725" w:name="_Toc74840742"/>
      <w:bookmarkStart w:id="5726" w:name="_Toc76503877"/>
      <w:bookmarkStart w:id="5727" w:name="_Toc83042429"/>
      <w:bookmarkStart w:id="5728" w:name="_Toc89854603"/>
      <w:bookmarkStart w:id="5729" w:name="_Toc98667376"/>
      <w:bookmarkStart w:id="5730" w:name="_Toc105752659"/>
      <w:bookmarkStart w:id="5731" w:name="_Toc123150277"/>
      <w:bookmarkStart w:id="5732" w:name="_Toc124163239"/>
      <w:r w:rsidRPr="009202AA">
        <w:t>9.7.5.4.5</w:t>
      </w:r>
      <w:r w:rsidRPr="009202AA">
        <w:tab/>
      </w:r>
      <w:r w:rsidRPr="009202AA">
        <w:rPr>
          <w:rFonts w:cs="Arial"/>
        </w:rPr>
        <w:t>Minimum requirement</w:t>
      </w:r>
      <w:r w:rsidRPr="009202AA">
        <w:t>s for Medium Range BS (Category A and B)</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55pt;height:30.45pt" o:ole="">
                  <v:imagedata r:id="rId185" o:title=""/>
                </v:shape>
                <o:OLEObject Type="Embed" ProgID="Equation.3" ShapeID="_x0000_i1116" DrawAspect="Content" ObjectID="_1734775865"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6pt;height:30.45pt" o:ole="">
                  <v:imagedata r:id="rId187" o:title=""/>
                </v:shape>
                <o:OLEObject Type="Embed" ProgID="Equation.3" ShapeID="_x0000_i1117" DrawAspect="Content" ObjectID="_1734775866"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5733" w:name="_Toc21096739"/>
      <w:bookmarkStart w:id="5734" w:name="_Toc29763706"/>
      <w:bookmarkStart w:id="5735" w:name="_Toc36030177"/>
      <w:bookmarkStart w:id="5736" w:name="_Toc37180077"/>
      <w:bookmarkStart w:id="5737" w:name="_Toc45869777"/>
      <w:bookmarkStart w:id="5738" w:name="_Toc52555583"/>
      <w:bookmarkStart w:id="5739" w:name="_Toc61113039"/>
      <w:bookmarkStart w:id="5740" w:name="_Toc67911923"/>
      <w:bookmarkStart w:id="5741" w:name="_Toc74840743"/>
      <w:bookmarkStart w:id="5742" w:name="_Toc76503878"/>
      <w:bookmarkStart w:id="5743" w:name="_Toc83042430"/>
      <w:bookmarkStart w:id="5744" w:name="_Toc89854604"/>
      <w:bookmarkStart w:id="5745" w:name="_Toc98667377"/>
      <w:bookmarkStart w:id="5746" w:name="_Toc105752660"/>
      <w:bookmarkStart w:id="5747" w:name="_Toc123150278"/>
      <w:bookmarkStart w:id="5748" w:name="_Toc124163240"/>
      <w:r w:rsidRPr="009202AA">
        <w:lastRenderedPageBreak/>
        <w:t>9.7.5.4.6</w:t>
      </w:r>
      <w:r w:rsidRPr="009202AA">
        <w:tab/>
        <w:t>Additional requirements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409EBD4" w14:textId="77777777" w:rsidR="00263228" w:rsidRDefault="00263228" w:rsidP="00263228">
      <w:pPr>
        <w:pStyle w:val="Heading6"/>
      </w:pPr>
      <w:bookmarkStart w:id="5749" w:name="_Toc61113040"/>
      <w:bookmarkStart w:id="5750" w:name="_Toc67911924"/>
      <w:bookmarkStart w:id="5751" w:name="_Toc74840744"/>
      <w:bookmarkStart w:id="5752" w:name="_Toc76503879"/>
      <w:bookmarkStart w:id="5753" w:name="_Toc83042431"/>
      <w:bookmarkStart w:id="5754" w:name="_Toc89854605"/>
      <w:bookmarkStart w:id="5755" w:name="_Toc98667378"/>
      <w:bookmarkStart w:id="5756" w:name="_Toc105752661"/>
      <w:bookmarkStart w:id="5757" w:name="_Toc123150279"/>
      <w:bookmarkStart w:id="5758" w:name="_Toc21096077"/>
      <w:bookmarkStart w:id="5759" w:name="_Toc29763276"/>
      <w:bookmarkStart w:id="5760" w:name="_Toc52554808"/>
      <w:bookmarkStart w:id="5761" w:name="_Toc124163241"/>
      <w:r w:rsidRPr="00EF2F0E">
        <w:t>9.7.5.</w:t>
      </w:r>
      <w:r>
        <w:t>4.6</w:t>
      </w:r>
      <w:r w:rsidRPr="00EF2F0E">
        <w:t>.1</w:t>
      </w:r>
      <w:r w:rsidRPr="00475B10">
        <w:t xml:space="preserve"> </w:t>
      </w:r>
      <w:r w:rsidRPr="00C54509">
        <w:t>Additional operating band unwanted emission limits for E-UTRA bands</w:t>
      </w:r>
      <w:bookmarkEnd w:id="5749"/>
      <w:bookmarkEnd w:id="5750"/>
      <w:bookmarkEnd w:id="5751"/>
      <w:bookmarkEnd w:id="5752"/>
      <w:bookmarkEnd w:id="5753"/>
      <w:bookmarkEnd w:id="5754"/>
      <w:bookmarkEnd w:id="5755"/>
      <w:bookmarkEnd w:id="5756"/>
      <w:bookmarkEnd w:id="5757"/>
      <w:bookmarkEnd w:id="5761"/>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5762" w:name="_Toc21096079"/>
      <w:bookmarkStart w:id="5763" w:name="_Toc29763278"/>
      <w:bookmarkStart w:id="5764" w:name="_Toc52554810"/>
      <w:bookmarkStart w:id="5765" w:name="_Toc61113041"/>
      <w:bookmarkStart w:id="5766" w:name="_Toc67911925"/>
      <w:bookmarkStart w:id="5767" w:name="_Toc74840745"/>
      <w:bookmarkStart w:id="5768" w:name="_Toc76503880"/>
      <w:bookmarkStart w:id="5769" w:name="_Toc83042432"/>
      <w:bookmarkStart w:id="5770" w:name="_Toc89854606"/>
      <w:bookmarkStart w:id="5771" w:name="_Toc98667379"/>
      <w:bookmarkStart w:id="5772" w:name="_Toc105752662"/>
      <w:bookmarkStart w:id="5773" w:name="_Toc123150280"/>
      <w:bookmarkStart w:id="5774" w:name="_Toc124163242"/>
      <w:bookmarkEnd w:id="5758"/>
      <w:bookmarkEnd w:id="5759"/>
      <w:bookmarkEnd w:id="5760"/>
      <w:r>
        <w:t>9.7.5.4.6.2</w:t>
      </w:r>
      <w:r w:rsidRPr="00EF2F0E">
        <w:tab/>
        <w:t>Protection of DTT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5775" w:name="_Toc52554812"/>
      <w:bookmarkStart w:id="5776" w:name="_Toc61113042"/>
      <w:bookmarkStart w:id="5777" w:name="_Toc67911926"/>
      <w:bookmarkStart w:id="5778" w:name="_Toc74840746"/>
      <w:bookmarkStart w:id="5779" w:name="_Toc76503881"/>
      <w:bookmarkStart w:id="5780" w:name="_Toc83042433"/>
      <w:bookmarkStart w:id="5781" w:name="_Toc89854607"/>
      <w:bookmarkStart w:id="5782" w:name="_Toc98667380"/>
      <w:bookmarkStart w:id="5783" w:name="_Toc105752663"/>
      <w:bookmarkStart w:id="5784" w:name="_Toc123150281"/>
      <w:bookmarkStart w:id="5785" w:name="_Toc124163243"/>
      <w:r>
        <w:t>9.7.5.4.6.3</w:t>
      </w:r>
      <w:r w:rsidRPr="00EF2F0E">
        <w:tab/>
        <w:t>Co-existence with RNSS/GPS services in North America</w:t>
      </w:r>
      <w:bookmarkEnd w:id="5775"/>
      <w:bookmarkEnd w:id="5776"/>
      <w:bookmarkEnd w:id="5777"/>
      <w:bookmarkEnd w:id="5778"/>
      <w:bookmarkEnd w:id="5779"/>
      <w:bookmarkEnd w:id="5780"/>
      <w:bookmarkEnd w:id="5781"/>
      <w:bookmarkEnd w:id="5782"/>
      <w:bookmarkEnd w:id="5783"/>
      <w:bookmarkEnd w:id="5784"/>
      <w:bookmarkEnd w:id="5785"/>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5786" w:name="_Toc61112526"/>
      <w:bookmarkStart w:id="5787" w:name="_Toc74840747"/>
      <w:bookmarkStart w:id="5788" w:name="_Toc76503882"/>
      <w:bookmarkStart w:id="5789" w:name="_Toc83042434"/>
      <w:bookmarkStart w:id="5790" w:name="_Toc89854608"/>
      <w:bookmarkStart w:id="5791" w:name="_Toc98667381"/>
      <w:bookmarkStart w:id="5792" w:name="_Toc105752664"/>
      <w:bookmarkStart w:id="5793" w:name="_Toc123150282"/>
      <w:bookmarkStart w:id="5794" w:name="_Toc124163244"/>
      <w:r>
        <w:t>9.7.5.4.6.4</w:t>
      </w:r>
      <w:r w:rsidRPr="00EF2F0E">
        <w:tab/>
      </w:r>
      <w:bookmarkEnd w:id="5786"/>
      <w:r>
        <w:t>Void</w:t>
      </w:r>
      <w:bookmarkEnd w:id="5787"/>
      <w:bookmarkEnd w:id="5788"/>
      <w:bookmarkEnd w:id="5789"/>
      <w:bookmarkEnd w:id="5790"/>
      <w:bookmarkEnd w:id="5791"/>
      <w:bookmarkEnd w:id="5792"/>
      <w:bookmarkEnd w:id="5793"/>
      <w:bookmarkEnd w:id="5794"/>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5795" w:name="_Toc52554814"/>
      <w:bookmarkStart w:id="5796" w:name="_Toc61113044"/>
      <w:bookmarkStart w:id="5797" w:name="_Toc67911928"/>
      <w:bookmarkStart w:id="5798" w:name="_Toc74840748"/>
      <w:bookmarkStart w:id="5799" w:name="_Toc76503883"/>
      <w:bookmarkStart w:id="5800" w:name="_Toc83042435"/>
      <w:bookmarkStart w:id="5801" w:name="_Toc89854609"/>
      <w:bookmarkStart w:id="5802" w:name="_Toc98667382"/>
      <w:bookmarkStart w:id="5803" w:name="_Toc105752665"/>
      <w:bookmarkStart w:id="5804" w:name="_Toc123150283"/>
      <w:bookmarkStart w:id="5805" w:name="_Toc124163245"/>
      <w:r>
        <w:t>9.7.5.4.6.5</w:t>
      </w:r>
      <w:r w:rsidRPr="00EF2F0E">
        <w:tab/>
        <w:t>Additional band 32, 50, 51, 74, 75 and 76 unwanted emissions</w:t>
      </w:r>
      <w:bookmarkEnd w:id="5795"/>
      <w:bookmarkEnd w:id="5796"/>
      <w:bookmarkEnd w:id="5797"/>
      <w:bookmarkEnd w:id="5798"/>
      <w:bookmarkEnd w:id="5799"/>
      <w:bookmarkEnd w:id="5800"/>
      <w:bookmarkEnd w:id="5801"/>
      <w:bookmarkEnd w:id="5802"/>
      <w:bookmarkEnd w:id="5803"/>
      <w:bookmarkEnd w:id="5804"/>
      <w:bookmarkEnd w:id="5805"/>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5806" w:name="_Toc52554815"/>
      <w:bookmarkStart w:id="5807" w:name="_Toc61113045"/>
      <w:bookmarkStart w:id="5808" w:name="_Toc67911929"/>
      <w:bookmarkStart w:id="5809" w:name="_Toc74840749"/>
      <w:bookmarkStart w:id="5810" w:name="_Toc76503884"/>
      <w:bookmarkStart w:id="5811" w:name="_Toc83042436"/>
      <w:bookmarkStart w:id="5812" w:name="_Toc89854610"/>
      <w:bookmarkStart w:id="5813" w:name="_Toc98667383"/>
      <w:bookmarkStart w:id="5814" w:name="_Toc105752666"/>
      <w:bookmarkStart w:id="5815" w:name="_Toc123150284"/>
      <w:bookmarkStart w:id="5816" w:name="_Toc124163246"/>
      <w:r>
        <w:t>9.7.5.4.6.6</w:t>
      </w:r>
      <w:r w:rsidRPr="00EF2F0E">
        <w:t xml:space="preserve"> </w:t>
      </w:r>
      <w:r w:rsidRPr="00EF2F0E">
        <w:tab/>
        <w:t>Additional requirements for band 45</w:t>
      </w:r>
      <w:bookmarkEnd w:id="5806"/>
      <w:bookmarkEnd w:id="5807"/>
      <w:bookmarkEnd w:id="5808"/>
      <w:bookmarkEnd w:id="5809"/>
      <w:bookmarkEnd w:id="5810"/>
      <w:bookmarkEnd w:id="5811"/>
      <w:bookmarkEnd w:id="5812"/>
      <w:bookmarkEnd w:id="5813"/>
      <w:bookmarkEnd w:id="5814"/>
      <w:bookmarkEnd w:id="5815"/>
      <w:bookmarkEnd w:id="5816"/>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5817" w:name="_Toc52554816"/>
      <w:bookmarkStart w:id="5818" w:name="_Toc61113046"/>
      <w:bookmarkStart w:id="5819" w:name="_Toc67911930"/>
      <w:bookmarkStart w:id="5820" w:name="_Toc74840750"/>
      <w:bookmarkStart w:id="5821" w:name="_Toc76503885"/>
      <w:bookmarkStart w:id="5822" w:name="_Toc83042437"/>
      <w:bookmarkStart w:id="5823" w:name="_Toc89854611"/>
      <w:bookmarkStart w:id="5824" w:name="_Toc98667384"/>
      <w:bookmarkStart w:id="5825" w:name="_Toc105752667"/>
      <w:bookmarkStart w:id="5826" w:name="_Toc123150285"/>
      <w:bookmarkStart w:id="5827" w:name="_Toc124163247"/>
      <w:r>
        <w:t>9.7.5.4.6.7</w:t>
      </w:r>
      <w:r w:rsidRPr="00EF2F0E">
        <w:t xml:space="preserve"> </w:t>
      </w:r>
      <w:r w:rsidRPr="00EF2F0E">
        <w:tab/>
        <w:t>Additional requirements for band 48</w:t>
      </w:r>
      <w:bookmarkEnd w:id="5817"/>
      <w:bookmarkEnd w:id="5818"/>
      <w:bookmarkEnd w:id="5819"/>
      <w:bookmarkEnd w:id="5820"/>
      <w:bookmarkEnd w:id="5821"/>
      <w:bookmarkEnd w:id="5822"/>
      <w:bookmarkEnd w:id="5823"/>
      <w:bookmarkEnd w:id="5824"/>
      <w:bookmarkEnd w:id="5825"/>
      <w:bookmarkEnd w:id="5826"/>
      <w:bookmarkEnd w:id="5827"/>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5828" w:name="_Toc21096740"/>
      <w:bookmarkStart w:id="5829" w:name="_Toc29763707"/>
      <w:bookmarkStart w:id="5830" w:name="_Toc36030178"/>
      <w:bookmarkStart w:id="5831" w:name="_Toc37180078"/>
      <w:bookmarkStart w:id="5832" w:name="_Toc45869778"/>
      <w:bookmarkStart w:id="5833" w:name="_Toc52555584"/>
      <w:bookmarkStart w:id="5834" w:name="_Toc61113047"/>
      <w:bookmarkStart w:id="5835" w:name="_Toc67911931"/>
      <w:bookmarkStart w:id="5836" w:name="_Toc74840751"/>
      <w:bookmarkStart w:id="5837" w:name="_Toc76503886"/>
      <w:bookmarkStart w:id="5838" w:name="_Toc83042438"/>
      <w:bookmarkStart w:id="5839" w:name="_Toc89854612"/>
      <w:bookmarkStart w:id="5840" w:name="_Toc98667385"/>
      <w:bookmarkStart w:id="5841" w:name="_Toc105752668"/>
      <w:bookmarkStart w:id="5842" w:name="_Toc123150286"/>
      <w:bookmarkStart w:id="5843" w:name="_Toc124163248"/>
      <w:r w:rsidRPr="009202AA">
        <w:t>9.7.6</w:t>
      </w:r>
      <w:r w:rsidRPr="009202AA">
        <w:tab/>
        <w:t>OTA Spurious emission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30CA4EC3" w14:textId="77777777" w:rsidR="004C4A70" w:rsidRPr="009202AA" w:rsidRDefault="004C4A70" w:rsidP="004C4A70">
      <w:pPr>
        <w:pStyle w:val="Heading4"/>
      </w:pPr>
      <w:bookmarkStart w:id="5844" w:name="_Toc21096741"/>
      <w:bookmarkStart w:id="5845" w:name="_Toc29763708"/>
      <w:bookmarkStart w:id="5846" w:name="_Toc36030179"/>
      <w:bookmarkStart w:id="5847" w:name="_Toc37180079"/>
      <w:bookmarkStart w:id="5848" w:name="_Toc45869779"/>
      <w:bookmarkStart w:id="5849" w:name="_Toc52555585"/>
      <w:bookmarkStart w:id="5850" w:name="_Toc61113048"/>
      <w:bookmarkStart w:id="5851" w:name="_Toc67911932"/>
      <w:bookmarkStart w:id="5852" w:name="_Toc74840752"/>
      <w:bookmarkStart w:id="5853" w:name="_Toc76503887"/>
      <w:bookmarkStart w:id="5854" w:name="_Toc83042439"/>
      <w:bookmarkStart w:id="5855" w:name="_Toc89854613"/>
      <w:bookmarkStart w:id="5856" w:name="_Toc98667386"/>
      <w:bookmarkStart w:id="5857" w:name="_Toc105752669"/>
      <w:bookmarkStart w:id="5858" w:name="_Toc123150287"/>
      <w:bookmarkStart w:id="5859" w:name="_Toc124163249"/>
      <w:r w:rsidRPr="009202AA">
        <w:t>9.7.6.1</w:t>
      </w:r>
      <w:r w:rsidRPr="009202AA">
        <w:tab/>
        <w:t>General</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5860" w:name="_Toc21096742"/>
      <w:bookmarkStart w:id="5861" w:name="_Toc29763709"/>
      <w:bookmarkStart w:id="5862" w:name="_Toc36030180"/>
      <w:bookmarkStart w:id="5863" w:name="_Toc37180080"/>
      <w:bookmarkStart w:id="5864" w:name="_Toc45869780"/>
      <w:bookmarkStart w:id="5865" w:name="_Toc52555586"/>
      <w:bookmarkStart w:id="5866" w:name="_Toc61113049"/>
      <w:bookmarkStart w:id="5867" w:name="_Toc67911933"/>
      <w:bookmarkStart w:id="5868" w:name="_Toc74840753"/>
      <w:bookmarkStart w:id="5869" w:name="_Toc76503888"/>
      <w:bookmarkStart w:id="5870" w:name="_Toc83042440"/>
      <w:bookmarkStart w:id="5871" w:name="_Toc89854614"/>
      <w:bookmarkStart w:id="5872" w:name="_Toc98667387"/>
      <w:bookmarkStart w:id="5873" w:name="_Toc105752670"/>
      <w:bookmarkStart w:id="5874" w:name="_Toc123150288"/>
      <w:bookmarkStart w:id="5875" w:name="_Toc124163250"/>
      <w:r w:rsidRPr="009202AA">
        <w:t>9.7.6.2</w:t>
      </w:r>
      <w:r w:rsidRPr="009202AA">
        <w:tab/>
        <w:t>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59390479" w14:textId="77777777" w:rsidR="004C4A70" w:rsidRPr="009202AA" w:rsidRDefault="004C4A70" w:rsidP="004C4A70">
      <w:pPr>
        <w:pStyle w:val="Heading5"/>
      </w:pPr>
      <w:bookmarkStart w:id="5876" w:name="_Toc21096743"/>
      <w:bookmarkStart w:id="5877" w:name="_Toc29763710"/>
      <w:bookmarkStart w:id="5878" w:name="_Toc36030181"/>
      <w:bookmarkStart w:id="5879" w:name="_Toc37180081"/>
      <w:bookmarkStart w:id="5880" w:name="_Toc45869781"/>
      <w:bookmarkStart w:id="5881" w:name="_Toc52555587"/>
      <w:bookmarkStart w:id="5882" w:name="_Toc61113050"/>
      <w:bookmarkStart w:id="5883" w:name="_Toc67911934"/>
      <w:bookmarkStart w:id="5884" w:name="_Toc74840754"/>
      <w:bookmarkStart w:id="5885" w:name="_Toc76503889"/>
      <w:bookmarkStart w:id="5886" w:name="_Toc83042441"/>
      <w:bookmarkStart w:id="5887" w:name="_Toc89854615"/>
      <w:bookmarkStart w:id="5888" w:name="_Toc98667388"/>
      <w:bookmarkStart w:id="5889" w:name="_Toc105752671"/>
      <w:bookmarkStart w:id="5890" w:name="_Toc123150289"/>
      <w:bookmarkStart w:id="5891" w:name="_Toc124163251"/>
      <w:r w:rsidRPr="009202AA">
        <w:t>9.7.6.2.1</w:t>
      </w:r>
      <w:r w:rsidRPr="009202AA">
        <w:tab/>
        <w:t>Minimum requirement for MSR operation</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r w:rsidRPr="009202AA">
        <w:tab/>
      </w:r>
    </w:p>
    <w:p w14:paraId="7B6D71BE" w14:textId="77777777" w:rsidR="004C4A70" w:rsidRPr="009202AA" w:rsidRDefault="004C4A70" w:rsidP="004C4A70">
      <w:pPr>
        <w:pStyle w:val="Heading6"/>
      </w:pPr>
      <w:bookmarkStart w:id="5892" w:name="_Toc21096744"/>
      <w:bookmarkStart w:id="5893" w:name="_Toc29763711"/>
      <w:bookmarkStart w:id="5894" w:name="_Toc36030182"/>
      <w:bookmarkStart w:id="5895" w:name="_Toc37180082"/>
      <w:bookmarkStart w:id="5896" w:name="_Toc45869782"/>
      <w:bookmarkStart w:id="5897" w:name="_Toc52555588"/>
      <w:bookmarkStart w:id="5898" w:name="_Toc61113051"/>
      <w:bookmarkStart w:id="5899" w:name="_Toc67911935"/>
      <w:bookmarkStart w:id="5900" w:name="_Toc74840755"/>
      <w:bookmarkStart w:id="5901" w:name="_Toc76503890"/>
      <w:bookmarkStart w:id="5902" w:name="_Toc83042442"/>
      <w:bookmarkStart w:id="5903" w:name="_Toc89854616"/>
      <w:bookmarkStart w:id="5904" w:name="_Toc98667389"/>
      <w:bookmarkStart w:id="5905" w:name="_Toc105752672"/>
      <w:bookmarkStart w:id="5906" w:name="_Toc123150290"/>
      <w:bookmarkStart w:id="5907" w:name="_Toc124163252"/>
      <w:r w:rsidRPr="009202AA">
        <w:t>9.7.6.2.1.1</w:t>
      </w:r>
      <w:r w:rsidRPr="009202AA">
        <w:tab/>
        <w:t>Minimum requirement (Category A)</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5908" w:name="_Toc21096745"/>
      <w:bookmarkStart w:id="5909" w:name="_Toc29763712"/>
      <w:bookmarkStart w:id="5910" w:name="_Toc36030183"/>
      <w:bookmarkStart w:id="5911" w:name="_Toc37180083"/>
      <w:bookmarkStart w:id="5912" w:name="_Toc45869783"/>
      <w:bookmarkStart w:id="5913" w:name="_Toc52555589"/>
      <w:bookmarkStart w:id="5914" w:name="_Toc61113052"/>
      <w:bookmarkStart w:id="5915" w:name="_Toc67911936"/>
      <w:bookmarkStart w:id="5916" w:name="_Toc74840756"/>
      <w:bookmarkStart w:id="5917" w:name="_Toc76503891"/>
      <w:bookmarkStart w:id="5918" w:name="_Toc83042443"/>
      <w:bookmarkStart w:id="5919" w:name="_Toc89854617"/>
      <w:bookmarkStart w:id="5920" w:name="_Toc98667390"/>
      <w:bookmarkStart w:id="5921" w:name="_Toc105752673"/>
      <w:bookmarkStart w:id="5922" w:name="_Toc123150291"/>
      <w:bookmarkStart w:id="5923" w:name="_Toc124163253"/>
      <w:r w:rsidRPr="009202AA">
        <w:t>9.7.6.2.1.2</w:t>
      </w:r>
      <w:r w:rsidRPr="009202AA">
        <w:tab/>
        <w:t>Minimum requirement (Category B)</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5924" w:name="_Toc21096746"/>
      <w:bookmarkStart w:id="5925" w:name="_Toc29763713"/>
      <w:bookmarkStart w:id="5926" w:name="_Toc36030184"/>
      <w:bookmarkStart w:id="5927" w:name="_Toc37180084"/>
      <w:bookmarkStart w:id="5928" w:name="_Toc45869784"/>
      <w:bookmarkStart w:id="5929" w:name="_Toc52555590"/>
      <w:bookmarkStart w:id="5930" w:name="_Toc61113053"/>
      <w:bookmarkStart w:id="5931" w:name="_Toc67911937"/>
      <w:bookmarkStart w:id="5932" w:name="_Toc74840757"/>
      <w:bookmarkStart w:id="5933" w:name="_Toc76503892"/>
      <w:bookmarkStart w:id="5934" w:name="_Toc83042444"/>
      <w:bookmarkStart w:id="5935" w:name="_Toc89854618"/>
      <w:bookmarkStart w:id="5936" w:name="_Toc98667391"/>
      <w:bookmarkStart w:id="5937" w:name="_Toc105752674"/>
      <w:bookmarkStart w:id="5938" w:name="_Toc123150292"/>
      <w:bookmarkStart w:id="5939" w:name="_Toc124163254"/>
      <w:r w:rsidRPr="009202AA">
        <w:t>9.7.6.2.1.3</w:t>
      </w:r>
      <w:r w:rsidRPr="009202AA">
        <w:tab/>
        <w:t>(void)</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EB04D52" w14:textId="77777777" w:rsidR="004C4A70" w:rsidRPr="009202AA" w:rsidRDefault="004C4A70" w:rsidP="004C4A70">
      <w:pPr>
        <w:pStyle w:val="Heading5"/>
      </w:pPr>
      <w:bookmarkStart w:id="5940" w:name="_Toc21096747"/>
      <w:bookmarkStart w:id="5941" w:name="_Toc29763714"/>
      <w:bookmarkStart w:id="5942" w:name="_Toc36030185"/>
      <w:bookmarkStart w:id="5943" w:name="_Toc37180085"/>
      <w:bookmarkStart w:id="5944" w:name="_Toc45869785"/>
      <w:bookmarkStart w:id="5945" w:name="_Toc52555591"/>
      <w:bookmarkStart w:id="5946" w:name="_Toc61113054"/>
      <w:bookmarkStart w:id="5947" w:name="_Toc67911938"/>
      <w:bookmarkStart w:id="5948" w:name="_Toc74840758"/>
      <w:bookmarkStart w:id="5949" w:name="_Toc76503893"/>
      <w:bookmarkStart w:id="5950" w:name="_Toc83042445"/>
      <w:bookmarkStart w:id="5951" w:name="_Toc89854619"/>
      <w:bookmarkStart w:id="5952" w:name="_Toc98667392"/>
      <w:bookmarkStart w:id="5953" w:name="_Toc105752675"/>
      <w:bookmarkStart w:id="5954" w:name="_Toc123150293"/>
      <w:bookmarkStart w:id="5955" w:name="_Toc124163255"/>
      <w:r w:rsidRPr="009202AA">
        <w:t>9.7.6.2.2</w:t>
      </w:r>
      <w:r w:rsidRPr="009202AA">
        <w:tab/>
        <w:t>Protection of the BS receiver of own or different BS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5956" w:name="_Toc21096748"/>
      <w:bookmarkStart w:id="5957" w:name="_Toc29763715"/>
      <w:bookmarkStart w:id="5958" w:name="_Toc36030186"/>
      <w:bookmarkStart w:id="5959" w:name="_Toc37180086"/>
      <w:bookmarkStart w:id="5960" w:name="_Toc45869786"/>
      <w:bookmarkStart w:id="5961" w:name="_Toc52555592"/>
      <w:bookmarkStart w:id="5962" w:name="_Toc61113055"/>
      <w:bookmarkStart w:id="5963" w:name="_Toc67911939"/>
      <w:bookmarkStart w:id="5964" w:name="_Toc74840759"/>
      <w:bookmarkStart w:id="5965" w:name="_Toc76503894"/>
      <w:bookmarkStart w:id="5966" w:name="_Toc83042446"/>
      <w:bookmarkStart w:id="5967" w:name="_Toc89854620"/>
      <w:bookmarkStart w:id="5968" w:name="_Toc98667393"/>
      <w:bookmarkStart w:id="5969" w:name="_Toc105752676"/>
      <w:bookmarkStart w:id="5970" w:name="_Toc123150294"/>
      <w:bookmarkStart w:id="5971" w:name="_Toc124163256"/>
      <w:r w:rsidRPr="009202AA">
        <w:t>9.7.6.2.3</w:t>
      </w:r>
      <w:r w:rsidRPr="009202AA">
        <w:tab/>
        <w:t>Additional spurious emissions requirements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9.7.5.2.4</w:t>
      </w:r>
    </w:p>
    <w:p w14:paraId="5E93FEDE" w14:textId="77777777" w:rsidR="004C4A70" w:rsidRPr="009202AA" w:rsidRDefault="004C4A70" w:rsidP="004C4A70">
      <w:pPr>
        <w:pStyle w:val="Heading5"/>
      </w:pPr>
      <w:bookmarkStart w:id="5972" w:name="_Toc21096749"/>
      <w:bookmarkStart w:id="5973" w:name="_Toc29763716"/>
      <w:bookmarkStart w:id="5974" w:name="_Toc36030187"/>
      <w:bookmarkStart w:id="5975" w:name="_Toc37180087"/>
      <w:bookmarkStart w:id="5976" w:name="_Toc45869787"/>
      <w:bookmarkStart w:id="5977" w:name="_Toc52555593"/>
      <w:bookmarkStart w:id="5978" w:name="_Toc61113056"/>
      <w:bookmarkStart w:id="5979" w:name="_Toc67911940"/>
      <w:bookmarkStart w:id="5980" w:name="_Toc74840760"/>
      <w:bookmarkStart w:id="5981" w:name="_Toc76503895"/>
      <w:bookmarkStart w:id="5982" w:name="_Toc83042447"/>
      <w:bookmarkStart w:id="5983" w:name="_Toc89854621"/>
      <w:bookmarkStart w:id="5984" w:name="_Toc98667394"/>
      <w:bookmarkStart w:id="5985" w:name="_Toc105752677"/>
      <w:bookmarkStart w:id="5986" w:name="_Toc123150295"/>
      <w:bookmarkStart w:id="5987" w:name="_Toc124163257"/>
      <w:r w:rsidRPr="009202AA">
        <w:t>9.7.6.2.4</w:t>
      </w:r>
      <w:r w:rsidRPr="009202AA">
        <w:tab/>
        <w:t>Co-location with other base stations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5988" w:name="_Toc21096750"/>
      <w:bookmarkStart w:id="5989" w:name="_Toc29763717"/>
      <w:bookmarkStart w:id="5990" w:name="_Toc36030188"/>
      <w:bookmarkStart w:id="5991" w:name="_Toc37180088"/>
      <w:bookmarkStart w:id="5992" w:name="_Toc45869788"/>
      <w:bookmarkStart w:id="5993" w:name="_Toc52555594"/>
      <w:bookmarkStart w:id="5994" w:name="_Toc61113057"/>
      <w:bookmarkStart w:id="5995" w:name="_Toc67911941"/>
      <w:bookmarkStart w:id="5996" w:name="_Toc74840761"/>
      <w:bookmarkStart w:id="5997" w:name="_Toc76503896"/>
      <w:bookmarkStart w:id="5998" w:name="_Toc83042448"/>
      <w:bookmarkStart w:id="5999" w:name="_Toc89854622"/>
      <w:bookmarkStart w:id="6000" w:name="_Toc98667395"/>
      <w:bookmarkStart w:id="6001" w:name="_Toc105752678"/>
      <w:bookmarkStart w:id="6002" w:name="_Toc123150296"/>
      <w:bookmarkStart w:id="6003" w:name="_Toc124163258"/>
      <w:r w:rsidRPr="009202AA">
        <w:t>9.7.6.3</w:t>
      </w:r>
      <w:r w:rsidRPr="009202AA">
        <w:tab/>
        <w:t>Minimum requirement for single RAT UTRA operation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381808A" w14:textId="77777777" w:rsidR="004C4A70" w:rsidRPr="009202AA" w:rsidRDefault="004C4A70" w:rsidP="004C4A70">
      <w:pPr>
        <w:pStyle w:val="Heading5"/>
      </w:pPr>
      <w:bookmarkStart w:id="6004" w:name="_Toc21096751"/>
      <w:bookmarkStart w:id="6005" w:name="_Toc29763718"/>
      <w:bookmarkStart w:id="6006" w:name="_Toc36030189"/>
      <w:bookmarkStart w:id="6007" w:name="_Toc37180089"/>
      <w:bookmarkStart w:id="6008" w:name="_Toc45869789"/>
      <w:bookmarkStart w:id="6009" w:name="_Toc52555595"/>
      <w:bookmarkStart w:id="6010" w:name="_Toc61113058"/>
      <w:bookmarkStart w:id="6011" w:name="_Toc67911942"/>
      <w:bookmarkStart w:id="6012" w:name="_Toc74840762"/>
      <w:bookmarkStart w:id="6013" w:name="_Toc76503897"/>
      <w:bookmarkStart w:id="6014" w:name="_Toc83042449"/>
      <w:bookmarkStart w:id="6015" w:name="_Toc89854623"/>
      <w:bookmarkStart w:id="6016" w:name="_Toc98667396"/>
      <w:bookmarkStart w:id="6017" w:name="_Toc105752679"/>
      <w:bookmarkStart w:id="6018" w:name="_Toc123150297"/>
      <w:bookmarkStart w:id="6019" w:name="_Toc124163259"/>
      <w:r w:rsidRPr="009202AA">
        <w:t>9.7.6.3.1</w:t>
      </w:r>
      <w:r w:rsidRPr="009202AA">
        <w:tab/>
        <w:t>Mandatory Requirements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7A2D1B13" w14:textId="77777777" w:rsidR="004C4A70" w:rsidRPr="009202AA" w:rsidRDefault="004C4A70" w:rsidP="004C4A70">
      <w:pPr>
        <w:pStyle w:val="Heading6"/>
      </w:pPr>
      <w:bookmarkStart w:id="6020" w:name="_Toc21096752"/>
      <w:bookmarkStart w:id="6021" w:name="_Toc29763719"/>
      <w:bookmarkStart w:id="6022" w:name="_Toc36030190"/>
      <w:bookmarkStart w:id="6023" w:name="_Toc37180090"/>
      <w:bookmarkStart w:id="6024" w:name="_Toc45869790"/>
      <w:bookmarkStart w:id="6025" w:name="_Toc52555596"/>
      <w:bookmarkStart w:id="6026" w:name="_Toc61113059"/>
      <w:bookmarkStart w:id="6027" w:name="_Toc67911943"/>
      <w:bookmarkStart w:id="6028" w:name="_Toc74840763"/>
      <w:bookmarkStart w:id="6029" w:name="_Toc76503898"/>
      <w:bookmarkStart w:id="6030" w:name="_Toc83042450"/>
      <w:bookmarkStart w:id="6031" w:name="_Toc89854624"/>
      <w:bookmarkStart w:id="6032" w:name="_Toc98667397"/>
      <w:bookmarkStart w:id="6033" w:name="_Toc105752680"/>
      <w:bookmarkStart w:id="6034" w:name="_Toc123150298"/>
      <w:bookmarkStart w:id="6035" w:name="_Toc124163260"/>
      <w:r w:rsidRPr="009202AA">
        <w:t>9.7.6.3.1.1</w:t>
      </w:r>
      <w:r w:rsidRPr="009202AA">
        <w:tab/>
        <w:t>Minimum requirement (Category A)</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036" w:name="_Toc21096753"/>
      <w:bookmarkStart w:id="6037" w:name="_Toc29763720"/>
      <w:bookmarkStart w:id="6038" w:name="_Toc36030191"/>
      <w:bookmarkStart w:id="6039" w:name="_Toc37180091"/>
      <w:bookmarkStart w:id="6040" w:name="_Toc45869791"/>
      <w:bookmarkStart w:id="6041" w:name="_Toc52555597"/>
      <w:bookmarkStart w:id="6042" w:name="_Toc61113060"/>
      <w:bookmarkStart w:id="6043" w:name="_Toc67911944"/>
      <w:bookmarkStart w:id="6044" w:name="_Toc74840764"/>
      <w:bookmarkStart w:id="6045" w:name="_Toc76503899"/>
      <w:bookmarkStart w:id="6046" w:name="_Toc83042451"/>
      <w:bookmarkStart w:id="6047" w:name="_Toc89854625"/>
      <w:bookmarkStart w:id="6048" w:name="_Toc98667398"/>
      <w:bookmarkStart w:id="6049" w:name="_Toc105752681"/>
      <w:bookmarkStart w:id="6050" w:name="_Toc123150299"/>
      <w:bookmarkStart w:id="6051" w:name="_Toc124163261"/>
      <w:r w:rsidRPr="009202AA">
        <w:t>9.7.6.3.1.2</w:t>
      </w:r>
      <w:r w:rsidRPr="009202AA">
        <w:tab/>
        <w:t>Minimum requirement (Category B)</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052" w:name="_Toc21096754"/>
      <w:bookmarkStart w:id="6053" w:name="_Toc29763721"/>
      <w:bookmarkStart w:id="6054" w:name="_Toc36030192"/>
      <w:bookmarkStart w:id="6055" w:name="_Toc37180092"/>
      <w:bookmarkStart w:id="6056" w:name="_Toc45869792"/>
      <w:bookmarkStart w:id="6057" w:name="_Toc52555598"/>
      <w:bookmarkStart w:id="6058" w:name="_Toc61113061"/>
      <w:bookmarkStart w:id="6059" w:name="_Toc67911945"/>
      <w:bookmarkStart w:id="6060" w:name="_Toc74840765"/>
      <w:bookmarkStart w:id="6061" w:name="_Toc76503900"/>
      <w:bookmarkStart w:id="6062" w:name="_Toc83042452"/>
      <w:bookmarkStart w:id="6063" w:name="_Toc89854626"/>
      <w:bookmarkStart w:id="6064" w:name="_Toc98667399"/>
      <w:bookmarkStart w:id="6065" w:name="_Toc105752682"/>
      <w:bookmarkStart w:id="6066" w:name="_Toc123150300"/>
      <w:bookmarkStart w:id="6067" w:name="_Toc124163262"/>
      <w:r w:rsidRPr="009202AA">
        <w:t>9.7.6.3.2</w:t>
      </w:r>
      <w:r w:rsidRPr="009202AA">
        <w:tab/>
        <w:t>Protection of the BS receiver</w:t>
      </w:r>
      <w:r w:rsidRPr="009202AA">
        <w:rPr>
          <w:rFonts w:cs="v3.8.0"/>
        </w:rPr>
        <w:t xml:space="preserve"> of own or different BS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068" w:name="_Toc21096755"/>
      <w:bookmarkStart w:id="6069" w:name="_Toc29763722"/>
      <w:bookmarkStart w:id="6070" w:name="_Toc36030193"/>
      <w:bookmarkStart w:id="6071" w:name="_Toc37180093"/>
      <w:bookmarkStart w:id="6072" w:name="_Toc45869793"/>
      <w:bookmarkStart w:id="6073" w:name="_Toc52555599"/>
      <w:bookmarkStart w:id="6074" w:name="_Toc61113062"/>
      <w:bookmarkStart w:id="6075" w:name="_Toc67911946"/>
      <w:bookmarkStart w:id="6076" w:name="_Toc74840766"/>
      <w:bookmarkStart w:id="6077" w:name="_Toc76503901"/>
      <w:bookmarkStart w:id="6078" w:name="_Toc83042453"/>
      <w:bookmarkStart w:id="6079" w:name="_Toc89854627"/>
      <w:bookmarkStart w:id="6080" w:name="_Toc98667400"/>
      <w:bookmarkStart w:id="6081" w:name="_Toc105752683"/>
      <w:bookmarkStart w:id="6082" w:name="_Toc123150301"/>
      <w:bookmarkStart w:id="6083" w:name="_Toc124163263"/>
      <w:r w:rsidRPr="009202AA">
        <w:lastRenderedPageBreak/>
        <w:t>9.7.6.3.3</w:t>
      </w:r>
      <w:r w:rsidRPr="009202AA">
        <w:tab/>
        <w:t>Additional spurious emissions requirements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963980" w:rsidRPr="009202AA" w14:paraId="56ECEEC8" w14:textId="77777777" w:rsidTr="00963980">
        <w:trPr>
          <w:cantSplit/>
          <w:trHeight w:val="155"/>
          <w:jc w:val="center"/>
        </w:trPr>
        <w:tc>
          <w:tcPr>
            <w:tcW w:w="1346" w:type="dxa"/>
            <w:shd w:val="clear" w:color="auto" w:fill="auto"/>
          </w:tcPr>
          <w:p w14:paraId="39EC79D9" w14:textId="59A33344" w:rsidR="00963980" w:rsidRPr="009202AA" w:rsidRDefault="00963980" w:rsidP="00963980">
            <w:pPr>
              <w:pStyle w:val="TAC"/>
              <w:rPr>
                <w:rFonts w:cs="Arial"/>
                <w:lang w:eastAsia="ja-JP"/>
              </w:rPr>
            </w:pPr>
            <w:r>
              <w:rPr>
                <w:rFonts w:cs="Arial"/>
                <w:lang w:eastAsia="ko-KR"/>
              </w:rPr>
              <w:t>E-UTRA Band 54</w:t>
            </w:r>
          </w:p>
        </w:tc>
        <w:tc>
          <w:tcPr>
            <w:tcW w:w="1657" w:type="dxa"/>
            <w:tcBorders>
              <w:left w:val="single" w:sz="2" w:space="0" w:color="auto"/>
              <w:right w:val="single" w:sz="2" w:space="0" w:color="auto"/>
            </w:tcBorders>
            <w:shd w:val="clear" w:color="auto" w:fill="auto"/>
          </w:tcPr>
          <w:p w14:paraId="400B57DE" w14:textId="64F29A88" w:rsidR="00963980" w:rsidRPr="009202AA" w:rsidRDefault="00963980" w:rsidP="0096398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963980" w:rsidRPr="009202AA" w:rsidRDefault="00963980" w:rsidP="0096398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963980" w:rsidRPr="009202AA" w:rsidRDefault="00963980" w:rsidP="0096398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963980" w:rsidRPr="009202AA" w:rsidRDefault="00963980" w:rsidP="0096398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lastRenderedPageBreak/>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084" w:name="_Toc21096756"/>
      <w:bookmarkStart w:id="6085" w:name="_Toc29763723"/>
      <w:bookmarkStart w:id="6086" w:name="_Toc36030194"/>
      <w:bookmarkStart w:id="6087" w:name="_Toc37180094"/>
      <w:bookmarkStart w:id="6088" w:name="_Toc45869794"/>
      <w:bookmarkStart w:id="6089" w:name="_Toc52555600"/>
      <w:bookmarkStart w:id="6090" w:name="_Toc61113063"/>
      <w:bookmarkStart w:id="6091" w:name="_Toc67911947"/>
      <w:bookmarkStart w:id="6092" w:name="_Toc74840767"/>
      <w:bookmarkStart w:id="6093" w:name="_Toc76503902"/>
      <w:bookmarkStart w:id="6094" w:name="_Toc83042454"/>
      <w:bookmarkStart w:id="6095" w:name="_Toc89854628"/>
      <w:bookmarkStart w:id="6096" w:name="_Toc98667401"/>
      <w:bookmarkStart w:id="6097" w:name="_Toc105752684"/>
      <w:bookmarkStart w:id="6098" w:name="_Toc123150302"/>
      <w:bookmarkStart w:id="6099" w:name="_Toc124163264"/>
      <w:r w:rsidRPr="009202AA">
        <w:t>9.7.6.3.4</w:t>
      </w:r>
      <w:r w:rsidRPr="009202AA">
        <w:tab/>
        <w:t>Co-location with other base stations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034DF60" w14:textId="77777777" w:rsidR="004C4A70" w:rsidRPr="009202AA" w:rsidRDefault="004C4A70" w:rsidP="004C4A70">
      <w:pPr>
        <w:pStyle w:val="Heading6"/>
      </w:pPr>
      <w:bookmarkStart w:id="6100" w:name="_Toc21096757"/>
      <w:bookmarkStart w:id="6101" w:name="_Toc29763724"/>
      <w:bookmarkStart w:id="6102" w:name="_Toc36030195"/>
      <w:bookmarkStart w:id="6103" w:name="_Toc37180095"/>
      <w:bookmarkStart w:id="6104" w:name="_Toc45869795"/>
      <w:bookmarkStart w:id="6105" w:name="_Toc52555601"/>
      <w:bookmarkStart w:id="6106" w:name="_Toc61113064"/>
      <w:bookmarkStart w:id="6107" w:name="_Toc67911948"/>
      <w:bookmarkStart w:id="6108" w:name="_Toc74840768"/>
      <w:bookmarkStart w:id="6109" w:name="_Toc76503903"/>
      <w:bookmarkStart w:id="6110" w:name="_Toc83042455"/>
      <w:bookmarkStart w:id="6111" w:name="_Toc89854629"/>
      <w:bookmarkStart w:id="6112" w:name="_Toc98667402"/>
      <w:bookmarkStart w:id="6113" w:name="_Toc105752685"/>
      <w:bookmarkStart w:id="6114" w:name="_Toc123150303"/>
      <w:bookmarkStart w:id="6115" w:name="_Toc124163265"/>
      <w:r w:rsidRPr="009202AA">
        <w:t>9.7.6.3.4.1</w:t>
      </w:r>
      <w:r w:rsidRPr="009202AA">
        <w:tab/>
        <w:t>General</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116" w:name="_Toc21096758"/>
      <w:bookmarkStart w:id="6117" w:name="_Toc29763725"/>
      <w:bookmarkStart w:id="6118" w:name="_Toc36030196"/>
      <w:bookmarkStart w:id="6119" w:name="_Toc37180096"/>
      <w:bookmarkStart w:id="6120" w:name="_Toc45869796"/>
      <w:bookmarkStart w:id="6121" w:name="_Toc52555602"/>
      <w:bookmarkStart w:id="6122" w:name="_Toc61113065"/>
      <w:bookmarkStart w:id="6123" w:name="_Toc67911949"/>
      <w:bookmarkStart w:id="6124" w:name="_Toc74840769"/>
      <w:bookmarkStart w:id="6125" w:name="_Toc76503904"/>
      <w:bookmarkStart w:id="6126" w:name="_Toc83042456"/>
      <w:bookmarkStart w:id="6127" w:name="_Toc89854630"/>
      <w:bookmarkStart w:id="6128" w:name="_Toc98667403"/>
      <w:bookmarkStart w:id="6129" w:name="_Toc105752686"/>
      <w:bookmarkStart w:id="6130" w:name="_Toc123150304"/>
      <w:bookmarkStart w:id="6131" w:name="_Toc124163266"/>
      <w:r w:rsidRPr="009202AA">
        <w:lastRenderedPageBreak/>
        <w:t>9.7.6.3.4.2</w:t>
      </w:r>
      <w:r w:rsidRPr="009202AA">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963980"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4E314D15" w:rsidR="00963980" w:rsidRPr="009202AA" w:rsidRDefault="00963980" w:rsidP="00963980">
            <w:pPr>
              <w:pStyle w:val="TAL"/>
              <w:jc w:val="center"/>
              <w:rPr>
                <w:rFonts w:cs="v5.0.0"/>
                <w:lang w:eastAsia="ja-JP"/>
              </w:rPr>
            </w:pPr>
            <w:r>
              <w:rPr>
                <w:rFonts w:cs="Arial"/>
                <w:lang w:eastAsia="ko-KR"/>
              </w:rPr>
              <w:t>E-UTRA Band 54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5467105E" w:rsidR="00963980" w:rsidRPr="009202AA" w:rsidRDefault="00963980" w:rsidP="00963980">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963980" w:rsidRPr="009202AA" w:rsidRDefault="00963980" w:rsidP="00963980">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963980" w:rsidRPr="009202AA" w:rsidRDefault="00963980" w:rsidP="00963980">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963980" w:rsidRPr="009202AA" w:rsidRDefault="00963980" w:rsidP="00963980">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963980" w:rsidRPr="009202AA" w:rsidRDefault="00963980" w:rsidP="0096398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963980" w:rsidRPr="009202AA" w:rsidRDefault="00963980" w:rsidP="00963980">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lastRenderedPageBreak/>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132" w:name="_Toc21096759"/>
      <w:bookmarkStart w:id="6133" w:name="_Toc29763726"/>
      <w:bookmarkStart w:id="6134" w:name="_Toc36030197"/>
      <w:bookmarkStart w:id="6135" w:name="_Toc37180097"/>
      <w:bookmarkStart w:id="6136" w:name="_Toc45869797"/>
      <w:bookmarkStart w:id="6137" w:name="_Toc52555603"/>
      <w:bookmarkStart w:id="6138" w:name="_Toc61113066"/>
      <w:bookmarkStart w:id="6139" w:name="_Toc67911950"/>
      <w:bookmarkStart w:id="6140" w:name="_Toc74840770"/>
      <w:bookmarkStart w:id="6141" w:name="_Toc76503905"/>
      <w:bookmarkStart w:id="6142" w:name="_Toc83042457"/>
      <w:bookmarkStart w:id="6143" w:name="_Toc89854631"/>
      <w:bookmarkStart w:id="6144" w:name="_Toc98667404"/>
      <w:bookmarkStart w:id="6145" w:name="_Toc105752687"/>
      <w:bookmarkStart w:id="6146" w:name="_Toc123150305"/>
      <w:bookmarkStart w:id="6147" w:name="_Toc124163267"/>
      <w:r w:rsidRPr="009202AA">
        <w:t>9.7.6.4</w:t>
      </w:r>
      <w:r w:rsidRPr="009202AA">
        <w:tab/>
        <w:t>Minimum requirement for single RAT E-UTRA operation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62E14B0" w14:textId="77777777" w:rsidR="004C4A70" w:rsidRPr="009202AA" w:rsidRDefault="004C4A70" w:rsidP="004C4A70">
      <w:pPr>
        <w:pStyle w:val="Heading5"/>
      </w:pPr>
      <w:bookmarkStart w:id="6148" w:name="_Toc21096760"/>
      <w:bookmarkStart w:id="6149" w:name="_Toc29763727"/>
      <w:bookmarkStart w:id="6150" w:name="_Toc36030198"/>
      <w:bookmarkStart w:id="6151" w:name="_Toc37180098"/>
      <w:bookmarkStart w:id="6152" w:name="_Toc45869798"/>
      <w:bookmarkStart w:id="6153" w:name="_Toc52555604"/>
      <w:bookmarkStart w:id="6154" w:name="_Toc61113067"/>
      <w:bookmarkStart w:id="6155" w:name="_Toc67911951"/>
      <w:bookmarkStart w:id="6156" w:name="_Toc74840771"/>
      <w:bookmarkStart w:id="6157" w:name="_Toc76503906"/>
      <w:bookmarkStart w:id="6158" w:name="_Toc83042458"/>
      <w:bookmarkStart w:id="6159" w:name="_Toc89854632"/>
      <w:bookmarkStart w:id="6160" w:name="_Toc98667405"/>
      <w:bookmarkStart w:id="6161" w:name="_Toc105752688"/>
      <w:bookmarkStart w:id="6162" w:name="_Toc123150306"/>
      <w:bookmarkStart w:id="6163" w:name="_Toc124163268"/>
      <w:r w:rsidRPr="009202AA">
        <w:t>9.7.6.4.1</w:t>
      </w:r>
      <w:r w:rsidRPr="009202AA">
        <w:tab/>
        <w:t>Mandatory Requirements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50DC7D67" w14:textId="77777777" w:rsidR="004C4A70" w:rsidRPr="009202AA" w:rsidRDefault="004C4A70" w:rsidP="004C4A70">
      <w:pPr>
        <w:pStyle w:val="Heading6"/>
      </w:pPr>
      <w:bookmarkStart w:id="6164" w:name="_Toc21096761"/>
      <w:bookmarkStart w:id="6165" w:name="_Toc29763728"/>
      <w:bookmarkStart w:id="6166" w:name="_Toc36030199"/>
      <w:bookmarkStart w:id="6167" w:name="_Toc37180099"/>
      <w:bookmarkStart w:id="6168" w:name="_Toc45869799"/>
      <w:bookmarkStart w:id="6169" w:name="_Toc52555605"/>
      <w:bookmarkStart w:id="6170" w:name="_Toc61113068"/>
      <w:bookmarkStart w:id="6171" w:name="_Toc67911952"/>
      <w:bookmarkStart w:id="6172" w:name="_Toc74840772"/>
      <w:bookmarkStart w:id="6173" w:name="_Toc76503907"/>
      <w:bookmarkStart w:id="6174" w:name="_Toc83042459"/>
      <w:bookmarkStart w:id="6175" w:name="_Toc89854633"/>
      <w:bookmarkStart w:id="6176" w:name="_Toc98667406"/>
      <w:bookmarkStart w:id="6177" w:name="_Toc105752689"/>
      <w:bookmarkStart w:id="6178" w:name="_Toc123150307"/>
      <w:bookmarkStart w:id="6179" w:name="_Toc124163269"/>
      <w:r w:rsidRPr="009202AA">
        <w:t>9.7.6.4.1.1</w:t>
      </w:r>
      <w:r w:rsidRPr="009202AA">
        <w:tab/>
        <w:t>Minimum requirement (Category A)</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180" w:name="_Toc21096762"/>
      <w:bookmarkStart w:id="6181" w:name="_Toc29763729"/>
      <w:bookmarkStart w:id="6182" w:name="_Toc36030200"/>
      <w:bookmarkStart w:id="6183" w:name="_Toc37180100"/>
      <w:bookmarkStart w:id="6184" w:name="_Toc45869800"/>
      <w:bookmarkStart w:id="6185" w:name="_Toc52555606"/>
      <w:bookmarkStart w:id="6186" w:name="_Toc61113069"/>
      <w:bookmarkStart w:id="6187" w:name="_Toc67911953"/>
      <w:bookmarkStart w:id="6188" w:name="_Toc74840773"/>
      <w:bookmarkStart w:id="6189" w:name="_Toc76503908"/>
      <w:bookmarkStart w:id="6190" w:name="_Toc83042460"/>
      <w:bookmarkStart w:id="6191" w:name="_Toc89854634"/>
      <w:bookmarkStart w:id="6192" w:name="_Toc98667407"/>
      <w:bookmarkStart w:id="6193" w:name="_Toc105752690"/>
      <w:bookmarkStart w:id="6194" w:name="_Toc123150308"/>
      <w:bookmarkStart w:id="6195" w:name="_Toc124163270"/>
      <w:r w:rsidRPr="009202AA">
        <w:lastRenderedPageBreak/>
        <w:t>9.7.6.4.1.2</w:t>
      </w:r>
      <w:r w:rsidRPr="009202AA">
        <w:tab/>
        <w:t>Minimum Requirement (Category B)</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196" w:name="_Toc21096763"/>
      <w:bookmarkStart w:id="6197" w:name="_Toc29763730"/>
      <w:bookmarkStart w:id="6198" w:name="_Toc36030201"/>
      <w:bookmarkStart w:id="6199" w:name="_Toc37180101"/>
      <w:bookmarkStart w:id="6200" w:name="_Toc45869801"/>
      <w:bookmarkStart w:id="6201" w:name="_Toc52555607"/>
      <w:bookmarkStart w:id="6202" w:name="_Toc61113070"/>
      <w:bookmarkStart w:id="6203" w:name="_Toc67911954"/>
      <w:bookmarkStart w:id="6204" w:name="_Toc74840774"/>
      <w:bookmarkStart w:id="6205" w:name="_Toc76503909"/>
      <w:bookmarkStart w:id="6206" w:name="_Toc83042461"/>
      <w:bookmarkStart w:id="6207" w:name="_Toc89854635"/>
      <w:bookmarkStart w:id="6208" w:name="_Toc98667408"/>
      <w:bookmarkStart w:id="6209" w:name="_Toc105752691"/>
      <w:bookmarkStart w:id="6210" w:name="_Toc123150309"/>
      <w:bookmarkStart w:id="6211" w:name="_Toc124163271"/>
      <w:r w:rsidRPr="009202AA">
        <w:t>9.7.6.4.2</w:t>
      </w:r>
      <w:r w:rsidRPr="009202AA">
        <w:tab/>
        <w:t>Protection of the BS receiver of own or different BS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212" w:name="_Toc21096764"/>
      <w:bookmarkStart w:id="6213" w:name="_Toc29763731"/>
      <w:bookmarkStart w:id="6214" w:name="_Toc36030202"/>
      <w:bookmarkStart w:id="6215" w:name="_Toc37180102"/>
      <w:bookmarkStart w:id="6216" w:name="_Toc45869802"/>
      <w:bookmarkStart w:id="6217" w:name="_Toc52555608"/>
      <w:bookmarkStart w:id="6218" w:name="_Toc61113071"/>
      <w:bookmarkStart w:id="6219" w:name="_Toc67911955"/>
      <w:bookmarkStart w:id="6220" w:name="_Toc74840775"/>
      <w:bookmarkStart w:id="6221" w:name="_Toc76503910"/>
      <w:bookmarkStart w:id="6222" w:name="_Toc83042462"/>
      <w:bookmarkStart w:id="6223" w:name="_Toc89854636"/>
      <w:bookmarkStart w:id="6224" w:name="_Toc98667409"/>
      <w:bookmarkStart w:id="6225" w:name="_Toc105752692"/>
      <w:bookmarkStart w:id="6226" w:name="_Toc123150310"/>
      <w:bookmarkStart w:id="6227" w:name="_Toc124163272"/>
      <w:r w:rsidRPr="009202AA">
        <w:t>9.7.6.4.3</w:t>
      </w:r>
      <w:r w:rsidRPr="009202AA">
        <w:tab/>
        <w:t>Additional spurious emissions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1F654C63" w14:textId="77777777" w:rsidR="004C4A70" w:rsidRPr="009202AA" w:rsidRDefault="004C4A70" w:rsidP="004C4A70">
      <w:pPr>
        <w:pStyle w:val="Heading6"/>
      </w:pPr>
      <w:bookmarkStart w:id="6228" w:name="_Toc21096765"/>
      <w:bookmarkStart w:id="6229" w:name="_Toc29763732"/>
      <w:bookmarkStart w:id="6230" w:name="_Toc36030203"/>
      <w:bookmarkStart w:id="6231" w:name="_Toc37180103"/>
      <w:bookmarkStart w:id="6232" w:name="_Toc45869803"/>
      <w:bookmarkStart w:id="6233" w:name="_Toc52555609"/>
      <w:bookmarkStart w:id="6234" w:name="_Toc61113072"/>
      <w:bookmarkStart w:id="6235" w:name="_Toc67911956"/>
      <w:bookmarkStart w:id="6236" w:name="_Toc74840776"/>
      <w:bookmarkStart w:id="6237" w:name="_Toc76503911"/>
      <w:bookmarkStart w:id="6238" w:name="_Toc83042463"/>
      <w:bookmarkStart w:id="6239" w:name="_Toc89854637"/>
      <w:bookmarkStart w:id="6240" w:name="_Toc98667410"/>
      <w:bookmarkStart w:id="6241" w:name="_Toc105752693"/>
      <w:bookmarkStart w:id="6242" w:name="_Toc123150311"/>
      <w:bookmarkStart w:id="6243" w:name="_Toc124163273"/>
      <w:r w:rsidRPr="009202AA">
        <w:t>9.7.6.4.3.1</w:t>
      </w:r>
      <w:r w:rsidRPr="009202AA">
        <w:tab/>
        <w:t>General</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6244" w:name="_Toc21096766"/>
      <w:bookmarkStart w:id="6245" w:name="_Toc29763733"/>
      <w:bookmarkStart w:id="6246" w:name="_Toc36030204"/>
      <w:bookmarkStart w:id="6247" w:name="_Toc37180104"/>
      <w:bookmarkStart w:id="6248" w:name="_Toc45869804"/>
      <w:bookmarkStart w:id="6249" w:name="_Toc52555610"/>
      <w:bookmarkStart w:id="6250" w:name="_Toc61113073"/>
      <w:bookmarkStart w:id="6251" w:name="_Toc67911957"/>
      <w:bookmarkStart w:id="6252" w:name="_Toc74840777"/>
      <w:bookmarkStart w:id="6253" w:name="_Toc76503912"/>
      <w:bookmarkStart w:id="6254" w:name="_Toc83042464"/>
      <w:bookmarkStart w:id="6255" w:name="_Toc89854638"/>
      <w:bookmarkStart w:id="6256" w:name="_Toc98667411"/>
      <w:bookmarkStart w:id="6257" w:name="_Toc105752694"/>
      <w:bookmarkStart w:id="6258" w:name="_Toc123150312"/>
      <w:bookmarkStart w:id="6259" w:name="_Toc124163274"/>
      <w:r w:rsidRPr="009202AA">
        <w:t>9.7.6.4.3.2</w:t>
      </w:r>
      <w:r w:rsidRPr="009202AA">
        <w:tab/>
        <w:t>Minimum Requirement</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963980"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197F4ABB" w:rsidR="00963980" w:rsidRPr="009202AA" w:rsidRDefault="00963980" w:rsidP="00963980">
            <w:pPr>
              <w:pStyle w:val="TAC"/>
              <w:rPr>
                <w:rFonts w:cs="Arial"/>
                <w:lang w:eastAsia="ja-JP"/>
              </w:rPr>
            </w:pPr>
            <w:r>
              <w:rPr>
                <w:rFonts w:cs="Arial"/>
                <w:lang w:eastAsia="ko-KR"/>
              </w:rPr>
              <w:t>E-UTRA Band 54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4362A659" w:rsidR="00963980" w:rsidRPr="009202AA" w:rsidRDefault="00963980" w:rsidP="00963980">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963980" w:rsidRPr="009202AA" w:rsidRDefault="00963980" w:rsidP="00963980">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963980" w:rsidRPr="009202AA" w:rsidRDefault="00963980" w:rsidP="0096398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963980" w:rsidRPr="009202AA" w:rsidRDefault="00963980" w:rsidP="00963980">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421E1D">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lastRenderedPageBreak/>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10406261" w:rsidR="00963980" w:rsidRDefault="00963980"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sidRPr="009F709E">
        <w:rPr>
          <w:lang w:val="en-US"/>
        </w:rPr>
        <w:t xml:space="preserve">in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6260" w:name="_Toc21096767"/>
      <w:bookmarkStart w:id="6261" w:name="_Toc29763734"/>
      <w:bookmarkStart w:id="6262" w:name="_Toc36030205"/>
      <w:bookmarkStart w:id="6263" w:name="_Toc37180105"/>
      <w:bookmarkStart w:id="6264" w:name="_Toc45869805"/>
      <w:bookmarkStart w:id="6265" w:name="_Toc52555611"/>
      <w:bookmarkStart w:id="6266" w:name="_Toc61113074"/>
      <w:bookmarkStart w:id="6267" w:name="_Toc67911958"/>
      <w:bookmarkStart w:id="6268" w:name="_Toc74840778"/>
      <w:bookmarkStart w:id="6269" w:name="_Toc76503913"/>
      <w:bookmarkStart w:id="6270" w:name="_Toc83042465"/>
      <w:bookmarkStart w:id="6271" w:name="_Toc89854639"/>
      <w:bookmarkStart w:id="6272" w:name="_Toc98667412"/>
      <w:bookmarkStart w:id="6273" w:name="_Toc105752695"/>
      <w:bookmarkStart w:id="6274" w:name="_Toc123150313"/>
      <w:bookmarkStart w:id="6275" w:name="_Toc124163275"/>
      <w:r w:rsidRPr="009202AA">
        <w:t>9.7.6.4.4</w:t>
      </w:r>
      <w:r w:rsidRPr="009202AA">
        <w:tab/>
        <w:t>Co-location with other base stations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A22E1DC" w14:textId="77777777" w:rsidR="004C4A70" w:rsidRPr="009202AA" w:rsidRDefault="004C4A70" w:rsidP="004C4A70">
      <w:pPr>
        <w:pStyle w:val="Heading6"/>
      </w:pPr>
      <w:bookmarkStart w:id="6276" w:name="_Toc21096768"/>
      <w:bookmarkStart w:id="6277" w:name="_Toc29763735"/>
      <w:bookmarkStart w:id="6278" w:name="_Toc36030206"/>
      <w:bookmarkStart w:id="6279" w:name="_Toc37180106"/>
      <w:bookmarkStart w:id="6280" w:name="_Toc45869806"/>
      <w:bookmarkStart w:id="6281" w:name="_Toc52555612"/>
      <w:bookmarkStart w:id="6282" w:name="_Toc61113075"/>
      <w:bookmarkStart w:id="6283" w:name="_Toc67911959"/>
      <w:bookmarkStart w:id="6284" w:name="_Toc74840779"/>
      <w:bookmarkStart w:id="6285" w:name="_Toc76503914"/>
      <w:bookmarkStart w:id="6286" w:name="_Toc83042466"/>
      <w:bookmarkStart w:id="6287" w:name="_Toc89854640"/>
      <w:bookmarkStart w:id="6288" w:name="_Toc98667413"/>
      <w:bookmarkStart w:id="6289" w:name="_Toc105752696"/>
      <w:bookmarkStart w:id="6290" w:name="_Toc123150314"/>
      <w:bookmarkStart w:id="6291" w:name="_Toc124163276"/>
      <w:r w:rsidRPr="009202AA">
        <w:t>9.7.6.4.4.1</w:t>
      </w:r>
      <w:r w:rsidRPr="009202AA">
        <w:tab/>
        <w:t>General</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6292" w:name="_Toc21096769"/>
      <w:bookmarkStart w:id="6293" w:name="_Toc29763736"/>
      <w:bookmarkStart w:id="6294" w:name="_Toc36030207"/>
      <w:bookmarkStart w:id="6295" w:name="_Toc37180107"/>
      <w:bookmarkStart w:id="6296" w:name="_Toc45869807"/>
      <w:bookmarkStart w:id="6297" w:name="_Toc52555613"/>
      <w:bookmarkStart w:id="6298" w:name="_Toc61113076"/>
      <w:bookmarkStart w:id="6299" w:name="_Toc67911960"/>
      <w:bookmarkStart w:id="6300" w:name="_Toc74840780"/>
      <w:bookmarkStart w:id="6301" w:name="_Toc76503915"/>
      <w:bookmarkStart w:id="6302" w:name="_Toc83042467"/>
      <w:bookmarkStart w:id="6303" w:name="_Toc89854641"/>
      <w:bookmarkStart w:id="6304" w:name="_Toc98667414"/>
      <w:bookmarkStart w:id="6305" w:name="_Toc105752697"/>
      <w:bookmarkStart w:id="6306" w:name="_Toc123150315"/>
      <w:bookmarkStart w:id="6307" w:name="_Toc124163277"/>
      <w:r w:rsidRPr="009202AA">
        <w:t>9.7.6.4.4.2</w:t>
      </w:r>
      <w:r w:rsidRPr="009202AA">
        <w:tab/>
        <w:t>Minimum Requirement</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262C7A"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60D13DA2" w:rsidR="00262C7A" w:rsidRPr="009202AA" w:rsidRDefault="00262C7A" w:rsidP="00262C7A">
            <w:pPr>
              <w:pStyle w:val="TAL"/>
              <w:jc w:val="center"/>
              <w:rPr>
                <w:rFonts w:cs="v5.0.0"/>
                <w:lang w:eastAsia="ja-JP"/>
              </w:rPr>
            </w:pPr>
            <w:r>
              <w:rPr>
                <w:rFonts w:cs="Arial"/>
                <w:lang w:eastAsia="ko-KR"/>
              </w:rPr>
              <w:t>E-UTRA Band 54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56364AF7" w:rsidR="00262C7A" w:rsidRPr="009202AA" w:rsidRDefault="00262C7A" w:rsidP="00262C7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262C7A" w:rsidRPr="009202AA" w:rsidRDefault="00262C7A" w:rsidP="00262C7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262C7A" w:rsidRPr="009202AA" w:rsidRDefault="00262C7A" w:rsidP="00262C7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262C7A" w:rsidRPr="009202AA" w:rsidRDefault="00262C7A" w:rsidP="00262C7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262C7A" w:rsidRPr="009202AA" w:rsidRDefault="00262C7A" w:rsidP="00262C7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262C7A" w:rsidRPr="009202AA" w:rsidRDefault="00262C7A" w:rsidP="00262C7A">
            <w:pPr>
              <w:pStyle w:val="TAL"/>
              <w:jc w:val="center"/>
              <w:rPr>
                <w:rFonts w:cs="Arial"/>
              </w:rPr>
            </w:pP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r w:rsidR="00DB7AAD"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DB7AAD" w:rsidRDefault="00DB7AAD" w:rsidP="00DB7AAD">
            <w:pPr>
              <w:pStyle w:val="TAC"/>
              <w:rPr>
                <w:rFonts w:cs="Arial"/>
                <w:lang w:val="sv-SE" w:eastAsia="zh-CN"/>
              </w:rPr>
            </w:pPr>
            <w:r w:rsidRPr="009202AA">
              <w:rPr>
                <w:rFonts w:cs="Arial"/>
                <w:szCs w:val="18"/>
                <w:lang w:val="sv-SE"/>
              </w:rPr>
              <w:t xml:space="preserve">NR band </w:t>
            </w:r>
            <w:r>
              <w:rPr>
                <w:rFonts w:cs="Arial"/>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DB7AAD" w:rsidRDefault="00DB7AAD" w:rsidP="00DB7AAD">
            <w:pPr>
              <w:pStyle w:val="TAC"/>
              <w:rPr>
                <w:rFonts w:cs="Arial"/>
                <w:lang w:eastAsia="zh-CN"/>
              </w:rPr>
            </w:pPr>
            <w:r>
              <w:rPr>
                <w:rFonts w:cs="Arial"/>
              </w:rPr>
              <w:t xml:space="preserve">663 – 703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DB7AAD" w:rsidRPr="00475B50" w:rsidRDefault="00DB7AAD" w:rsidP="00DB7AAD">
            <w:pPr>
              <w:pStyle w:val="TAC"/>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DB7AAD" w:rsidRPr="00475B50" w:rsidRDefault="00DB7AAD" w:rsidP="00DB7AAD">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DB7AAD" w:rsidRPr="00475B50" w:rsidRDefault="00DB7AAD" w:rsidP="00DB7AAD">
            <w:pPr>
              <w:pStyle w:val="TAC"/>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DB7AAD" w:rsidRPr="00475B50" w:rsidRDefault="00DB7AAD" w:rsidP="00DB7AAD">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DB7AAD" w:rsidRPr="009202AA" w:rsidRDefault="00DB7AAD" w:rsidP="00DB7AAD">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lastRenderedPageBreak/>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6308" w:name="_Toc21096770"/>
      <w:bookmarkStart w:id="6309" w:name="_Toc29763737"/>
      <w:bookmarkStart w:id="6310" w:name="_Toc36030208"/>
      <w:bookmarkStart w:id="6311" w:name="_Toc37180108"/>
      <w:bookmarkStart w:id="6312" w:name="_Toc45869808"/>
      <w:bookmarkStart w:id="6313" w:name="_Toc52555614"/>
      <w:bookmarkStart w:id="6314" w:name="_Toc61113077"/>
      <w:bookmarkStart w:id="6315" w:name="_Toc67911961"/>
      <w:bookmarkStart w:id="6316" w:name="_Toc74840781"/>
      <w:bookmarkStart w:id="6317" w:name="_Toc76503916"/>
      <w:bookmarkStart w:id="6318" w:name="_Toc83042468"/>
      <w:bookmarkStart w:id="6319" w:name="_Toc89854642"/>
      <w:bookmarkStart w:id="6320" w:name="_Toc98667415"/>
      <w:bookmarkStart w:id="6321" w:name="_Toc105752698"/>
      <w:bookmarkStart w:id="6322" w:name="_Toc123150316"/>
      <w:bookmarkStart w:id="6323" w:name="_Toc124163278"/>
      <w:r w:rsidRPr="009202AA">
        <w:t>9.8</w:t>
      </w:r>
      <w:r w:rsidRPr="009202AA">
        <w:tab/>
        <w:t>OTA Transmitter intermodulation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CDAFB26" w14:textId="77777777" w:rsidR="004C4A70" w:rsidRPr="009202AA" w:rsidRDefault="004C4A70" w:rsidP="004C4A70">
      <w:pPr>
        <w:pStyle w:val="Heading3"/>
      </w:pPr>
      <w:bookmarkStart w:id="6324" w:name="_Toc21096771"/>
      <w:bookmarkStart w:id="6325" w:name="_Toc29763738"/>
      <w:bookmarkStart w:id="6326" w:name="_Toc36030209"/>
      <w:bookmarkStart w:id="6327" w:name="_Toc37180109"/>
      <w:bookmarkStart w:id="6328" w:name="_Toc45869809"/>
      <w:bookmarkStart w:id="6329" w:name="_Toc52555615"/>
      <w:bookmarkStart w:id="6330" w:name="_Toc61113078"/>
      <w:bookmarkStart w:id="6331" w:name="_Toc67911962"/>
      <w:bookmarkStart w:id="6332" w:name="_Toc74840782"/>
      <w:bookmarkStart w:id="6333" w:name="_Toc76503917"/>
      <w:bookmarkStart w:id="6334" w:name="_Toc83042469"/>
      <w:bookmarkStart w:id="6335" w:name="_Toc89854643"/>
      <w:bookmarkStart w:id="6336" w:name="_Toc98667416"/>
      <w:bookmarkStart w:id="6337" w:name="_Toc105752699"/>
      <w:bookmarkStart w:id="6338" w:name="_Toc123150317"/>
      <w:bookmarkStart w:id="6339" w:name="_Toc124163279"/>
      <w:r w:rsidRPr="009202AA">
        <w:t>9.8.1</w:t>
      </w:r>
      <w:r w:rsidRPr="009202AA">
        <w:tab/>
        <w:t>General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6340" w:name="_Toc21096772"/>
      <w:bookmarkStart w:id="6341" w:name="_Toc29763739"/>
      <w:bookmarkStart w:id="6342" w:name="_Toc36030210"/>
      <w:bookmarkStart w:id="6343" w:name="_Toc37180110"/>
      <w:bookmarkStart w:id="6344" w:name="_Toc45869810"/>
      <w:bookmarkStart w:id="6345" w:name="_Toc52555616"/>
      <w:bookmarkStart w:id="6346" w:name="_Toc61113079"/>
      <w:bookmarkStart w:id="6347" w:name="_Toc67911963"/>
      <w:bookmarkStart w:id="6348" w:name="_Toc74840783"/>
      <w:bookmarkStart w:id="6349" w:name="_Toc76503918"/>
      <w:bookmarkStart w:id="6350" w:name="_Toc83042470"/>
      <w:bookmarkStart w:id="6351" w:name="_Toc89854644"/>
      <w:bookmarkStart w:id="6352" w:name="_Toc98667417"/>
      <w:bookmarkStart w:id="6353" w:name="_Toc105752700"/>
      <w:bookmarkStart w:id="6354" w:name="_Toc123150318"/>
      <w:bookmarkStart w:id="6355" w:name="_Toc124163280"/>
      <w:r w:rsidRPr="009202AA">
        <w:t>9.8.2</w:t>
      </w:r>
      <w:r w:rsidRPr="009202AA">
        <w:tab/>
        <w:t>Minimum requirement for MSR operation</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B023155" w14:textId="77777777" w:rsidR="004C4A70" w:rsidRPr="009202AA" w:rsidRDefault="004C4A70" w:rsidP="004C4A70">
      <w:pPr>
        <w:pStyle w:val="Heading4"/>
      </w:pPr>
      <w:bookmarkStart w:id="6356" w:name="_Toc21096773"/>
      <w:bookmarkStart w:id="6357" w:name="_Toc29763740"/>
      <w:bookmarkStart w:id="6358" w:name="_Toc36030211"/>
      <w:bookmarkStart w:id="6359" w:name="_Toc37180111"/>
      <w:bookmarkStart w:id="6360" w:name="_Toc45869811"/>
      <w:bookmarkStart w:id="6361" w:name="_Toc52555617"/>
      <w:bookmarkStart w:id="6362" w:name="_Toc61113080"/>
      <w:bookmarkStart w:id="6363" w:name="_Toc67911964"/>
      <w:bookmarkStart w:id="6364" w:name="_Toc74840784"/>
      <w:bookmarkStart w:id="6365" w:name="_Toc76503919"/>
      <w:bookmarkStart w:id="6366" w:name="_Toc83042471"/>
      <w:bookmarkStart w:id="6367" w:name="_Toc89854645"/>
      <w:bookmarkStart w:id="6368" w:name="_Toc98667418"/>
      <w:bookmarkStart w:id="6369" w:name="_Toc105752701"/>
      <w:bookmarkStart w:id="6370" w:name="_Toc123150319"/>
      <w:bookmarkStart w:id="6371" w:name="_Toc124163281"/>
      <w:r w:rsidRPr="009202AA">
        <w:t>9.8.2.1</w:t>
      </w:r>
      <w:r w:rsidRPr="009202AA">
        <w:tab/>
        <w:t>General minimum requirement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6372" w:name="_Toc21096774"/>
      <w:bookmarkStart w:id="6373" w:name="_Toc29763741"/>
      <w:bookmarkStart w:id="6374" w:name="_Toc36030212"/>
      <w:bookmarkStart w:id="6375" w:name="_Toc37180112"/>
      <w:bookmarkStart w:id="6376" w:name="_Toc45869812"/>
      <w:bookmarkStart w:id="6377" w:name="_Toc52555618"/>
      <w:bookmarkStart w:id="6378" w:name="_Toc61113081"/>
      <w:bookmarkStart w:id="6379" w:name="_Toc67911965"/>
      <w:bookmarkStart w:id="6380" w:name="_Toc74840785"/>
      <w:bookmarkStart w:id="6381" w:name="_Toc76503920"/>
      <w:bookmarkStart w:id="6382" w:name="_Toc83042472"/>
      <w:bookmarkStart w:id="6383" w:name="_Toc89854646"/>
      <w:bookmarkStart w:id="6384" w:name="_Toc98667419"/>
      <w:bookmarkStart w:id="6385" w:name="_Toc105752702"/>
      <w:bookmarkStart w:id="6386" w:name="_Toc123150320"/>
      <w:bookmarkStart w:id="6387" w:name="_Toc124163282"/>
      <w:r w:rsidRPr="009202AA">
        <w:t>9.8.2.2</w:t>
      </w:r>
      <w:r w:rsidRPr="009202AA">
        <w:tab/>
        <w:t>Additional minimum requirement (BC1 and BC2)</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6388" w:name="_Toc21096775"/>
      <w:bookmarkStart w:id="6389" w:name="_Toc29763742"/>
      <w:bookmarkStart w:id="6390" w:name="_Toc36030213"/>
      <w:bookmarkStart w:id="6391" w:name="_Toc37180113"/>
      <w:bookmarkStart w:id="6392" w:name="_Toc45869813"/>
      <w:bookmarkStart w:id="6393" w:name="_Toc52555619"/>
      <w:bookmarkStart w:id="6394" w:name="_Toc61113082"/>
      <w:bookmarkStart w:id="6395" w:name="_Toc67911966"/>
      <w:bookmarkStart w:id="6396" w:name="_Toc74840786"/>
      <w:bookmarkStart w:id="6397" w:name="_Toc76503921"/>
      <w:bookmarkStart w:id="6398" w:name="_Toc83042473"/>
      <w:bookmarkStart w:id="6399" w:name="_Toc89854647"/>
      <w:bookmarkStart w:id="6400" w:name="_Toc98667420"/>
      <w:bookmarkStart w:id="6401" w:name="_Toc105752703"/>
      <w:bookmarkStart w:id="6402" w:name="_Toc123150321"/>
      <w:bookmarkStart w:id="6403" w:name="_Toc124163283"/>
      <w:r w:rsidRPr="009202AA">
        <w:lastRenderedPageBreak/>
        <w:t>9.8.2.3</w:t>
      </w:r>
      <w:r w:rsidRPr="009202AA">
        <w:tab/>
        <w:t>Additional minimum requirement (BC3)</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640751F3" w14:textId="77777777"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6404" w:name="_Toc21096776"/>
      <w:bookmarkStart w:id="6405" w:name="_Toc29763743"/>
      <w:bookmarkStart w:id="6406" w:name="_Toc36030214"/>
      <w:bookmarkStart w:id="6407" w:name="_Toc37180114"/>
      <w:bookmarkStart w:id="6408" w:name="_Toc45869814"/>
      <w:bookmarkStart w:id="6409" w:name="_Toc52555620"/>
      <w:bookmarkStart w:id="6410" w:name="_Toc61113083"/>
      <w:bookmarkStart w:id="6411" w:name="_Toc67911967"/>
      <w:bookmarkStart w:id="6412" w:name="_Toc74840787"/>
      <w:bookmarkStart w:id="6413" w:name="_Toc76503922"/>
      <w:bookmarkStart w:id="6414" w:name="_Toc83042474"/>
      <w:bookmarkStart w:id="6415" w:name="_Toc89854648"/>
      <w:bookmarkStart w:id="6416" w:name="_Toc98667421"/>
      <w:bookmarkStart w:id="6417" w:name="_Toc105752704"/>
      <w:bookmarkStart w:id="6418" w:name="_Toc123150322"/>
      <w:bookmarkStart w:id="6419" w:name="_Toc124163284"/>
      <w:r w:rsidRPr="009202AA">
        <w:t>9.8.2.4</w:t>
      </w:r>
      <w:r w:rsidRPr="009202AA">
        <w:tab/>
        <w:t>Additional minimum requirements</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C72DBCD" w14:textId="23C02AF7" w:rsidR="00EC7279" w:rsidRPr="00A4052A" w:rsidRDefault="00EC7279" w:rsidP="00EC7279"/>
    <w:p w14:paraId="16326C15" w14:textId="77777777" w:rsidR="004C4A70" w:rsidRPr="009202AA" w:rsidRDefault="004C4A70" w:rsidP="004C4A70">
      <w:pPr>
        <w:pStyle w:val="Heading3"/>
      </w:pPr>
      <w:bookmarkStart w:id="6420" w:name="_Toc21096777"/>
      <w:bookmarkStart w:id="6421" w:name="_Toc29763744"/>
      <w:bookmarkStart w:id="6422" w:name="_Toc36030215"/>
      <w:bookmarkStart w:id="6423" w:name="_Toc37180115"/>
      <w:bookmarkStart w:id="6424" w:name="_Toc45869815"/>
      <w:bookmarkStart w:id="6425" w:name="_Toc52555621"/>
      <w:bookmarkStart w:id="6426" w:name="_Toc61113084"/>
      <w:bookmarkStart w:id="6427" w:name="_Toc67911968"/>
      <w:bookmarkStart w:id="6428" w:name="_Toc74840788"/>
      <w:bookmarkStart w:id="6429" w:name="_Toc76503923"/>
      <w:bookmarkStart w:id="6430" w:name="_Toc83042475"/>
      <w:bookmarkStart w:id="6431" w:name="_Toc89854649"/>
      <w:bookmarkStart w:id="6432" w:name="_Toc98667422"/>
      <w:bookmarkStart w:id="6433" w:name="_Toc105752705"/>
      <w:bookmarkStart w:id="6434" w:name="_Toc123150323"/>
      <w:bookmarkStart w:id="6435" w:name="_Toc124163285"/>
      <w:r w:rsidRPr="009202AA">
        <w:t>9.8.3</w:t>
      </w:r>
      <w:r w:rsidRPr="009202AA">
        <w:tab/>
        <w:t>Minimum requirement for single RAT UTRA operation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76910FC" w14:textId="77777777" w:rsidR="004C4A70" w:rsidRPr="009202AA" w:rsidRDefault="004C4A70" w:rsidP="004C4A70">
      <w:pPr>
        <w:pStyle w:val="Heading4"/>
      </w:pPr>
      <w:bookmarkStart w:id="6436" w:name="_Toc21096778"/>
      <w:bookmarkStart w:id="6437" w:name="_Toc29763745"/>
      <w:bookmarkStart w:id="6438" w:name="_Toc36030216"/>
      <w:bookmarkStart w:id="6439" w:name="_Toc37180116"/>
      <w:bookmarkStart w:id="6440" w:name="_Toc45869816"/>
      <w:bookmarkStart w:id="6441" w:name="_Toc52555622"/>
      <w:bookmarkStart w:id="6442" w:name="_Toc61113085"/>
      <w:bookmarkStart w:id="6443" w:name="_Toc67911969"/>
      <w:bookmarkStart w:id="6444" w:name="_Toc74840789"/>
      <w:bookmarkStart w:id="6445" w:name="_Toc76503924"/>
      <w:bookmarkStart w:id="6446" w:name="_Toc83042476"/>
      <w:bookmarkStart w:id="6447" w:name="_Toc89854650"/>
      <w:bookmarkStart w:id="6448" w:name="_Toc98667423"/>
      <w:bookmarkStart w:id="6449" w:name="_Toc105752706"/>
      <w:bookmarkStart w:id="6450" w:name="_Toc123150324"/>
      <w:bookmarkStart w:id="6451" w:name="_Toc124163286"/>
      <w:r w:rsidRPr="009202AA">
        <w:t>9.8.3.1</w:t>
      </w:r>
      <w:r w:rsidRPr="009202AA">
        <w:tab/>
        <w:t>General minimum requirement for FDD UTRA</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6452" w:name="_Toc21096779"/>
      <w:bookmarkStart w:id="6453" w:name="_Toc29763746"/>
      <w:bookmarkStart w:id="6454" w:name="_Toc36030217"/>
      <w:bookmarkStart w:id="6455" w:name="_Toc37180117"/>
      <w:bookmarkStart w:id="6456" w:name="_Toc45869817"/>
      <w:bookmarkStart w:id="6457" w:name="_Toc52555623"/>
      <w:bookmarkStart w:id="6458" w:name="_Toc61113086"/>
      <w:bookmarkStart w:id="6459" w:name="_Toc67911970"/>
      <w:bookmarkStart w:id="6460" w:name="_Toc74840790"/>
      <w:bookmarkStart w:id="6461" w:name="_Toc76503925"/>
      <w:bookmarkStart w:id="6462" w:name="_Toc83042477"/>
      <w:bookmarkStart w:id="6463" w:name="_Toc89854651"/>
      <w:bookmarkStart w:id="6464" w:name="_Toc98667424"/>
      <w:bookmarkStart w:id="6465" w:name="_Toc105752707"/>
      <w:bookmarkStart w:id="6466" w:name="_Toc123150325"/>
      <w:bookmarkStart w:id="6467" w:name="_Toc124163287"/>
      <w:r w:rsidRPr="009202AA">
        <w:t>9.8.4</w:t>
      </w:r>
      <w:r w:rsidRPr="009202AA">
        <w:tab/>
        <w:t>Minimum requirement for single RAT E-UTRA operation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6E9BAF4F" w14:textId="77777777" w:rsidR="004C4A70" w:rsidRPr="009202AA" w:rsidRDefault="004C4A70" w:rsidP="004C4A70">
      <w:pPr>
        <w:pStyle w:val="Heading4"/>
      </w:pPr>
      <w:bookmarkStart w:id="6468" w:name="_Toc21096780"/>
      <w:bookmarkStart w:id="6469" w:name="_Toc29763747"/>
      <w:bookmarkStart w:id="6470" w:name="_Toc36030218"/>
      <w:bookmarkStart w:id="6471" w:name="_Toc37180118"/>
      <w:bookmarkStart w:id="6472" w:name="_Toc45869818"/>
      <w:bookmarkStart w:id="6473" w:name="_Toc52555624"/>
      <w:bookmarkStart w:id="6474" w:name="_Toc61113087"/>
      <w:bookmarkStart w:id="6475" w:name="_Toc67911971"/>
      <w:bookmarkStart w:id="6476" w:name="_Toc74840791"/>
      <w:bookmarkStart w:id="6477" w:name="_Toc76503926"/>
      <w:bookmarkStart w:id="6478" w:name="_Toc83042478"/>
      <w:bookmarkStart w:id="6479" w:name="_Toc89854652"/>
      <w:bookmarkStart w:id="6480" w:name="_Toc98667425"/>
      <w:bookmarkStart w:id="6481" w:name="_Toc105752708"/>
      <w:bookmarkStart w:id="6482" w:name="_Toc123150326"/>
      <w:bookmarkStart w:id="6483" w:name="_Toc124163288"/>
      <w:r w:rsidRPr="009202AA">
        <w:t>9.8.4.1</w:t>
      </w:r>
      <w:r w:rsidRPr="009202AA">
        <w:tab/>
        <w:t>General minimum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6484" w:name="_Toc21096132"/>
      <w:bookmarkStart w:id="6485" w:name="_Toc29763331"/>
      <w:bookmarkStart w:id="6486" w:name="_Toc52554869"/>
      <w:bookmarkStart w:id="6487" w:name="_Toc61112571"/>
      <w:bookmarkStart w:id="6488" w:name="_Toc74840792"/>
      <w:bookmarkStart w:id="6489" w:name="_Toc76503927"/>
      <w:bookmarkStart w:id="6490" w:name="_Toc83042479"/>
      <w:bookmarkStart w:id="6491" w:name="_Toc89854653"/>
      <w:bookmarkStart w:id="6492" w:name="_Toc98667426"/>
      <w:bookmarkStart w:id="6493" w:name="_Toc105752709"/>
      <w:bookmarkStart w:id="6494" w:name="_Toc123150327"/>
      <w:bookmarkStart w:id="6495" w:name="_Toc124163289"/>
      <w:r w:rsidRPr="00EF2F0E">
        <w:t>9.8.4.2</w:t>
      </w:r>
      <w:r w:rsidRPr="00EF2F0E">
        <w:tab/>
      </w:r>
      <w:bookmarkEnd w:id="6484"/>
      <w:bookmarkEnd w:id="6485"/>
      <w:bookmarkEnd w:id="6486"/>
      <w:bookmarkEnd w:id="6487"/>
      <w:r>
        <w:t>Void</w:t>
      </w:r>
      <w:bookmarkEnd w:id="6488"/>
      <w:bookmarkEnd w:id="6489"/>
      <w:bookmarkEnd w:id="6490"/>
      <w:bookmarkEnd w:id="6491"/>
      <w:bookmarkEnd w:id="6492"/>
      <w:bookmarkEnd w:id="6493"/>
      <w:bookmarkEnd w:id="6494"/>
      <w:bookmarkEnd w:id="6495"/>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6496" w:name="_Toc21096782"/>
      <w:bookmarkStart w:id="6497" w:name="_Toc29763749"/>
      <w:bookmarkStart w:id="6498" w:name="_Toc36030220"/>
      <w:bookmarkStart w:id="6499" w:name="_Toc37180120"/>
      <w:bookmarkStart w:id="6500" w:name="_Toc45869820"/>
      <w:bookmarkStart w:id="6501" w:name="_Toc52555626"/>
      <w:bookmarkStart w:id="6502" w:name="_Toc61113089"/>
      <w:bookmarkStart w:id="6503" w:name="_Toc67911973"/>
      <w:bookmarkStart w:id="6504" w:name="_Toc74840793"/>
      <w:bookmarkStart w:id="6505" w:name="_Toc76503928"/>
      <w:bookmarkStart w:id="6506" w:name="_Toc83042480"/>
      <w:bookmarkStart w:id="6507" w:name="_Toc89854654"/>
      <w:bookmarkStart w:id="6508" w:name="_Toc98667427"/>
      <w:bookmarkStart w:id="6509" w:name="_Toc105752710"/>
      <w:bookmarkStart w:id="6510" w:name="_Toc123150328"/>
      <w:bookmarkStart w:id="6511" w:name="_Toc124163290"/>
      <w:r w:rsidRPr="009202AA">
        <w:rPr>
          <w:lang w:eastAsia="zh-CN"/>
        </w:rPr>
        <w:t>10</w:t>
      </w:r>
      <w:r w:rsidRPr="009202AA">
        <w:rPr>
          <w:lang w:eastAsia="zh-CN"/>
        </w:rPr>
        <w:tab/>
        <w:t>Radiated receiver characteristics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3050803E" w14:textId="77777777" w:rsidR="004C4A70" w:rsidRPr="009202AA" w:rsidRDefault="004C4A70" w:rsidP="004C4A70">
      <w:pPr>
        <w:pStyle w:val="Heading2"/>
        <w:rPr>
          <w:lang w:eastAsia="zh-CN"/>
        </w:rPr>
      </w:pPr>
      <w:bookmarkStart w:id="6512" w:name="_Toc21096783"/>
      <w:bookmarkStart w:id="6513" w:name="_Toc29763750"/>
      <w:bookmarkStart w:id="6514" w:name="_Toc36030221"/>
      <w:bookmarkStart w:id="6515" w:name="_Toc37180121"/>
      <w:bookmarkStart w:id="6516" w:name="_Toc45869821"/>
      <w:bookmarkStart w:id="6517" w:name="_Toc52555627"/>
      <w:bookmarkStart w:id="6518" w:name="_Toc61113090"/>
      <w:bookmarkStart w:id="6519" w:name="_Toc67911974"/>
      <w:bookmarkStart w:id="6520" w:name="_Toc74840794"/>
      <w:bookmarkStart w:id="6521" w:name="_Toc76503929"/>
      <w:bookmarkStart w:id="6522" w:name="_Toc83042481"/>
      <w:bookmarkStart w:id="6523" w:name="_Toc89854655"/>
      <w:bookmarkStart w:id="6524" w:name="_Toc98667428"/>
      <w:bookmarkStart w:id="6525" w:name="_Toc105752711"/>
      <w:bookmarkStart w:id="6526" w:name="_Toc123150329"/>
      <w:bookmarkStart w:id="6527" w:name="_Toc124163291"/>
      <w:r w:rsidRPr="009202AA">
        <w:rPr>
          <w:lang w:eastAsia="zh-CN"/>
        </w:rPr>
        <w:t>10.1</w:t>
      </w:r>
      <w:r w:rsidRPr="009202AA">
        <w:rPr>
          <w:lang w:eastAsia="zh-CN"/>
        </w:rPr>
        <w:tab/>
        <w:t>General</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6528" w:name="_Toc21096784"/>
      <w:bookmarkStart w:id="6529" w:name="_Toc29763751"/>
      <w:bookmarkStart w:id="6530" w:name="_Toc36030222"/>
      <w:bookmarkStart w:id="6531" w:name="_Toc37180122"/>
      <w:bookmarkStart w:id="6532" w:name="_Toc45869822"/>
      <w:bookmarkStart w:id="6533" w:name="_Toc52555628"/>
      <w:bookmarkStart w:id="6534" w:name="_Toc61113091"/>
      <w:bookmarkStart w:id="6535" w:name="_Toc67911975"/>
      <w:bookmarkStart w:id="6536" w:name="_Toc74840795"/>
      <w:bookmarkStart w:id="6537" w:name="_Toc76503930"/>
      <w:bookmarkStart w:id="6538" w:name="_Toc83042482"/>
      <w:bookmarkStart w:id="6539" w:name="_Toc89854656"/>
      <w:bookmarkStart w:id="6540" w:name="_Toc98667429"/>
      <w:bookmarkStart w:id="6541" w:name="_Toc105752712"/>
      <w:bookmarkStart w:id="6542" w:name="_Toc123150330"/>
      <w:bookmarkStart w:id="6543" w:name="_Toc124163292"/>
      <w:r w:rsidRPr="009202AA">
        <w:rPr>
          <w:lang w:val="sv-FI" w:eastAsia="zh-CN"/>
        </w:rPr>
        <w:t>10.2</w:t>
      </w:r>
      <w:r w:rsidRPr="009202AA">
        <w:rPr>
          <w:lang w:val="sv-FI" w:eastAsia="zh-CN"/>
        </w:rPr>
        <w:tab/>
        <w:t>OTA sensitivity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BAEBA49" w14:textId="77777777" w:rsidR="004C4A70" w:rsidRPr="009202AA" w:rsidRDefault="004C4A70" w:rsidP="004C4A70">
      <w:pPr>
        <w:pStyle w:val="Heading3"/>
      </w:pPr>
      <w:bookmarkStart w:id="6544" w:name="_Toc21096785"/>
      <w:bookmarkStart w:id="6545" w:name="_Toc29763752"/>
      <w:bookmarkStart w:id="6546" w:name="_Toc36030223"/>
      <w:bookmarkStart w:id="6547" w:name="_Toc37180123"/>
      <w:bookmarkStart w:id="6548" w:name="_Toc45869823"/>
      <w:bookmarkStart w:id="6549" w:name="_Toc52555629"/>
      <w:bookmarkStart w:id="6550" w:name="_Toc61113092"/>
      <w:bookmarkStart w:id="6551" w:name="_Toc67911976"/>
      <w:bookmarkStart w:id="6552" w:name="_Toc74840796"/>
      <w:bookmarkStart w:id="6553" w:name="_Toc76503931"/>
      <w:bookmarkStart w:id="6554" w:name="_Toc83042483"/>
      <w:bookmarkStart w:id="6555" w:name="_Toc89854657"/>
      <w:bookmarkStart w:id="6556" w:name="_Toc98667430"/>
      <w:bookmarkStart w:id="6557" w:name="_Toc105752713"/>
      <w:bookmarkStart w:id="6558" w:name="_Toc123150331"/>
      <w:bookmarkStart w:id="6559" w:name="_Toc124163293"/>
      <w:r w:rsidRPr="009202AA">
        <w:t>10.2.1</w:t>
      </w:r>
      <w:r w:rsidRPr="009202AA">
        <w:tab/>
        <w:t>General</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6560" w:name="_Toc21096786"/>
      <w:bookmarkStart w:id="6561" w:name="_Toc29763753"/>
      <w:bookmarkStart w:id="6562" w:name="_Toc36030224"/>
      <w:bookmarkStart w:id="6563" w:name="_Toc37180124"/>
      <w:bookmarkStart w:id="6564" w:name="_Toc45869824"/>
      <w:bookmarkStart w:id="6565" w:name="_Toc52555630"/>
      <w:bookmarkStart w:id="6566" w:name="_Toc61113093"/>
      <w:bookmarkStart w:id="6567" w:name="_Toc67911977"/>
      <w:bookmarkStart w:id="6568" w:name="_Toc74840797"/>
      <w:bookmarkStart w:id="6569" w:name="_Toc76503932"/>
      <w:bookmarkStart w:id="6570" w:name="_Toc83042484"/>
      <w:bookmarkStart w:id="6571" w:name="_Toc89854658"/>
      <w:bookmarkStart w:id="6572" w:name="_Toc98667431"/>
      <w:bookmarkStart w:id="6573" w:name="_Toc105752714"/>
      <w:bookmarkStart w:id="6574" w:name="_Toc123150332"/>
      <w:bookmarkStart w:id="6575" w:name="_Toc124163294"/>
      <w:r w:rsidRPr="009202AA">
        <w:rPr>
          <w:lang w:eastAsia="zh-CN"/>
        </w:rPr>
        <w:t>10.2.2</w:t>
      </w:r>
      <w:r w:rsidRPr="009202AA">
        <w:rPr>
          <w:lang w:eastAsia="zh-CN"/>
        </w:rPr>
        <w:tab/>
        <w:t>Minimum requirement for MSR operation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6576" w:name="_Toc21096787"/>
      <w:bookmarkStart w:id="6577" w:name="_Toc29763754"/>
      <w:bookmarkStart w:id="6578" w:name="_Toc36030225"/>
      <w:bookmarkStart w:id="6579" w:name="_Toc37180125"/>
      <w:bookmarkStart w:id="6580" w:name="_Toc45869825"/>
      <w:bookmarkStart w:id="6581" w:name="_Toc52555631"/>
      <w:bookmarkStart w:id="6582" w:name="_Toc61113094"/>
      <w:bookmarkStart w:id="6583" w:name="_Toc67911978"/>
      <w:bookmarkStart w:id="6584" w:name="_Toc74840798"/>
      <w:bookmarkStart w:id="6585" w:name="_Toc76503933"/>
      <w:bookmarkStart w:id="6586" w:name="_Toc83042485"/>
      <w:bookmarkStart w:id="6587" w:name="_Toc89854659"/>
      <w:bookmarkStart w:id="6588" w:name="_Toc98667432"/>
      <w:bookmarkStart w:id="6589" w:name="_Toc105752715"/>
      <w:bookmarkStart w:id="6590" w:name="_Toc123150333"/>
      <w:bookmarkStart w:id="6591" w:name="_Toc124163295"/>
      <w:r w:rsidRPr="009202AA">
        <w:rPr>
          <w:lang w:eastAsia="zh-CN"/>
        </w:rPr>
        <w:t>10.2.3</w:t>
      </w:r>
      <w:r w:rsidRPr="009202AA">
        <w:rPr>
          <w:lang w:eastAsia="zh-CN"/>
        </w:rPr>
        <w:tab/>
        <w:t>Minimum requirement for single RAT UTRA operation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6592" w:name="_Toc21096788"/>
      <w:bookmarkStart w:id="6593" w:name="_Toc29763755"/>
      <w:bookmarkStart w:id="6594" w:name="_Toc36030226"/>
      <w:bookmarkStart w:id="6595" w:name="_Toc37180126"/>
      <w:bookmarkStart w:id="6596" w:name="_Toc45869826"/>
      <w:bookmarkStart w:id="6597" w:name="_Toc52555632"/>
      <w:bookmarkStart w:id="6598" w:name="_Toc61113095"/>
      <w:bookmarkStart w:id="6599" w:name="_Toc67911979"/>
      <w:bookmarkStart w:id="6600" w:name="_Toc74840799"/>
      <w:bookmarkStart w:id="6601" w:name="_Toc76503934"/>
      <w:bookmarkStart w:id="6602" w:name="_Toc83042486"/>
      <w:bookmarkStart w:id="6603" w:name="_Toc89854660"/>
      <w:bookmarkStart w:id="6604" w:name="_Toc98667433"/>
      <w:bookmarkStart w:id="6605" w:name="_Toc105752716"/>
      <w:bookmarkStart w:id="6606" w:name="_Toc123150334"/>
      <w:bookmarkStart w:id="6607" w:name="_Toc124163296"/>
      <w:r w:rsidRPr="009202AA">
        <w:rPr>
          <w:lang w:eastAsia="zh-CN"/>
        </w:rPr>
        <w:t>10.2.4</w:t>
      </w:r>
      <w:r w:rsidRPr="009202AA">
        <w:rPr>
          <w:lang w:eastAsia="zh-CN"/>
        </w:rPr>
        <w:tab/>
        <w:t>Minimum requirement for single RAT E-UTRA operation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6608" w:name="_Toc21096789"/>
      <w:bookmarkStart w:id="6609" w:name="_Toc29763756"/>
      <w:bookmarkStart w:id="6610" w:name="_Toc36030227"/>
      <w:bookmarkStart w:id="6611" w:name="_Toc37180127"/>
      <w:bookmarkStart w:id="6612" w:name="_Toc45869827"/>
      <w:bookmarkStart w:id="6613" w:name="_Toc52555633"/>
      <w:bookmarkStart w:id="6614" w:name="_Toc61113096"/>
      <w:bookmarkStart w:id="6615" w:name="_Toc67911980"/>
      <w:bookmarkStart w:id="6616" w:name="_Toc74840800"/>
      <w:bookmarkStart w:id="6617" w:name="_Toc76503935"/>
      <w:bookmarkStart w:id="6618" w:name="_Toc83042487"/>
      <w:bookmarkStart w:id="6619" w:name="_Toc89854661"/>
      <w:bookmarkStart w:id="6620" w:name="_Toc98667434"/>
      <w:bookmarkStart w:id="6621" w:name="_Toc105752717"/>
      <w:bookmarkStart w:id="6622" w:name="_Toc123150335"/>
      <w:bookmarkStart w:id="6623" w:name="_Toc124163297"/>
      <w:r w:rsidRPr="009202AA">
        <w:t>10.3</w:t>
      </w:r>
      <w:r w:rsidRPr="009202AA">
        <w:tab/>
        <w:t>OTA Reference sensitivity level</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7AF6F913" w14:textId="77777777" w:rsidR="004C4A70" w:rsidRPr="009202AA" w:rsidRDefault="004C4A70" w:rsidP="004C4A70">
      <w:pPr>
        <w:pStyle w:val="Heading3"/>
      </w:pPr>
      <w:bookmarkStart w:id="6624" w:name="_Toc21096790"/>
      <w:bookmarkStart w:id="6625" w:name="_Toc29763757"/>
      <w:bookmarkStart w:id="6626" w:name="_Toc36030228"/>
      <w:bookmarkStart w:id="6627" w:name="_Toc37180128"/>
      <w:bookmarkStart w:id="6628" w:name="_Toc45869828"/>
      <w:bookmarkStart w:id="6629" w:name="_Toc52555634"/>
      <w:bookmarkStart w:id="6630" w:name="_Toc61113097"/>
      <w:bookmarkStart w:id="6631" w:name="_Toc67911981"/>
      <w:bookmarkStart w:id="6632" w:name="_Toc74840801"/>
      <w:bookmarkStart w:id="6633" w:name="_Toc76503936"/>
      <w:bookmarkStart w:id="6634" w:name="_Toc83042488"/>
      <w:bookmarkStart w:id="6635" w:name="_Toc89854662"/>
      <w:bookmarkStart w:id="6636" w:name="_Toc98667435"/>
      <w:bookmarkStart w:id="6637" w:name="_Toc105752718"/>
      <w:bookmarkStart w:id="6638" w:name="_Toc123150336"/>
      <w:bookmarkStart w:id="6639" w:name="_Toc124163298"/>
      <w:r w:rsidRPr="009202AA">
        <w:t>10.3.1</w:t>
      </w:r>
      <w:r w:rsidRPr="009202AA">
        <w:tab/>
        <w:t>General</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6640" w:name="_Toc21096791"/>
      <w:bookmarkStart w:id="6641" w:name="_Toc29763758"/>
      <w:bookmarkStart w:id="6642" w:name="_Toc36030229"/>
      <w:bookmarkStart w:id="6643" w:name="_Toc37180129"/>
      <w:bookmarkStart w:id="6644" w:name="_Toc45869829"/>
      <w:bookmarkStart w:id="6645" w:name="_Toc52555635"/>
      <w:bookmarkStart w:id="6646" w:name="_Toc61113098"/>
      <w:bookmarkStart w:id="6647" w:name="_Toc67911982"/>
      <w:bookmarkStart w:id="6648" w:name="_Toc74840802"/>
      <w:bookmarkStart w:id="6649" w:name="_Toc76503937"/>
      <w:bookmarkStart w:id="6650" w:name="_Toc83042489"/>
      <w:bookmarkStart w:id="6651" w:name="_Toc89854663"/>
      <w:bookmarkStart w:id="6652" w:name="_Toc98667436"/>
      <w:bookmarkStart w:id="6653" w:name="_Toc105752719"/>
      <w:bookmarkStart w:id="6654" w:name="_Toc123150337"/>
      <w:bookmarkStart w:id="6655" w:name="_Toc124163299"/>
      <w:r w:rsidRPr="009202AA">
        <w:t>10.3.2</w:t>
      </w:r>
      <w:r w:rsidRPr="009202AA">
        <w:tab/>
        <w:t>Minimum requirement for MSR operation</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6656" w:name="_Toc21096792"/>
      <w:bookmarkStart w:id="6657" w:name="_Toc29763759"/>
      <w:bookmarkStart w:id="6658" w:name="_Toc36030230"/>
      <w:bookmarkStart w:id="6659" w:name="_Toc37180130"/>
      <w:bookmarkStart w:id="6660" w:name="_Toc45869830"/>
      <w:bookmarkStart w:id="6661" w:name="_Toc52555636"/>
      <w:bookmarkStart w:id="6662" w:name="_Toc61113099"/>
      <w:bookmarkStart w:id="6663" w:name="_Toc67911983"/>
      <w:bookmarkStart w:id="6664" w:name="_Toc74840803"/>
      <w:bookmarkStart w:id="6665" w:name="_Toc76503938"/>
      <w:bookmarkStart w:id="6666" w:name="_Toc83042490"/>
      <w:bookmarkStart w:id="6667" w:name="_Toc89854664"/>
      <w:bookmarkStart w:id="6668" w:name="_Toc98667437"/>
      <w:bookmarkStart w:id="6669" w:name="_Toc105752720"/>
      <w:bookmarkStart w:id="6670" w:name="_Toc123150338"/>
      <w:bookmarkStart w:id="6671" w:name="_Toc124163300"/>
      <w:r w:rsidRPr="009202AA">
        <w:lastRenderedPageBreak/>
        <w:t>10.3.3</w:t>
      </w:r>
      <w:r w:rsidRPr="009202AA">
        <w:tab/>
        <w:t>Minimum requirement for single RAT UTRA operation</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6672" w:name="_Toc21096793"/>
      <w:bookmarkStart w:id="6673" w:name="_Toc29763760"/>
      <w:bookmarkStart w:id="6674" w:name="_Toc36030231"/>
      <w:bookmarkStart w:id="6675" w:name="_Toc37180131"/>
      <w:bookmarkStart w:id="6676" w:name="_Toc45869831"/>
      <w:bookmarkStart w:id="6677" w:name="_Toc52555637"/>
      <w:bookmarkStart w:id="6678" w:name="_Toc61113100"/>
      <w:bookmarkStart w:id="6679" w:name="_Toc67911984"/>
      <w:bookmarkStart w:id="6680" w:name="_Toc74840804"/>
      <w:bookmarkStart w:id="6681" w:name="_Toc76503939"/>
      <w:bookmarkStart w:id="6682" w:name="_Toc83042491"/>
      <w:bookmarkStart w:id="6683" w:name="_Toc89854665"/>
      <w:bookmarkStart w:id="6684" w:name="_Toc98667438"/>
      <w:bookmarkStart w:id="6685" w:name="_Toc105752721"/>
      <w:bookmarkStart w:id="6686" w:name="_Toc123150339"/>
      <w:bookmarkStart w:id="6687" w:name="_Toc124163301"/>
      <w:r w:rsidRPr="009202AA">
        <w:t>10.3.4</w:t>
      </w:r>
      <w:r w:rsidRPr="009202AA">
        <w:tab/>
        <w:t>Minimum requirement for single RAT E-UTRA operation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6688" w:name="_Toc21096794"/>
      <w:bookmarkStart w:id="6689" w:name="_Toc29763761"/>
      <w:bookmarkStart w:id="6690" w:name="_Toc36030232"/>
      <w:bookmarkStart w:id="6691" w:name="_Toc37180132"/>
      <w:bookmarkStart w:id="6692" w:name="_Toc45869832"/>
      <w:bookmarkStart w:id="6693" w:name="_Toc52555638"/>
      <w:bookmarkStart w:id="6694" w:name="_Toc61113101"/>
      <w:bookmarkStart w:id="6695" w:name="_Toc67911985"/>
      <w:bookmarkStart w:id="6696" w:name="_Toc74840805"/>
      <w:bookmarkStart w:id="6697" w:name="_Toc76503940"/>
      <w:bookmarkStart w:id="6698" w:name="_Toc83042492"/>
      <w:bookmarkStart w:id="6699" w:name="_Toc89854666"/>
      <w:bookmarkStart w:id="6700" w:name="_Toc98667439"/>
      <w:bookmarkStart w:id="6701" w:name="_Toc105752722"/>
      <w:bookmarkStart w:id="6702" w:name="_Toc123150340"/>
      <w:bookmarkStart w:id="6703" w:name="_Toc124163302"/>
      <w:r w:rsidRPr="009202AA">
        <w:t>10.4</w:t>
      </w:r>
      <w:r w:rsidRPr="009202AA">
        <w:tab/>
        <w:t>OTA Dynamic range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342454B5" w14:textId="77777777" w:rsidR="004C4A70" w:rsidRPr="009202AA" w:rsidRDefault="004C4A70" w:rsidP="004C4A70">
      <w:pPr>
        <w:pStyle w:val="Heading4"/>
        <w:ind w:left="0" w:firstLine="0"/>
      </w:pPr>
      <w:bookmarkStart w:id="6704" w:name="_Toc21096795"/>
      <w:bookmarkStart w:id="6705" w:name="_Toc29763762"/>
      <w:bookmarkStart w:id="6706" w:name="_Toc36030233"/>
      <w:bookmarkStart w:id="6707" w:name="_Toc37180133"/>
      <w:bookmarkStart w:id="6708" w:name="_Toc45869833"/>
      <w:bookmarkStart w:id="6709" w:name="_Toc52555639"/>
      <w:bookmarkStart w:id="6710" w:name="_Toc61113102"/>
      <w:bookmarkStart w:id="6711" w:name="_Toc67911986"/>
      <w:bookmarkStart w:id="6712" w:name="_Toc74840806"/>
      <w:bookmarkStart w:id="6713" w:name="_Toc76503941"/>
      <w:bookmarkStart w:id="6714" w:name="_Toc83042493"/>
      <w:bookmarkStart w:id="6715" w:name="_Toc89854667"/>
      <w:bookmarkStart w:id="6716" w:name="_Toc98667440"/>
      <w:bookmarkStart w:id="6717" w:name="_Toc105752723"/>
      <w:bookmarkStart w:id="6718" w:name="_Toc123150341"/>
      <w:bookmarkStart w:id="6719" w:name="_Toc124163303"/>
      <w:r w:rsidRPr="009202AA">
        <w:t>10.4.1</w:t>
      </w:r>
      <w:r w:rsidRPr="009202AA">
        <w:tab/>
        <w:t>General</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6720" w:name="_Toc21096796"/>
      <w:bookmarkStart w:id="6721" w:name="_Toc29763763"/>
      <w:bookmarkStart w:id="6722" w:name="_Toc36030234"/>
      <w:bookmarkStart w:id="6723" w:name="_Toc37180134"/>
      <w:bookmarkStart w:id="6724" w:name="_Toc45869834"/>
      <w:bookmarkStart w:id="6725" w:name="_Toc52555640"/>
      <w:bookmarkStart w:id="6726" w:name="_Toc61113103"/>
      <w:bookmarkStart w:id="6727" w:name="_Toc67911987"/>
      <w:bookmarkStart w:id="6728" w:name="_Toc74840807"/>
      <w:bookmarkStart w:id="6729" w:name="_Toc76503942"/>
      <w:bookmarkStart w:id="6730" w:name="_Toc83042494"/>
      <w:bookmarkStart w:id="6731" w:name="_Toc89854668"/>
      <w:bookmarkStart w:id="6732" w:name="_Toc98667441"/>
      <w:bookmarkStart w:id="6733" w:name="_Toc105752724"/>
      <w:bookmarkStart w:id="6734" w:name="_Toc123150342"/>
      <w:bookmarkStart w:id="6735" w:name="_Toc124163304"/>
      <w:r w:rsidRPr="009202AA">
        <w:t>10.4.2</w:t>
      </w:r>
      <w:r w:rsidRPr="009202AA">
        <w:tab/>
        <w:t>Minimum requirement for MSR operation</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6736" w:name="_Toc21096797"/>
      <w:bookmarkStart w:id="6737" w:name="_Toc29763764"/>
      <w:bookmarkStart w:id="6738" w:name="_Toc36030235"/>
      <w:bookmarkStart w:id="6739" w:name="_Toc37180135"/>
      <w:bookmarkStart w:id="6740" w:name="_Toc45869835"/>
      <w:bookmarkStart w:id="6741" w:name="_Toc52555641"/>
      <w:bookmarkStart w:id="6742" w:name="_Toc61113104"/>
      <w:bookmarkStart w:id="6743" w:name="_Toc67911988"/>
      <w:bookmarkStart w:id="6744" w:name="_Toc74840808"/>
      <w:bookmarkStart w:id="6745" w:name="_Toc76503943"/>
      <w:bookmarkStart w:id="6746" w:name="_Toc83042495"/>
      <w:bookmarkStart w:id="6747" w:name="_Toc89854669"/>
      <w:bookmarkStart w:id="6748" w:name="_Toc98667442"/>
      <w:bookmarkStart w:id="6749" w:name="_Toc105752725"/>
      <w:bookmarkStart w:id="6750" w:name="_Toc123150343"/>
      <w:bookmarkStart w:id="6751" w:name="_Toc124163305"/>
      <w:r w:rsidRPr="009202AA">
        <w:t>10.4.3</w:t>
      </w:r>
      <w:r w:rsidRPr="009202AA">
        <w:tab/>
        <w:t>Minimum requirement for single RAT UTRA operation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6752" w:name="_Toc21096798"/>
      <w:bookmarkStart w:id="6753" w:name="_Toc29763765"/>
      <w:bookmarkStart w:id="6754" w:name="_Toc36030236"/>
      <w:bookmarkStart w:id="6755" w:name="_Toc37180136"/>
      <w:bookmarkStart w:id="6756" w:name="_Toc45869836"/>
      <w:bookmarkStart w:id="6757" w:name="_Toc52555642"/>
      <w:bookmarkStart w:id="6758" w:name="_Toc61113105"/>
      <w:bookmarkStart w:id="6759" w:name="_Toc67911989"/>
      <w:bookmarkStart w:id="6760" w:name="_Toc74840809"/>
      <w:bookmarkStart w:id="6761" w:name="_Toc76503944"/>
      <w:bookmarkStart w:id="6762" w:name="_Toc83042496"/>
      <w:bookmarkStart w:id="6763" w:name="_Toc89854670"/>
      <w:bookmarkStart w:id="6764" w:name="_Toc98667443"/>
      <w:bookmarkStart w:id="6765" w:name="_Toc105752726"/>
      <w:bookmarkStart w:id="6766" w:name="_Toc123150344"/>
      <w:bookmarkStart w:id="6767" w:name="_Toc124163306"/>
      <w:r w:rsidRPr="009202AA">
        <w:lastRenderedPageBreak/>
        <w:t>10.4.4</w:t>
      </w:r>
      <w:r w:rsidRPr="009202AA">
        <w:tab/>
        <w:t>Minimum requirement for single RAT E-UTRA operation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6768" w:name="_Toc21096799"/>
      <w:bookmarkStart w:id="6769" w:name="_Toc29763766"/>
      <w:bookmarkStart w:id="6770" w:name="_Toc36030237"/>
      <w:bookmarkStart w:id="6771" w:name="_Toc37180137"/>
      <w:bookmarkStart w:id="6772" w:name="_Toc45869837"/>
      <w:bookmarkStart w:id="6773" w:name="_Toc52555643"/>
      <w:bookmarkStart w:id="6774" w:name="_Toc61113106"/>
      <w:bookmarkStart w:id="6775" w:name="_Toc67911990"/>
      <w:bookmarkStart w:id="6776" w:name="_Toc74840810"/>
      <w:bookmarkStart w:id="6777" w:name="_Toc76503945"/>
      <w:bookmarkStart w:id="6778" w:name="_Toc83042497"/>
      <w:bookmarkStart w:id="6779" w:name="_Toc89854671"/>
      <w:bookmarkStart w:id="6780" w:name="_Toc98667444"/>
      <w:bookmarkStart w:id="6781" w:name="_Toc105752727"/>
      <w:bookmarkStart w:id="6782" w:name="_Toc123150345"/>
      <w:bookmarkStart w:id="6783" w:name="_Toc124163307"/>
      <w:r w:rsidRPr="009202AA">
        <w:t>10.5</w:t>
      </w:r>
      <w:r w:rsidRPr="009202AA">
        <w:tab/>
        <w:t>OTA Adjacent channel selectivity, general blocking, and narrowband blocking</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445B8A70" w14:textId="77777777" w:rsidR="004C4A70" w:rsidRPr="009202AA" w:rsidRDefault="004C4A70" w:rsidP="004C4A70">
      <w:pPr>
        <w:pStyle w:val="Heading3"/>
        <w:ind w:left="0" w:firstLine="0"/>
      </w:pPr>
      <w:bookmarkStart w:id="6784" w:name="_Toc21096800"/>
      <w:bookmarkStart w:id="6785" w:name="_Toc29763767"/>
      <w:bookmarkStart w:id="6786" w:name="_Toc36030238"/>
      <w:bookmarkStart w:id="6787" w:name="_Toc37180138"/>
      <w:bookmarkStart w:id="6788" w:name="_Toc45869838"/>
      <w:bookmarkStart w:id="6789" w:name="_Toc52555644"/>
      <w:bookmarkStart w:id="6790" w:name="_Toc61113107"/>
      <w:bookmarkStart w:id="6791" w:name="_Toc67911991"/>
      <w:bookmarkStart w:id="6792" w:name="_Toc74840811"/>
      <w:bookmarkStart w:id="6793" w:name="_Toc76503946"/>
      <w:bookmarkStart w:id="6794" w:name="_Toc83042498"/>
      <w:bookmarkStart w:id="6795" w:name="_Toc89854672"/>
      <w:bookmarkStart w:id="6796" w:name="_Toc98667445"/>
      <w:bookmarkStart w:id="6797" w:name="_Toc105752728"/>
      <w:bookmarkStart w:id="6798" w:name="_Toc123150346"/>
      <w:bookmarkStart w:id="6799" w:name="_Toc124163308"/>
      <w:r w:rsidRPr="009202AA">
        <w:t>10.5.1</w:t>
      </w:r>
      <w:r w:rsidRPr="009202AA">
        <w:tab/>
        <w:t>General</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6800" w:name="_Toc21096801"/>
      <w:bookmarkStart w:id="6801" w:name="_Toc29763768"/>
      <w:bookmarkStart w:id="6802" w:name="_Toc36030239"/>
      <w:bookmarkStart w:id="6803" w:name="_Toc37180139"/>
      <w:bookmarkStart w:id="6804" w:name="_Toc45869839"/>
      <w:bookmarkStart w:id="6805" w:name="_Toc52555645"/>
      <w:bookmarkStart w:id="6806" w:name="_Toc61113108"/>
      <w:bookmarkStart w:id="6807" w:name="_Toc67911992"/>
      <w:bookmarkStart w:id="6808" w:name="_Toc74840812"/>
      <w:bookmarkStart w:id="6809" w:name="_Toc76503947"/>
      <w:bookmarkStart w:id="6810" w:name="_Toc83042499"/>
      <w:bookmarkStart w:id="6811" w:name="_Toc89854673"/>
      <w:bookmarkStart w:id="6812" w:name="_Toc98667446"/>
      <w:bookmarkStart w:id="6813" w:name="_Toc105752729"/>
      <w:bookmarkStart w:id="6814" w:name="_Toc123150347"/>
      <w:bookmarkStart w:id="6815" w:name="_Toc124163309"/>
      <w:r w:rsidRPr="009202AA">
        <w:t>10.5.2</w:t>
      </w:r>
      <w:r w:rsidRPr="009202AA">
        <w:tab/>
        <w:t>Minimum requirement for MSR operation</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78A0B1C4" w14:textId="77777777" w:rsidR="004C4A70" w:rsidRPr="009202AA" w:rsidRDefault="004C4A70" w:rsidP="004C4A70">
      <w:pPr>
        <w:pStyle w:val="Heading4"/>
        <w:ind w:left="0" w:firstLine="0"/>
      </w:pPr>
      <w:bookmarkStart w:id="6816" w:name="_Toc21096802"/>
      <w:bookmarkStart w:id="6817" w:name="_Toc29763769"/>
      <w:bookmarkStart w:id="6818" w:name="_Toc36030240"/>
      <w:bookmarkStart w:id="6819" w:name="_Toc37180140"/>
      <w:bookmarkStart w:id="6820" w:name="_Toc45869840"/>
      <w:bookmarkStart w:id="6821" w:name="_Toc52555646"/>
      <w:bookmarkStart w:id="6822" w:name="_Toc61113109"/>
      <w:bookmarkStart w:id="6823" w:name="_Toc67911993"/>
      <w:bookmarkStart w:id="6824" w:name="_Toc74840813"/>
      <w:bookmarkStart w:id="6825" w:name="_Toc76503948"/>
      <w:bookmarkStart w:id="6826" w:name="_Toc83042500"/>
      <w:bookmarkStart w:id="6827" w:name="_Toc89854674"/>
      <w:bookmarkStart w:id="6828" w:name="_Toc98667447"/>
      <w:bookmarkStart w:id="6829" w:name="_Toc105752730"/>
      <w:bookmarkStart w:id="6830" w:name="_Toc123150348"/>
      <w:bookmarkStart w:id="6831" w:name="_Toc124163310"/>
      <w:r w:rsidRPr="009202AA">
        <w:t>10.5.2.1</w:t>
      </w:r>
      <w:r w:rsidRPr="009202AA">
        <w:tab/>
        <w:t>General minimum requirement</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6832" w:name="_Toc21096803"/>
      <w:bookmarkStart w:id="6833" w:name="_Toc29763770"/>
      <w:bookmarkStart w:id="6834" w:name="_Toc36030241"/>
      <w:bookmarkStart w:id="6835" w:name="_Toc37180141"/>
      <w:bookmarkStart w:id="6836" w:name="_Toc45869841"/>
      <w:bookmarkStart w:id="6837" w:name="_Toc52555647"/>
      <w:bookmarkStart w:id="6838" w:name="_Toc61113110"/>
      <w:bookmarkStart w:id="6839" w:name="_Toc67911994"/>
      <w:bookmarkStart w:id="6840" w:name="_Toc74840814"/>
      <w:bookmarkStart w:id="6841" w:name="_Toc76503949"/>
      <w:bookmarkStart w:id="6842" w:name="_Toc83042501"/>
      <w:bookmarkStart w:id="6843" w:name="_Toc89854675"/>
      <w:bookmarkStart w:id="6844" w:name="_Toc98667448"/>
      <w:bookmarkStart w:id="6845" w:name="_Toc105752731"/>
      <w:bookmarkStart w:id="6846" w:name="_Toc123150349"/>
      <w:bookmarkStart w:id="6847" w:name="_Toc124163311"/>
      <w:r w:rsidRPr="009202AA">
        <w:t>10.5.2.2</w:t>
      </w:r>
      <w:r w:rsidRPr="009202AA">
        <w:tab/>
        <w:t>General narrowband blocking minimum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6848"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6848"/>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6849" w:name="_Toc21096804"/>
      <w:bookmarkStart w:id="6850" w:name="_Toc29763771"/>
      <w:bookmarkStart w:id="6851" w:name="_Toc36030242"/>
      <w:bookmarkStart w:id="6852" w:name="_Toc37180142"/>
      <w:bookmarkStart w:id="6853" w:name="_Toc45869842"/>
      <w:bookmarkStart w:id="6854" w:name="_Toc52555648"/>
      <w:bookmarkStart w:id="6855" w:name="_Toc61113111"/>
      <w:bookmarkStart w:id="6856" w:name="_Toc67911995"/>
      <w:bookmarkStart w:id="6857" w:name="_Toc74840815"/>
      <w:bookmarkStart w:id="6858" w:name="_Toc76503950"/>
      <w:bookmarkStart w:id="6859" w:name="_Toc83042502"/>
      <w:bookmarkStart w:id="6860" w:name="_Toc89854676"/>
      <w:bookmarkStart w:id="6861" w:name="_Toc98667449"/>
      <w:bookmarkStart w:id="6862" w:name="_Toc105752732"/>
      <w:bookmarkStart w:id="6863" w:name="_Toc123150350"/>
      <w:bookmarkStart w:id="6864" w:name="_Toc124163312"/>
      <w:r w:rsidRPr="009202AA">
        <w:t>10.5.2.3</w:t>
      </w:r>
      <w:r w:rsidRPr="009202AA">
        <w:tab/>
        <w:t>Additional BC3 blocking minimum requirement</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4EDF9CB" w14:textId="77777777"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6865" w:name="_Toc21096805"/>
      <w:bookmarkStart w:id="6866" w:name="_Toc29763772"/>
      <w:bookmarkStart w:id="6867" w:name="_Toc36030243"/>
      <w:bookmarkStart w:id="6868" w:name="_Toc37180143"/>
      <w:bookmarkStart w:id="6869" w:name="_Toc45869843"/>
      <w:bookmarkStart w:id="6870" w:name="_Toc52555649"/>
      <w:bookmarkStart w:id="6871" w:name="_Toc61113112"/>
      <w:bookmarkStart w:id="6872" w:name="_Toc67911996"/>
      <w:bookmarkStart w:id="6873" w:name="_Toc74840816"/>
      <w:bookmarkStart w:id="6874" w:name="_Toc76503951"/>
      <w:bookmarkStart w:id="6875" w:name="_Toc83042503"/>
      <w:bookmarkStart w:id="6876" w:name="_Toc89854677"/>
      <w:bookmarkStart w:id="6877" w:name="_Toc98667450"/>
      <w:bookmarkStart w:id="6878" w:name="_Toc105752733"/>
      <w:bookmarkStart w:id="6879" w:name="_Toc123150351"/>
      <w:bookmarkStart w:id="6880" w:name="_Toc124163313"/>
      <w:r w:rsidRPr="009202AA">
        <w:t>10.5.3</w:t>
      </w:r>
      <w:r w:rsidRPr="009202AA">
        <w:tab/>
        <w:t>Minimum requirement for single RAT UTRA operation</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3C5F420B" w14:textId="77777777" w:rsidR="004C4A70" w:rsidRPr="009202AA" w:rsidRDefault="004C4A70" w:rsidP="004C4A70">
      <w:pPr>
        <w:pStyle w:val="Heading4"/>
        <w:ind w:left="864" w:hanging="864"/>
      </w:pPr>
      <w:bookmarkStart w:id="6881" w:name="_Toc21096806"/>
      <w:bookmarkStart w:id="6882" w:name="_Toc29763773"/>
      <w:bookmarkStart w:id="6883" w:name="_Toc36030244"/>
      <w:bookmarkStart w:id="6884" w:name="_Toc37180144"/>
      <w:bookmarkStart w:id="6885" w:name="_Toc45869844"/>
      <w:bookmarkStart w:id="6886" w:name="_Toc52555650"/>
      <w:bookmarkStart w:id="6887" w:name="_Toc61113113"/>
      <w:bookmarkStart w:id="6888" w:name="_Toc67911997"/>
      <w:bookmarkStart w:id="6889" w:name="_Toc74840817"/>
      <w:bookmarkStart w:id="6890" w:name="_Toc76503952"/>
      <w:bookmarkStart w:id="6891" w:name="_Toc83042504"/>
      <w:bookmarkStart w:id="6892" w:name="_Toc89854678"/>
      <w:bookmarkStart w:id="6893" w:name="_Toc98667451"/>
      <w:bookmarkStart w:id="6894" w:name="_Toc105752734"/>
      <w:bookmarkStart w:id="6895" w:name="_Toc123150352"/>
      <w:bookmarkStart w:id="6896" w:name="_Toc124163314"/>
      <w:r w:rsidRPr="009202AA">
        <w:t>10.5.3.1</w:t>
      </w:r>
      <w:r w:rsidRPr="009202AA">
        <w:tab/>
        <w:t>General</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6897" w:name="_Toc21096807"/>
      <w:bookmarkStart w:id="6898" w:name="_Toc29763774"/>
      <w:bookmarkStart w:id="6899" w:name="_Toc36030245"/>
      <w:bookmarkStart w:id="6900" w:name="_Toc37180145"/>
      <w:bookmarkStart w:id="6901" w:name="_Toc45869845"/>
      <w:bookmarkStart w:id="6902" w:name="_Toc52555651"/>
      <w:bookmarkStart w:id="6903" w:name="_Toc61113114"/>
      <w:bookmarkStart w:id="6904" w:name="_Toc67911998"/>
      <w:bookmarkStart w:id="6905" w:name="_Toc74840818"/>
      <w:bookmarkStart w:id="6906" w:name="_Toc76503953"/>
      <w:bookmarkStart w:id="6907" w:name="_Toc83042505"/>
      <w:bookmarkStart w:id="6908" w:name="_Toc89854679"/>
      <w:bookmarkStart w:id="6909" w:name="_Toc98667452"/>
      <w:bookmarkStart w:id="6910" w:name="_Toc105752735"/>
      <w:bookmarkStart w:id="6911" w:name="_Toc123150353"/>
      <w:bookmarkStart w:id="6912" w:name="_Toc124163315"/>
      <w:r w:rsidRPr="009202AA">
        <w:t>10.5.3.2</w:t>
      </w:r>
      <w:r w:rsidRPr="009202AA">
        <w:tab/>
        <w:t>Minimum requirement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6913" w:name="_Toc21096808"/>
      <w:bookmarkStart w:id="6914" w:name="_Toc29763775"/>
      <w:bookmarkStart w:id="6915" w:name="_Toc36030246"/>
      <w:bookmarkStart w:id="6916" w:name="_Toc37180146"/>
      <w:bookmarkStart w:id="6917" w:name="_Toc45869846"/>
      <w:bookmarkStart w:id="6918" w:name="_Toc52555652"/>
      <w:bookmarkStart w:id="6919" w:name="_Toc61113115"/>
      <w:bookmarkStart w:id="6920" w:name="_Toc67911999"/>
      <w:bookmarkStart w:id="6921" w:name="_Toc74840819"/>
      <w:bookmarkStart w:id="6922" w:name="_Toc76503954"/>
      <w:bookmarkStart w:id="6923" w:name="_Toc83042506"/>
      <w:bookmarkStart w:id="6924" w:name="_Toc89854680"/>
      <w:bookmarkStart w:id="6925" w:name="_Toc98667453"/>
      <w:bookmarkStart w:id="6926" w:name="_Toc105752736"/>
      <w:bookmarkStart w:id="6927" w:name="_Toc123150354"/>
      <w:bookmarkStart w:id="6928" w:name="_Toc124163316"/>
      <w:r w:rsidRPr="009202AA">
        <w:t>10.5.3.3</w:t>
      </w:r>
      <w:r w:rsidRPr="009202AA">
        <w:tab/>
        <w:t>Minimum requirement - Co-location with UTRA-TDD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6929" w:name="_Toc21096809"/>
      <w:bookmarkStart w:id="6930" w:name="_Toc29763776"/>
      <w:bookmarkStart w:id="6931" w:name="_Toc36030247"/>
      <w:bookmarkStart w:id="6932" w:name="_Toc37180147"/>
      <w:bookmarkStart w:id="6933" w:name="_Toc45869847"/>
      <w:bookmarkStart w:id="6934" w:name="_Toc52555653"/>
      <w:bookmarkStart w:id="6935" w:name="_Toc61113116"/>
      <w:bookmarkStart w:id="6936" w:name="_Toc67912000"/>
      <w:bookmarkStart w:id="6937" w:name="_Toc74840820"/>
      <w:bookmarkStart w:id="6938" w:name="_Toc76503955"/>
      <w:bookmarkStart w:id="6939" w:name="_Toc83042507"/>
      <w:bookmarkStart w:id="6940" w:name="_Toc89854681"/>
      <w:bookmarkStart w:id="6941" w:name="_Toc98667454"/>
      <w:bookmarkStart w:id="6942" w:name="_Toc105752737"/>
      <w:bookmarkStart w:id="6943" w:name="_Toc123150355"/>
      <w:bookmarkStart w:id="6944" w:name="_Toc124163317"/>
      <w:r w:rsidRPr="009202AA">
        <w:lastRenderedPageBreak/>
        <w:t>10.5.4</w:t>
      </w:r>
      <w:r w:rsidRPr="009202AA">
        <w:tab/>
        <w:t>Minimum requirement for single RAT E-UTRA operation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7668F459" w14:textId="77777777" w:rsidR="004C4A70" w:rsidRPr="009202AA" w:rsidRDefault="004C4A70" w:rsidP="004C4A70">
      <w:pPr>
        <w:pStyle w:val="Heading4"/>
        <w:ind w:left="0" w:firstLine="0"/>
      </w:pPr>
      <w:bookmarkStart w:id="6945" w:name="_Toc21096810"/>
      <w:bookmarkStart w:id="6946" w:name="_Toc29763777"/>
      <w:bookmarkStart w:id="6947" w:name="_Toc36030248"/>
      <w:bookmarkStart w:id="6948" w:name="_Toc37180148"/>
      <w:bookmarkStart w:id="6949" w:name="_Toc45869848"/>
      <w:bookmarkStart w:id="6950" w:name="_Toc52555654"/>
      <w:bookmarkStart w:id="6951" w:name="_Toc61113117"/>
      <w:bookmarkStart w:id="6952" w:name="_Toc67912001"/>
      <w:bookmarkStart w:id="6953" w:name="_Toc74840821"/>
      <w:bookmarkStart w:id="6954" w:name="_Toc76503956"/>
      <w:bookmarkStart w:id="6955" w:name="_Toc83042508"/>
      <w:bookmarkStart w:id="6956" w:name="_Toc89854682"/>
      <w:bookmarkStart w:id="6957" w:name="_Toc98667455"/>
      <w:bookmarkStart w:id="6958" w:name="_Toc105752738"/>
      <w:bookmarkStart w:id="6959" w:name="_Toc123150356"/>
      <w:bookmarkStart w:id="6960" w:name="_Toc124163318"/>
      <w:r w:rsidRPr="009202AA">
        <w:t>10.5.4.1</w:t>
      </w:r>
      <w:r w:rsidRPr="009202AA">
        <w:tab/>
        <w:t>General</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6961" w:name="_Toc21096811"/>
      <w:bookmarkStart w:id="6962" w:name="_Toc29763778"/>
      <w:bookmarkStart w:id="6963" w:name="_Toc36030249"/>
      <w:bookmarkStart w:id="6964" w:name="_Toc37180149"/>
      <w:bookmarkStart w:id="6965" w:name="_Toc45869849"/>
      <w:bookmarkStart w:id="6966" w:name="_Toc52555655"/>
      <w:bookmarkStart w:id="6967" w:name="_Toc61113118"/>
      <w:bookmarkStart w:id="6968" w:name="_Toc67912002"/>
      <w:bookmarkStart w:id="6969" w:name="_Toc74840822"/>
      <w:bookmarkStart w:id="6970" w:name="_Toc76503957"/>
      <w:bookmarkStart w:id="6971" w:name="_Toc83042509"/>
      <w:bookmarkStart w:id="6972" w:name="_Toc89854683"/>
      <w:bookmarkStart w:id="6973" w:name="_Toc98667456"/>
      <w:bookmarkStart w:id="6974" w:name="_Toc105752739"/>
      <w:bookmarkStart w:id="6975" w:name="_Toc123150357"/>
      <w:bookmarkStart w:id="6976" w:name="_Toc124163319"/>
      <w:r w:rsidRPr="009202AA">
        <w:t>10.5.4.2</w:t>
      </w:r>
      <w:r w:rsidRPr="009202AA">
        <w:tab/>
        <w:t>Minimum requirement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6977" w:name="_Toc21096812"/>
      <w:bookmarkStart w:id="6978" w:name="_Toc29763779"/>
      <w:bookmarkStart w:id="6979" w:name="_Toc36030250"/>
      <w:bookmarkStart w:id="6980" w:name="_Toc37180150"/>
      <w:bookmarkStart w:id="6981" w:name="_Toc45869850"/>
      <w:bookmarkStart w:id="6982" w:name="_Toc52555656"/>
      <w:bookmarkStart w:id="6983" w:name="_Toc61113119"/>
      <w:bookmarkStart w:id="6984" w:name="_Toc67912003"/>
      <w:bookmarkStart w:id="6985" w:name="_Toc74840823"/>
      <w:bookmarkStart w:id="6986" w:name="_Toc76503958"/>
      <w:bookmarkStart w:id="6987" w:name="_Toc83042510"/>
      <w:bookmarkStart w:id="6988" w:name="_Toc89854684"/>
      <w:bookmarkStart w:id="6989" w:name="_Toc98667457"/>
      <w:bookmarkStart w:id="6990" w:name="_Toc105752740"/>
      <w:bookmarkStart w:id="6991" w:name="_Toc123150358"/>
      <w:bookmarkStart w:id="6992" w:name="_Toc124163320"/>
      <w:r w:rsidRPr="009202AA">
        <w:t>10.6</w:t>
      </w:r>
      <w:r w:rsidRPr="009202AA">
        <w:tab/>
        <w:t>OTA Blocking</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4832A95" w14:textId="77777777" w:rsidR="004C4A70" w:rsidRPr="009202AA" w:rsidRDefault="004C4A70" w:rsidP="004C4A70">
      <w:pPr>
        <w:pStyle w:val="Heading3"/>
      </w:pPr>
      <w:bookmarkStart w:id="6993" w:name="_Toc21096813"/>
      <w:bookmarkStart w:id="6994" w:name="_Toc29763780"/>
      <w:bookmarkStart w:id="6995" w:name="_Toc36030251"/>
      <w:bookmarkStart w:id="6996" w:name="_Toc37180151"/>
      <w:bookmarkStart w:id="6997" w:name="_Toc45869851"/>
      <w:bookmarkStart w:id="6998" w:name="_Toc52555657"/>
      <w:bookmarkStart w:id="6999" w:name="_Toc61113120"/>
      <w:bookmarkStart w:id="7000" w:name="_Toc67912004"/>
      <w:bookmarkStart w:id="7001" w:name="_Toc74840824"/>
      <w:bookmarkStart w:id="7002" w:name="_Toc76503959"/>
      <w:bookmarkStart w:id="7003" w:name="_Toc83042511"/>
      <w:bookmarkStart w:id="7004" w:name="_Toc89854685"/>
      <w:bookmarkStart w:id="7005" w:name="_Toc98667458"/>
      <w:bookmarkStart w:id="7006" w:name="_Toc105752741"/>
      <w:bookmarkStart w:id="7007" w:name="_Toc123150359"/>
      <w:bookmarkStart w:id="7008" w:name="_Toc124163321"/>
      <w:r w:rsidRPr="009202AA">
        <w:t>10.6.1</w:t>
      </w:r>
      <w:r w:rsidRPr="009202AA">
        <w:tab/>
        <w:t>General</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009" w:name="_Toc21096814"/>
      <w:bookmarkStart w:id="7010" w:name="_Toc29763781"/>
      <w:bookmarkStart w:id="7011" w:name="_Toc36030252"/>
      <w:bookmarkStart w:id="7012" w:name="_Toc37180152"/>
      <w:bookmarkStart w:id="7013" w:name="_Toc45869852"/>
      <w:bookmarkStart w:id="7014" w:name="_Toc52555658"/>
      <w:bookmarkStart w:id="7015" w:name="_Toc61113121"/>
      <w:bookmarkStart w:id="7016" w:name="_Toc67912005"/>
      <w:bookmarkStart w:id="7017" w:name="_Toc74840825"/>
      <w:bookmarkStart w:id="7018" w:name="_Toc76503960"/>
      <w:bookmarkStart w:id="7019" w:name="_Toc83042512"/>
      <w:bookmarkStart w:id="7020" w:name="_Toc89854686"/>
      <w:bookmarkStart w:id="7021" w:name="_Toc98667459"/>
      <w:bookmarkStart w:id="7022" w:name="_Toc105752742"/>
      <w:bookmarkStart w:id="7023" w:name="_Toc123150360"/>
      <w:bookmarkStart w:id="7024" w:name="_Toc124163322"/>
      <w:r w:rsidRPr="009202AA">
        <w:lastRenderedPageBreak/>
        <w:t>10.6.2</w:t>
      </w:r>
      <w:r w:rsidRPr="009202AA">
        <w:tab/>
        <w:t>Minimum requirement for MSR operation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77A8EE5D" w14:textId="77777777" w:rsidR="004C4A70" w:rsidRPr="009202AA" w:rsidRDefault="004C4A70" w:rsidP="004C4A70">
      <w:pPr>
        <w:pStyle w:val="Heading4"/>
      </w:pPr>
      <w:bookmarkStart w:id="7025" w:name="_Toc21096815"/>
      <w:bookmarkStart w:id="7026" w:name="_Toc29763782"/>
      <w:bookmarkStart w:id="7027" w:name="_Toc36030253"/>
      <w:bookmarkStart w:id="7028" w:name="_Toc37180153"/>
      <w:bookmarkStart w:id="7029" w:name="_Toc45869853"/>
      <w:bookmarkStart w:id="7030" w:name="_Toc52555659"/>
      <w:bookmarkStart w:id="7031" w:name="_Toc61113122"/>
      <w:bookmarkStart w:id="7032" w:name="_Toc67912006"/>
      <w:bookmarkStart w:id="7033" w:name="_Toc74840826"/>
      <w:bookmarkStart w:id="7034" w:name="_Toc76503961"/>
      <w:bookmarkStart w:id="7035" w:name="_Toc83042513"/>
      <w:bookmarkStart w:id="7036" w:name="_Toc89854687"/>
      <w:bookmarkStart w:id="7037" w:name="_Toc98667460"/>
      <w:bookmarkStart w:id="7038" w:name="_Toc105752743"/>
      <w:bookmarkStart w:id="7039" w:name="_Toc123150361"/>
      <w:bookmarkStart w:id="7040" w:name="_Toc124163323"/>
      <w:r w:rsidRPr="009202AA">
        <w:t>10.6.2.1</w:t>
      </w:r>
      <w:r w:rsidRPr="009202AA">
        <w:tab/>
        <w:t>General minimum requirement</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6.55pt" o:ole="">
            <v:imagedata r:id="rId189" o:title=""/>
          </v:shape>
          <o:OLEObject Type="Embed" ProgID="Equation.3" ShapeID="_x0000_i1118" DrawAspect="Content" ObjectID="_1734775867"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041" w:name="_Toc21096816"/>
      <w:bookmarkStart w:id="7042" w:name="_Toc29763783"/>
      <w:bookmarkStart w:id="7043" w:name="_Toc36030254"/>
      <w:bookmarkStart w:id="7044" w:name="_Toc37180154"/>
      <w:bookmarkStart w:id="7045" w:name="_Toc45869854"/>
      <w:bookmarkStart w:id="7046" w:name="_Toc52555660"/>
      <w:bookmarkStart w:id="7047" w:name="_Toc61113123"/>
      <w:bookmarkStart w:id="7048" w:name="_Toc67912007"/>
      <w:bookmarkStart w:id="7049" w:name="_Toc74840827"/>
      <w:bookmarkStart w:id="7050" w:name="_Toc76503962"/>
      <w:bookmarkStart w:id="7051" w:name="_Toc83042514"/>
      <w:bookmarkStart w:id="7052" w:name="_Toc89854688"/>
      <w:bookmarkStart w:id="7053" w:name="_Toc98667461"/>
      <w:bookmarkStart w:id="7054" w:name="_Toc105752744"/>
      <w:bookmarkStart w:id="7055" w:name="_Toc123150362"/>
      <w:bookmarkStart w:id="7056" w:name="_Toc124163324"/>
      <w:r w:rsidRPr="009202AA">
        <w:t>10.6.2.2</w:t>
      </w:r>
      <w:r w:rsidRPr="009202AA">
        <w:tab/>
        <w:t>Co-location minimum requirement</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057"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057"/>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262C7A" w:rsidRPr="009202AA" w14:paraId="124C9974" w14:textId="77777777" w:rsidTr="00786129">
        <w:trPr>
          <w:gridAfter w:val="1"/>
          <w:wAfter w:w="10" w:type="dxa"/>
          <w:jc w:val="center"/>
        </w:trPr>
        <w:tc>
          <w:tcPr>
            <w:tcW w:w="1918" w:type="dxa"/>
          </w:tcPr>
          <w:p w14:paraId="09103DA6" w14:textId="73370AA3" w:rsidR="00262C7A" w:rsidRPr="009202AA" w:rsidRDefault="00262C7A" w:rsidP="00786129">
            <w:pPr>
              <w:pStyle w:val="TAL"/>
              <w:rPr>
                <w:rFonts w:cs="Arial"/>
              </w:rPr>
            </w:pPr>
            <w:r>
              <w:rPr>
                <w:rFonts w:cs="Arial"/>
                <w:lang w:eastAsia="ko-KR"/>
              </w:rPr>
              <w:t>E-UTRA Band 54</w:t>
            </w:r>
          </w:p>
        </w:tc>
        <w:tc>
          <w:tcPr>
            <w:tcW w:w="1657" w:type="dxa"/>
          </w:tcPr>
          <w:p w14:paraId="4F19CD1D" w14:textId="219FFF76" w:rsidR="00262C7A" w:rsidRPr="009202AA" w:rsidRDefault="00262C7A" w:rsidP="00262C7A">
            <w:pPr>
              <w:pStyle w:val="TAC"/>
              <w:rPr>
                <w:rFonts w:cs="Arial"/>
              </w:rPr>
            </w:pPr>
            <w:r>
              <w:rPr>
                <w:rFonts w:cs="Arial"/>
                <w:lang w:eastAsia="ko-KR"/>
              </w:rPr>
              <w:t>1670 – 1675</w:t>
            </w:r>
          </w:p>
        </w:tc>
        <w:tc>
          <w:tcPr>
            <w:tcW w:w="1082" w:type="dxa"/>
          </w:tcPr>
          <w:p w14:paraId="2BDEBA23" w14:textId="1218093E" w:rsidR="00262C7A" w:rsidRPr="009202AA" w:rsidRDefault="00262C7A" w:rsidP="00262C7A">
            <w:pPr>
              <w:pStyle w:val="TAC"/>
              <w:rPr>
                <w:lang w:eastAsia="ja-JP"/>
              </w:rPr>
            </w:pPr>
            <w:r w:rsidRPr="009202AA">
              <w:rPr>
                <w:lang w:eastAsia="ja-JP"/>
              </w:rPr>
              <w:t>+46</w:t>
            </w:r>
          </w:p>
        </w:tc>
        <w:tc>
          <w:tcPr>
            <w:tcW w:w="1134" w:type="dxa"/>
          </w:tcPr>
          <w:p w14:paraId="1A979A12" w14:textId="3F274BEB" w:rsidR="00262C7A" w:rsidRPr="009202AA" w:rsidRDefault="00262C7A" w:rsidP="00262C7A">
            <w:pPr>
              <w:pStyle w:val="TAC"/>
              <w:rPr>
                <w:lang w:eastAsia="ja-JP"/>
              </w:rPr>
            </w:pPr>
            <w:r w:rsidRPr="009202AA">
              <w:rPr>
                <w:lang w:eastAsia="ja-JP"/>
              </w:rPr>
              <w:t>+38</w:t>
            </w:r>
          </w:p>
        </w:tc>
        <w:tc>
          <w:tcPr>
            <w:tcW w:w="1134" w:type="dxa"/>
          </w:tcPr>
          <w:p w14:paraId="44FE77B6" w14:textId="61983948" w:rsidR="00262C7A" w:rsidRPr="009202AA" w:rsidRDefault="00262C7A" w:rsidP="00262C7A">
            <w:pPr>
              <w:pStyle w:val="TAC"/>
              <w:rPr>
                <w:lang w:eastAsia="ja-JP"/>
              </w:rPr>
            </w:pPr>
            <w:r w:rsidRPr="009202AA">
              <w:rPr>
                <w:lang w:eastAsia="ja-JP"/>
              </w:rPr>
              <w:t>+24</w:t>
            </w:r>
          </w:p>
        </w:tc>
        <w:tc>
          <w:tcPr>
            <w:tcW w:w="1701" w:type="dxa"/>
          </w:tcPr>
          <w:p w14:paraId="71434C6B" w14:textId="27DA60DD" w:rsidR="00262C7A" w:rsidRPr="009202AA" w:rsidRDefault="00262C7A" w:rsidP="00262C7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D793C4" w14:textId="7FC2D2BA" w:rsidR="00262C7A" w:rsidRPr="009202AA" w:rsidRDefault="00262C7A" w:rsidP="00262C7A">
            <w:pPr>
              <w:pStyle w:val="TAC"/>
              <w:rPr>
                <w:rFonts w:cs="Arial"/>
              </w:rPr>
            </w:pPr>
            <w:r w:rsidRPr="009202AA">
              <w:rPr>
                <w:rFonts w:cs="Arial"/>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lastRenderedPageBreak/>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7D31C7">
        <w:trPr>
          <w:gridAfter w:val="1"/>
          <w:wAfter w:w="10" w:type="dxa"/>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A03665D" w14:textId="4583E38D" w:rsidR="00DB7AAD" w:rsidRDefault="00DB7AAD" w:rsidP="00DB7AAD">
            <w:pPr>
              <w:pStyle w:val="TAC"/>
              <w:rPr>
                <w:rFonts w:cs="Arial"/>
                <w:lang w:eastAsia="ko-KR"/>
              </w:rPr>
            </w:pPr>
            <w:r w:rsidRPr="009202AA">
              <w:rPr>
                <w:lang w:eastAsia="ja-JP"/>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058" w:name="_Toc21096817"/>
      <w:bookmarkStart w:id="7059" w:name="_Toc29763784"/>
      <w:bookmarkStart w:id="7060" w:name="_Toc36030255"/>
      <w:bookmarkStart w:id="7061" w:name="_Toc37180155"/>
      <w:bookmarkStart w:id="7062" w:name="_Toc45869855"/>
      <w:bookmarkStart w:id="7063" w:name="_Toc52555661"/>
      <w:bookmarkStart w:id="7064" w:name="_Toc61113124"/>
      <w:bookmarkStart w:id="7065" w:name="_Toc67912008"/>
      <w:bookmarkStart w:id="7066" w:name="_Toc74840828"/>
      <w:bookmarkStart w:id="7067" w:name="_Toc76503963"/>
      <w:bookmarkStart w:id="7068" w:name="_Toc83042515"/>
      <w:bookmarkStart w:id="7069" w:name="_Toc89854689"/>
      <w:bookmarkStart w:id="7070" w:name="_Toc98667462"/>
      <w:bookmarkStart w:id="7071" w:name="_Toc105752745"/>
      <w:bookmarkStart w:id="7072" w:name="_Toc123150363"/>
      <w:bookmarkStart w:id="7073" w:name="_Toc124163325"/>
      <w:r w:rsidRPr="009202AA">
        <w:t>10.6.3</w:t>
      </w:r>
      <w:r w:rsidRPr="009202AA">
        <w:tab/>
        <w:t>Minimum requirement for single RAT UTRA operation</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5128495B" w14:textId="77777777" w:rsidR="004C4A70" w:rsidRPr="009202AA" w:rsidRDefault="004C4A70" w:rsidP="004C4A70">
      <w:pPr>
        <w:pStyle w:val="Heading4"/>
      </w:pPr>
      <w:bookmarkStart w:id="7074" w:name="_Toc21096818"/>
      <w:bookmarkStart w:id="7075" w:name="_Toc29763785"/>
      <w:bookmarkStart w:id="7076" w:name="_Toc36030256"/>
      <w:bookmarkStart w:id="7077" w:name="_Toc37180156"/>
      <w:bookmarkStart w:id="7078" w:name="_Toc45869856"/>
      <w:bookmarkStart w:id="7079" w:name="_Toc52555662"/>
      <w:bookmarkStart w:id="7080" w:name="_Toc61113125"/>
      <w:bookmarkStart w:id="7081" w:name="_Toc67912009"/>
      <w:bookmarkStart w:id="7082" w:name="_Toc74840829"/>
      <w:bookmarkStart w:id="7083" w:name="_Toc76503964"/>
      <w:bookmarkStart w:id="7084" w:name="_Toc83042516"/>
      <w:bookmarkStart w:id="7085" w:name="_Toc89854690"/>
      <w:bookmarkStart w:id="7086" w:name="_Toc98667463"/>
      <w:bookmarkStart w:id="7087" w:name="_Toc105752746"/>
      <w:bookmarkStart w:id="7088" w:name="_Toc123150364"/>
      <w:bookmarkStart w:id="7089" w:name="_Toc124163326"/>
      <w:r w:rsidRPr="009202AA">
        <w:t>10.6.3.1</w:t>
      </w:r>
      <w:r w:rsidRPr="009202AA">
        <w:tab/>
        <w:t>General minimum requirement</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090" w:name="_Toc21096819"/>
      <w:bookmarkStart w:id="7091" w:name="_Toc29763786"/>
      <w:bookmarkStart w:id="7092" w:name="_Toc36030257"/>
      <w:bookmarkStart w:id="7093" w:name="_Toc37180157"/>
      <w:bookmarkStart w:id="7094" w:name="_Toc45869857"/>
      <w:bookmarkStart w:id="7095" w:name="_Toc52555663"/>
      <w:bookmarkStart w:id="7096" w:name="_Toc61113126"/>
      <w:bookmarkStart w:id="7097" w:name="_Toc67912010"/>
      <w:bookmarkStart w:id="7098" w:name="_Toc74840830"/>
      <w:bookmarkStart w:id="7099" w:name="_Toc76503965"/>
      <w:bookmarkStart w:id="7100" w:name="_Toc83042517"/>
      <w:bookmarkStart w:id="7101" w:name="_Toc89854691"/>
      <w:bookmarkStart w:id="7102" w:name="_Toc98667464"/>
      <w:bookmarkStart w:id="7103" w:name="_Toc105752747"/>
      <w:bookmarkStart w:id="7104" w:name="_Toc123150365"/>
      <w:bookmarkStart w:id="7105" w:name="_Toc124163327"/>
      <w:r w:rsidRPr="009202AA">
        <w:t>10.6.3.2</w:t>
      </w:r>
      <w:r w:rsidRPr="009202AA">
        <w:tab/>
        <w:t>Co-location minimum requirement</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262C7A" w:rsidRPr="009202AA" w14:paraId="50A4F5F2" w14:textId="77777777" w:rsidTr="00262C7A">
        <w:trPr>
          <w:gridAfter w:val="1"/>
          <w:wAfter w:w="10" w:type="dxa"/>
          <w:jc w:val="center"/>
        </w:trPr>
        <w:tc>
          <w:tcPr>
            <w:tcW w:w="1918" w:type="dxa"/>
          </w:tcPr>
          <w:p w14:paraId="341D6C19" w14:textId="653F68A2" w:rsidR="00262C7A" w:rsidRPr="009202AA" w:rsidRDefault="00262C7A" w:rsidP="00453784">
            <w:pPr>
              <w:pStyle w:val="TAL"/>
            </w:pPr>
            <w:r>
              <w:rPr>
                <w:lang w:eastAsia="ko-KR"/>
              </w:rPr>
              <w:t>E-UTRA Band 54</w:t>
            </w:r>
          </w:p>
        </w:tc>
        <w:tc>
          <w:tcPr>
            <w:tcW w:w="1657" w:type="dxa"/>
          </w:tcPr>
          <w:p w14:paraId="67C8C6AF" w14:textId="5A6506AB" w:rsidR="00262C7A" w:rsidRPr="009202AA" w:rsidRDefault="00262C7A" w:rsidP="00262C7A">
            <w:pPr>
              <w:pStyle w:val="TAC"/>
              <w:rPr>
                <w:rFonts w:cs="Arial"/>
              </w:rPr>
            </w:pPr>
            <w:r>
              <w:rPr>
                <w:rFonts w:cs="Arial"/>
                <w:lang w:eastAsia="ko-KR"/>
              </w:rPr>
              <w:t>1670 – 1675</w:t>
            </w:r>
          </w:p>
        </w:tc>
        <w:tc>
          <w:tcPr>
            <w:tcW w:w="1082" w:type="dxa"/>
          </w:tcPr>
          <w:p w14:paraId="1C7B0BFB" w14:textId="629B2CF6" w:rsidR="00262C7A" w:rsidRPr="009202AA" w:rsidRDefault="00262C7A" w:rsidP="00262C7A">
            <w:pPr>
              <w:pStyle w:val="TAC"/>
              <w:rPr>
                <w:lang w:eastAsia="ja-JP"/>
              </w:rPr>
            </w:pPr>
            <w:r w:rsidRPr="009202AA">
              <w:rPr>
                <w:lang w:eastAsia="ja-JP"/>
              </w:rPr>
              <w:t>+46</w:t>
            </w:r>
          </w:p>
        </w:tc>
        <w:tc>
          <w:tcPr>
            <w:tcW w:w="1134" w:type="dxa"/>
          </w:tcPr>
          <w:p w14:paraId="37875EF2" w14:textId="7618BAC5" w:rsidR="00262C7A" w:rsidRPr="009202AA" w:rsidRDefault="00262C7A" w:rsidP="00262C7A">
            <w:pPr>
              <w:pStyle w:val="TAC"/>
              <w:rPr>
                <w:lang w:eastAsia="ja-JP"/>
              </w:rPr>
            </w:pPr>
            <w:r w:rsidRPr="009202AA">
              <w:rPr>
                <w:lang w:eastAsia="ja-JP"/>
              </w:rPr>
              <w:t>+38</w:t>
            </w:r>
          </w:p>
        </w:tc>
        <w:tc>
          <w:tcPr>
            <w:tcW w:w="1134" w:type="dxa"/>
          </w:tcPr>
          <w:p w14:paraId="5F523DAF" w14:textId="2DC21CDE" w:rsidR="00262C7A" w:rsidRPr="009202AA" w:rsidRDefault="00262C7A" w:rsidP="00262C7A">
            <w:pPr>
              <w:pStyle w:val="TAC"/>
              <w:rPr>
                <w:lang w:eastAsia="ja-JP"/>
              </w:rPr>
            </w:pPr>
            <w:r w:rsidRPr="009202AA">
              <w:rPr>
                <w:lang w:eastAsia="ja-JP"/>
              </w:rPr>
              <w:t>+24</w:t>
            </w:r>
          </w:p>
        </w:tc>
        <w:tc>
          <w:tcPr>
            <w:tcW w:w="1701" w:type="dxa"/>
          </w:tcPr>
          <w:p w14:paraId="71153F42" w14:textId="0ADA2986" w:rsidR="00262C7A" w:rsidRPr="009202AA" w:rsidRDefault="00262C7A" w:rsidP="00262C7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728BB44" w14:textId="6E77A7FC" w:rsidR="00262C7A" w:rsidRPr="009202AA" w:rsidRDefault="00262C7A" w:rsidP="00262C7A">
            <w:pPr>
              <w:pStyle w:val="TAC"/>
              <w:rPr>
                <w:rFonts w:cs="Arial"/>
              </w:rPr>
            </w:pPr>
            <w:r w:rsidRPr="009202AA">
              <w:rPr>
                <w:rFonts w:cs="Arial"/>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453784">
        <w:trPr>
          <w:gridAfter w:val="1"/>
          <w:wAfter w:w="10" w:type="dxa"/>
          <w:jc w:val="center"/>
        </w:trPr>
        <w:tc>
          <w:tcPr>
            <w:tcW w:w="1918" w:type="dxa"/>
          </w:tcPr>
          <w:p w14:paraId="3F20F4A3" w14:textId="579136D9" w:rsidR="00453784" w:rsidRDefault="00453784" w:rsidP="00453784">
            <w:pPr>
              <w:pStyle w:val="TAL"/>
              <w:rPr>
                <w:lang w:eastAsia="zh-CN"/>
              </w:rPr>
            </w:pPr>
            <w:r w:rsidRPr="009202AA">
              <w:rPr>
                <w:lang w:eastAsia="zh-CN"/>
              </w:rPr>
              <w:lastRenderedPageBreak/>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106" w:name="_Toc21096820"/>
      <w:bookmarkStart w:id="7107" w:name="_Toc29763787"/>
      <w:bookmarkStart w:id="7108" w:name="_Toc36030258"/>
      <w:bookmarkStart w:id="7109" w:name="_Toc37180158"/>
      <w:bookmarkStart w:id="7110" w:name="_Toc45869858"/>
      <w:bookmarkStart w:id="7111" w:name="_Toc52555664"/>
      <w:bookmarkStart w:id="7112" w:name="_Toc61113127"/>
      <w:bookmarkStart w:id="7113" w:name="_Toc67912011"/>
      <w:bookmarkStart w:id="7114" w:name="_Toc74840831"/>
      <w:bookmarkStart w:id="7115" w:name="_Toc76503966"/>
      <w:bookmarkStart w:id="7116" w:name="_Toc83042518"/>
      <w:bookmarkStart w:id="7117" w:name="_Toc89854692"/>
      <w:bookmarkStart w:id="7118" w:name="_Toc98667465"/>
      <w:bookmarkStart w:id="7119" w:name="_Toc105752748"/>
      <w:bookmarkStart w:id="7120" w:name="_Toc123150366"/>
      <w:bookmarkStart w:id="7121" w:name="_Toc124163328"/>
      <w:r w:rsidRPr="009202AA">
        <w:t>10.6.4</w:t>
      </w:r>
      <w:r w:rsidRPr="009202AA">
        <w:tab/>
        <w:t>Minimum requirement for single RAT E-UTRA operation</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6A3229D3" w14:textId="77777777" w:rsidR="004C4A70" w:rsidRPr="009202AA" w:rsidRDefault="004C4A70" w:rsidP="004C4A70">
      <w:pPr>
        <w:pStyle w:val="Heading4"/>
      </w:pPr>
      <w:bookmarkStart w:id="7122" w:name="_Toc21096821"/>
      <w:bookmarkStart w:id="7123" w:name="_Toc29763788"/>
      <w:bookmarkStart w:id="7124" w:name="_Toc36030259"/>
      <w:bookmarkStart w:id="7125" w:name="_Toc37180159"/>
      <w:bookmarkStart w:id="7126" w:name="_Toc45869859"/>
      <w:bookmarkStart w:id="7127" w:name="_Toc52555665"/>
      <w:bookmarkStart w:id="7128" w:name="_Toc61113128"/>
      <w:bookmarkStart w:id="7129" w:name="_Toc67912012"/>
      <w:bookmarkStart w:id="7130" w:name="_Toc74840832"/>
      <w:bookmarkStart w:id="7131" w:name="_Toc76503967"/>
      <w:bookmarkStart w:id="7132" w:name="_Toc83042519"/>
      <w:bookmarkStart w:id="7133" w:name="_Toc89854693"/>
      <w:bookmarkStart w:id="7134" w:name="_Toc98667466"/>
      <w:bookmarkStart w:id="7135" w:name="_Toc105752749"/>
      <w:bookmarkStart w:id="7136" w:name="_Toc123150367"/>
      <w:bookmarkStart w:id="7137" w:name="_Toc124163329"/>
      <w:r w:rsidRPr="009202AA">
        <w:t>10.6.4.1</w:t>
      </w:r>
      <w:r w:rsidRPr="009202AA">
        <w:tab/>
        <w:t>General minimum requirement</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7138" w:name="_Toc21096822"/>
      <w:bookmarkStart w:id="7139" w:name="_Toc29763789"/>
      <w:bookmarkStart w:id="7140" w:name="_Toc36030260"/>
      <w:bookmarkStart w:id="7141" w:name="_Toc37180160"/>
      <w:bookmarkStart w:id="7142" w:name="_Toc45869860"/>
      <w:bookmarkStart w:id="7143" w:name="_Toc52555666"/>
      <w:bookmarkStart w:id="7144" w:name="_Toc61113129"/>
      <w:bookmarkStart w:id="7145" w:name="_Toc67912013"/>
      <w:bookmarkStart w:id="7146" w:name="_Toc74840833"/>
      <w:bookmarkStart w:id="7147" w:name="_Toc76503968"/>
      <w:bookmarkStart w:id="7148" w:name="_Toc83042520"/>
      <w:bookmarkStart w:id="7149" w:name="_Toc89854694"/>
      <w:bookmarkStart w:id="7150" w:name="_Toc98667467"/>
      <w:bookmarkStart w:id="7151" w:name="_Toc105752750"/>
      <w:bookmarkStart w:id="7152" w:name="_Toc123150368"/>
      <w:bookmarkStart w:id="7153" w:name="_Toc124163330"/>
      <w:r w:rsidRPr="009202AA">
        <w:t>10.6.4.2</w:t>
      </w:r>
      <w:r w:rsidRPr="009202AA">
        <w:tab/>
        <w:t>Co-location minimum requirement</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262C7A" w:rsidRPr="009202AA" w14:paraId="5012A1D1" w14:textId="77777777" w:rsidTr="00262C7A">
        <w:trPr>
          <w:gridAfter w:val="1"/>
          <w:wAfter w:w="10" w:type="dxa"/>
          <w:jc w:val="center"/>
        </w:trPr>
        <w:tc>
          <w:tcPr>
            <w:tcW w:w="1918" w:type="dxa"/>
          </w:tcPr>
          <w:p w14:paraId="2BAAFC0E" w14:textId="028CABF8" w:rsidR="00262C7A" w:rsidRPr="009202AA" w:rsidRDefault="00262C7A" w:rsidP="00453784">
            <w:pPr>
              <w:pStyle w:val="TAL"/>
            </w:pPr>
            <w:r>
              <w:rPr>
                <w:lang w:eastAsia="ko-KR"/>
              </w:rPr>
              <w:t>E-UTRA Band 54</w:t>
            </w:r>
          </w:p>
        </w:tc>
        <w:tc>
          <w:tcPr>
            <w:tcW w:w="1657" w:type="dxa"/>
          </w:tcPr>
          <w:p w14:paraId="59947183" w14:textId="54C4CA09" w:rsidR="00262C7A" w:rsidRPr="009202AA" w:rsidRDefault="00262C7A" w:rsidP="00262C7A">
            <w:pPr>
              <w:pStyle w:val="TAC"/>
              <w:rPr>
                <w:rFonts w:cs="Arial"/>
              </w:rPr>
            </w:pPr>
            <w:r>
              <w:rPr>
                <w:rFonts w:cs="Arial"/>
                <w:lang w:eastAsia="ko-KR"/>
              </w:rPr>
              <w:t>1670 – 1675</w:t>
            </w:r>
          </w:p>
        </w:tc>
        <w:tc>
          <w:tcPr>
            <w:tcW w:w="1082" w:type="dxa"/>
          </w:tcPr>
          <w:p w14:paraId="2ED392EC" w14:textId="53D8F20A" w:rsidR="00262C7A" w:rsidRPr="009202AA" w:rsidRDefault="00262C7A" w:rsidP="00262C7A">
            <w:pPr>
              <w:pStyle w:val="TAC"/>
              <w:rPr>
                <w:lang w:eastAsia="ja-JP"/>
              </w:rPr>
            </w:pPr>
            <w:r w:rsidRPr="009202AA">
              <w:rPr>
                <w:lang w:eastAsia="ja-JP"/>
              </w:rPr>
              <w:t>+46</w:t>
            </w:r>
          </w:p>
        </w:tc>
        <w:tc>
          <w:tcPr>
            <w:tcW w:w="1134" w:type="dxa"/>
          </w:tcPr>
          <w:p w14:paraId="05B82388" w14:textId="44CA45CB" w:rsidR="00262C7A" w:rsidRPr="009202AA" w:rsidRDefault="00262C7A" w:rsidP="00262C7A">
            <w:pPr>
              <w:pStyle w:val="TAC"/>
              <w:rPr>
                <w:lang w:eastAsia="ja-JP"/>
              </w:rPr>
            </w:pPr>
            <w:r w:rsidRPr="009202AA">
              <w:rPr>
                <w:lang w:eastAsia="ja-JP"/>
              </w:rPr>
              <w:t>+38</w:t>
            </w:r>
          </w:p>
        </w:tc>
        <w:tc>
          <w:tcPr>
            <w:tcW w:w="1134" w:type="dxa"/>
          </w:tcPr>
          <w:p w14:paraId="0437C9F0" w14:textId="1EE4669F" w:rsidR="00262C7A" w:rsidRPr="009202AA" w:rsidRDefault="00262C7A" w:rsidP="00262C7A">
            <w:pPr>
              <w:pStyle w:val="TAC"/>
              <w:rPr>
                <w:lang w:eastAsia="ja-JP"/>
              </w:rPr>
            </w:pPr>
            <w:r w:rsidRPr="009202AA">
              <w:rPr>
                <w:lang w:eastAsia="ja-JP"/>
              </w:rPr>
              <w:t>+24</w:t>
            </w:r>
          </w:p>
        </w:tc>
        <w:tc>
          <w:tcPr>
            <w:tcW w:w="1701" w:type="dxa"/>
          </w:tcPr>
          <w:p w14:paraId="6B4AB222" w14:textId="3B41AE7D" w:rsidR="00262C7A" w:rsidRPr="009202AA" w:rsidRDefault="00262C7A" w:rsidP="00262C7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BA0BA2A" w14:textId="61CFCB3F" w:rsidR="00262C7A" w:rsidRPr="009202AA" w:rsidRDefault="00262C7A" w:rsidP="00262C7A">
            <w:pPr>
              <w:pStyle w:val="TAC"/>
              <w:rPr>
                <w:rFonts w:cs="Arial"/>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453784">
        <w:trPr>
          <w:gridAfter w:val="1"/>
          <w:wAfter w:w="10" w:type="dxa"/>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lastRenderedPageBreak/>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A8D4CEB" w14:textId="3FB71F0D" w:rsidR="00453784" w:rsidRDefault="00453784" w:rsidP="00453784">
            <w:pPr>
              <w:pStyle w:val="TAC"/>
              <w:rPr>
                <w:rFonts w:cs="Arial"/>
                <w:lang w:eastAsia="ko-KR"/>
              </w:rPr>
            </w:pPr>
            <w:r w:rsidRPr="009202AA">
              <w:rPr>
                <w:lang w:eastAsia="ja-JP"/>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7154" w:name="_Toc21096823"/>
      <w:bookmarkStart w:id="7155" w:name="_Toc29763790"/>
      <w:bookmarkStart w:id="7156" w:name="_Toc36030261"/>
      <w:bookmarkStart w:id="7157" w:name="_Toc37180161"/>
      <w:bookmarkStart w:id="7158" w:name="_Toc45869861"/>
      <w:bookmarkStart w:id="7159" w:name="_Toc52555667"/>
      <w:bookmarkStart w:id="7160" w:name="_Toc61113130"/>
      <w:bookmarkStart w:id="7161" w:name="_Toc67912014"/>
      <w:bookmarkStart w:id="7162" w:name="_Toc74840834"/>
      <w:bookmarkStart w:id="7163" w:name="_Toc76503969"/>
      <w:bookmarkStart w:id="7164" w:name="_Toc83042521"/>
      <w:bookmarkStart w:id="7165" w:name="_Toc89854695"/>
      <w:bookmarkStart w:id="7166" w:name="_Toc98667468"/>
      <w:bookmarkStart w:id="7167" w:name="_Toc105752751"/>
      <w:bookmarkStart w:id="7168" w:name="_Toc123150369"/>
      <w:bookmarkStart w:id="7169" w:name="_Toc124163331"/>
      <w:r w:rsidRPr="009202AA">
        <w:t>10.7</w:t>
      </w:r>
      <w:r w:rsidRPr="009202AA">
        <w:tab/>
        <w:t>OTA Receiver spurious emissions</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18AD178C" w14:textId="77777777" w:rsidR="004C4A70" w:rsidRPr="009202AA" w:rsidRDefault="004C4A70" w:rsidP="004C4A70">
      <w:pPr>
        <w:pStyle w:val="Heading3"/>
      </w:pPr>
      <w:bookmarkStart w:id="7170" w:name="_Toc21096824"/>
      <w:bookmarkStart w:id="7171" w:name="_Toc29763791"/>
      <w:bookmarkStart w:id="7172" w:name="_Toc36030262"/>
      <w:bookmarkStart w:id="7173" w:name="_Toc37180162"/>
      <w:bookmarkStart w:id="7174" w:name="_Toc45869862"/>
      <w:bookmarkStart w:id="7175" w:name="_Toc52555668"/>
      <w:bookmarkStart w:id="7176" w:name="_Toc61113131"/>
      <w:bookmarkStart w:id="7177" w:name="_Toc67912015"/>
      <w:bookmarkStart w:id="7178" w:name="_Toc74840835"/>
      <w:bookmarkStart w:id="7179" w:name="_Toc76503970"/>
      <w:bookmarkStart w:id="7180" w:name="_Toc83042522"/>
      <w:bookmarkStart w:id="7181" w:name="_Toc89854696"/>
      <w:bookmarkStart w:id="7182" w:name="_Toc98667469"/>
      <w:bookmarkStart w:id="7183" w:name="_Toc105752752"/>
      <w:bookmarkStart w:id="7184" w:name="_Toc123150370"/>
      <w:bookmarkStart w:id="7185" w:name="_Toc124163332"/>
      <w:r w:rsidRPr="009202AA">
        <w:t>10.7.1</w:t>
      </w:r>
      <w:r w:rsidRPr="009202AA">
        <w:tab/>
        <w:t>General</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7186" w:name="_Toc21096825"/>
      <w:bookmarkStart w:id="7187" w:name="_Toc29763792"/>
      <w:bookmarkStart w:id="7188" w:name="_Toc36030263"/>
      <w:bookmarkStart w:id="7189" w:name="_Toc37180163"/>
      <w:bookmarkStart w:id="7190" w:name="_Toc45869863"/>
      <w:bookmarkStart w:id="7191" w:name="_Toc52555669"/>
      <w:bookmarkStart w:id="7192" w:name="_Toc61113132"/>
      <w:bookmarkStart w:id="7193" w:name="_Toc67912016"/>
      <w:bookmarkStart w:id="7194" w:name="_Toc74840836"/>
      <w:bookmarkStart w:id="7195" w:name="_Toc76503971"/>
      <w:bookmarkStart w:id="7196" w:name="_Toc83042523"/>
      <w:bookmarkStart w:id="7197" w:name="_Toc89854697"/>
      <w:bookmarkStart w:id="7198" w:name="_Toc98667470"/>
      <w:bookmarkStart w:id="7199" w:name="_Toc105752753"/>
      <w:bookmarkStart w:id="7200" w:name="_Toc123150371"/>
      <w:bookmarkStart w:id="7201" w:name="_Toc124163333"/>
      <w:r w:rsidRPr="009202AA">
        <w:t>10.7.2</w:t>
      </w:r>
      <w:r w:rsidRPr="009202AA">
        <w:tab/>
        <w:t>Minimum requirement for MSR operation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DAD926C" w14:textId="77777777" w:rsidR="004C4A70" w:rsidRPr="009202AA" w:rsidRDefault="004C4A70" w:rsidP="004C4A70">
      <w:pPr>
        <w:pStyle w:val="Heading3"/>
      </w:pPr>
      <w:bookmarkStart w:id="7202" w:name="_Toc21096826"/>
      <w:bookmarkStart w:id="7203" w:name="_Toc29763793"/>
      <w:bookmarkStart w:id="7204" w:name="_Toc36030264"/>
      <w:bookmarkStart w:id="7205" w:name="_Toc37180164"/>
      <w:bookmarkStart w:id="7206" w:name="_Toc45869864"/>
      <w:bookmarkStart w:id="7207" w:name="_Toc52555670"/>
      <w:bookmarkStart w:id="7208" w:name="_Toc61113133"/>
      <w:bookmarkStart w:id="7209" w:name="_Toc67912017"/>
      <w:bookmarkStart w:id="7210" w:name="_Toc74840837"/>
      <w:bookmarkStart w:id="7211" w:name="_Toc76503972"/>
      <w:bookmarkStart w:id="7212" w:name="_Toc83042524"/>
      <w:bookmarkStart w:id="7213" w:name="_Toc89854698"/>
      <w:bookmarkStart w:id="7214" w:name="_Toc98667471"/>
      <w:bookmarkStart w:id="7215" w:name="_Toc105752754"/>
      <w:bookmarkStart w:id="7216" w:name="_Toc123150372"/>
      <w:bookmarkStart w:id="7217" w:name="_Toc124163334"/>
      <w:r w:rsidRPr="009202AA">
        <w:t>10.7.2.1</w:t>
      </w:r>
      <w:r w:rsidRPr="009202AA">
        <w:tab/>
        <w:t>General minimum requirement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7218" w:name="_Toc21096827"/>
      <w:bookmarkStart w:id="7219" w:name="_Toc29763794"/>
      <w:bookmarkStart w:id="7220" w:name="_Toc36030265"/>
      <w:bookmarkStart w:id="7221" w:name="_Toc37180165"/>
      <w:bookmarkStart w:id="7222" w:name="_Toc45869865"/>
      <w:bookmarkStart w:id="7223" w:name="_Toc52555671"/>
      <w:bookmarkStart w:id="7224" w:name="_Toc61113134"/>
      <w:bookmarkStart w:id="7225" w:name="_Toc67912018"/>
      <w:bookmarkStart w:id="7226" w:name="_Toc74840838"/>
      <w:bookmarkStart w:id="7227" w:name="_Toc76503973"/>
      <w:bookmarkStart w:id="7228" w:name="_Toc83042525"/>
      <w:bookmarkStart w:id="7229" w:name="_Toc89854699"/>
      <w:bookmarkStart w:id="7230" w:name="_Toc98667472"/>
      <w:bookmarkStart w:id="7231" w:name="_Toc105752755"/>
      <w:bookmarkStart w:id="7232" w:name="_Toc123150373"/>
      <w:bookmarkStart w:id="7233" w:name="_Toc124163335"/>
      <w:r w:rsidRPr="009202AA">
        <w:t>10.7.3</w:t>
      </w:r>
      <w:r w:rsidRPr="009202AA">
        <w:tab/>
        <w:t>Minimum requirement for single RAT UTRA operation</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7234" w:name="_Toc21096828"/>
      <w:bookmarkStart w:id="7235" w:name="_Toc29763795"/>
      <w:bookmarkStart w:id="7236" w:name="_Toc36030266"/>
      <w:bookmarkStart w:id="7237" w:name="_Toc37180166"/>
      <w:bookmarkStart w:id="7238" w:name="_Toc45869866"/>
      <w:bookmarkStart w:id="7239" w:name="_Toc52555672"/>
      <w:bookmarkStart w:id="7240" w:name="_Toc61113135"/>
      <w:bookmarkStart w:id="7241" w:name="_Toc67912019"/>
      <w:bookmarkStart w:id="7242" w:name="_Toc74840839"/>
      <w:bookmarkStart w:id="7243" w:name="_Toc76503974"/>
      <w:bookmarkStart w:id="7244" w:name="_Toc83042526"/>
      <w:bookmarkStart w:id="7245" w:name="_Toc89854700"/>
      <w:bookmarkStart w:id="7246" w:name="_Toc98667473"/>
      <w:bookmarkStart w:id="7247" w:name="_Toc105752756"/>
      <w:bookmarkStart w:id="7248" w:name="_Toc123150374"/>
      <w:bookmarkStart w:id="7249" w:name="_Toc124163336"/>
      <w:r w:rsidRPr="009202AA">
        <w:t>10.7.4</w:t>
      </w:r>
      <w:r w:rsidRPr="009202AA">
        <w:tab/>
        <w:t>Minimum requirement for single RAT E-UTRA operation</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7250" w:name="_Toc21096829"/>
      <w:bookmarkStart w:id="7251" w:name="_Toc29763796"/>
      <w:bookmarkStart w:id="7252" w:name="_Toc36030267"/>
      <w:bookmarkStart w:id="7253" w:name="_Toc37180167"/>
      <w:bookmarkStart w:id="7254" w:name="_Toc45869867"/>
      <w:bookmarkStart w:id="7255" w:name="_Toc52555673"/>
      <w:bookmarkStart w:id="7256" w:name="_Toc61113136"/>
      <w:bookmarkStart w:id="7257" w:name="_Toc67912020"/>
      <w:bookmarkStart w:id="7258" w:name="_Toc74840840"/>
      <w:bookmarkStart w:id="7259" w:name="_Toc76503975"/>
      <w:bookmarkStart w:id="7260" w:name="_Toc83042527"/>
      <w:bookmarkStart w:id="7261" w:name="_Toc89854701"/>
      <w:bookmarkStart w:id="7262" w:name="_Toc98667474"/>
      <w:bookmarkStart w:id="7263" w:name="_Toc105752757"/>
      <w:bookmarkStart w:id="7264" w:name="_Toc123150375"/>
      <w:bookmarkStart w:id="7265" w:name="_Toc124163337"/>
      <w:r w:rsidRPr="009202AA">
        <w:t>10.8</w:t>
      </w:r>
      <w:r w:rsidRPr="009202AA">
        <w:tab/>
        <w:t>OTA Receiver intermodulation</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6DB415E7" w14:textId="77777777" w:rsidR="004C4A70" w:rsidRPr="009202AA" w:rsidRDefault="004C4A70" w:rsidP="004C4A70">
      <w:pPr>
        <w:pStyle w:val="Heading3"/>
        <w:ind w:left="0" w:firstLine="0"/>
      </w:pPr>
      <w:bookmarkStart w:id="7266" w:name="_Toc21096830"/>
      <w:bookmarkStart w:id="7267" w:name="_Toc29763797"/>
      <w:bookmarkStart w:id="7268" w:name="_Toc36030268"/>
      <w:bookmarkStart w:id="7269" w:name="_Toc37180168"/>
      <w:bookmarkStart w:id="7270" w:name="_Toc45869868"/>
      <w:bookmarkStart w:id="7271" w:name="_Toc52555674"/>
      <w:bookmarkStart w:id="7272" w:name="_Toc61113137"/>
      <w:bookmarkStart w:id="7273" w:name="_Toc67912021"/>
      <w:bookmarkStart w:id="7274" w:name="_Toc74840841"/>
      <w:bookmarkStart w:id="7275" w:name="_Toc76503976"/>
      <w:bookmarkStart w:id="7276" w:name="_Toc83042528"/>
      <w:bookmarkStart w:id="7277" w:name="_Toc89854702"/>
      <w:bookmarkStart w:id="7278" w:name="_Toc98667475"/>
      <w:bookmarkStart w:id="7279" w:name="_Toc105752758"/>
      <w:bookmarkStart w:id="7280" w:name="_Toc123150376"/>
      <w:bookmarkStart w:id="7281" w:name="_Toc124163338"/>
      <w:r w:rsidRPr="009202AA">
        <w:t>10.8.1</w:t>
      </w:r>
      <w:r w:rsidRPr="009202AA">
        <w:tab/>
        <w:t>General</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7282" w:name="_Toc21096831"/>
      <w:bookmarkStart w:id="7283" w:name="_Toc29763798"/>
      <w:bookmarkStart w:id="7284" w:name="_Toc36030269"/>
      <w:bookmarkStart w:id="7285" w:name="_Toc37180169"/>
      <w:bookmarkStart w:id="7286" w:name="_Toc45869869"/>
      <w:bookmarkStart w:id="7287" w:name="_Toc52555675"/>
      <w:bookmarkStart w:id="7288" w:name="_Toc61113138"/>
      <w:bookmarkStart w:id="7289" w:name="_Toc67912022"/>
      <w:bookmarkStart w:id="7290" w:name="_Toc74840842"/>
      <w:bookmarkStart w:id="7291" w:name="_Toc76503977"/>
      <w:bookmarkStart w:id="7292" w:name="_Toc83042529"/>
      <w:bookmarkStart w:id="7293" w:name="_Toc89854703"/>
      <w:bookmarkStart w:id="7294" w:name="_Toc98667476"/>
      <w:bookmarkStart w:id="7295" w:name="_Toc105752759"/>
      <w:bookmarkStart w:id="7296" w:name="_Toc123150377"/>
      <w:bookmarkStart w:id="7297" w:name="_Toc124163339"/>
      <w:r w:rsidRPr="009202AA">
        <w:t>10.8.2</w:t>
      </w:r>
      <w:r w:rsidRPr="009202AA">
        <w:tab/>
        <w:t>Minimum requirement for MSR operation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6E5EC9E" w14:textId="77777777" w:rsidR="004C4A70" w:rsidRPr="009202AA" w:rsidRDefault="004C4A70" w:rsidP="004C4A70">
      <w:pPr>
        <w:pStyle w:val="Heading4"/>
        <w:ind w:left="864" w:hanging="864"/>
      </w:pPr>
      <w:bookmarkStart w:id="7298" w:name="_Toc21096832"/>
      <w:bookmarkStart w:id="7299" w:name="_Toc29763799"/>
      <w:bookmarkStart w:id="7300" w:name="_Toc36030270"/>
      <w:bookmarkStart w:id="7301" w:name="_Toc37180170"/>
      <w:bookmarkStart w:id="7302" w:name="_Toc45869870"/>
      <w:bookmarkStart w:id="7303" w:name="_Toc52555676"/>
      <w:bookmarkStart w:id="7304" w:name="_Toc61113139"/>
      <w:bookmarkStart w:id="7305" w:name="_Toc67912023"/>
      <w:bookmarkStart w:id="7306" w:name="_Toc74840843"/>
      <w:bookmarkStart w:id="7307" w:name="_Toc76503978"/>
      <w:bookmarkStart w:id="7308" w:name="_Toc83042530"/>
      <w:bookmarkStart w:id="7309" w:name="_Toc89854704"/>
      <w:bookmarkStart w:id="7310" w:name="_Toc98667477"/>
      <w:bookmarkStart w:id="7311" w:name="_Toc105752760"/>
      <w:bookmarkStart w:id="7312" w:name="_Toc123150378"/>
      <w:bookmarkStart w:id="7313" w:name="_Toc124163340"/>
      <w:r w:rsidRPr="009202AA">
        <w:t>10.8.2.1</w:t>
      </w:r>
      <w:r w:rsidRPr="009202AA">
        <w:tab/>
        <w:t>General intermodulation minimum requirement</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7314" w:name="_Toc21096833"/>
      <w:bookmarkStart w:id="7315" w:name="_Toc29763800"/>
      <w:bookmarkStart w:id="7316" w:name="_Toc36030271"/>
      <w:bookmarkStart w:id="7317" w:name="_Toc37180171"/>
      <w:bookmarkStart w:id="7318" w:name="_Toc45869871"/>
      <w:bookmarkStart w:id="7319" w:name="_Toc52555677"/>
      <w:bookmarkStart w:id="7320" w:name="_Toc61113140"/>
      <w:bookmarkStart w:id="7321" w:name="_Toc67912024"/>
      <w:bookmarkStart w:id="7322" w:name="_Toc74840844"/>
      <w:bookmarkStart w:id="7323" w:name="_Toc76503979"/>
      <w:bookmarkStart w:id="7324" w:name="_Toc83042531"/>
      <w:bookmarkStart w:id="7325" w:name="_Toc89854705"/>
      <w:bookmarkStart w:id="7326" w:name="_Toc98667478"/>
      <w:bookmarkStart w:id="7327" w:name="_Toc105752761"/>
      <w:bookmarkStart w:id="7328" w:name="_Toc123150379"/>
      <w:bookmarkStart w:id="7329" w:name="_Toc124163341"/>
      <w:r w:rsidRPr="009202AA">
        <w:t>10.8.2.2</w:t>
      </w:r>
      <w:r w:rsidRPr="009202AA">
        <w:tab/>
        <w:t>General narrowband intermodulation minimum requirement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7330" w:name="_Toc21096834"/>
      <w:bookmarkStart w:id="7331" w:name="_Toc29763801"/>
      <w:bookmarkStart w:id="7332" w:name="_Toc36030272"/>
      <w:bookmarkStart w:id="7333" w:name="_Toc37180172"/>
      <w:bookmarkStart w:id="7334" w:name="_Toc45869872"/>
      <w:bookmarkStart w:id="7335" w:name="_Toc52555678"/>
      <w:bookmarkStart w:id="7336" w:name="_Toc61113141"/>
      <w:bookmarkStart w:id="7337" w:name="_Toc67912025"/>
      <w:bookmarkStart w:id="7338" w:name="_Toc74840845"/>
      <w:bookmarkStart w:id="7339" w:name="_Toc76503980"/>
      <w:bookmarkStart w:id="7340" w:name="_Toc83042532"/>
      <w:bookmarkStart w:id="7341" w:name="_Toc89854706"/>
      <w:bookmarkStart w:id="7342" w:name="_Toc98667479"/>
      <w:bookmarkStart w:id="7343" w:name="_Toc105752762"/>
      <w:bookmarkStart w:id="7344" w:name="_Toc123150380"/>
      <w:bookmarkStart w:id="7345" w:name="_Toc124163342"/>
      <w:r w:rsidRPr="009202AA">
        <w:t>10.8.3</w:t>
      </w:r>
      <w:r w:rsidRPr="009202AA">
        <w:tab/>
        <w:t>Minimum requirement for single RAT UTRA operation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7346" w:name="_Toc21096835"/>
      <w:bookmarkStart w:id="7347" w:name="_Toc29763802"/>
      <w:bookmarkStart w:id="7348" w:name="_Toc36030273"/>
      <w:bookmarkStart w:id="7349" w:name="_Toc37180173"/>
      <w:bookmarkStart w:id="7350" w:name="_Toc45869873"/>
      <w:bookmarkStart w:id="7351" w:name="_Toc52555679"/>
      <w:bookmarkStart w:id="7352" w:name="_Toc61113142"/>
      <w:bookmarkStart w:id="7353" w:name="_Toc67912026"/>
      <w:bookmarkStart w:id="7354" w:name="_Toc74840846"/>
      <w:bookmarkStart w:id="7355" w:name="_Toc76503981"/>
      <w:bookmarkStart w:id="7356" w:name="_Toc83042533"/>
      <w:bookmarkStart w:id="7357" w:name="_Toc89854707"/>
      <w:bookmarkStart w:id="7358" w:name="_Toc98667480"/>
      <w:bookmarkStart w:id="7359" w:name="_Toc105752763"/>
      <w:bookmarkStart w:id="7360" w:name="_Toc123150381"/>
      <w:bookmarkStart w:id="7361" w:name="_Toc124163343"/>
      <w:r w:rsidRPr="009202AA">
        <w:t>10.8.4</w:t>
      </w:r>
      <w:r w:rsidRPr="009202AA">
        <w:tab/>
        <w:t>Minimum requirement for single RAT E- UTRA operation</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7362" w:name="_Toc21096836"/>
      <w:bookmarkStart w:id="7363" w:name="_Toc29763803"/>
      <w:bookmarkStart w:id="7364" w:name="_Toc36030274"/>
      <w:bookmarkStart w:id="7365" w:name="_Toc37180174"/>
      <w:bookmarkStart w:id="7366" w:name="_Toc45869874"/>
      <w:bookmarkStart w:id="7367" w:name="_Toc52555680"/>
      <w:bookmarkStart w:id="7368" w:name="_Toc61113143"/>
      <w:bookmarkStart w:id="7369" w:name="_Toc67912027"/>
      <w:bookmarkStart w:id="7370" w:name="_Toc74840847"/>
      <w:bookmarkStart w:id="7371" w:name="_Toc76503982"/>
      <w:bookmarkStart w:id="7372" w:name="_Toc83042534"/>
      <w:bookmarkStart w:id="7373" w:name="_Toc89854708"/>
      <w:bookmarkStart w:id="7374" w:name="_Toc98667481"/>
      <w:bookmarkStart w:id="7375" w:name="_Toc105752764"/>
      <w:bookmarkStart w:id="7376" w:name="_Toc123150382"/>
      <w:bookmarkStart w:id="7377" w:name="_Toc124163344"/>
      <w:r w:rsidRPr="009202AA">
        <w:t>10.9</w:t>
      </w:r>
      <w:r w:rsidRPr="009202AA">
        <w:tab/>
        <w:t>OTA In-channel selectivity</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1088491" w14:textId="77777777" w:rsidR="004C4A70" w:rsidRPr="009202AA" w:rsidRDefault="004C4A70" w:rsidP="004C4A70">
      <w:pPr>
        <w:pStyle w:val="Heading3"/>
        <w:ind w:left="0" w:firstLine="0"/>
      </w:pPr>
      <w:bookmarkStart w:id="7378" w:name="_Toc21096837"/>
      <w:bookmarkStart w:id="7379" w:name="_Toc29763804"/>
      <w:bookmarkStart w:id="7380" w:name="_Toc36030275"/>
      <w:bookmarkStart w:id="7381" w:name="_Toc37180175"/>
      <w:bookmarkStart w:id="7382" w:name="_Toc45869875"/>
      <w:bookmarkStart w:id="7383" w:name="_Toc52555681"/>
      <w:bookmarkStart w:id="7384" w:name="_Toc61113144"/>
      <w:bookmarkStart w:id="7385" w:name="_Toc67912028"/>
      <w:bookmarkStart w:id="7386" w:name="_Toc74840848"/>
      <w:bookmarkStart w:id="7387" w:name="_Toc76503983"/>
      <w:bookmarkStart w:id="7388" w:name="_Toc83042535"/>
      <w:bookmarkStart w:id="7389" w:name="_Toc89854709"/>
      <w:bookmarkStart w:id="7390" w:name="_Toc98667482"/>
      <w:bookmarkStart w:id="7391" w:name="_Toc105752765"/>
      <w:bookmarkStart w:id="7392" w:name="_Toc123150383"/>
      <w:bookmarkStart w:id="7393" w:name="_Toc124163345"/>
      <w:r w:rsidRPr="009202AA">
        <w:t>10.9.1</w:t>
      </w:r>
      <w:r w:rsidRPr="009202AA">
        <w:tab/>
        <w:t>General</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4C4A70">
      <w:pPr>
        <w:pStyle w:val="Heading3"/>
        <w:ind w:left="0" w:firstLine="0"/>
      </w:pPr>
      <w:bookmarkStart w:id="7394" w:name="_Toc21096838"/>
      <w:bookmarkStart w:id="7395" w:name="_Toc29763805"/>
      <w:bookmarkStart w:id="7396" w:name="_Toc36030276"/>
      <w:bookmarkStart w:id="7397" w:name="_Toc37180176"/>
      <w:bookmarkStart w:id="7398" w:name="_Toc45869876"/>
      <w:bookmarkStart w:id="7399" w:name="_Toc52555682"/>
      <w:bookmarkStart w:id="7400" w:name="_Toc61113145"/>
      <w:bookmarkStart w:id="7401" w:name="_Toc67912029"/>
      <w:bookmarkStart w:id="7402" w:name="_Toc74840849"/>
      <w:bookmarkStart w:id="7403" w:name="_Toc76503984"/>
      <w:bookmarkStart w:id="7404" w:name="_Toc83042536"/>
      <w:bookmarkStart w:id="7405" w:name="_Toc89854710"/>
      <w:bookmarkStart w:id="7406" w:name="_Toc98667483"/>
      <w:bookmarkStart w:id="7407" w:name="_Toc105752766"/>
      <w:bookmarkStart w:id="7408" w:name="_Toc123150384"/>
      <w:bookmarkStart w:id="7409" w:name="_Toc124163346"/>
      <w:r w:rsidRPr="009202AA">
        <w:t>10.9.2</w:t>
      </w:r>
      <w:r w:rsidRPr="009202AA">
        <w:tab/>
        <w:t>Minimum requirement for MSR operation</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4C4A70">
      <w:pPr>
        <w:pStyle w:val="Heading3"/>
        <w:ind w:left="0" w:firstLine="0"/>
      </w:pPr>
      <w:bookmarkStart w:id="7410" w:name="_Toc21096839"/>
      <w:bookmarkStart w:id="7411" w:name="_Toc29763806"/>
      <w:bookmarkStart w:id="7412" w:name="_Toc36030277"/>
      <w:bookmarkStart w:id="7413" w:name="_Toc37180177"/>
      <w:bookmarkStart w:id="7414" w:name="_Toc45869877"/>
      <w:bookmarkStart w:id="7415" w:name="_Toc52555683"/>
      <w:bookmarkStart w:id="7416" w:name="_Toc61113146"/>
      <w:bookmarkStart w:id="7417" w:name="_Toc67912030"/>
      <w:bookmarkStart w:id="7418" w:name="_Toc74840850"/>
      <w:bookmarkStart w:id="7419" w:name="_Toc76503985"/>
      <w:bookmarkStart w:id="7420" w:name="_Toc83042537"/>
      <w:bookmarkStart w:id="7421" w:name="_Toc89854711"/>
      <w:bookmarkStart w:id="7422" w:name="_Toc98667484"/>
      <w:bookmarkStart w:id="7423" w:name="_Toc105752767"/>
      <w:bookmarkStart w:id="7424" w:name="_Toc123150385"/>
      <w:bookmarkStart w:id="7425" w:name="_Toc124163347"/>
      <w:r w:rsidRPr="009202AA">
        <w:t>10.9.3</w:t>
      </w:r>
      <w:r w:rsidRPr="009202AA">
        <w:tab/>
        <w:t>Minimum requirement for single RAT UTRA operation</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4C4A70">
      <w:pPr>
        <w:pStyle w:val="Heading3"/>
        <w:ind w:left="0" w:firstLine="0"/>
      </w:pPr>
      <w:bookmarkStart w:id="7426" w:name="_Toc21096840"/>
      <w:bookmarkStart w:id="7427" w:name="_Toc29763807"/>
      <w:bookmarkStart w:id="7428" w:name="_Toc36030278"/>
      <w:bookmarkStart w:id="7429" w:name="_Toc37180178"/>
      <w:bookmarkStart w:id="7430" w:name="_Toc45869878"/>
      <w:bookmarkStart w:id="7431" w:name="_Toc52555684"/>
      <w:bookmarkStart w:id="7432" w:name="_Toc61113147"/>
      <w:bookmarkStart w:id="7433" w:name="_Toc67912031"/>
      <w:bookmarkStart w:id="7434" w:name="_Toc74840851"/>
      <w:bookmarkStart w:id="7435" w:name="_Toc76503986"/>
      <w:bookmarkStart w:id="7436" w:name="_Toc83042538"/>
      <w:bookmarkStart w:id="7437" w:name="_Toc89854712"/>
      <w:bookmarkStart w:id="7438" w:name="_Toc98667485"/>
      <w:bookmarkStart w:id="7439" w:name="_Toc105752768"/>
      <w:bookmarkStart w:id="7440" w:name="_Toc123150386"/>
      <w:bookmarkStart w:id="7441" w:name="_Toc124163348"/>
      <w:r w:rsidRPr="009202AA">
        <w:t>10.9.4</w:t>
      </w:r>
      <w:r w:rsidRPr="009202AA">
        <w:tab/>
        <w:t>Minimum requirement for single RAT E- UTRA operation</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7442" w:name="_Toc21096841"/>
      <w:bookmarkStart w:id="7443" w:name="_Toc29763808"/>
      <w:bookmarkStart w:id="7444" w:name="_Toc36030279"/>
      <w:bookmarkStart w:id="7445" w:name="_Toc37180179"/>
      <w:bookmarkStart w:id="7446" w:name="_Toc45869879"/>
      <w:bookmarkStart w:id="7447" w:name="_Toc52555685"/>
      <w:bookmarkStart w:id="7448" w:name="_Toc61113148"/>
      <w:bookmarkStart w:id="7449" w:name="_Toc67912032"/>
      <w:bookmarkStart w:id="7450" w:name="_Toc74840852"/>
      <w:bookmarkStart w:id="7451" w:name="_Toc76503987"/>
      <w:bookmarkStart w:id="7452" w:name="_Toc83042539"/>
      <w:bookmarkStart w:id="7453" w:name="_Toc89854713"/>
      <w:bookmarkStart w:id="7454" w:name="_Toc98667486"/>
      <w:bookmarkStart w:id="7455" w:name="_Toc105752769"/>
      <w:bookmarkStart w:id="7456" w:name="_Toc123150387"/>
      <w:bookmarkStart w:id="7457" w:name="_Toc124163349"/>
      <w:r w:rsidRPr="009202AA">
        <w:t>11</w:t>
      </w:r>
      <w:r w:rsidRPr="009202AA">
        <w:tab/>
        <w:t>Radiated performance requirements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7CAA939A" w14:textId="77777777" w:rsidR="004C4A70" w:rsidRPr="009202AA" w:rsidRDefault="004C4A70" w:rsidP="004C4A70">
      <w:pPr>
        <w:pStyle w:val="Heading2"/>
        <w:ind w:left="0" w:firstLine="0"/>
      </w:pPr>
      <w:bookmarkStart w:id="7458" w:name="_Toc21096842"/>
      <w:bookmarkStart w:id="7459" w:name="_Toc29763809"/>
      <w:bookmarkStart w:id="7460" w:name="_Toc36030280"/>
      <w:bookmarkStart w:id="7461" w:name="_Toc37180180"/>
      <w:bookmarkStart w:id="7462" w:name="_Toc45869880"/>
      <w:bookmarkStart w:id="7463" w:name="_Toc52555686"/>
      <w:bookmarkStart w:id="7464" w:name="_Toc61113149"/>
      <w:bookmarkStart w:id="7465" w:name="_Toc67912033"/>
      <w:bookmarkStart w:id="7466" w:name="_Toc74840853"/>
      <w:bookmarkStart w:id="7467" w:name="_Toc76503988"/>
      <w:bookmarkStart w:id="7468" w:name="_Toc83042540"/>
      <w:bookmarkStart w:id="7469" w:name="_Toc89854714"/>
      <w:bookmarkStart w:id="7470" w:name="_Toc98667487"/>
      <w:bookmarkStart w:id="7471" w:name="_Toc105752770"/>
      <w:bookmarkStart w:id="7472" w:name="_Toc123150388"/>
      <w:bookmarkStart w:id="7473" w:name="_Toc124163350"/>
      <w:r w:rsidRPr="009202AA">
        <w:t>11.1</w:t>
      </w:r>
      <w:r w:rsidRPr="009202AA">
        <w:tab/>
        <w:t>General</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36ED6AE4" w14:textId="77777777" w:rsidR="004C4A70" w:rsidRPr="009202AA" w:rsidRDefault="004C4A70" w:rsidP="004C4A70">
      <w:pPr>
        <w:pStyle w:val="Heading3"/>
        <w:ind w:left="0" w:firstLine="0"/>
      </w:pPr>
      <w:bookmarkStart w:id="7474" w:name="_Toc21096843"/>
      <w:bookmarkStart w:id="7475" w:name="_Toc29763810"/>
      <w:bookmarkStart w:id="7476" w:name="_Toc36030281"/>
      <w:bookmarkStart w:id="7477" w:name="_Toc37180181"/>
      <w:bookmarkStart w:id="7478" w:name="_Toc45869881"/>
      <w:bookmarkStart w:id="7479" w:name="_Toc52555687"/>
      <w:bookmarkStart w:id="7480" w:name="_Toc61113150"/>
      <w:bookmarkStart w:id="7481" w:name="_Toc67912034"/>
      <w:bookmarkStart w:id="7482" w:name="_Toc74840854"/>
      <w:bookmarkStart w:id="7483" w:name="_Toc76503989"/>
      <w:bookmarkStart w:id="7484" w:name="_Toc83042541"/>
      <w:bookmarkStart w:id="7485" w:name="_Toc89854715"/>
      <w:bookmarkStart w:id="7486" w:name="_Toc98667488"/>
      <w:bookmarkStart w:id="7487" w:name="_Toc105752771"/>
      <w:bookmarkStart w:id="7488" w:name="_Toc123150389"/>
      <w:bookmarkStart w:id="7489" w:name="_Toc124163351"/>
      <w:r w:rsidRPr="009202AA">
        <w:t>11.1.1</w:t>
      </w:r>
      <w:r w:rsidRPr="009202AA">
        <w:tab/>
        <w:t>OTA demodulation branches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4C4A70">
      <w:pPr>
        <w:pStyle w:val="Heading3"/>
        <w:ind w:left="0" w:firstLine="0"/>
      </w:pPr>
      <w:bookmarkStart w:id="7490" w:name="_Toc21096844"/>
      <w:bookmarkStart w:id="7491" w:name="_Toc29763811"/>
      <w:bookmarkStart w:id="7492" w:name="_Toc36030282"/>
      <w:bookmarkStart w:id="7493" w:name="_Toc37180182"/>
      <w:bookmarkStart w:id="7494" w:name="_Toc45869882"/>
      <w:bookmarkStart w:id="7495" w:name="_Toc52555688"/>
      <w:bookmarkStart w:id="7496" w:name="_Toc61113151"/>
      <w:bookmarkStart w:id="7497" w:name="_Toc67912035"/>
      <w:bookmarkStart w:id="7498" w:name="_Toc74840855"/>
      <w:bookmarkStart w:id="7499" w:name="_Toc76503990"/>
      <w:bookmarkStart w:id="7500" w:name="_Toc83042542"/>
      <w:bookmarkStart w:id="7501" w:name="_Toc89854716"/>
      <w:bookmarkStart w:id="7502" w:name="_Toc98667489"/>
      <w:bookmarkStart w:id="7503" w:name="_Toc105752772"/>
      <w:bookmarkStart w:id="7504" w:name="_Toc123150390"/>
      <w:bookmarkStart w:id="7505" w:name="_Toc124163352"/>
      <w:r w:rsidRPr="009202AA">
        <w:t>11.1.2</w:t>
      </w:r>
      <w:r w:rsidRPr="009202AA">
        <w:tab/>
        <w:t>UTRA operation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9" type="#_x0000_t75" style="width:102.45pt;height:36pt" o:ole="" fillcolor="window">
            <v:imagedata r:id="rId86" o:title=""/>
          </v:shape>
          <o:OLEObject Type="Embed" ProgID="Equation.3" ShapeID="_x0000_i1119" DrawAspect="Content" ObjectID="_1734775868"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9.95pt;height:25.5pt" o:ole="" fillcolor="window">
            <v:imagedata r:id="rId88" o:title=""/>
          </v:shape>
          <o:OLEObject Type="Embed" ProgID="Equation.3" ShapeID="_x0000_i1120" DrawAspect="Content" ObjectID="_1734775869"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9.95pt;height:25.5pt" o:ole="" fillcolor="window">
            <v:imagedata r:id="rId90" o:title=""/>
          </v:shape>
          <o:OLEObject Type="Embed" ProgID="Equation.3" ShapeID="_x0000_i1121" DrawAspect="Content" ObjectID="_1734775870"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5pt;height:25.5pt" o:ole="" fillcolor="window">
            <v:imagedata r:id="rId92" o:title=""/>
          </v:shape>
          <o:OLEObject Type="Embed" ProgID="Equation.3" ShapeID="_x0000_i1122" DrawAspect="Content" ObjectID="_1734775871"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5pt;height:9.95pt" o:ole="" fillcolor="window">
            <v:imagedata r:id="rId94" o:title=""/>
          </v:shape>
          <o:OLEObject Type="Embed" ProgID="Equation.3" ShapeID="_x0000_i1123" DrawAspect="Content" ObjectID="_1734775872" r:id="rId195"/>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4C4A70">
      <w:pPr>
        <w:pStyle w:val="Heading3"/>
        <w:ind w:left="0" w:firstLine="0"/>
      </w:pPr>
      <w:bookmarkStart w:id="7506" w:name="_Toc21096845"/>
      <w:bookmarkStart w:id="7507" w:name="_Toc29763812"/>
      <w:bookmarkStart w:id="7508" w:name="_Toc36030283"/>
      <w:bookmarkStart w:id="7509" w:name="_Toc37180183"/>
      <w:bookmarkStart w:id="7510" w:name="_Toc45869883"/>
      <w:bookmarkStart w:id="7511" w:name="_Toc52555689"/>
      <w:bookmarkStart w:id="7512" w:name="_Toc61113152"/>
      <w:bookmarkStart w:id="7513" w:name="_Toc67912036"/>
      <w:bookmarkStart w:id="7514" w:name="_Toc74840856"/>
      <w:bookmarkStart w:id="7515" w:name="_Toc76503991"/>
      <w:bookmarkStart w:id="7516" w:name="_Toc83042543"/>
      <w:bookmarkStart w:id="7517" w:name="_Toc89854717"/>
      <w:bookmarkStart w:id="7518" w:name="_Toc98667490"/>
      <w:bookmarkStart w:id="7519" w:name="_Toc105752773"/>
      <w:bookmarkStart w:id="7520" w:name="_Toc123150391"/>
      <w:bookmarkStart w:id="7521" w:name="_Toc124163353"/>
      <w:r w:rsidRPr="009202AA">
        <w:t>11.1.3</w:t>
      </w:r>
      <w:r w:rsidRPr="009202AA">
        <w:tab/>
        <w:t>E-UTRA operation</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lastRenderedPageBreak/>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05pt;height:9.4pt" o:ole="">
            <v:imagedata r:id="rId96" o:title=""/>
          </v:shape>
          <o:OLEObject Type="Embed" ProgID="Equation.DSMT4" ShapeID="_x0000_i1124" DrawAspect="Content" ObjectID="_1734775873"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9.95pt;height:9.95pt" o:ole="">
            <v:imagedata r:id="rId98" o:title=""/>
          </v:shape>
          <o:OLEObject Type="Embed" ProgID="Equation.DSMT4" ShapeID="_x0000_i1125" DrawAspect="Content" ObjectID="_1734775874"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9.95pt;height:9.95pt" o:ole="">
            <v:imagedata r:id="rId100" o:title=""/>
          </v:shape>
          <o:OLEObject Type="Embed" ProgID="Equation.DSMT4" ShapeID="_x0000_i1126" DrawAspect="Content" ObjectID="_1734775875"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9.95pt;height:9.95pt" o:ole="">
            <v:imagedata r:id="rId100" o:title=""/>
          </v:shape>
          <o:OLEObject Type="Embed" ProgID="Equation.DSMT4" ShapeID="_x0000_i1127" DrawAspect="Content" ObjectID="_1734775876" r:id="rId199"/>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7522" w:name="_Toc21096846"/>
      <w:bookmarkStart w:id="7523" w:name="_Toc29763813"/>
      <w:bookmarkStart w:id="7524" w:name="_Toc36030284"/>
      <w:bookmarkStart w:id="7525" w:name="_Toc37180184"/>
      <w:bookmarkStart w:id="7526" w:name="_Toc45869884"/>
      <w:bookmarkStart w:id="7527" w:name="_Toc52555690"/>
      <w:bookmarkStart w:id="7528" w:name="_Toc61113153"/>
      <w:bookmarkStart w:id="7529" w:name="_Toc67912037"/>
      <w:bookmarkStart w:id="7530" w:name="_Toc74840857"/>
      <w:bookmarkStart w:id="7531" w:name="_Toc76503992"/>
      <w:bookmarkStart w:id="7532" w:name="_Toc83042544"/>
      <w:bookmarkStart w:id="7533" w:name="_Toc89854718"/>
      <w:bookmarkStart w:id="7534" w:name="_Toc98667491"/>
      <w:bookmarkStart w:id="7535" w:name="_Toc105752774"/>
      <w:bookmarkStart w:id="7536" w:name="_Toc123150392"/>
      <w:bookmarkStart w:id="7537" w:name="_Toc124163354"/>
      <w:r w:rsidRPr="009202AA">
        <w:t>11.2</w:t>
      </w:r>
      <w:r w:rsidRPr="009202AA">
        <w:tab/>
        <w:t>Minimum requirements for MSR operation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7538" w:name="_Toc21096847"/>
      <w:bookmarkStart w:id="7539" w:name="_Toc29763814"/>
      <w:bookmarkStart w:id="7540" w:name="_Toc36030285"/>
      <w:bookmarkStart w:id="7541" w:name="_Toc37180185"/>
      <w:bookmarkStart w:id="7542" w:name="_Toc45869885"/>
      <w:bookmarkStart w:id="7543" w:name="_Toc52555691"/>
      <w:bookmarkStart w:id="7544" w:name="_Toc61113154"/>
      <w:bookmarkStart w:id="7545" w:name="_Toc67912038"/>
      <w:bookmarkStart w:id="7546" w:name="_Toc74840858"/>
      <w:bookmarkStart w:id="7547" w:name="_Toc76503993"/>
      <w:bookmarkStart w:id="7548" w:name="_Toc83042545"/>
      <w:bookmarkStart w:id="7549" w:name="_Toc89854719"/>
      <w:bookmarkStart w:id="7550" w:name="_Toc98667492"/>
      <w:bookmarkStart w:id="7551" w:name="_Toc105752775"/>
      <w:bookmarkStart w:id="7552" w:name="_Toc123150393"/>
      <w:bookmarkStart w:id="7553" w:name="_Toc124163355"/>
      <w:r w:rsidRPr="009202AA">
        <w:t>11.3</w:t>
      </w:r>
      <w:r w:rsidRPr="009202AA">
        <w:tab/>
        <w:t>Minimum requirements for UTRA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7554" w:name="_Toc21096848"/>
      <w:bookmarkStart w:id="7555" w:name="_Toc29763815"/>
      <w:bookmarkStart w:id="7556" w:name="_Toc36030286"/>
      <w:bookmarkStart w:id="7557" w:name="_Toc37180186"/>
      <w:bookmarkStart w:id="7558" w:name="_Toc45869886"/>
      <w:bookmarkStart w:id="7559" w:name="_Toc52555692"/>
      <w:bookmarkStart w:id="7560" w:name="_Toc61113155"/>
      <w:bookmarkStart w:id="7561" w:name="_Toc67912039"/>
      <w:bookmarkStart w:id="7562" w:name="_Toc74840859"/>
      <w:bookmarkStart w:id="7563" w:name="_Toc76503994"/>
      <w:bookmarkStart w:id="7564" w:name="_Toc83042546"/>
      <w:bookmarkStart w:id="7565" w:name="_Toc89854720"/>
      <w:bookmarkStart w:id="7566" w:name="_Toc98667493"/>
      <w:bookmarkStart w:id="7567" w:name="_Toc105752776"/>
      <w:bookmarkStart w:id="7568" w:name="_Toc123150394"/>
      <w:bookmarkStart w:id="7569" w:name="_Toc124163356"/>
      <w:r w:rsidRPr="009202AA">
        <w:t>11.4</w:t>
      </w:r>
      <w:r w:rsidRPr="009202AA">
        <w:tab/>
        <w:t>Minimum requirements for E-UTRA operation</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7570" w:name="_Toc21096849"/>
      <w:bookmarkStart w:id="7571" w:name="_Toc29763816"/>
      <w:bookmarkStart w:id="7572" w:name="_Toc36030287"/>
      <w:bookmarkStart w:id="7573" w:name="_Toc37180187"/>
      <w:bookmarkStart w:id="7574" w:name="_Toc45869887"/>
      <w:bookmarkStart w:id="7575" w:name="_Toc52555693"/>
      <w:bookmarkStart w:id="7576" w:name="_Toc61113156"/>
      <w:bookmarkStart w:id="7577" w:name="_Toc67912040"/>
      <w:bookmarkStart w:id="7578" w:name="_Toc74840860"/>
      <w:bookmarkStart w:id="7579" w:name="_Toc76503995"/>
      <w:bookmarkStart w:id="7580" w:name="_Toc83042547"/>
      <w:bookmarkStart w:id="7581" w:name="_Toc89854721"/>
      <w:bookmarkStart w:id="7582" w:name="_Toc98667494"/>
      <w:bookmarkStart w:id="7583" w:name="_Toc105752777"/>
      <w:bookmarkStart w:id="7584" w:name="_Toc123150395"/>
      <w:bookmarkStart w:id="7585" w:name="_Toc124163357"/>
      <w:r w:rsidRPr="009202AA">
        <w:lastRenderedPageBreak/>
        <w:t>Annex A (normative):</w:t>
      </w:r>
      <w:r w:rsidRPr="009202AA">
        <w:br/>
        <w:t>Environmental requirements for the BS equipment</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7586" w:name="_Toc21096850"/>
      <w:bookmarkStart w:id="7587" w:name="_Toc29763817"/>
      <w:bookmarkStart w:id="7588" w:name="_Toc36030288"/>
      <w:bookmarkStart w:id="7589" w:name="_Toc37180188"/>
      <w:bookmarkStart w:id="7590" w:name="_Toc45869888"/>
      <w:bookmarkStart w:id="7591" w:name="_Toc52555694"/>
      <w:bookmarkStart w:id="7592" w:name="_Toc61113157"/>
      <w:bookmarkStart w:id="7593" w:name="_Toc67912041"/>
      <w:bookmarkStart w:id="7594" w:name="_Toc74840861"/>
      <w:bookmarkStart w:id="7595" w:name="_Toc76503996"/>
      <w:bookmarkStart w:id="7596" w:name="_Toc83042548"/>
      <w:bookmarkStart w:id="7597" w:name="_Toc89854722"/>
      <w:bookmarkStart w:id="7598" w:name="_Toc98667495"/>
      <w:bookmarkStart w:id="7599" w:name="_Toc105752778"/>
      <w:bookmarkStart w:id="7600" w:name="_Toc123150396"/>
      <w:bookmarkStart w:id="7601" w:name="_Toc124163358"/>
      <w:r w:rsidRPr="009202AA">
        <w:t xml:space="preserve">Annex B (Informative): </w:t>
      </w:r>
      <w:r w:rsidRPr="009202AA">
        <w:br/>
        <w:t>Calculation of EIRP based on fixed assumption of passive antenna gain</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54951AEF" w14:textId="77777777" w:rsidR="004C4A70" w:rsidRPr="009202AA" w:rsidRDefault="004C4A70" w:rsidP="004C4A70">
      <w:pPr>
        <w:pStyle w:val="Heading2"/>
      </w:pPr>
      <w:bookmarkStart w:id="7602" w:name="_Toc21096851"/>
      <w:bookmarkStart w:id="7603" w:name="_Toc29763818"/>
      <w:bookmarkStart w:id="7604" w:name="_Toc36030289"/>
      <w:bookmarkStart w:id="7605" w:name="_Toc37180189"/>
      <w:bookmarkStart w:id="7606" w:name="_Toc45869889"/>
      <w:bookmarkStart w:id="7607" w:name="_Toc52555695"/>
      <w:bookmarkStart w:id="7608" w:name="_Toc61113158"/>
      <w:bookmarkStart w:id="7609" w:name="_Toc67912042"/>
      <w:bookmarkStart w:id="7610" w:name="_Toc74840862"/>
      <w:bookmarkStart w:id="7611" w:name="_Toc76503997"/>
      <w:bookmarkStart w:id="7612" w:name="_Toc83042549"/>
      <w:bookmarkStart w:id="7613" w:name="_Toc89854723"/>
      <w:bookmarkStart w:id="7614" w:name="_Toc98667496"/>
      <w:bookmarkStart w:id="7615" w:name="_Toc105752779"/>
      <w:bookmarkStart w:id="7616" w:name="_Toc123150397"/>
      <w:bookmarkStart w:id="7617" w:name="_Toc124163359"/>
      <w:r w:rsidRPr="009202AA">
        <w:t>B.1</w:t>
      </w:r>
      <w:r w:rsidRPr="009202AA">
        <w:tab/>
        <w:t>Calculation of EIRP based on fixed assumption of passive antenna gain</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7618" w:name="_Toc21096852"/>
      <w:bookmarkStart w:id="7619" w:name="_Toc29763819"/>
      <w:bookmarkStart w:id="7620" w:name="_Toc36030290"/>
      <w:bookmarkStart w:id="7621" w:name="_Toc37180190"/>
      <w:bookmarkStart w:id="7622" w:name="_Toc45869890"/>
      <w:bookmarkStart w:id="7623" w:name="_Toc52555696"/>
      <w:bookmarkStart w:id="7624" w:name="_Toc61113159"/>
      <w:bookmarkStart w:id="7625" w:name="_Toc67912043"/>
      <w:bookmarkStart w:id="7626" w:name="_Toc74840863"/>
      <w:bookmarkStart w:id="7627" w:name="_Toc76503998"/>
      <w:bookmarkStart w:id="7628" w:name="_Toc83042550"/>
      <w:bookmarkStart w:id="7629" w:name="_Toc89854724"/>
      <w:bookmarkStart w:id="7630" w:name="_Toc98667497"/>
      <w:bookmarkStart w:id="7631" w:name="_Toc105752780"/>
      <w:bookmarkStart w:id="7632" w:name="_Toc123150398"/>
      <w:bookmarkStart w:id="7633" w:name="historyclause"/>
      <w:bookmarkStart w:id="7634" w:name="_Toc124163360"/>
      <w:r w:rsidRPr="009202AA">
        <w:lastRenderedPageBreak/>
        <w:t>Annex C (informative):</w:t>
      </w:r>
      <w:r w:rsidRPr="009202AA">
        <w:br/>
        <w:t>Change history</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4"/>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7633"/>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207FB" w14:textId="77777777" w:rsidR="00BC05D7" w:rsidRDefault="00BC05D7">
      <w:r>
        <w:separator/>
      </w:r>
    </w:p>
  </w:endnote>
  <w:endnote w:type="continuationSeparator" w:id="0">
    <w:p w14:paraId="3CCC51AB" w14:textId="77777777" w:rsidR="00BC05D7" w:rsidRDefault="00BC0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07299A" w14:textId="77777777" w:rsidR="00BC05D7" w:rsidRDefault="00BC05D7">
      <w:r>
        <w:separator/>
      </w:r>
    </w:p>
  </w:footnote>
  <w:footnote w:type="continuationSeparator" w:id="0">
    <w:p w14:paraId="73894C55" w14:textId="77777777" w:rsidR="00BC05D7" w:rsidRDefault="00BC0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4EB5CFD0"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61FB">
      <w:rPr>
        <w:rFonts w:ascii="Arial" w:hAnsi="Arial" w:cs="Arial"/>
        <w:b/>
        <w:noProof/>
        <w:sz w:val="18"/>
        <w:szCs w:val="18"/>
      </w:rPr>
      <w:t>3GPP TS 37.105 V18.0.0 (2022-12)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7A4AFA82"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61FB">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5"/>
  </w:num>
  <w:num w:numId="2" w16cid:durableId="2032294836">
    <w:abstractNumId w:val="6"/>
  </w:num>
  <w:num w:numId="3" w16cid:durableId="871381178">
    <w:abstractNumId w:val="3"/>
  </w:num>
  <w:num w:numId="4" w16cid:durableId="1811053153">
    <w:abstractNumId w:val="2"/>
  </w:num>
  <w:num w:numId="5" w16cid:durableId="1504053242">
    <w:abstractNumId w:val="4"/>
  </w:num>
  <w:num w:numId="6" w16cid:durableId="1115178916">
    <w:abstractNumId w:val="0"/>
  </w:num>
  <w:num w:numId="7" w16cid:durableId="101122745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33397"/>
    <w:rsid w:val="000339BE"/>
    <w:rsid w:val="000343AB"/>
    <w:rsid w:val="00035BBC"/>
    <w:rsid w:val="00037BDE"/>
    <w:rsid w:val="00040095"/>
    <w:rsid w:val="0004165C"/>
    <w:rsid w:val="00047A85"/>
    <w:rsid w:val="00051834"/>
    <w:rsid w:val="00053034"/>
    <w:rsid w:val="00054A22"/>
    <w:rsid w:val="00055172"/>
    <w:rsid w:val="00062023"/>
    <w:rsid w:val="000655A6"/>
    <w:rsid w:val="0007226C"/>
    <w:rsid w:val="000749E4"/>
    <w:rsid w:val="00080512"/>
    <w:rsid w:val="00080C32"/>
    <w:rsid w:val="0008780B"/>
    <w:rsid w:val="00090D62"/>
    <w:rsid w:val="000A0A1A"/>
    <w:rsid w:val="000A2BC9"/>
    <w:rsid w:val="000C47C3"/>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2C7A"/>
    <w:rsid w:val="00263228"/>
    <w:rsid w:val="002675F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4088"/>
    <w:rsid w:val="003C3971"/>
    <w:rsid w:val="003D0D77"/>
    <w:rsid w:val="003D4E32"/>
    <w:rsid w:val="003E48D1"/>
    <w:rsid w:val="00423334"/>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7853"/>
    <w:rsid w:val="008A7D2F"/>
    <w:rsid w:val="008B321E"/>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8086C"/>
    <w:rsid w:val="009827E3"/>
    <w:rsid w:val="00984667"/>
    <w:rsid w:val="00997A1F"/>
    <w:rsid w:val="009A1CFC"/>
    <w:rsid w:val="009B157C"/>
    <w:rsid w:val="009C305A"/>
    <w:rsid w:val="009C66E0"/>
    <w:rsid w:val="009C7A50"/>
    <w:rsid w:val="009D41CC"/>
    <w:rsid w:val="009E33C6"/>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C05D7"/>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3721"/>
    <w:rsid w:val="00C93F40"/>
    <w:rsid w:val="00CA3D0C"/>
    <w:rsid w:val="00CA3DAD"/>
    <w:rsid w:val="00CA5BEA"/>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A15B0"/>
    <w:rsid w:val="00EA5EA7"/>
    <w:rsid w:val="00EA7990"/>
    <w:rsid w:val="00EC199B"/>
    <w:rsid w:val="00EC4A25"/>
    <w:rsid w:val="00EC7279"/>
    <w:rsid w:val="00EC78E0"/>
    <w:rsid w:val="00ED6B38"/>
    <w:rsid w:val="00EE0AC8"/>
    <w:rsid w:val="00EE1EE3"/>
    <w:rsid w:val="00EE4A83"/>
    <w:rsid w:val="00EE6C53"/>
    <w:rsid w:val="00F025A2"/>
    <w:rsid w:val="00F04712"/>
    <w:rsid w:val="00F064EE"/>
    <w:rsid w:val="00F10844"/>
    <w:rsid w:val="00F12EEF"/>
    <w:rsid w:val="00F13360"/>
    <w:rsid w:val="00F22232"/>
    <w:rsid w:val="00F22EC7"/>
    <w:rsid w:val="00F24274"/>
    <w:rsid w:val="00F325C8"/>
    <w:rsid w:val="00F36E31"/>
    <w:rsid w:val="00F47EC5"/>
    <w:rsid w:val="00F525A6"/>
    <w:rsid w:val="00F653B8"/>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269</Pages>
  <Words>110393</Words>
  <Characters>629243</Characters>
  <Application>Microsoft Office Word</Application>
  <DocSecurity>0</DocSecurity>
  <Lines>5243</Lines>
  <Paragraphs>1476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738160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2022-01-08T17:45:00Z</dcterms:created>
  <dcterms:modified xsi:type="dcterms:W3CDTF">2023-01-09T12:21:00Z</dcterms:modified>
</cp:coreProperties>
</file>