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3F1F689"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1C4D3A">
              <w:t>3</w:t>
            </w:r>
            <w:r w:rsidRPr="009202AA">
              <w:t>.</w:t>
            </w:r>
            <w:bookmarkEnd w:id="3"/>
            <w:r w:rsidR="004C4A70" w:rsidRPr="009202AA">
              <w:t>0</w:t>
            </w:r>
            <w:r w:rsidRPr="009202AA">
              <w:t xml:space="preserve"> </w:t>
            </w:r>
            <w:r w:rsidRPr="009202AA">
              <w:rPr>
                <w:sz w:val="32"/>
              </w:rPr>
              <w:t>(</w:t>
            </w:r>
            <w:bookmarkStart w:id="4" w:name="issueDate"/>
            <w:r w:rsidR="009E33C6" w:rsidRPr="009202AA">
              <w:rPr>
                <w:sz w:val="32"/>
              </w:rPr>
              <w:t>202</w:t>
            </w:r>
            <w:r w:rsidR="009E33C6">
              <w:rPr>
                <w:sz w:val="32"/>
              </w:rPr>
              <w:t>1</w:t>
            </w:r>
            <w:r w:rsidR="004C4A70" w:rsidRPr="009202AA">
              <w:rPr>
                <w:sz w:val="32"/>
              </w:rPr>
              <w:t>-</w:t>
            </w:r>
            <w:bookmarkEnd w:id="4"/>
            <w:r w:rsidR="001C4D3A">
              <w:rPr>
                <w:sz w:val="32"/>
              </w:rPr>
              <w:t>09</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28BC16ED" w14:textId="28EA551E" w:rsidR="00E16430" w:rsidRDefault="00E1643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_Toc83042072 \h </w:instrText>
      </w:r>
      <w:r>
        <w:fldChar w:fldCharType="separate"/>
      </w:r>
      <w:r>
        <w:t>11</w:t>
      </w:r>
      <w:r>
        <w:fldChar w:fldCharType="end"/>
      </w:r>
    </w:p>
    <w:p w14:paraId="52C8460F" w14:textId="48C81D50" w:rsidR="00E16430" w:rsidRDefault="00E164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_Toc83042073 \h </w:instrText>
      </w:r>
      <w:r>
        <w:fldChar w:fldCharType="separate"/>
      </w:r>
      <w:r>
        <w:t>13</w:t>
      </w:r>
      <w:r>
        <w:fldChar w:fldCharType="end"/>
      </w:r>
    </w:p>
    <w:p w14:paraId="68347D9F" w14:textId="0D368971" w:rsidR="00E16430" w:rsidRDefault="00E164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_Toc83042074 \h </w:instrText>
      </w:r>
      <w:r>
        <w:fldChar w:fldCharType="separate"/>
      </w:r>
      <w:r>
        <w:t>13</w:t>
      </w:r>
      <w:r>
        <w:fldChar w:fldCharType="end"/>
      </w:r>
    </w:p>
    <w:p w14:paraId="40C4243D" w14:textId="51FE55C5" w:rsidR="00E16430" w:rsidRDefault="00E164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_Toc83042075 \h </w:instrText>
      </w:r>
      <w:r>
        <w:fldChar w:fldCharType="separate"/>
      </w:r>
      <w:r>
        <w:t>15</w:t>
      </w:r>
      <w:r>
        <w:fldChar w:fldCharType="end"/>
      </w:r>
    </w:p>
    <w:p w14:paraId="3FAF0C15" w14:textId="0A73CCF0" w:rsidR="00E16430" w:rsidRDefault="00E164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_Toc83042076 \h </w:instrText>
      </w:r>
      <w:r>
        <w:fldChar w:fldCharType="separate"/>
      </w:r>
      <w:r>
        <w:t>15</w:t>
      </w:r>
      <w:r>
        <w:fldChar w:fldCharType="end"/>
      </w:r>
    </w:p>
    <w:p w14:paraId="396F45E4" w14:textId="79733557" w:rsidR="00E16430" w:rsidRDefault="00E164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_Toc83042077 \h </w:instrText>
      </w:r>
      <w:r>
        <w:fldChar w:fldCharType="separate"/>
      </w:r>
      <w:r>
        <w:t>19</w:t>
      </w:r>
      <w:r>
        <w:fldChar w:fldCharType="end"/>
      </w:r>
    </w:p>
    <w:p w14:paraId="7CD90182" w14:textId="62072626" w:rsidR="00E16430" w:rsidRDefault="00E164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_Toc83042078 \h </w:instrText>
      </w:r>
      <w:r>
        <w:fldChar w:fldCharType="separate"/>
      </w:r>
      <w:r>
        <w:t>20</w:t>
      </w:r>
      <w:r>
        <w:fldChar w:fldCharType="end"/>
      </w:r>
    </w:p>
    <w:p w14:paraId="2C1BD595" w14:textId="2AACB4C6" w:rsidR="00E16430" w:rsidRDefault="00E164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_Toc83042079 \h </w:instrText>
      </w:r>
      <w:r>
        <w:fldChar w:fldCharType="separate"/>
      </w:r>
      <w:r>
        <w:t>21</w:t>
      </w:r>
      <w:r>
        <w:fldChar w:fldCharType="end"/>
      </w:r>
    </w:p>
    <w:p w14:paraId="42DD8A9F" w14:textId="46C36A36" w:rsidR="00E16430" w:rsidRDefault="00E164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_Toc83042080 \h </w:instrText>
      </w:r>
      <w:r>
        <w:fldChar w:fldCharType="separate"/>
      </w:r>
      <w:r>
        <w:t>21</w:t>
      </w:r>
      <w:r>
        <w:fldChar w:fldCharType="end"/>
      </w:r>
    </w:p>
    <w:p w14:paraId="481BD944" w14:textId="0959330C" w:rsidR="00E16430" w:rsidRDefault="00E16430">
      <w:pPr>
        <w:pStyle w:val="TOC2"/>
        <w:rPr>
          <w:rFonts w:asciiTheme="minorHAnsi" w:eastAsiaTheme="minorEastAsia" w:hAnsiTheme="minorHAnsi" w:cstheme="minorBidi"/>
          <w:sz w:val="22"/>
          <w:szCs w:val="22"/>
          <w:lang w:eastAsia="en-GB"/>
        </w:rPr>
      </w:pPr>
      <w:r w:rsidRPr="00C77CD6">
        <w:rPr>
          <w:snapToGrid w:val="0"/>
        </w:rPr>
        <w:t>4.2</w:t>
      </w:r>
      <w:r>
        <w:rPr>
          <w:rFonts w:asciiTheme="minorHAnsi" w:eastAsiaTheme="minorEastAsia" w:hAnsiTheme="minorHAnsi" w:cstheme="minorBidi"/>
          <w:sz w:val="22"/>
          <w:szCs w:val="22"/>
          <w:lang w:eastAsia="en-GB"/>
        </w:rPr>
        <w:tab/>
      </w:r>
      <w:r w:rsidRPr="00C77CD6">
        <w:rPr>
          <w:snapToGrid w:val="0"/>
        </w:rPr>
        <w:t>Relationship between minimum requirements and test requirements</w:t>
      </w:r>
      <w:r>
        <w:tab/>
      </w:r>
      <w:r>
        <w:fldChar w:fldCharType="begin"/>
      </w:r>
      <w:r>
        <w:instrText xml:space="preserve"> PAGEREF _Toc83042081 \h </w:instrText>
      </w:r>
      <w:r>
        <w:fldChar w:fldCharType="separate"/>
      </w:r>
      <w:r>
        <w:t>22</w:t>
      </w:r>
      <w:r>
        <w:fldChar w:fldCharType="end"/>
      </w:r>
    </w:p>
    <w:p w14:paraId="6F6AE7EE" w14:textId="2195DD4D" w:rsidR="00E16430" w:rsidRDefault="00E1643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_Toc83042082 \h </w:instrText>
      </w:r>
      <w:r>
        <w:fldChar w:fldCharType="separate"/>
      </w:r>
      <w:r>
        <w:t>22</w:t>
      </w:r>
      <w:r>
        <w:fldChar w:fldCharType="end"/>
      </w:r>
    </w:p>
    <w:p w14:paraId="73509AAE" w14:textId="3F583D28" w:rsidR="00E16430" w:rsidRDefault="00E1643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_Toc83042083 \h </w:instrText>
      </w:r>
      <w:r>
        <w:fldChar w:fldCharType="separate"/>
      </w:r>
      <w:r>
        <w:t>23</w:t>
      </w:r>
      <w:r>
        <w:fldChar w:fldCharType="end"/>
      </w:r>
    </w:p>
    <w:p w14:paraId="764B03E9" w14:textId="3AD2FB56" w:rsidR="00E16430" w:rsidRDefault="00E1643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_Toc83042084 \h </w:instrText>
      </w:r>
      <w:r>
        <w:fldChar w:fldCharType="separate"/>
      </w:r>
      <w:r>
        <w:t>24</w:t>
      </w:r>
      <w:r>
        <w:fldChar w:fldCharType="end"/>
      </w:r>
    </w:p>
    <w:p w14:paraId="36E207D8" w14:textId="29B12CB1" w:rsidR="00E16430" w:rsidRDefault="00E1643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_Toc83042085 \h </w:instrText>
      </w:r>
      <w:r>
        <w:fldChar w:fldCharType="separate"/>
      </w:r>
      <w:r>
        <w:t>26</w:t>
      </w:r>
      <w:r>
        <w:fldChar w:fldCharType="end"/>
      </w:r>
    </w:p>
    <w:p w14:paraId="1853A93C" w14:textId="4935FB82" w:rsidR="00E16430" w:rsidRDefault="00E1643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_Toc83042086 \h </w:instrText>
      </w:r>
      <w:r>
        <w:fldChar w:fldCharType="separate"/>
      </w:r>
      <w:r>
        <w:t>26</w:t>
      </w:r>
      <w:r>
        <w:fldChar w:fldCharType="end"/>
      </w:r>
    </w:p>
    <w:p w14:paraId="5C902C60" w14:textId="46D3CA0D" w:rsidR="00E16430" w:rsidRDefault="00E1643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_Toc83042087 \h </w:instrText>
      </w:r>
      <w:r>
        <w:fldChar w:fldCharType="separate"/>
      </w:r>
      <w:r>
        <w:t>26</w:t>
      </w:r>
      <w:r>
        <w:fldChar w:fldCharType="end"/>
      </w:r>
    </w:p>
    <w:p w14:paraId="220346F4" w14:textId="781C4907" w:rsidR="00E16430" w:rsidRDefault="00E1643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_Toc83042088 \h </w:instrText>
      </w:r>
      <w:r>
        <w:fldChar w:fldCharType="separate"/>
      </w:r>
      <w:r>
        <w:t>26</w:t>
      </w:r>
      <w:r>
        <w:fldChar w:fldCharType="end"/>
      </w:r>
    </w:p>
    <w:p w14:paraId="72C5BD94" w14:textId="7EFEF311" w:rsidR="00E16430" w:rsidRDefault="00E1643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_Toc83042089 \h </w:instrText>
      </w:r>
      <w:r>
        <w:fldChar w:fldCharType="separate"/>
      </w:r>
      <w:r>
        <w:t>27</w:t>
      </w:r>
      <w:r>
        <w:fldChar w:fldCharType="end"/>
      </w:r>
    </w:p>
    <w:p w14:paraId="2706C6C9" w14:textId="1D4F51B1" w:rsidR="00E16430" w:rsidRDefault="00E164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_Toc83042090 \h </w:instrText>
      </w:r>
      <w:r>
        <w:fldChar w:fldCharType="separate"/>
      </w:r>
      <w:r>
        <w:t>28</w:t>
      </w:r>
      <w:r>
        <w:fldChar w:fldCharType="end"/>
      </w:r>
    </w:p>
    <w:p w14:paraId="4A04D5C6" w14:textId="28CF2D83" w:rsidR="00E16430" w:rsidRDefault="00E164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_Toc83042091 \h </w:instrText>
      </w:r>
      <w:r>
        <w:fldChar w:fldCharType="separate"/>
      </w:r>
      <w:r>
        <w:t>28</w:t>
      </w:r>
      <w:r>
        <w:fldChar w:fldCharType="end"/>
      </w:r>
    </w:p>
    <w:p w14:paraId="3689F515" w14:textId="61E62110" w:rsidR="00E16430" w:rsidRDefault="00E164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_Toc83042092 \h </w:instrText>
      </w:r>
      <w:r>
        <w:fldChar w:fldCharType="separate"/>
      </w:r>
      <w:r>
        <w:t>29</w:t>
      </w:r>
      <w:r>
        <w:fldChar w:fldCharType="end"/>
      </w:r>
    </w:p>
    <w:p w14:paraId="658BEC89" w14:textId="4085CD17" w:rsidR="00E16430" w:rsidRDefault="00E164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_Toc83042093 \h </w:instrText>
      </w:r>
      <w:r>
        <w:fldChar w:fldCharType="separate"/>
      </w:r>
      <w:r>
        <w:t>32</w:t>
      </w:r>
      <w:r>
        <w:fldChar w:fldCharType="end"/>
      </w:r>
    </w:p>
    <w:p w14:paraId="43FE2FAB" w14:textId="3C95DC8F" w:rsidR="00E16430" w:rsidRDefault="00E1643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_Toc83042094 \h </w:instrText>
      </w:r>
      <w:r>
        <w:fldChar w:fldCharType="separate"/>
      </w:r>
      <w:r>
        <w:t>34</w:t>
      </w:r>
      <w:r>
        <w:fldChar w:fldCharType="end"/>
      </w:r>
    </w:p>
    <w:p w14:paraId="09777C2E" w14:textId="69F44A88" w:rsidR="00E16430" w:rsidRDefault="00E1643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_Toc83042095 \h </w:instrText>
      </w:r>
      <w:r>
        <w:fldChar w:fldCharType="separate"/>
      </w:r>
      <w:r>
        <w:t>34</w:t>
      </w:r>
      <w:r>
        <w:fldChar w:fldCharType="end"/>
      </w:r>
    </w:p>
    <w:p w14:paraId="47E3A802" w14:textId="32BF339F" w:rsidR="00E16430" w:rsidRDefault="00E1643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_Toc83042096 \h </w:instrText>
      </w:r>
      <w:r>
        <w:fldChar w:fldCharType="separate"/>
      </w:r>
      <w:r>
        <w:t>35</w:t>
      </w:r>
      <w:r>
        <w:fldChar w:fldCharType="end"/>
      </w:r>
    </w:p>
    <w:p w14:paraId="03B13085" w14:textId="18D03111" w:rsidR="00E16430" w:rsidRDefault="00E1643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_Toc83042097 \h </w:instrText>
      </w:r>
      <w:r>
        <w:fldChar w:fldCharType="separate"/>
      </w:r>
      <w:r>
        <w:t>35</w:t>
      </w:r>
      <w:r>
        <w:fldChar w:fldCharType="end"/>
      </w:r>
    </w:p>
    <w:p w14:paraId="3F9EFEFC" w14:textId="12BEDE40" w:rsidR="00E16430" w:rsidRDefault="00E1643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_Toc83042098 \h </w:instrText>
      </w:r>
      <w:r>
        <w:fldChar w:fldCharType="separate"/>
      </w:r>
      <w:r>
        <w:t>35</w:t>
      </w:r>
      <w:r>
        <w:fldChar w:fldCharType="end"/>
      </w:r>
    </w:p>
    <w:p w14:paraId="51A8EAE1" w14:textId="5F1AA204" w:rsidR="00E16430" w:rsidRDefault="00E1643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_Toc83042099 \h </w:instrText>
      </w:r>
      <w:r>
        <w:fldChar w:fldCharType="separate"/>
      </w:r>
      <w:r>
        <w:t>35</w:t>
      </w:r>
      <w:r>
        <w:fldChar w:fldCharType="end"/>
      </w:r>
    </w:p>
    <w:p w14:paraId="584791B4" w14:textId="2593B430" w:rsidR="00E16430" w:rsidRDefault="00E1643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_Toc83042100 \h </w:instrText>
      </w:r>
      <w:r>
        <w:fldChar w:fldCharType="separate"/>
      </w:r>
      <w:r>
        <w:t>36</w:t>
      </w:r>
      <w:r>
        <w:fldChar w:fldCharType="end"/>
      </w:r>
    </w:p>
    <w:p w14:paraId="4CAD89AC" w14:textId="350DEBAB" w:rsidR="00E16430" w:rsidRDefault="00E16430">
      <w:pPr>
        <w:pStyle w:val="TOC5"/>
        <w:rPr>
          <w:rFonts w:asciiTheme="minorHAnsi" w:eastAsiaTheme="minorEastAsia" w:hAnsiTheme="minorHAnsi" w:cstheme="minorBidi"/>
          <w:sz w:val="22"/>
          <w:szCs w:val="22"/>
          <w:lang w:eastAsia="en-GB"/>
        </w:rPr>
      </w:pPr>
      <w:r w:rsidRPr="00C77CD6">
        <w:rPr>
          <w:rFonts w:cs="Arial"/>
        </w:rPr>
        <w:t>6.2.2.2.1</w:t>
      </w:r>
      <w:r>
        <w:rPr>
          <w:rFonts w:asciiTheme="minorHAnsi" w:eastAsiaTheme="minorEastAsia" w:hAnsiTheme="minorHAnsi" w:cstheme="minorBidi"/>
          <w:sz w:val="22"/>
          <w:szCs w:val="22"/>
          <w:lang w:eastAsia="en-GB"/>
        </w:rPr>
        <w:tab/>
      </w:r>
      <w:r w:rsidRPr="00C77CD6">
        <w:rPr>
          <w:rFonts w:cs="Arial"/>
        </w:rPr>
        <w:t>General</w:t>
      </w:r>
      <w:r>
        <w:tab/>
      </w:r>
      <w:r>
        <w:fldChar w:fldCharType="begin"/>
      </w:r>
      <w:r>
        <w:instrText xml:space="preserve"> PAGEREF _Toc83042101 \h </w:instrText>
      </w:r>
      <w:r>
        <w:fldChar w:fldCharType="separate"/>
      </w:r>
      <w:r>
        <w:t>36</w:t>
      </w:r>
      <w:r>
        <w:fldChar w:fldCharType="end"/>
      </w:r>
    </w:p>
    <w:p w14:paraId="388758D0" w14:textId="058D705C" w:rsidR="00E16430" w:rsidRDefault="00E16430">
      <w:pPr>
        <w:pStyle w:val="TOC5"/>
        <w:rPr>
          <w:rFonts w:asciiTheme="minorHAnsi" w:eastAsiaTheme="minorEastAsia" w:hAnsiTheme="minorHAnsi" w:cstheme="minorBidi"/>
          <w:sz w:val="22"/>
          <w:szCs w:val="22"/>
          <w:lang w:eastAsia="en-GB"/>
        </w:rPr>
      </w:pPr>
      <w:r w:rsidRPr="00C77CD6">
        <w:rPr>
          <w:rFonts w:cs="Arial"/>
        </w:rPr>
        <w:t>6.2.2.2.2</w:t>
      </w:r>
      <w:r>
        <w:rPr>
          <w:rFonts w:asciiTheme="minorHAnsi" w:eastAsiaTheme="minorEastAsia" w:hAnsiTheme="minorHAnsi" w:cstheme="minorBidi"/>
          <w:sz w:val="22"/>
          <w:szCs w:val="22"/>
          <w:lang w:eastAsia="en-GB"/>
        </w:rPr>
        <w:tab/>
      </w:r>
      <w:r w:rsidRPr="00C77CD6">
        <w:rPr>
          <w:rFonts w:cs="Arial"/>
        </w:rPr>
        <w:t>Additional requirements (regional)</w:t>
      </w:r>
      <w:r>
        <w:tab/>
      </w:r>
      <w:r>
        <w:fldChar w:fldCharType="begin"/>
      </w:r>
      <w:r>
        <w:instrText xml:space="preserve"> PAGEREF _Toc83042102 \h </w:instrText>
      </w:r>
      <w:r>
        <w:fldChar w:fldCharType="separate"/>
      </w:r>
      <w:r>
        <w:t>36</w:t>
      </w:r>
      <w:r>
        <w:fldChar w:fldCharType="end"/>
      </w:r>
    </w:p>
    <w:p w14:paraId="3B66E86C" w14:textId="67E88D76" w:rsidR="00E16430" w:rsidRDefault="00E1643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_Toc83042103 \h </w:instrText>
      </w:r>
      <w:r>
        <w:fldChar w:fldCharType="separate"/>
      </w:r>
      <w:r>
        <w:t>36</w:t>
      </w:r>
      <w:r>
        <w:fldChar w:fldCharType="end"/>
      </w:r>
    </w:p>
    <w:p w14:paraId="75EF4E4C" w14:textId="0BDFE1F6" w:rsidR="00E16430" w:rsidRDefault="00E1643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_Toc83042104 \h </w:instrText>
      </w:r>
      <w:r>
        <w:fldChar w:fldCharType="separate"/>
      </w:r>
      <w:r>
        <w:t>36</w:t>
      </w:r>
      <w:r>
        <w:fldChar w:fldCharType="end"/>
      </w:r>
    </w:p>
    <w:p w14:paraId="789BBC5B" w14:textId="249ACAFA" w:rsidR="00E16430" w:rsidRDefault="00E16430">
      <w:pPr>
        <w:pStyle w:val="TOC5"/>
        <w:rPr>
          <w:rFonts w:asciiTheme="minorHAnsi" w:eastAsiaTheme="minorEastAsia" w:hAnsiTheme="minorHAnsi" w:cstheme="minorBidi"/>
          <w:sz w:val="22"/>
          <w:szCs w:val="22"/>
          <w:lang w:eastAsia="en-GB"/>
        </w:rPr>
      </w:pPr>
      <w:r w:rsidRPr="00C77CD6">
        <w:rPr>
          <w:rFonts w:cs="Arial"/>
        </w:rPr>
        <w:t>6.2.2.4.1</w:t>
      </w:r>
      <w:r>
        <w:rPr>
          <w:rFonts w:asciiTheme="minorHAnsi" w:eastAsiaTheme="minorEastAsia" w:hAnsiTheme="minorHAnsi" w:cstheme="minorBidi"/>
          <w:sz w:val="22"/>
          <w:szCs w:val="22"/>
          <w:lang w:eastAsia="en-GB"/>
        </w:rPr>
        <w:tab/>
      </w:r>
      <w:r w:rsidRPr="00C77CD6">
        <w:rPr>
          <w:rFonts w:cs="Arial"/>
        </w:rPr>
        <w:t>General</w:t>
      </w:r>
      <w:r>
        <w:tab/>
      </w:r>
      <w:r>
        <w:fldChar w:fldCharType="begin"/>
      </w:r>
      <w:r>
        <w:instrText xml:space="preserve"> PAGEREF _Toc83042105 \h </w:instrText>
      </w:r>
      <w:r>
        <w:fldChar w:fldCharType="separate"/>
      </w:r>
      <w:r>
        <w:t>36</w:t>
      </w:r>
      <w:r>
        <w:fldChar w:fldCharType="end"/>
      </w:r>
    </w:p>
    <w:p w14:paraId="0995EDEA" w14:textId="09953105" w:rsidR="00E16430" w:rsidRDefault="00E16430">
      <w:pPr>
        <w:pStyle w:val="TOC5"/>
        <w:rPr>
          <w:rFonts w:asciiTheme="minorHAnsi" w:eastAsiaTheme="minorEastAsia" w:hAnsiTheme="minorHAnsi" w:cstheme="minorBidi"/>
          <w:sz w:val="22"/>
          <w:szCs w:val="22"/>
          <w:lang w:eastAsia="en-GB"/>
        </w:rPr>
      </w:pPr>
      <w:r w:rsidRPr="00C77CD6">
        <w:rPr>
          <w:rFonts w:cs="Arial"/>
        </w:rPr>
        <w:t>6.2.2.4.2</w:t>
      </w:r>
      <w:r>
        <w:rPr>
          <w:rFonts w:asciiTheme="minorHAnsi" w:eastAsiaTheme="minorEastAsia" w:hAnsiTheme="minorHAnsi" w:cstheme="minorBidi"/>
          <w:sz w:val="22"/>
          <w:szCs w:val="22"/>
          <w:lang w:eastAsia="en-GB"/>
        </w:rPr>
        <w:tab/>
      </w:r>
      <w:r w:rsidRPr="00C77CD6">
        <w:rPr>
          <w:rFonts w:cs="Arial"/>
        </w:rPr>
        <w:t>Additional requirements (regional)</w:t>
      </w:r>
      <w:r>
        <w:tab/>
      </w:r>
      <w:r>
        <w:fldChar w:fldCharType="begin"/>
      </w:r>
      <w:r>
        <w:instrText xml:space="preserve"> PAGEREF _Toc83042106 \h </w:instrText>
      </w:r>
      <w:r>
        <w:fldChar w:fldCharType="separate"/>
      </w:r>
      <w:r>
        <w:t>36</w:t>
      </w:r>
      <w:r>
        <w:fldChar w:fldCharType="end"/>
      </w:r>
    </w:p>
    <w:p w14:paraId="57D4F16A" w14:textId="53B70BFB" w:rsidR="00E16430" w:rsidRDefault="00E1643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_Toc83042107 \h </w:instrText>
      </w:r>
      <w:r>
        <w:fldChar w:fldCharType="separate"/>
      </w:r>
      <w:r>
        <w:t>36</w:t>
      </w:r>
      <w:r>
        <w:fldChar w:fldCharType="end"/>
      </w:r>
    </w:p>
    <w:p w14:paraId="1F3E4D52" w14:textId="569AC2A3" w:rsidR="00E16430" w:rsidRDefault="00E1643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_Toc83042108 \h </w:instrText>
      </w:r>
      <w:r>
        <w:fldChar w:fldCharType="separate"/>
      </w:r>
      <w:r>
        <w:t>36</w:t>
      </w:r>
      <w:r>
        <w:fldChar w:fldCharType="end"/>
      </w:r>
    </w:p>
    <w:p w14:paraId="34290627" w14:textId="794B230E" w:rsidR="00E16430" w:rsidRDefault="00E1643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_Toc83042109 \h </w:instrText>
      </w:r>
      <w:r>
        <w:fldChar w:fldCharType="separate"/>
      </w:r>
      <w:r>
        <w:t>36</w:t>
      </w:r>
      <w:r>
        <w:fldChar w:fldCharType="end"/>
      </w:r>
    </w:p>
    <w:p w14:paraId="24DDC4F6" w14:textId="42831911" w:rsidR="00E16430" w:rsidRDefault="00E1643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_Toc83042110 \h </w:instrText>
      </w:r>
      <w:r>
        <w:fldChar w:fldCharType="separate"/>
      </w:r>
      <w:r>
        <w:t>36</w:t>
      </w:r>
      <w:r>
        <w:fldChar w:fldCharType="end"/>
      </w:r>
    </w:p>
    <w:p w14:paraId="6AD9CD15" w14:textId="44679012" w:rsidR="00E16430" w:rsidRDefault="00E1643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_Toc83042111 \h </w:instrText>
      </w:r>
      <w:r>
        <w:fldChar w:fldCharType="separate"/>
      </w:r>
      <w:r>
        <w:t>37</w:t>
      </w:r>
      <w:r>
        <w:fldChar w:fldCharType="end"/>
      </w:r>
    </w:p>
    <w:p w14:paraId="409D95EA" w14:textId="760D024D" w:rsidR="00E16430" w:rsidRDefault="00E1643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_Toc83042112 \h </w:instrText>
      </w:r>
      <w:r>
        <w:fldChar w:fldCharType="separate"/>
      </w:r>
      <w:r>
        <w:t>37</w:t>
      </w:r>
      <w:r>
        <w:fldChar w:fldCharType="end"/>
      </w:r>
    </w:p>
    <w:p w14:paraId="788D1270" w14:textId="2F73596D" w:rsidR="00E16430" w:rsidRDefault="00E1643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_Toc83042113 \h </w:instrText>
      </w:r>
      <w:r>
        <w:fldChar w:fldCharType="separate"/>
      </w:r>
      <w:r>
        <w:t>37</w:t>
      </w:r>
      <w:r>
        <w:fldChar w:fldCharType="end"/>
      </w:r>
    </w:p>
    <w:p w14:paraId="57094A1F" w14:textId="34474115" w:rsidR="00E16430" w:rsidRDefault="00E1643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_Toc83042114 \h </w:instrText>
      </w:r>
      <w:r>
        <w:fldChar w:fldCharType="separate"/>
      </w:r>
      <w:r>
        <w:t>37</w:t>
      </w:r>
      <w:r>
        <w:fldChar w:fldCharType="end"/>
      </w:r>
    </w:p>
    <w:p w14:paraId="1A6D75C9" w14:textId="462012E3" w:rsidR="00E16430" w:rsidRDefault="00E1643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_Toc83042115 \h </w:instrText>
      </w:r>
      <w:r>
        <w:fldChar w:fldCharType="separate"/>
      </w:r>
      <w:r>
        <w:t>37</w:t>
      </w:r>
      <w:r>
        <w:fldChar w:fldCharType="end"/>
      </w:r>
    </w:p>
    <w:p w14:paraId="744C506C" w14:textId="0DF1160F" w:rsidR="00E16430" w:rsidRDefault="00E1643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_Toc83042116 \h </w:instrText>
      </w:r>
      <w:r>
        <w:fldChar w:fldCharType="separate"/>
      </w:r>
      <w:r>
        <w:t>38</w:t>
      </w:r>
      <w:r>
        <w:fldChar w:fldCharType="end"/>
      </w:r>
    </w:p>
    <w:p w14:paraId="2EB6261D" w14:textId="2086D8AF" w:rsidR="00E16430" w:rsidRDefault="00E1643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77CD6">
        <w:rPr>
          <w:rFonts w:cs="v4.2.0"/>
        </w:rPr>
        <w:t>mode</w:t>
      </w:r>
      <w:r>
        <w:tab/>
      </w:r>
      <w:r>
        <w:fldChar w:fldCharType="begin"/>
      </w:r>
      <w:r>
        <w:instrText xml:space="preserve"> PAGEREF _Toc83042117 \h </w:instrText>
      </w:r>
      <w:r>
        <w:fldChar w:fldCharType="separate"/>
      </w:r>
      <w:r>
        <w:t>38</w:t>
      </w:r>
      <w:r>
        <w:fldChar w:fldCharType="end"/>
      </w:r>
    </w:p>
    <w:p w14:paraId="1CE0E926" w14:textId="203C1329" w:rsidR="00E16430" w:rsidRDefault="00E1643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_Toc83042118 \h </w:instrText>
      </w:r>
      <w:r>
        <w:fldChar w:fldCharType="separate"/>
      </w:r>
      <w:r>
        <w:t>38</w:t>
      </w:r>
      <w:r>
        <w:fldChar w:fldCharType="end"/>
      </w:r>
    </w:p>
    <w:p w14:paraId="7B5D1CA2" w14:textId="21A51A2C" w:rsidR="00E16430" w:rsidRDefault="00E1643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_Toc83042119 \h </w:instrText>
      </w:r>
      <w:r>
        <w:fldChar w:fldCharType="separate"/>
      </w:r>
      <w:r>
        <w:t>38</w:t>
      </w:r>
      <w:r>
        <w:fldChar w:fldCharType="end"/>
      </w:r>
    </w:p>
    <w:p w14:paraId="3E207E25" w14:textId="52881B00" w:rsidR="00E16430" w:rsidRDefault="00E1643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_Toc83042120 \h </w:instrText>
      </w:r>
      <w:r>
        <w:fldChar w:fldCharType="separate"/>
      </w:r>
      <w:r>
        <w:t>38</w:t>
      </w:r>
      <w:r>
        <w:fldChar w:fldCharType="end"/>
      </w:r>
    </w:p>
    <w:p w14:paraId="7F941EB0" w14:textId="25F193FD" w:rsidR="00E16430" w:rsidRDefault="00E1643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_Toc83042121 \h </w:instrText>
      </w:r>
      <w:r>
        <w:fldChar w:fldCharType="separate"/>
      </w:r>
      <w:r>
        <w:t>39</w:t>
      </w:r>
      <w:r>
        <w:fldChar w:fldCharType="end"/>
      </w:r>
    </w:p>
    <w:p w14:paraId="706A508D" w14:textId="07E6D90D" w:rsidR="00E16430" w:rsidRDefault="00E1643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_Toc83042122 \h </w:instrText>
      </w:r>
      <w:r>
        <w:fldChar w:fldCharType="separate"/>
      </w:r>
      <w:r>
        <w:t>39</w:t>
      </w:r>
      <w:r>
        <w:fldChar w:fldCharType="end"/>
      </w:r>
    </w:p>
    <w:p w14:paraId="39A132ED" w14:textId="5936DB11" w:rsidR="00E16430" w:rsidRDefault="00E1643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_Toc83042123 \h </w:instrText>
      </w:r>
      <w:r>
        <w:fldChar w:fldCharType="separate"/>
      </w:r>
      <w:r>
        <w:t>39</w:t>
      </w:r>
      <w:r>
        <w:fldChar w:fldCharType="end"/>
      </w:r>
    </w:p>
    <w:p w14:paraId="782B71C1" w14:textId="5D8BD0AD" w:rsidR="00E16430" w:rsidRDefault="00E1643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_Toc83042124 \h </w:instrText>
      </w:r>
      <w:r>
        <w:fldChar w:fldCharType="separate"/>
      </w:r>
      <w:r>
        <w:t>40</w:t>
      </w:r>
      <w:r>
        <w:fldChar w:fldCharType="end"/>
      </w:r>
    </w:p>
    <w:p w14:paraId="35B7FA24" w14:textId="3DD8564E" w:rsidR="00E16430" w:rsidRDefault="00E1643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_Toc83042125 \h </w:instrText>
      </w:r>
      <w:r>
        <w:fldChar w:fldCharType="separate"/>
      </w:r>
      <w:r>
        <w:t>40</w:t>
      </w:r>
      <w:r>
        <w:fldChar w:fldCharType="end"/>
      </w:r>
    </w:p>
    <w:p w14:paraId="6E0408D3" w14:textId="62813256" w:rsidR="00E16430" w:rsidRDefault="00E1643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_Toc83042126 \h </w:instrText>
      </w:r>
      <w:r>
        <w:fldChar w:fldCharType="separate"/>
      </w:r>
      <w:r>
        <w:t>40</w:t>
      </w:r>
      <w:r>
        <w:fldChar w:fldCharType="end"/>
      </w:r>
    </w:p>
    <w:p w14:paraId="2BD36703" w14:textId="4476DDF1" w:rsidR="00E16430" w:rsidRDefault="00E16430">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_Toc83042127 \h </w:instrText>
      </w:r>
      <w:r>
        <w:fldChar w:fldCharType="separate"/>
      </w:r>
      <w:r>
        <w:t>40</w:t>
      </w:r>
      <w:r>
        <w:fldChar w:fldCharType="end"/>
      </w:r>
    </w:p>
    <w:p w14:paraId="6823A857" w14:textId="72C0B53A" w:rsidR="00E16430" w:rsidRDefault="00E1643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_Toc83042128 \h </w:instrText>
      </w:r>
      <w:r>
        <w:fldChar w:fldCharType="separate"/>
      </w:r>
      <w:r>
        <w:t>40</w:t>
      </w:r>
      <w:r>
        <w:fldChar w:fldCharType="end"/>
      </w:r>
    </w:p>
    <w:p w14:paraId="3AFE1208" w14:textId="29943BBF" w:rsidR="00E16430" w:rsidRDefault="00E1643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_Toc83042129 \h </w:instrText>
      </w:r>
      <w:r>
        <w:fldChar w:fldCharType="separate"/>
      </w:r>
      <w:r>
        <w:t>40</w:t>
      </w:r>
      <w:r>
        <w:fldChar w:fldCharType="end"/>
      </w:r>
    </w:p>
    <w:p w14:paraId="4006A37C" w14:textId="33318840" w:rsidR="00E16430" w:rsidRDefault="00E1643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_Toc83042130 \h </w:instrText>
      </w:r>
      <w:r>
        <w:fldChar w:fldCharType="separate"/>
      </w:r>
      <w:r>
        <w:t>40</w:t>
      </w:r>
      <w:r>
        <w:fldChar w:fldCharType="end"/>
      </w:r>
    </w:p>
    <w:p w14:paraId="59BA9912" w14:textId="16889119" w:rsidR="00E16430" w:rsidRDefault="00E1643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_Toc83042131 \h </w:instrText>
      </w:r>
      <w:r>
        <w:fldChar w:fldCharType="separate"/>
      </w:r>
      <w:r>
        <w:t>40</w:t>
      </w:r>
      <w:r>
        <w:fldChar w:fldCharType="end"/>
      </w:r>
    </w:p>
    <w:p w14:paraId="668F3D40" w14:textId="06E010FA" w:rsidR="00E16430" w:rsidRDefault="00E1643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_Toc83042132 \h </w:instrText>
      </w:r>
      <w:r>
        <w:fldChar w:fldCharType="separate"/>
      </w:r>
      <w:r>
        <w:t>40</w:t>
      </w:r>
      <w:r>
        <w:fldChar w:fldCharType="end"/>
      </w:r>
    </w:p>
    <w:p w14:paraId="202DA7CE" w14:textId="384F5292" w:rsidR="00E16430" w:rsidRDefault="00E1643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_Toc83042133 \h </w:instrText>
      </w:r>
      <w:r>
        <w:fldChar w:fldCharType="separate"/>
      </w:r>
      <w:r>
        <w:t>41</w:t>
      </w:r>
      <w:r>
        <w:fldChar w:fldCharType="end"/>
      </w:r>
    </w:p>
    <w:p w14:paraId="128B3E5D" w14:textId="4EB1058F" w:rsidR="00E16430" w:rsidRDefault="00E1643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_Toc83042134 \h </w:instrText>
      </w:r>
      <w:r>
        <w:fldChar w:fldCharType="separate"/>
      </w:r>
      <w:r>
        <w:t>41</w:t>
      </w:r>
      <w:r>
        <w:fldChar w:fldCharType="end"/>
      </w:r>
    </w:p>
    <w:p w14:paraId="02E435EE" w14:textId="7A8BBBA8" w:rsidR="00E16430" w:rsidRDefault="00E1643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_Toc83042135 \h </w:instrText>
      </w:r>
      <w:r>
        <w:fldChar w:fldCharType="separate"/>
      </w:r>
      <w:r>
        <w:t>41</w:t>
      </w:r>
      <w:r>
        <w:fldChar w:fldCharType="end"/>
      </w:r>
    </w:p>
    <w:p w14:paraId="07F58B29" w14:textId="155C4D50" w:rsidR="00E16430" w:rsidRDefault="00E1643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_Toc83042136 \h </w:instrText>
      </w:r>
      <w:r>
        <w:fldChar w:fldCharType="separate"/>
      </w:r>
      <w:r>
        <w:t>41</w:t>
      </w:r>
      <w:r>
        <w:fldChar w:fldCharType="end"/>
      </w:r>
    </w:p>
    <w:p w14:paraId="71E85100" w14:textId="3785A5D2" w:rsidR="00E16430" w:rsidRDefault="00E1643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_Toc83042137 \h </w:instrText>
      </w:r>
      <w:r>
        <w:fldChar w:fldCharType="separate"/>
      </w:r>
      <w:r>
        <w:t>41</w:t>
      </w:r>
      <w:r>
        <w:fldChar w:fldCharType="end"/>
      </w:r>
    </w:p>
    <w:p w14:paraId="78786B2B" w14:textId="594C6B98" w:rsidR="00E16430" w:rsidRDefault="00E1643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_Toc83042138 \h </w:instrText>
      </w:r>
      <w:r>
        <w:fldChar w:fldCharType="separate"/>
      </w:r>
      <w:r>
        <w:t>42</w:t>
      </w:r>
      <w:r>
        <w:fldChar w:fldCharType="end"/>
      </w:r>
    </w:p>
    <w:p w14:paraId="3EB43D31" w14:textId="7CF2408F" w:rsidR="00E16430" w:rsidRDefault="00E1643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_Toc83042139 \h </w:instrText>
      </w:r>
      <w:r>
        <w:fldChar w:fldCharType="separate"/>
      </w:r>
      <w:r>
        <w:t>42</w:t>
      </w:r>
      <w:r>
        <w:fldChar w:fldCharType="end"/>
      </w:r>
    </w:p>
    <w:p w14:paraId="239C6249" w14:textId="5C5D57CC" w:rsidR="00E16430" w:rsidRDefault="00E1643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_Toc83042140 \h </w:instrText>
      </w:r>
      <w:r>
        <w:fldChar w:fldCharType="separate"/>
      </w:r>
      <w:r>
        <w:t>42</w:t>
      </w:r>
      <w:r>
        <w:fldChar w:fldCharType="end"/>
      </w:r>
    </w:p>
    <w:p w14:paraId="41734A0F" w14:textId="6408D4E6" w:rsidR="00E16430" w:rsidRDefault="00E1643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_Toc83042141 \h </w:instrText>
      </w:r>
      <w:r>
        <w:fldChar w:fldCharType="separate"/>
      </w:r>
      <w:r>
        <w:t>42</w:t>
      </w:r>
      <w:r>
        <w:fldChar w:fldCharType="end"/>
      </w:r>
    </w:p>
    <w:p w14:paraId="7EECFC7C" w14:textId="6A07F24D" w:rsidR="00E16430" w:rsidRDefault="00E1643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_Toc83042142 \h </w:instrText>
      </w:r>
      <w:r>
        <w:fldChar w:fldCharType="separate"/>
      </w:r>
      <w:r>
        <w:t>42</w:t>
      </w:r>
      <w:r>
        <w:fldChar w:fldCharType="end"/>
      </w:r>
    </w:p>
    <w:p w14:paraId="649F157C" w14:textId="317600C6" w:rsidR="00E16430" w:rsidRDefault="00E1643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_Toc83042143 \h </w:instrText>
      </w:r>
      <w:r>
        <w:fldChar w:fldCharType="separate"/>
      </w:r>
      <w:r>
        <w:t>42</w:t>
      </w:r>
      <w:r>
        <w:fldChar w:fldCharType="end"/>
      </w:r>
    </w:p>
    <w:p w14:paraId="46081A60" w14:textId="06E75264" w:rsidR="00E16430" w:rsidRDefault="00E1643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_Toc83042144 \h </w:instrText>
      </w:r>
      <w:r>
        <w:fldChar w:fldCharType="separate"/>
      </w:r>
      <w:r>
        <w:t>42</w:t>
      </w:r>
      <w:r>
        <w:fldChar w:fldCharType="end"/>
      </w:r>
    </w:p>
    <w:p w14:paraId="3FE8B708" w14:textId="55DE38DE" w:rsidR="00E16430" w:rsidRDefault="00E1643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_Toc83042145 \h </w:instrText>
      </w:r>
      <w:r>
        <w:fldChar w:fldCharType="separate"/>
      </w:r>
      <w:r>
        <w:t>42</w:t>
      </w:r>
      <w:r>
        <w:fldChar w:fldCharType="end"/>
      </w:r>
    </w:p>
    <w:p w14:paraId="5DC285CC" w14:textId="41729A8C" w:rsidR="00E16430" w:rsidRDefault="00E1643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_Toc83042146 \h </w:instrText>
      </w:r>
      <w:r>
        <w:fldChar w:fldCharType="separate"/>
      </w:r>
      <w:r>
        <w:t>43</w:t>
      </w:r>
      <w:r>
        <w:fldChar w:fldCharType="end"/>
      </w:r>
    </w:p>
    <w:p w14:paraId="0A93BF6D" w14:textId="54731006" w:rsidR="00E16430" w:rsidRDefault="00E1643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_Toc83042147 \h </w:instrText>
      </w:r>
      <w:r>
        <w:fldChar w:fldCharType="separate"/>
      </w:r>
      <w:r>
        <w:t>43</w:t>
      </w:r>
      <w:r>
        <w:fldChar w:fldCharType="end"/>
      </w:r>
    </w:p>
    <w:p w14:paraId="612363AE" w14:textId="06ADBCD0" w:rsidR="00E16430" w:rsidRDefault="00E1643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_Toc83042148 \h </w:instrText>
      </w:r>
      <w:r>
        <w:fldChar w:fldCharType="separate"/>
      </w:r>
      <w:r>
        <w:t>43</w:t>
      </w:r>
      <w:r>
        <w:fldChar w:fldCharType="end"/>
      </w:r>
    </w:p>
    <w:p w14:paraId="25B3F510" w14:textId="236F23AC" w:rsidR="00E16430" w:rsidRDefault="00E1643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_Toc83042149 \h </w:instrText>
      </w:r>
      <w:r>
        <w:fldChar w:fldCharType="separate"/>
      </w:r>
      <w:r>
        <w:t>43</w:t>
      </w:r>
      <w:r>
        <w:fldChar w:fldCharType="end"/>
      </w:r>
    </w:p>
    <w:p w14:paraId="03CD1B0B" w14:textId="6BCCE8C0" w:rsidR="00E16430" w:rsidRDefault="00E1643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_Toc83042150 \h </w:instrText>
      </w:r>
      <w:r>
        <w:fldChar w:fldCharType="separate"/>
      </w:r>
      <w:r>
        <w:t>43</w:t>
      </w:r>
      <w:r>
        <w:fldChar w:fldCharType="end"/>
      </w:r>
    </w:p>
    <w:p w14:paraId="6E931942" w14:textId="704E6FBA" w:rsidR="00E16430" w:rsidRDefault="00E1643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_Toc83042151 \h </w:instrText>
      </w:r>
      <w:r>
        <w:fldChar w:fldCharType="separate"/>
      </w:r>
      <w:r>
        <w:t>43</w:t>
      </w:r>
      <w:r>
        <w:fldChar w:fldCharType="end"/>
      </w:r>
    </w:p>
    <w:p w14:paraId="1C3CF5E2" w14:textId="78C467EB" w:rsidR="00E16430" w:rsidRDefault="00E1643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_Toc83042152 \h </w:instrText>
      </w:r>
      <w:r>
        <w:fldChar w:fldCharType="separate"/>
      </w:r>
      <w:r>
        <w:t>43</w:t>
      </w:r>
      <w:r>
        <w:fldChar w:fldCharType="end"/>
      </w:r>
    </w:p>
    <w:p w14:paraId="69B1B125" w14:textId="2B0432BB" w:rsidR="00E16430" w:rsidRDefault="00E1643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_Toc83042153 \h </w:instrText>
      </w:r>
      <w:r>
        <w:fldChar w:fldCharType="separate"/>
      </w:r>
      <w:r>
        <w:t>43</w:t>
      </w:r>
      <w:r>
        <w:fldChar w:fldCharType="end"/>
      </w:r>
    </w:p>
    <w:p w14:paraId="60E5D4AC" w14:textId="47F2C21D" w:rsidR="00E16430" w:rsidRDefault="00E1643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_Toc83042154 \h </w:instrText>
      </w:r>
      <w:r>
        <w:fldChar w:fldCharType="separate"/>
      </w:r>
      <w:r>
        <w:t>43</w:t>
      </w:r>
      <w:r>
        <w:fldChar w:fldCharType="end"/>
      </w:r>
    </w:p>
    <w:p w14:paraId="6C1CAA77" w14:textId="7261351B" w:rsidR="00E16430" w:rsidRDefault="00E1643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_Toc83042155 \h </w:instrText>
      </w:r>
      <w:r>
        <w:fldChar w:fldCharType="separate"/>
      </w:r>
      <w:r>
        <w:t>43</w:t>
      </w:r>
      <w:r>
        <w:fldChar w:fldCharType="end"/>
      </w:r>
    </w:p>
    <w:p w14:paraId="22C48B39" w14:textId="03A4325B" w:rsidR="00E16430" w:rsidRDefault="00E1643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_Toc83042156 \h </w:instrText>
      </w:r>
      <w:r>
        <w:fldChar w:fldCharType="separate"/>
      </w:r>
      <w:r>
        <w:t>44</w:t>
      </w:r>
      <w:r>
        <w:fldChar w:fldCharType="end"/>
      </w:r>
    </w:p>
    <w:p w14:paraId="691DC413" w14:textId="342434AB" w:rsidR="00E16430" w:rsidRDefault="00E1643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_Toc83042157 \h </w:instrText>
      </w:r>
      <w:r>
        <w:fldChar w:fldCharType="separate"/>
      </w:r>
      <w:r>
        <w:t>44</w:t>
      </w:r>
      <w:r>
        <w:fldChar w:fldCharType="end"/>
      </w:r>
    </w:p>
    <w:p w14:paraId="35F7F9D9" w14:textId="5FF73822" w:rsidR="00E16430" w:rsidRDefault="00E1643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_Toc83042158 \h </w:instrText>
      </w:r>
      <w:r>
        <w:fldChar w:fldCharType="separate"/>
      </w:r>
      <w:r>
        <w:t>44</w:t>
      </w:r>
      <w:r>
        <w:fldChar w:fldCharType="end"/>
      </w:r>
    </w:p>
    <w:p w14:paraId="0538D7B9" w14:textId="625B105F" w:rsidR="00E16430" w:rsidRDefault="00E1643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_Toc83042159 \h </w:instrText>
      </w:r>
      <w:r>
        <w:fldChar w:fldCharType="separate"/>
      </w:r>
      <w:r>
        <w:t>44</w:t>
      </w:r>
      <w:r>
        <w:fldChar w:fldCharType="end"/>
      </w:r>
    </w:p>
    <w:p w14:paraId="70B8782C" w14:textId="09339C97" w:rsidR="00E16430" w:rsidRDefault="00E1643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_Toc83042160 \h </w:instrText>
      </w:r>
      <w:r>
        <w:fldChar w:fldCharType="separate"/>
      </w:r>
      <w:r>
        <w:t>44</w:t>
      </w:r>
      <w:r>
        <w:fldChar w:fldCharType="end"/>
      </w:r>
    </w:p>
    <w:p w14:paraId="6FE71104" w14:textId="171018BB" w:rsidR="00E16430" w:rsidRDefault="00E1643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_Toc83042161 \h </w:instrText>
      </w:r>
      <w:r>
        <w:fldChar w:fldCharType="separate"/>
      </w:r>
      <w:r>
        <w:t>44</w:t>
      </w:r>
      <w:r>
        <w:fldChar w:fldCharType="end"/>
      </w:r>
    </w:p>
    <w:p w14:paraId="0E84A8FD" w14:textId="214AE0D1" w:rsidR="00E16430" w:rsidRDefault="00E1643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_Toc83042162 \h </w:instrText>
      </w:r>
      <w:r>
        <w:fldChar w:fldCharType="separate"/>
      </w:r>
      <w:r>
        <w:t>44</w:t>
      </w:r>
      <w:r>
        <w:fldChar w:fldCharType="end"/>
      </w:r>
    </w:p>
    <w:p w14:paraId="12539FFF" w14:textId="57E0B234" w:rsidR="00E16430" w:rsidRDefault="00E1643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_Toc83042163 \h </w:instrText>
      </w:r>
      <w:r>
        <w:fldChar w:fldCharType="separate"/>
      </w:r>
      <w:r>
        <w:t>45</w:t>
      </w:r>
      <w:r>
        <w:fldChar w:fldCharType="end"/>
      </w:r>
    </w:p>
    <w:p w14:paraId="2D2DA1F3" w14:textId="5917F5ED" w:rsidR="00E16430" w:rsidRDefault="00E1643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_Toc83042164 \h </w:instrText>
      </w:r>
      <w:r>
        <w:fldChar w:fldCharType="separate"/>
      </w:r>
      <w:r>
        <w:t>45</w:t>
      </w:r>
      <w:r>
        <w:fldChar w:fldCharType="end"/>
      </w:r>
    </w:p>
    <w:p w14:paraId="4AAAB67A" w14:textId="19244860" w:rsidR="00E16430" w:rsidRDefault="00E1643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_Toc83042165 \h </w:instrText>
      </w:r>
      <w:r>
        <w:fldChar w:fldCharType="separate"/>
      </w:r>
      <w:r>
        <w:t>45</w:t>
      </w:r>
      <w:r>
        <w:fldChar w:fldCharType="end"/>
      </w:r>
    </w:p>
    <w:p w14:paraId="12273FF0" w14:textId="06D383BE" w:rsidR="00E16430" w:rsidRDefault="00E1643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_Toc83042166 \h </w:instrText>
      </w:r>
      <w:r>
        <w:fldChar w:fldCharType="separate"/>
      </w:r>
      <w:r>
        <w:t>45</w:t>
      </w:r>
      <w:r>
        <w:fldChar w:fldCharType="end"/>
      </w:r>
    </w:p>
    <w:p w14:paraId="06CC96F5" w14:textId="2D77E859" w:rsidR="00E16430" w:rsidRDefault="00E1643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_Toc83042167 \h </w:instrText>
      </w:r>
      <w:r>
        <w:fldChar w:fldCharType="separate"/>
      </w:r>
      <w:r>
        <w:t>45</w:t>
      </w:r>
      <w:r>
        <w:fldChar w:fldCharType="end"/>
      </w:r>
    </w:p>
    <w:p w14:paraId="71C7F464" w14:textId="1113F9B7" w:rsidR="00E16430" w:rsidRDefault="00E1643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_Toc83042168 \h </w:instrText>
      </w:r>
      <w:r>
        <w:fldChar w:fldCharType="separate"/>
      </w:r>
      <w:r>
        <w:t>45</w:t>
      </w:r>
      <w:r>
        <w:fldChar w:fldCharType="end"/>
      </w:r>
    </w:p>
    <w:p w14:paraId="1EF793CC" w14:textId="4A3B9433" w:rsidR="00E16430" w:rsidRDefault="00E1643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_Toc83042169 \h </w:instrText>
      </w:r>
      <w:r>
        <w:fldChar w:fldCharType="separate"/>
      </w:r>
      <w:r>
        <w:t>45</w:t>
      </w:r>
      <w:r>
        <w:fldChar w:fldCharType="end"/>
      </w:r>
    </w:p>
    <w:p w14:paraId="1AEDA924" w14:textId="05CD5B69" w:rsidR="00E16430" w:rsidRDefault="00E1643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_Toc83042170 \h </w:instrText>
      </w:r>
      <w:r>
        <w:fldChar w:fldCharType="separate"/>
      </w:r>
      <w:r>
        <w:t>45</w:t>
      </w:r>
      <w:r>
        <w:fldChar w:fldCharType="end"/>
      </w:r>
    </w:p>
    <w:p w14:paraId="2A7E8E1D" w14:textId="2C562D46" w:rsidR="00E16430" w:rsidRDefault="00E1643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_Toc83042171 \h </w:instrText>
      </w:r>
      <w:r>
        <w:fldChar w:fldCharType="separate"/>
      </w:r>
      <w:r>
        <w:t>45</w:t>
      </w:r>
      <w:r>
        <w:fldChar w:fldCharType="end"/>
      </w:r>
    </w:p>
    <w:p w14:paraId="541EC5AD" w14:textId="43FB8BB9" w:rsidR="00E16430" w:rsidRDefault="00E1643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_Toc83042172 \h </w:instrText>
      </w:r>
      <w:r>
        <w:fldChar w:fldCharType="separate"/>
      </w:r>
      <w:r>
        <w:t>46</w:t>
      </w:r>
      <w:r>
        <w:fldChar w:fldCharType="end"/>
      </w:r>
    </w:p>
    <w:p w14:paraId="3B926134" w14:textId="3FDA26F2" w:rsidR="00E16430" w:rsidRDefault="00E1643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_Toc83042173 \h </w:instrText>
      </w:r>
      <w:r>
        <w:fldChar w:fldCharType="separate"/>
      </w:r>
      <w:r>
        <w:t>46</w:t>
      </w:r>
      <w:r>
        <w:fldChar w:fldCharType="end"/>
      </w:r>
    </w:p>
    <w:p w14:paraId="79A7DC2F" w14:textId="220A74A7" w:rsidR="00E16430" w:rsidRDefault="00E1643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_Toc83042174 \h </w:instrText>
      </w:r>
      <w:r>
        <w:fldChar w:fldCharType="separate"/>
      </w:r>
      <w:r>
        <w:t>46</w:t>
      </w:r>
      <w:r>
        <w:fldChar w:fldCharType="end"/>
      </w:r>
    </w:p>
    <w:p w14:paraId="37B6DE2D" w14:textId="5687F510" w:rsidR="00E16430" w:rsidRDefault="00E1643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_Toc83042175 \h </w:instrText>
      </w:r>
      <w:r>
        <w:fldChar w:fldCharType="separate"/>
      </w:r>
      <w:r>
        <w:t>46</w:t>
      </w:r>
      <w:r>
        <w:fldChar w:fldCharType="end"/>
      </w:r>
    </w:p>
    <w:p w14:paraId="7D763BC9" w14:textId="766D8291" w:rsidR="00E16430" w:rsidRDefault="00E1643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_Toc83042176 \h </w:instrText>
      </w:r>
      <w:r>
        <w:fldChar w:fldCharType="separate"/>
      </w:r>
      <w:r>
        <w:t>46</w:t>
      </w:r>
      <w:r>
        <w:fldChar w:fldCharType="end"/>
      </w:r>
    </w:p>
    <w:p w14:paraId="3BE08D40" w14:textId="0EB4FF41" w:rsidR="00E16430" w:rsidRDefault="00E1643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_Toc83042177 \h </w:instrText>
      </w:r>
      <w:r>
        <w:fldChar w:fldCharType="separate"/>
      </w:r>
      <w:r>
        <w:t>46</w:t>
      </w:r>
      <w:r>
        <w:fldChar w:fldCharType="end"/>
      </w:r>
    </w:p>
    <w:p w14:paraId="30979436" w14:textId="175F6522" w:rsidR="00E16430" w:rsidRDefault="00E1643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_Toc83042178 \h </w:instrText>
      </w:r>
      <w:r>
        <w:fldChar w:fldCharType="separate"/>
      </w:r>
      <w:r>
        <w:t>47</w:t>
      </w:r>
      <w:r>
        <w:fldChar w:fldCharType="end"/>
      </w:r>
    </w:p>
    <w:p w14:paraId="421DABCA" w14:textId="7284DA3A" w:rsidR="00E16430" w:rsidRDefault="00E1643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_Toc83042179 \h </w:instrText>
      </w:r>
      <w:r>
        <w:fldChar w:fldCharType="separate"/>
      </w:r>
      <w:r>
        <w:t>47</w:t>
      </w:r>
      <w:r>
        <w:fldChar w:fldCharType="end"/>
      </w:r>
    </w:p>
    <w:p w14:paraId="07544BDD" w14:textId="683AFA2E" w:rsidR="00E16430" w:rsidRDefault="00E1643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_Toc83042180 \h </w:instrText>
      </w:r>
      <w:r>
        <w:fldChar w:fldCharType="separate"/>
      </w:r>
      <w:r>
        <w:t>47</w:t>
      </w:r>
      <w:r>
        <w:fldChar w:fldCharType="end"/>
      </w:r>
    </w:p>
    <w:p w14:paraId="47EF0AD7" w14:textId="3BE0726E" w:rsidR="00E16430" w:rsidRDefault="00E1643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_Toc83042181 \h </w:instrText>
      </w:r>
      <w:r>
        <w:fldChar w:fldCharType="separate"/>
      </w:r>
      <w:r>
        <w:t>47</w:t>
      </w:r>
      <w:r>
        <w:fldChar w:fldCharType="end"/>
      </w:r>
    </w:p>
    <w:p w14:paraId="387FC4BB" w14:textId="20D5FDEA" w:rsidR="00E16430" w:rsidRDefault="00E1643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_Toc83042182 \h </w:instrText>
      </w:r>
      <w:r>
        <w:fldChar w:fldCharType="separate"/>
      </w:r>
      <w:r>
        <w:t>48</w:t>
      </w:r>
      <w:r>
        <w:fldChar w:fldCharType="end"/>
      </w:r>
    </w:p>
    <w:p w14:paraId="18AAFF9F" w14:textId="7C95D2A9" w:rsidR="00E16430" w:rsidRDefault="00E1643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_Toc83042183 \h </w:instrText>
      </w:r>
      <w:r>
        <w:fldChar w:fldCharType="separate"/>
      </w:r>
      <w:r>
        <w:t>48</w:t>
      </w:r>
      <w:r>
        <w:fldChar w:fldCharType="end"/>
      </w:r>
    </w:p>
    <w:p w14:paraId="731D2763" w14:textId="61B202F0" w:rsidR="00E16430" w:rsidRDefault="00E1643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_Toc83042184 \h </w:instrText>
      </w:r>
      <w:r>
        <w:fldChar w:fldCharType="separate"/>
      </w:r>
      <w:r>
        <w:t>48</w:t>
      </w:r>
      <w:r>
        <w:fldChar w:fldCharType="end"/>
      </w:r>
    </w:p>
    <w:p w14:paraId="407CFCBF" w14:textId="047D77A7" w:rsidR="00E16430" w:rsidRDefault="00E1643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_Toc83042185 \h </w:instrText>
      </w:r>
      <w:r>
        <w:fldChar w:fldCharType="separate"/>
      </w:r>
      <w:r>
        <w:t>48</w:t>
      </w:r>
      <w:r>
        <w:fldChar w:fldCharType="end"/>
      </w:r>
    </w:p>
    <w:p w14:paraId="15F907ED" w14:textId="76D6F74A" w:rsidR="00E16430" w:rsidRDefault="00E1643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_Toc83042186 \h </w:instrText>
      </w:r>
      <w:r>
        <w:fldChar w:fldCharType="separate"/>
      </w:r>
      <w:r>
        <w:t>48</w:t>
      </w:r>
      <w:r>
        <w:fldChar w:fldCharType="end"/>
      </w:r>
    </w:p>
    <w:p w14:paraId="0DB1CF17" w14:textId="5CC60DC3" w:rsidR="00E16430" w:rsidRDefault="00E1643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_Toc83042187 \h </w:instrText>
      </w:r>
      <w:r>
        <w:fldChar w:fldCharType="separate"/>
      </w:r>
      <w:r>
        <w:t>48</w:t>
      </w:r>
      <w:r>
        <w:fldChar w:fldCharType="end"/>
      </w:r>
    </w:p>
    <w:p w14:paraId="79625D79" w14:textId="4E5AD036" w:rsidR="00E16430" w:rsidRDefault="00E1643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_Toc83042188 \h </w:instrText>
      </w:r>
      <w:r>
        <w:fldChar w:fldCharType="separate"/>
      </w:r>
      <w:r>
        <w:t>48</w:t>
      </w:r>
      <w:r>
        <w:fldChar w:fldCharType="end"/>
      </w:r>
    </w:p>
    <w:p w14:paraId="4DA8ED08" w14:textId="08054831" w:rsidR="00E16430" w:rsidRDefault="00E1643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_Toc83042189 \h </w:instrText>
      </w:r>
      <w:r>
        <w:fldChar w:fldCharType="separate"/>
      </w:r>
      <w:r>
        <w:t>48</w:t>
      </w:r>
      <w:r>
        <w:fldChar w:fldCharType="end"/>
      </w:r>
    </w:p>
    <w:p w14:paraId="649A3255" w14:textId="01B050C3" w:rsidR="00E16430" w:rsidRDefault="00E1643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_Toc83042190 \h </w:instrText>
      </w:r>
      <w:r>
        <w:fldChar w:fldCharType="separate"/>
      </w:r>
      <w:r>
        <w:t>49</w:t>
      </w:r>
      <w:r>
        <w:fldChar w:fldCharType="end"/>
      </w:r>
    </w:p>
    <w:p w14:paraId="0A89CC56" w14:textId="6F21A61F" w:rsidR="00E16430" w:rsidRDefault="00E1643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_Toc83042191 \h </w:instrText>
      </w:r>
      <w:r>
        <w:fldChar w:fldCharType="separate"/>
      </w:r>
      <w:r>
        <w:t>49</w:t>
      </w:r>
      <w:r>
        <w:fldChar w:fldCharType="end"/>
      </w:r>
    </w:p>
    <w:p w14:paraId="6370B078" w14:textId="6D6C56B6" w:rsidR="00E16430" w:rsidRDefault="00E1643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_Toc83042192 \h </w:instrText>
      </w:r>
      <w:r>
        <w:fldChar w:fldCharType="separate"/>
      </w:r>
      <w:r>
        <w:t>49</w:t>
      </w:r>
      <w:r>
        <w:fldChar w:fldCharType="end"/>
      </w:r>
    </w:p>
    <w:p w14:paraId="752ED264" w14:textId="06CBF03A" w:rsidR="00E16430" w:rsidRDefault="00E1643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_Toc83042193 \h </w:instrText>
      </w:r>
      <w:r>
        <w:fldChar w:fldCharType="separate"/>
      </w:r>
      <w:r>
        <w:t>49</w:t>
      </w:r>
      <w:r>
        <w:fldChar w:fldCharType="end"/>
      </w:r>
    </w:p>
    <w:p w14:paraId="204A4EA0" w14:textId="260A50A3" w:rsidR="00E16430" w:rsidRDefault="00E1643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_Toc83042194 \h </w:instrText>
      </w:r>
      <w:r>
        <w:fldChar w:fldCharType="separate"/>
      </w:r>
      <w:r>
        <w:t>49</w:t>
      </w:r>
      <w:r>
        <w:fldChar w:fldCharType="end"/>
      </w:r>
    </w:p>
    <w:p w14:paraId="5DB7132F" w14:textId="221FC51D" w:rsidR="00E16430" w:rsidRDefault="00E1643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_Toc83042195 \h </w:instrText>
      </w:r>
      <w:r>
        <w:fldChar w:fldCharType="separate"/>
      </w:r>
      <w:r>
        <w:t>49</w:t>
      </w:r>
      <w:r>
        <w:fldChar w:fldCharType="end"/>
      </w:r>
    </w:p>
    <w:p w14:paraId="5367E1B7" w14:textId="16B8D6DF" w:rsidR="00E16430" w:rsidRDefault="00E1643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_Toc83042196 \h </w:instrText>
      </w:r>
      <w:r>
        <w:fldChar w:fldCharType="separate"/>
      </w:r>
      <w:r>
        <w:t>49</w:t>
      </w:r>
      <w:r>
        <w:fldChar w:fldCharType="end"/>
      </w:r>
    </w:p>
    <w:p w14:paraId="534B1C0C" w14:textId="1E2C9930" w:rsidR="00E16430" w:rsidRDefault="00E1643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_Toc83042197 \h </w:instrText>
      </w:r>
      <w:r>
        <w:fldChar w:fldCharType="separate"/>
      </w:r>
      <w:r>
        <w:t>50</w:t>
      </w:r>
      <w:r>
        <w:fldChar w:fldCharType="end"/>
      </w:r>
    </w:p>
    <w:p w14:paraId="037FC7CA" w14:textId="2FFA9458" w:rsidR="00E16430" w:rsidRDefault="00E1643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_Toc83042198 \h </w:instrText>
      </w:r>
      <w:r>
        <w:fldChar w:fldCharType="separate"/>
      </w:r>
      <w:r>
        <w:t>50</w:t>
      </w:r>
      <w:r>
        <w:fldChar w:fldCharType="end"/>
      </w:r>
    </w:p>
    <w:p w14:paraId="5820322D" w14:textId="0BE00A07" w:rsidR="00E16430" w:rsidRDefault="00E1643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_Toc83042199 \h </w:instrText>
      </w:r>
      <w:r>
        <w:fldChar w:fldCharType="separate"/>
      </w:r>
      <w:r>
        <w:t>50</w:t>
      </w:r>
      <w:r>
        <w:fldChar w:fldCharType="end"/>
      </w:r>
    </w:p>
    <w:p w14:paraId="6631BF1D" w14:textId="2F7F3BE3" w:rsidR="00E16430" w:rsidRDefault="00E1643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_Toc83042200 \h </w:instrText>
      </w:r>
      <w:r>
        <w:fldChar w:fldCharType="separate"/>
      </w:r>
      <w:r>
        <w:t>51</w:t>
      </w:r>
      <w:r>
        <w:fldChar w:fldCharType="end"/>
      </w:r>
    </w:p>
    <w:p w14:paraId="1D7DA26A" w14:textId="342D5076" w:rsidR="00E16430" w:rsidRDefault="00E1643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_Toc83042201 \h </w:instrText>
      </w:r>
      <w:r>
        <w:fldChar w:fldCharType="separate"/>
      </w:r>
      <w:r>
        <w:t>51</w:t>
      </w:r>
      <w:r>
        <w:fldChar w:fldCharType="end"/>
      </w:r>
    </w:p>
    <w:p w14:paraId="77CC7F0B" w14:textId="36C75FA8" w:rsidR="00E16430" w:rsidRDefault="00E1643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_Toc83042202 \h </w:instrText>
      </w:r>
      <w:r>
        <w:fldChar w:fldCharType="separate"/>
      </w:r>
      <w:r>
        <w:t>51</w:t>
      </w:r>
      <w:r>
        <w:fldChar w:fldCharType="end"/>
      </w:r>
    </w:p>
    <w:p w14:paraId="7B32AE39" w14:textId="64899544" w:rsidR="00E16430" w:rsidRDefault="00E1643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_Toc83042203 \h </w:instrText>
      </w:r>
      <w:r>
        <w:fldChar w:fldCharType="separate"/>
      </w:r>
      <w:r>
        <w:t>51</w:t>
      </w:r>
      <w:r>
        <w:fldChar w:fldCharType="end"/>
      </w:r>
    </w:p>
    <w:p w14:paraId="6252A9D4" w14:textId="1DC85188" w:rsidR="00E16430" w:rsidRDefault="00E1643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_Toc83042204 \h </w:instrText>
      </w:r>
      <w:r>
        <w:fldChar w:fldCharType="separate"/>
      </w:r>
      <w:r>
        <w:t>51</w:t>
      </w:r>
      <w:r>
        <w:fldChar w:fldCharType="end"/>
      </w:r>
    </w:p>
    <w:p w14:paraId="184A243A" w14:textId="6EC90FDA" w:rsidR="00E16430" w:rsidRDefault="00E1643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_Toc83042205 \h </w:instrText>
      </w:r>
      <w:r>
        <w:fldChar w:fldCharType="separate"/>
      </w:r>
      <w:r>
        <w:t>51</w:t>
      </w:r>
      <w:r>
        <w:fldChar w:fldCharType="end"/>
      </w:r>
    </w:p>
    <w:p w14:paraId="6F5C825C" w14:textId="3D4CFC4C" w:rsidR="00E16430" w:rsidRDefault="00E1643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77CD6">
        <w:rPr>
          <w:iCs/>
        </w:rPr>
        <w:t>Basic limits</w:t>
      </w:r>
      <w:r>
        <w:t xml:space="preserve"> for single RAT UTRA TDD 1,28Mcps operation</w:t>
      </w:r>
      <w:r>
        <w:tab/>
      </w:r>
      <w:r>
        <w:fldChar w:fldCharType="begin"/>
      </w:r>
      <w:r>
        <w:instrText xml:space="preserve"> PAGEREF _Toc83042206 \h </w:instrText>
      </w:r>
      <w:r>
        <w:fldChar w:fldCharType="separate"/>
      </w:r>
      <w:r>
        <w:t>56</w:t>
      </w:r>
      <w:r>
        <w:fldChar w:fldCharType="end"/>
      </w:r>
    </w:p>
    <w:p w14:paraId="4B01F397" w14:textId="0D57B431" w:rsidR="00E16430" w:rsidRDefault="00E1643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_Toc83042207 \h </w:instrText>
      </w:r>
      <w:r>
        <w:fldChar w:fldCharType="separate"/>
      </w:r>
      <w:r>
        <w:t>58</w:t>
      </w:r>
      <w:r>
        <w:fldChar w:fldCharType="end"/>
      </w:r>
    </w:p>
    <w:p w14:paraId="24EABE8D" w14:textId="43B8FACD" w:rsidR="00E16430" w:rsidRDefault="00E1643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_Toc83042208 \h </w:instrText>
      </w:r>
      <w:r>
        <w:fldChar w:fldCharType="separate"/>
      </w:r>
      <w:r>
        <w:t>59</w:t>
      </w:r>
      <w:r>
        <w:fldChar w:fldCharType="end"/>
      </w:r>
    </w:p>
    <w:p w14:paraId="5C9CE0C4" w14:textId="625020E5" w:rsidR="00E16430" w:rsidRDefault="00E1643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_Toc83042209 \h </w:instrText>
      </w:r>
      <w:r>
        <w:fldChar w:fldCharType="separate"/>
      </w:r>
      <w:r>
        <w:t>59</w:t>
      </w:r>
      <w:r>
        <w:fldChar w:fldCharType="end"/>
      </w:r>
    </w:p>
    <w:p w14:paraId="0967AC3A" w14:textId="3336DF38" w:rsidR="00E16430" w:rsidRDefault="00E1643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_Toc83042210 \h </w:instrText>
      </w:r>
      <w:r>
        <w:fldChar w:fldCharType="separate"/>
      </w:r>
      <w:r>
        <w:t>59</w:t>
      </w:r>
      <w:r>
        <w:fldChar w:fldCharType="end"/>
      </w:r>
    </w:p>
    <w:p w14:paraId="6946EB8F" w14:textId="031135F6" w:rsidR="00E16430" w:rsidRDefault="00E1643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_Toc83042211 \h </w:instrText>
      </w:r>
      <w:r>
        <w:fldChar w:fldCharType="separate"/>
      </w:r>
      <w:r>
        <w:t>59</w:t>
      </w:r>
      <w:r>
        <w:fldChar w:fldCharType="end"/>
      </w:r>
    </w:p>
    <w:p w14:paraId="60C7B985" w14:textId="52103A5E" w:rsidR="00E16430" w:rsidRDefault="00E1643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77CD6">
        <w:rPr>
          <w:i/>
        </w:rPr>
        <w:t>Basic limits</w:t>
      </w:r>
      <w:r>
        <w:t xml:space="preserve"> for Band Categories 1 and 3</w:t>
      </w:r>
      <w:r>
        <w:tab/>
      </w:r>
      <w:r>
        <w:fldChar w:fldCharType="begin"/>
      </w:r>
      <w:r>
        <w:instrText xml:space="preserve"> PAGEREF _Toc83042212 \h </w:instrText>
      </w:r>
      <w:r>
        <w:fldChar w:fldCharType="separate"/>
      </w:r>
      <w:r>
        <w:t>59</w:t>
      </w:r>
      <w:r>
        <w:fldChar w:fldCharType="end"/>
      </w:r>
    </w:p>
    <w:p w14:paraId="692504B9" w14:textId="7DEF8B5D" w:rsidR="00E16430" w:rsidRDefault="00E1643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77CD6">
        <w:rPr>
          <w:i/>
        </w:rPr>
        <w:t>Basic limit</w:t>
      </w:r>
      <w:r>
        <w:t xml:space="preserve"> for Band Category 2</w:t>
      </w:r>
      <w:r>
        <w:tab/>
      </w:r>
      <w:r>
        <w:fldChar w:fldCharType="begin"/>
      </w:r>
      <w:r>
        <w:instrText xml:space="preserve"> PAGEREF _Toc83042213 \h </w:instrText>
      </w:r>
      <w:r>
        <w:fldChar w:fldCharType="separate"/>
      </w:r>
      <w:r>
        <w:t>65</w:t>
      </w:r>
      <w:r>
        <w:fldChar w:fldCharType="end"/>
      </w:r>
    </w:p>
    <w:p w14:paraId="4C330C24" w14:textId="723CAFCD" w:rsidR="00E16430" w:rsidRDefault="00E1643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_Toc83042214 \h </w:instrText>
      </w:r>
      <w:r>
        <w:fldChar w:fldCharType="separate"/>
      </w:r>
      <w:r>
        <w:t>73</w:t>
      </w:r>
      <w:r>
        <w:fldChar w:fldCharType="end"/>
      </w:r>
    </w:p>
    <w:p w14:paraId="5D65A03C" w14:textId="4689074B" w:rsidR="00E16430" w:rsidRDefault="00E1643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_Toc83042215 \h </w:instrText>
      </w:r>
      <w:r>
        <w:fldChar w:fldCharType="separate"/>
      </w:r>
      <w:r>
        <w:t>73</w:t>
      </w:r>
      <w:r>
        <w:fldChar w:fldCharType="end"/>
      </w:r>
    </w:p>
    <w:p w14:paraId="1EC111DD" w14:textId="43A34AB4" w:rsidR="00E16430" w:rsidRDefault="00E1643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_Toc83042216 \h </w:instrText>
      </w:r>
      <w:r>
        <w:fldChar w:fldCharType="separate"/>
      </w:r>
      <w:r>
        <w:t>73</w:t>
      </w:r>
      <w:r>
        <w:fldChar w:fldCharType="end"/>
      </w:r>
    </w:p>
    <w:p w14:paraId="6FD70C9F" w14:textId="1B8A08F7" w:rsidR="00E16430" w:rsidRDefault="00E1643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_Toc83042217 \h </w:instrText>
      </w:r>
      <w:r>
        <w:fldChar w:fldCharType="separate"/>
      </w:r>
      <w:r>
        <w:t>73</w:t>
      </w:r>
      <w:r>
        <w:fldChar w:fldCharType="end"/>
      </w:r>
    </w:p>
    <w:p w14:paraId="280C1897" w14:textId="72298244" w:rsidR="00E16430" w:rsidRDefault="00E1643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_Toc83042218 \h </w:instrText>
      </w:r>
      <w:r>
        <w:fldChar w:fldCharType="separate"/>
      </w:r>
      <w:r>
        <w:t>75</w:t>
      </w:r>
      <w:r>
        <w:fldChar w:fldCharType="end"/>
      </w:r>
    </w:p>
    <w:p w14:paraId="731810D3" w14:textId="17C08AA1" w:rsidR="00E16430" w:rsidRDefault="00E1643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77CD6">
        <w:rPr>
          <w:rFonts w:cs="Arial"/>
        </w:rPr>
        <w:t>asic limit</w:t>
      </w:r>
      <w:r>
        <w:t xml:space="preserve">s </w:t>
      </w:r>
      <w:r>
        <w:rPr>
          <w:lang w:eastAsia="zh-CN"/>
        </w:rPr>
        <w:t>for Wide Area BS</w:t>
      </w:r>
      <w:r>
        <w:t xml:space="preserve"> (Category B)</w:t>
      </w:r>
      <w:r>
        <w:tab/>
      </w:r>
      <w:r>
        <w:fldChar w:fldCharType="begin"/>
      </w:r>
      <w:r>
        <w:instrText xml:space="preserve"> PAGEREF _Toc83042219 \h </w:instrText>
      </w:r>
      <w:r>
        <w:fldChar w:fldCharType="separate"/>
      </w:r>
      <w:r>
        <w:t>77</w:t>
      </w:r>
      <w:r>
        <w:fldChar w:fldCharType="end"/>
      </w:r>
    </w:p>
    <w:p w14:paraId="7D4A62CA" w14:textId="14721718" w:rsidR="00E16430" w:rsidRDefault="00E1643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_Toc83042220 \h </w:instrText>
      </w:r>
      <w:r>
        <w:fldChar w:fldCharType="separate"/>
      </w:r>
      <w:r>
        <w:t>77</w:t>
      </w:r>
      <w:r>
        <w:fldChar w:fldCharType="end"/>
      </w:r>
    </w:p>
    <w:p w14:paraId="29BCCE34" w14:textId="6481F191" w:rsidR="00E16430" w:rsidRDefault="00E1643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_Toc83042221 \h </w:instrText>
      </w:r>
      <w:r>
        <w:fldChar w:fldCharType="separate"/>
      </w:r>
      <w:r>
        <w:t>77</w:t>
      </w:r>
      <w:r>
        <w:fldChar w:fldCharType="end"/>
      </w:r>
    </w:p>
    <w:p w14:paraId="4B3F6D3E" w14:textId="4581B218" w:rsidR="00E16430" w:rsidRDefault="00E1643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_Toc83042222 \h </w:instrText>
      </w:r>
      <w:r>
        <w:fldChar w:fldCharType="separate"/>
      </w:r>
      <w:r>
        <w:t>81</w:t>
      </w:r>
      <w:r>
        <w:fldChar w:fldCharType="end"/>
      </w:r>
    </w:p>
    <w:p w14:paraId="5B4EC0E2" w14:textId="1DDA51FE" w:rsidR="00E16430" w:rsidRDefault="00E1643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77CD6">
        <w:rPr>
          <w:rFonts w:cs="Arial"/>
        </w:rPr>
        <w:t>Basic limit</w:t>
      </w:r>
      <w:r>
        <w:t xml:space="preserve">s </w:t>
      </w:r>
      <w:r>
        <w:rPr>
          <w:lang w:eastAsia="zh-CN"/>
        </w:rPr>
        <w:t>for Local Area BS (Category A and B)</w:t>
      </w:r>
      <w:r>
        <w:tab/>
      </w:r>
      <w:r>
        <w:fldChar w:fldCharType="begin"/>
      </w:r>
      <w:r>
        <w:instrText xml:space="preserve"> PAGEREF _Toc83042223 \h </w:instrText>
      </w:r>
      <w:r>
        <w:fldChar w:fldCharType="separate"/>
      </w:r>
      <w:r>
        <w:t>83</w:t>
      </w:r>
      <w:r>
        <w:fldChar w:fldCharType="end"/>
      </w:r>
    </w:p>
    <w:p w14:paraId="774A8460" w14:textId="5DF91FFF" w:rsidR="00E16430" w:rsidRDefault="00E1643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77CD6">
        <w:rPr>
          <w:rFonts w:cs="Arial"/>
        </w:rPr>
        <w:t>Basic limit</w:t>
      </w:r>
      <w:r>
        <w:t>s for Medium Range BS (Category A and B)</w:t>
      </w:r>
      <w:r>
        <w:tab/>
      </w:r>
      <w:r>
        <w:fldChar w:fldCharType="begin"/>
      </w:r>
      <w:r>
        <w:instrText xml:space="preserve"> PAGEREF _Toc83042224 \h </w:instrText>
      </w:r>
      <w:r>
        <w:fldChar w:fldCharType="separate"/>
      </w:r>
      <w:r>
        <w:t>84</w:t>
      </w:r>
      <w:r>
        <w:fldChar w:fldCharType="end"/>
      </w:r>
    </w:p>
    <w:p w14:paraId="00C554C2" w14:textId="3B34E3CC" w:rsidR="00E16430" w:rsidRDefault="00E1643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_Toc83042225 \h </w:instrText>
      </w:r>
      <w:r>
        <w:fldChar w:fldCharType="separate"/>
      </w:r>
      <w:r>
        <w:t>86</w:t>
      </w:r>
      <w:r>
        <w:fldChar w:fldCharType="end"/>
      </w:r>
    </w:p>
    <w:p w14:paraId="2D514FF3" w14:textId="7A101A4F" w:rsidR="00E16430" w:rsidRDefault="00E1643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_Toc83042226 \h </w:instrText>
      </w:r>
      <w:r>
        <w:fldChar w:fldCharType="separate"/>
      </w:r>
      <w:r>
        <w:t>86</w:t>
      </w:r>
      <w:r>
        <w:fldChar w:fldCharType="end"/>
      </w:r>
    </w:p>
    <w:p w14:paraId="2374DCF8" w14:textId="0D6ACBAA" w:rsidR="00E16430" w:rsidRDefault="00E1643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_Toc83042227 \h </w:instrText>
      </w:r>
      <w:r>
        <w:fldChar w:fldCharType="separate"/>
      </w:r>
      <w:r>
        <w:t>86</w:t>
      </w:r>
      <w:r>
        <w:fldChar w:fldCharType="end"/>
      </w:r>
    </w:p>
    <w:p w14:paraId="554DE435" w14:textId="6BE64854" w:rsidR="00E16430" w:rsidRDefault="00E1643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_Toc83042228 \h </w:instrText>
      </w:r>
      <w:r>
        <w:fldChar w:fldCharType="separate"/>
      </w:r>
      <w:r>
        <w:t>87</w:t>
      </w:r>
      <w:r>
        <w:fldChar w:fldCharType="end"/>
      </w:r>
    </w:p>
    <w:p w14:paraId="283899BD" w14:textId="49514DD7" w:rsidR="00E16430" w:rsidRDefault="00E1643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_Toc83042229 \h </w:instrText>
      </w:r>
      <w:r>
        <w:fldChar w:fldCharType="separate"/>
      </w:r>
      <w:r>
        <w:t>87</w:t>
      </w:r>
      <w:r>
        <w:fldChar w:fldCharType="end"/>
      </w:r>
    </w:p>
    <w:p w14:paraId="1E6EA69A" w14:textId="1F7B367D" w:rsidR="00E16430" w:rsidRDefault="00E1643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_Toc83042230 \h </w:instrText>
      </w:r>
      <w:r>
        <w:fldChar w:fldCharType="separate"/>
      </w:r>
      <w:r>
        <w:t>88</w:t>
      </w:r>
      <w:r>
        <w:fldChar w:fldCharType="end"/>
      </w:r>
    </w:p>
    <w:p w14:paraId="15FA2B9A" w14:textId="73EFBB1B" w:rsidR="00E16430" w:rsidRDefault="00E1643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_Toc83042231 \h </w:instrText>
      </w:r>
      <w:r>
        <w:fldChar w:fldCharType="separate"/>
      </w:r>
      <w:r>
        <w:t>88</w:t>
      </w:r>
      <w:r>
        <w:fldChar w:fldCharType="end"/>
      </w:r>
    </w:p>
    <w:p w14:paraId="39677BA0" w14:textId="66A7512B" w:rsidR="00E16430" w:rsidRDefault="00E1643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_Toc83042232 \h </w:instrText>
      </w:r>
      <w:r>
        <w:fldChar w:fldCharType="separate"/>
      </w:r>
      <w:r>
        <w:t>88</w:t>
      </w:r>
      <w:r>
        <w:fldChar w:fldCharType="end"/>
      </w:r>
    </w:p>
    <w:p w14:paraId="51FE8A4E" w14:textId="5949AE07" w:rsidR="00E16430" w:rsidRDefault="00E1643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_Toc83042233 \h </w:instrText>
      </w:r>
      <w:r>
        <w:fldChar w:fldCharType="separate"/>
      </w:r>
      <w:r>
        <w:t>88</w:t>
      </w:r>
      <w:r>
        <w:fldChar w:fldCharType="end"/>
      </w:r>
    </w:p>
    <w:p w14:paraId="2D0CC2BB" w14:textId="26E8335B" w:rsidR="00E16430" w:rsidRDefault="00E1643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_Toc83042234 \h </w:instrText>
      </w:r>
      <w:r>
        <w:fldChar w:fldCharType="separate"/>
      </w:r>
      <w:r>
        <w:t>88</w:t>
      </w:r>
      <w:r>
        <w:fldChar w:fldCharType="end"/>
      </w:r>
    </w:p>
    <w:p w14:paraId="5D974517" w14:textId="3305467E" w:rsidR="00E16430" w:rsidRDefault="00E1643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_Toc83042235 \h </w:instrText>
      </w:r>
      <w:r>
        <w:fldChar w:fldCharType="separate"/>
      </w:r>
      <w:r>
        <w:t>89</w:t>
      </w:r>
      <w:r>
        <w:fldChar w:fldCharType="end"/>
      </w:r>
    </w:p>
    <w:p w14:paraId="0F42764C" w14:textId="17DF717A" w:rsidR="00E16430" w:rsidRDefault="00E1643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_Toc83042236 \h </w:instrText>
      </w:r>
      <w:r>
        <w:fldChar w:fldCharType="separate"/>
      </w:r>
      <w:r>
        <w:t>90</w:t>
      </w:r>
      <w:r>
        <w:fldChar w:fldCharType="end"/>
      </w:r>
    </w:p>
    <w:p w14:paraId="03C10D84" w14:textId="5D86FFAA" w:rsidR="00E16430" w:rsidRDefault="00E1643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_Toc83042237 \h </w:instrText>
      </w:r>
      <w:r>
        <w:fldChar w:fldCharType="separate"/>
      </w:r>
      <w:r>
        <w:t>90</w:t>
      </w:r>
      <w:r>
        <w:fldChar w:fldCharType="end"/>
      </w:r>
    </w:p>
    <w:p w14:paraId="20303482" w14:textId="598BEB89" w:rsidR="00E16430" w:rsidRDefault="00E1643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_Toc83042238 \h </w:instrText>
      </w:r>
      <w:r>
        <w:fldChar w:fldCharType="separate"/>
      </w:r>
      <w:r>
        <w:t>90</w:t>
      </w:r>
      <w:r>
        <w:fldChar w:fldCharType="end"/>
      </w:r>
    </w:p>
    <w:p w14:paraId="745B1180" w14:textId="4E5DAFE3" w:rsidR="00E16430" w:rsidRDefault="00E1643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_Toc83042239 \h </w:instrText>
      </w:r>
      <w:r>
        <w:fldChar w:fldCharType="separate"/>
      </w:r>
      <w:r>
        <w:t>91</w:t>
      </w:r>
      <w:r>
        <w:fldChar w:fldCharType="end"/>
      </w:r>
    </w:p>
    <w:p w14:paraId="64BB5721" w14:textId="686B72CC" w:rsidR="00E16430" w:rsidRDefault="00E1643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_Toc83042240 \h </w:instrText>
      </w:r>
      <w:r>
        <w:fldChar w:fldCharType="separate"/>
      </w:r>
      <w:r>
        <w:t>91</w:t>
      </w:r>
      <w:r>
        <w:fldChar w:fldCharType="end"/>
      </w:r>
    </w:p>
    <w:p w14:paraId="020A821B" w14:textId="3878D295" w:rsidR="00E16430" w:rsidRDefault="00E1643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_Toc83042241 \h </w:instrText>
      </w:r>
      <w:r>
        <w:fldChar w:fldCharType="separate"/>
      </w:r>
      <w:r>
        <w:t>91</w:t>
      </w:r>
      <w:r>
        <w:fldChar w:fldCharType="end"/>
      </w:r>
    </w:p>
    <w:p w14:paraId="682DF59C" w14:textId="50424782" w:rsidR="00E16430" w:rsidRDefault="00E1643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_Toc83042242 \h </w:instrText>
      </w:r>
      <w:r>
        <w:fldChar w:fldCharType="separate"/>
      </w:r>
      <w:r>
        <w:t>92</w:t>
      </w:r>
      <w:r>
        <w:fldChar w:fldCharType="end"/>
      </w:r>
    </w:p>
    <w:p w14:paraId="46345D88" w14:textId="6490EEC8" w:rsidR="00E16430" w:rsidRDefault="00E1643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_Toc83042243 \h </w:instrText>
      </w:r>
      <w:r>
        <w:fldChar w:fldCharType="separate"/>
      </w:r>
      <w:r>
        <w:t>92</w:t>
      </w:r>
      <w:r>
        <w:fldChar w:fldCharType="end"/>
      </w:r>
    </w:p>
    <w:p w14:paraId="61F4FE8D" w14:textId="10132C5F" w:rsidR="00E16430" w:rsidRDefault="00E1643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_Toc83042244 \h </w:instrText>
      </w:r>
      <w:r>
        <w:fldChar w:fldCharType="separate"/>
      </w:r>
      <w:r>
        <w:t>92</w:t>
      </w:r>
      <w:r>
        <w:fldChar w:fldCharType="end"/>
      </w:r>
    </w:p>
    <w:p w14:paraId="0ED64064" w14:textId="2007DE4F" w:rsidR="00E16430" w:rsidRDefault="00E1643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_Toc83042245 \h </w:instrText>
      </w:r>
      <w:r>
        <w:fldChar w:fldCharType="separate"/>
      </w:r>
      <w:r>
        <w:t>93</w:t>
      </w:r>
      <w:r>
        <w:fldChar w:fldCharType="end"/>
      </w:r>
    </w:p>
    <w:p w14:paraId="4C70F5A6" w14:textId="779DEE13" w:rsidR="00E16430" w:rsidRDefault="00E1643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_Toc83042246 \h </w:instrText>
      </w:r>
      <w:r>
        <w:fldChar w:fldCharType="separate"/>
      </w:r>
      <w:r>
        <w:t>93</w:t>
      </w:r>
      <w:r>
        <w:fldChar w:fldCharType="end"/>
      </w:r>
    </w:p>
    <w:p w14:paraId="248CB96C" w14:textId="5C53AB30" w:rsidR="00E16430" w:rsidRDefault="00E1643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_Toc83042247 \h </w:instrText>
      </w:r>
      <w:r>
        <w:fldChar w:fldCharType="separate"/>
      </w:r>
      <w:r>
        <w:t>94</w:t>
      </w:r>
      <w:r>
        <w:fldChar w:fldCharType="end"/>
      </w:r>
    </w:p>
    <w:p w14:paraId="45B22F16" w14:textId="4806261C" w:rsidR="00E16430" w:rsidRDefault="00E164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_Toc83042248 \h </w:instrText>
      </w:r>
      <w:r>
        <w:fldChar w:fldCharType="separate"/>
      </w:r>
      <w:r>
        <w:t>94</w:t>
      </w:r>
      <w:r>
        <w:fldChar w:fldCharType="end"/>
      </w:r>
    </w:p>
    <w:p w14:paraId="5FC54A70" w14:textId="4950F998" w:rsidR="00E16430" w:rsidRDefault="00E164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_Toc83042249 \h </w:instrText>
      </w:r>
      <w:r>
        <w:fldChar w:fldCharType="separate"/>
      </w:r>
      <w:r>
        <w:t>95</w:t>
      </w:r>
      <w:r>
        <w:fldChar w:fldCharType="end"/>
      </w:r>
    </w:p>
    <w:p w14:paraId="2EC596A9" w14:textId="06CD5B7E" w:rsidR="00E16430" w:rsidRDefault="00E1643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_Toc83042250 \h </w:instrText>
      </w:r>
      <w:r>
        <w:fldChar w:fldCharType="separate"/>
      </w:r>
      <w:r>
        <w:t>95</w:t>
      </w:r>
      <w:r>
        <w:fldChar w:fldCharType="end"/>
      </w:r>
    </w:p>
    <w:p w14:paraId="6D31A16A" w14:textId="3F512737" w:rsidR="00E16430" w:rsidRDefault="00E1643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_Toc83042251 \h </w:instrText>
      </w:r>
      <w:r>
        <w:fldChar w:fldCharType="separate"/>
      </w:r>
      <w:r>
        <w:t>95</w:t>
      </w:r>
      <w:r>
        <w:fldChar w:fldCharType="end"/>
      </w:r>
    </w:p>
    <w:p w14:paraId="240A5F6A" w14:textId="28691712" w:rsidR="00E16430" w:rsidRDefault="00E1643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_Toc83042252 \h </w:instrText>
      </w:r>
      <w:r>
        <w:fldChar w:fldCharType="separate"/>
      </w:r>
      <w:r>
        <w:t>95</w:t>
      </w:r>
      <w:r>
        <w:fldChar w:fldCharType="end"/>
      </w:r>
    </w:p>
    <w:p w14:paraId="3CFB1B62" w14:textId="6CEEE68A" w:rsidR="00E16430" w:rsidRDefault="00E1643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_Toc83042253 \h </w:instrText>
      </w:r>
      <w:r>
        <w:fldChar w:fldCharType="separate"/>
      </w:r>
      <w:r>
        <w:t>95</w:t>
      </w:r>
      <w:r>
        <w:fldChar w:fldCharType="end"/>
      </w:r>
    </w:p>
    <w:p w14:paraId="08564916" w14:textId="5ADA14CA" w:rsidR="00E16430" w:rsidRDefault="00E164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_Toc83042254 \h </w:instrText>
      </w:r>
      <w:r>
        <w:fldChar w:fldCharType="separate"/>
      </w:r>
      <w:r>
        <w:t>95</w:t>
      </w:r>
      <w:r>
        <w:fldChar w:fldCharType="end"/>
      </w:r>
    </w:p>
    <w:p w14:paraId="713E733B" w14:textId="0C90F96B" w:rsidR="00E16430" w:rsidRDefault="00E1643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_Toc83042255 \h </w:instrText>
      </w:r>
      <w:r>
        <w:fldChar w:fldCharType="separate"/>
      </w:r>
      <w:r>
        <w:t>95</w:t>
      </w:r>
      <w:r>
        <w:fldChar w:fldCharType="end"/>
      </w:r>
    </w:p>
    <w:p w14:paraId="03D79F04" w14:textId="1155A97D" w:rsidR="00E16430" w:rsidRDefault="00E1643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_Toc83042256 \h </w:instrText>
      </w:r>
      <w:r>
        <w:fldChar w:fldCharType="separate"/>
      </w:r>
      <w:r>
        <w:t>96</w:t>
      </w:r>
      <w:r>
        <w:fldChar w:fldCharType="end"/>
      </w:r>
    </w:p>
    <w:p w14:paraId="01FC043F" w14:textId="7E4177BC" w:rsidR="00E16430" w:rsidRDefault="00E1643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_Toc83042257 \h </w:instrText>
      </w:r>
      <w:r>
        <w:fldChar w:fldCharType="separate"/>
      </w:r>
      <w:r>
        <w:t>96</w:t>
      </w:r>
      <w:r>
        <w:fldChar w:fldCharType="end"/>
      </w:r>
    </w:p>
    <w:p w14:paraId="3C3B834F" w14:textId="44887474" w:rsidR="00E16430" w:rsidRDefault="00E1643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_Toc83042258 \h </w:instrText>
      </w:r>
      <w:r>
        <w:fldChar w:fldCharType="separate"/>
      </w:r>
      <w:r>
        <w:t>96</w:t>
      </w:r>
      <w:r>
        <w:fldChar w:fldCharType="end"/>
      </w:r>
    </w:p>
    <w:p w14:paraId="52293DCD" w14:textId="76A5CF47" w:rsidR="00E16430" w:rsidRDefault="00E164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_Toc83042259 \h </w:instrText>
      </w:r>
      <w:r>
        <w:fldChar w:fldCharType="separate"/>
      </w:r>
      <w:r>
        <w:t>96</w:t>
      </w:r>
      <w:r>
        <w:fldChar w:fldCharType="end"/>
      </w:r>
    </w:p>
    <w:p w14:paraId="1334B2A0" w14:textId="4BBB8D82" w:rsidR="00E16430" w:rsidRDefault="00E1643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_Toc83042260 \h </w:instrText>
      </w:r>
      <w:r>
        <w:fldChar w:fldCharType="separate"/>
      </w:r>
      <w:r>
        <w:t>96</w:t>
      </w:r>
      <w:r>
        <w:fldChar w:fldCharType="end"/>
      </w:r>
    </w:p>
    <w:p w14:paraId="67B54CBC" w14:textId="5484027E" w:rsidR="00E16430" w:rsidRDefault="00E1643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_Toc83042261 \h </w:instrText>
      </w:r>
      <w:r>
        <w:fldChar w:fldCharType="separate"/>
      </w:r>
      <w:r>
        <w:t>97</w:t>
      </w:r>
      <w:r>
        <w:fldChar w:fldCharType="end"/>
      </w:r>
    </w:p>
    <w:p w14:paraId="314DB35F" w14:textId="7ADB3A5F" w:rsidR="00E16430" w:rsidRDefault="00E1643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_Toc83042262 \h </w:instrText>
      </w:r>
      <w:r>
        <w:fldChar w:fldCharType="separate"/>
      </w:r>
      <w:r>
        <w:t>97</w:t>
      </w:r>
      <w:r>
        <w:fldChar w:fldCharType="end"/>
      </w:r>
    </w:p>
    <w:p w14:paraId="0CE70CA5" w14:textId="16FC1D8F" w:rsidR="00E16430" w:rsidRDefault="00E1643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_Toc83042263 \h </w:instrText>
      </w:r>
      <w:r>
        <w:fldChar w:fldCharType="separate"/>
      </w:r>
      <w:r>
        <w:t>98</w:t>
      </w:r>
      <w:r>
        <w:fldChar w:fldCharType="end"/>
      </w:r>
    </w:p>
    <w:p w14:paraId="16DCD436" w14:textId="5577E10E" w:rsidR="00E16430" w:rsidRDefault="00E1643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_Toc83042264 \h </w:instrText>
      </w:r>
      <w:r>
        <w:fldChar w:fldCharType="separate"/>
      </w:r>
      <w:r>
        <w:t>99</w:t>
      </w:r>
      <w:r>
        <w:fldChar w:fldCharType="end"/>
      </w:r>
    </w:p>
    <w:p w14:paraId="30C5CCEC" w14:textId="04B0FBF6" w:rsidR="00E16430" w:rsidRDefault="00E1643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_Toc83042265 \h </w:instrText>
      </w:r>
      <w:r>
        <w:fldChar w:fldCharType="separate"/>
      </w:r>
      <w:r>
        <w:t>100</w:t>
      </w:r>
      <w:r>
        <w:fldChar w:fldCharType="end"/>
      </w:r>
    </w:p>
    <w:p w14:paraId="2F534124" w14:textId="4FA7E0DA" w:rsidR="00E16430" w:rsidRDefault="00E1643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_Toc83042266 \h </w:instrText>
      </w:r>
      <w:r>
        <w:fldChar w:fldCharType="separate"/>
      </w:r>
      <w:r>
        <w:t>100</w:t>
      </w:r>
      <w:r>
        <w:fldChar w:fldCharType="end"/>
      </w:r>
    </w:p>
    <w:p w14:paraId="27F6DFE4" w14:textId="48AF75C8" w:rsidR="00E16430" w:rsidRDefault="00E164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_Toc83042267 \h </w:instrText>
      </w:r>
      <w:r>
        <w:fldChar w:fldCharType="separate"/>
      </w:r>
      <w:r>
        <w:t>100</w:t>
      </w:r>
      <w:r>
        <w:fldChar w:fldCharType="end"/>
      </w:r>
    </w:p>
    <w:p w14:paraId="44F7F130" w14:textId="3BAA17A2" w:rsidR="00E16430" w:rsidRDefault="00E1643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_Toc83042268 \h </w:instrText>
      </w:r>
      <w:r>
        <w:fldChar w:fldCharType="separate"/>
      </w:r>
      <w:r>
        <w:t>100</w:t>
      </w:r>
      <w:r>
        <w:fldChar w:fldCharType="end"/>
      </w:r>
    </w:p>
    <w:p w14:paraId="76ECA396" w14:textId="28C22008" w:rsidR="00E16430" w:rsidRDefault="00E1643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_Toc83042269 \h </w:instrText>
      </w:r>
      <w:r>
        <w:fldChar w:fldCharType="separate"/>
      </w:r>
      <w:r>
        <w:t>100</w:t>
      </w:r>
      <w:r>
        <w:fldChar w:fldCharType="end"/>
      </w:r>
    </w:p>
    <w:p w14:paraId="6F4CB9EF" w14:textId="0A38C5B8" w:rsidR="00E16430" w:rsidRDefault="00E1643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_Toc83042270 \h </w:instrText>
      </w:r>
      <w:r>
        <w:fldChar w:fldCharType="separate"/>
      </w:r>
      <w:r>
        <w:t>100</w:t>
      </w:r>
      <w:r>
        <w:fldChar w:fldCharType="end"/>
      </w:r>
    </w:p>
    <w:p w14:paraId="6D85FD2F" w14:textId="67830CA9" w:rsidR="00E16430" w:rsidRDefault="00E1643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_Toc83042271 \h </w:instrText>
      </w:r>
      <w:r>
        <w:fldChar w:fldCharType="separate"/>
      </w:r>
      <w:r>
        <w:t>101</w:t>
      </w:r>
      <w:r>
        <w:fldChar w:fldCharType="end"/>
      </w:r>
    </w:p>
    <w:p w14:paraId="484EDB8D" w14:textId="72D6C3F9" w:rsidR="00E16430" w:rsidRDefault="00E1643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_Toc83042272 \h </w:instrText>
      </w:r>
      <w:r>
        <w:fldChar w:fldCharType="separate"/>
      </w:r>
      <w:r>
        <w:t>106</w:t>
      </w:r>
      <w:r>
        <w:fldChar w:fldCharType="end"/>
      </w:r>
    </w:p>
    <w:p w14:paraId="14498438" w14:textId="2FED7F50" w:rsidR="00E16430" w:rsidRDefault="00E1643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_Toc83042273 \h </w:instrText>
      </w:r>
      <w:r>
        <w:fldChar w:fldCharType="separate"/>
      </w:r>
      <w:r>
        <w:t>106</w:t>
      </w:r>
      <w:r>
        <w:fldChar w:fldCharType="end"/>
      </w:r>
    </w:p>
    <w:p w14:paraId="63622392" w14:textId="1B734298" w:rsidR="00E16430" w:rsidRDefault="00E1643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_Toc83042274 \h </w:instrText>
      </w:r>
      <w:r>
        <w:fldChar w:fldCharType="separate"/>
      </w:r>
      <w:r>
        <w:t>106</w:t>
      </w:r>
      <w:r>
        <w:fldChar w:fldCharType="end"/>
      </w:r>
    </w:p>
    <w:p w14:paraId="46FB7FF7" w14:textId="55863F4F" w:rsidR="00E16430" w:rsidRDefault="00E1643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_Toc83042275 \h </w:instrText>
      </w:r>
      <w:r>
        <w:fldChar w:fldCharType="separate"/>
      </w:r>
      <w:r>
        <w:t>107</w:t>
      </w:r>
      <w:r>
        <w:fldChar w:fldCharType="end"/>
      </w:r>
    </w:p>
    <w:p w14:paraId="3968FE19" w14:textId="6611AC8C" w:rsidR="00E16430" w:rsidRDefault="00E1643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_Toc83042276 \h </w:instrText>
      </w:r>
      <w:r>
        <w:fldChar w:fldCharType="separate"/>
      </w:r>
      <w:r>
        <w:t>107</w:t>
      </w:r>
      <w:r>
        <w:fldChar w:fldCharType="end"/>
      </w:r>
    </w:p>
    <w:p w14:paraId="0BE8D6FB" w14:textId="5FFD62F2" w:rsidR="00E16430" w:rsidRDefault="00E1643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_Toc83042277 \h </w:instrText>
      </w:r>
      <w:r>
        <w:fldChar w:fldCharType="separate"/>
      </w:r>
      <w:r>
        <w:t>112</w:t>
      </w:r>
      <w:r>
        <w:fldChar w:fldCharType="end"/>
      </w:r>
    </w:p>
    <w:p w14:paraId="7E8C231C" w14:textId="203977F2" w:rsidR="00E16430" w:rsidRDefault="00E164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_Toc83042278 \h </w:instrText>
      </w:r>
      <w:r>
        <w:fldChar w:fldCharType="separate"/>
      </w:r>
      <w:r>
        <w:t>112</w:t>
      </w:r>
      <w:r>
        <w:fldChar w:fldCharType="end"/>
      </w:r>
    </w:p>
    <w:p w14:paraId="612BF7C2" w14:textId="3CC49A04" w:rsidR="00E16430" w:rsidRDefault="00E1643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_Toc83042279 \h </w:instrText>
      </w:r>
      <w:r>
        <w:fldChar w:fldCharType="separate"/>
      </w:r>
      <w:r>
        <w:t>112</w:t>
      </w:r>
      <w:r>
        <w:fldChar w:fldCharType="end"/>
      </w:r>
    </w:p>
    <w:p w14:paraId="6ECCC0CA" w14:textId="106981C2" w:rsidR="00E16430" w:rsidRDefault="00E1643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_Toc83042280 \h </w:instrText>
      </w:r>
      <w:r>
        <w:fldChar w:fldCharType="separate"/>
      </w:r>
      <w:r>
        <w:t>113</w:t>
      </w:r>
      <w:r>
        <w:fldChar w:fldCharType="end"/>
      </w:r>
    </w:p>
    <w:p w14:paraId="400CF421" w14:textId="2CA65B6A" w:rsidR="00E16430" w:rsidRDefault="00E1643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_Toc83042281 \h </w:instrText>
      </w:r>
      <w:r>
        <w:fldChar w:fldCharType="separate"/>
      </w:r>
      <w:r>
        <w:t>113</w:t>
      </w:r>
      <w:r>
        <w:fldChar w:fldCharType="end"/>
      </w:r>
    </w:p>
    <w:p w14:paraId="4BFE5B72" w14:textId="4BD6DA78" w:rsidR="00E16430" w:rsidRDefault="00E1643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_Toc83042282 \h </w:instrText>
      </w:r>
      <w:r>
        <w:fldChar w:fldCharType="separate"/>
      </w:r>
      <w:r>
        <w:t>113</w:t>
      </w:r>
      <w:r>
        <w:fldChar w:fldCharType="end"/>
      </w:r>
    </w:p>
    <w:p w14:paraId="78070CDC" w14:textId="4CA61978" w:rsidR="00E16430" w:rsidRDefault="00E1643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_Toc83042283 \h </w:instrText>
      </w:r>
      <w:r>
        <w:fldChar w:fldCharType="separate"/>
      </w:r>
      <w:r>
        <w:t>114</w:t>
      </w:r>
      <w:r>
        <w:fldChar w:fldCharType="end"/>
      </w:r>
    </w:p>
    <w:p w14:paraId="41855C11" w14:textId="444B7D2D" w:rsidR="00E16430" w:rsidRDefault="00E164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_Toc83042284 \h </w:instrText>
      </w:r>
      <w:r>
        <w:fldChar w:fldCharType="separate"/>
      </w:r>
      <w:r>
        <w:t>114</w:t>
      </w:r>
      <w:r>
        <w:fldChar w:fldCharType="end"/>
      </w:r>
    </w:p>
    <w:p w14:paraId="3429D3AA" w14:textId="041F5387" w:rsidR="00E16430" w:rsidRDefault="00E1643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_Toc83042285 \h </w:instrText>
      </w:r>
      <w:r>
        <w:fldChar w:fldCharType="separate"/>
      </w:r>
      <w:r>
        <w:t>114</w:t>
      </w:r>
      <w:r>
        <w:fldChar w:fldCharType="end"/>
      </w:r>
    </w:p>
    <w:p w14:paraId="43A9F248" w14:textId="4E8E051A" w:rsidR="00E16430" w:rsidRDefault="00E1643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_Toc83042286 \h </w:instrText>
      </w:r>
      <w:r>
        <w:fldChar w:fldCharType="separate"/>
      </w:r>
      <w:r>
        <w:t>114</w:t>
      </w:r>
      <w:r>
        <w:fldChar w:fldCharType="end"/>
      </w:r>
    </w:p>
    <w:p w14:paraId="69C07F9B" w14:textId="48A1DF37" w:rsidR="00E16430" w:rsidRDefault="00E1643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_Toc83042287 \h </w:instrText>
      </w:r>
      <w:r>
        <w:fldChar w:fldCharType="separate"/>
      </w:r>
      <w:r>
        <w:t>114</w:t>
      </w:r>
      <w:r>
        <w:fldChar w:fldCharType="end"/>
      </w:r>
    </w:p>
    <w:p w14:paraId="18EC5A24" w14:textId="462DACC8" w:rsidR="00E16430" w:rsidRDefault="00E1643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_Toc83042288 \h </w:instrText>
      </w:r>
      <w:r>
        <w:fldChar w:fldCharType="separate"/>
      </w:r>
      <w:r>
        <w:t>116</w:t>
      </w:r>
      <w:r>
        <w:fldChar w:fldCharType="end"/>
      </w:r>
    </w:p>
    <w:p w14:paraId="3E4AE215" w14:textId="20E0F197" w:rsidR="00E16430" w:rsidRDefault="00E1643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_Toc83042289 \h </w:instrText>
      </w:r>
      <w:r>
        <w:fldChar w:fldCharType="separate"/>
      </w:r>
      <w:r>
        <w:t>120</w:t>
      </w:r>
      <w:r>
        <w:fldChar w:fldCharType="end"/>
      </w:r>
    </w:p>
    <w:p w14:paraId="59D012A6" w14:textId="08644E79" w:rsidR="00E16430" w:rsidRDefault="00E1643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_Toc83042290 \h </w:instrText>
      </w:r>
      <w:r>
        <w:fldChar w:fldCharType="separate"/>
      </w:r>
      <w:r>
        <w:t>120</w:t>
      </w:r>
      <w:r>
        <w:fldChar w:fldCharType="end"/>
      </w:r>
    </w:p>
    <w:p w14:paraId="1E684E09" w14:textId="31D4F718" w:rsidR="00E16430" w:rsidRDefault="00E164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_Toc83042291 \h </w:instrText>
      </w:r>
      <w:r>
        <w:fldChar w:fldCharType="separate"/>
      </w:r>
      <w:r>
        <w:t>120</w:t>
      </w:r>
      <w:r>
        <w:fldChar w:fldCharType="end"/>
      </w:r>
    </w:p>
    <w:p w14:paraId="2286800B" w14:textId="7D34D168" w:rsidR="00E16430" w:rsidRDefault="00E1643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_Toc83042292 \h </w:instrText>
      </w:r>
      <w:r>
        <w:fldChar w:fldCharType="separate"/>
      </w:r>
      <w:r>
        <w:t>120</w:t>
      </w:r>
      <w:r>
        <w:fldChar w:fldCharType="end"/>
      </w:r>
    </w:p>
    <w:p w14:paraId="1CEAF87F" w14:textId="2E21F964" w:rsidR="00E16430" w:rsidRDefault="00E1643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_Toc83042293 \h </w:instrText>
      </w:r>
      <w:r>
        <w:fldChar w:fldCharType="separate"/>
      </w:r>
      <w:r>
        <w:t>120</w:t>
      </w:r>
      <w:r>
        <w:fldChar w:fldCharType="end"/>
      </w:r>
    </w:p>
    <w:p w14:paraId="7D4BD316" w14:textId="1D422B7F" w:rsidR="00E16430" w:rsidRDefault="00E1643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_Toc83042294 \h </w:instrText>
      </w:r>
      <w:r>
        <w:fldChar w:fldCharType="separate"/>
      </w:r>
      <w:r>
        <w:t>120</w:t>
      </w:r>
      <w:r>
        <w:fldChar w:fldCharType="end"/>
      </w:r>
    </w:p>
    <w:p w14:paraId="60EDE09C" w14:textId="7FADAC7C" w:rsidR="00E16430" w:rsidRDefault="00E1643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_Toc83042295 \h </w:instrText>
      </w:r>
      <w:r>
        <w:fldChar w:fldCharType="separate"/>
      </w:r>
      <w:r>
        <w:t>121</w:t>
      </w:r>
      <w:r>
        <w:fldChar w:fldCharType="end"/>
      </w:r>
    </w:p>
    <w:p w14:paraId="20CEB6FC" w14:textId="78655196" w:rsidR="00E16430" w:rsidRDefault="00E1643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_Toc83042296 \h </w:instrText>
      </w:r>
      <w:r>
        <w:fldChar w:fldCharType="separate"/>
      </w:r>
      <w:r>
        <w:t>121</w:t>
      </w:r>
      <w:r>
        <w:fldChar w:fldCharType="end"/>
      </w:r>
    </w:p>
    <w:p w14:paraId="354EB41E" w14:textId="0BD76471" w:rsidR="00E16430" w:rsidRDefault="00E1643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_Toc83042297 \h </w:instrText>
      </w:r>
      <w:r>
        <w:fldChar w:fldCharType="separate"/>
      </w:r>
      <w:r>
        <w:t>121</w:t>
      </w:r>
      <w:r>
        <w:fldChar w:fldCharType="end"/>
      </w:r>
    </w:p>
    <w:p w14:paraId="2760C32F" w14:textId="663BB54C" w:rsidR="00E16430" w:rsidRDefault="00E1643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_Toc83042298 \h </w:instrText>
      </w:r>
      <w:r>
        <w:fldChar w:fldCharType="separate"/>
      </w:r>
      <w:r>
        <w:t>121</w:t>
      </w:r>
      <w:r>
        <w:fldChar w:fldCharType="end"/>
      </w:r>
    </w:p>
    <w:p w14:paraId="462CA536" w14:textId="28E61A53" w:rsidR="00E16430" w:rsidRDefault="00E1643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_Toc83042299 \h </w:instrText>
      </w:r>
      <w:r>
        <w:fldChar w:fldCharType="separate"/>
      </w:r>
      <w:r>
        <w:t>122</w:t>
      </w:r>
      <w:r>
        <w:fldChar w:fldCharType="end"/>
      </w:r>
    </w:p>
    <w:p w14:paraId="39CAD8DE" w14:textId="03B79ABD" w:rsidR="00E16430" w:rsidRDefault="00E1643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_Toc83042300 \h </w:instrText>
      </w:r>
      <w:r>
        <w:fldChar w:fldCharType="separate"/>
      </w:r>
      <w:r>
        <w:t>123</w:t>
      </w:r>
      <w:r>
        <w:fldChar w:fldCharType="end"/>
      </w:r>
    </w:p>
    <w:p w14:paraId="35EE84BB" w14:textId="560D4D7D" w:rsidR="00E16430" w:rsidRDefault="00E1643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_Toc83042301 \h </w:instrText>
      </w:r>
      <w:r>
        <w:fldChar w:fldCharType="separate"/>
      </w:r>
      <w:r>
        <w:t>123</w:t>
      </w:r>
      <w:r>
        <w:fldChar w:fldCharType="end"/>
      </w:r>
    </w:p>
    <w:p w14:paraId="1A66C9BC" w14:textId="35E63293" w:rsidR="00E16430" w:rsidRDefault="00E1643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_Toc83042302 \h </w:instrText>
      </w:r>
      <w:r>
        <w:fldChar w:fldCharType="separate"/>
      </w:r>
      <w:r>
        <w:t>123</w:t>
      </w:r>
      <w:r>
        <w:fldChar w:fldCharType="end"/>
      </w:r>
    </w:p>
    <w:p w14:paraId="7455F5EE" w14:textId="6011A694" w:rsidR="00E16430" w:rsidRDefault="00E1643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_Toc83042303 \h </w:instrText>
      </w:r>
      <w:r>
        <w:fldChar w:fldCharType="separate"/>
      </w:r>
      <w:r>
        <w:t>123</w:t>
      </w:r>
      <w:r>
        <w:fldChar w:fldCharType="end"/>
      </w:r>
    </w:p>
    <w:p w14:paraId="20C893FD" w14:textId="1A5E25B2" w:rsidR="00E16430" w:rsidRDefault="00E1643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_Toc83042304 \h </w:instrText>
      </w:r>
      <w:r>
        <w:fldChar w:fldCharType="separate"/>
      </w:r>
      <w:r>
        <w:t>123</w:t>
      </w:r>
      <w:r>
        <w:fldChar w:fldCharType="end"/>
      </w:r>
    </w:p>
    <w:p w14:paraId="49E2135F" w14:textId="6AC068A7" w:rsidR="00E16430" w:rsidRDefault="00E1643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_Toc83042305 \h </w:instrText>
      </w:r>
      <w:r>
        <w:fldChar w:fldCharType="separate"/>
      </w:r>
      <w:r>
        <w:t>124</w:t>
      </w:r>
      <w:r>
        <w:fldChar w:fldCharType="end"/>
      </w:r>
    </w:p>
    <w:p w14:paraId="010E01C7" w14:textId="5850BC7C" w:rsidR="00E16430" w:rsidRDefault="00E1643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_Toc83042306 \h </w:instrText>
      </w:r>
      <w:r>
        <w:fldChar w:fldCharType="separate"/>
      </w:r>
      <w:r>
        <w:t>124</w:t>
      </w:r>
      <w:r>
        <w:fldChar w:fldCharType="end"/>
      </w:r>
    </w:p>
    <w:p w14:paraId="1166CFBD" w14:textId="3AA2682A" w:rsidR="00E16430" w:rsidRDefault="00E1643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_Toc83042307 \h </w:instrText>
      </w:r>
      <w:r>
        <w:fldChar w:fldCharType="separate"/>
      </w:r>
      <w:r>
        <w:t>124</w:t>
      </w:r>
      <w:r>
        <w:fldChar w:fldCharType="end"/>
      </w:r>
    </w:p>
    <w:p w14:paraId="303C5217" w14:textId="176D5DB2" w:rsidR="00E16430" w:rsidRDefault="00E1643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_Toc83042308 \h </w:instrText>
      </w:r>
      <w:r>
        <w:fldChar w:fldCharType="separate"/>
      </w:r>
      <w:r>
        <w:t>124</w:t>
      </w:r>
      <w:r>
        <w:fldChar w:fldCharType="end"/>
      </w:r>
    </w:p>
    <w:p w14:paraId="152605D3" w14:textId="35415109" w:rsidR="00E16430" w:rsidRDefault="00E1643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_Toc83042309 \h </w:instrText>
      </w:r>
      <w:r>
        <w:fldChar w:fldCharType="separate"/>
      </w:r>
      <w:r>
        <w:t>124</w:t>
      </w:r>
      <w:r>
        <w:fldChar w:fldCharType="end"/>
      </w:r>
    </w:p>
    <w:p w14:paraId="6EBA3A17" w14:textId="40177840" w:rsidR="00E16430" w:rsidRDefault="00E1643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_Toc83042310 \h </w:instrText>
      </w:r>
      <w:r>
        <w:fldChar w:fldCharType="separate"/>
      </w:r>
      <w:r>
        <w:t>125</w:t>
      </w:r>
      <w:r>
        <w:fldChar w:fldCharType="end"/>
      </w:r>
    </w:p>
    <w:p w14:paraId="79538305" w14:textId="3FEBC6D1" w:rsidR="00E16430" w:rsidRDefault="00E16430">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_Toc83042311 \h </w:instrText>
      </w:r>
      <w:r>
        <w:fldChar w:fldCharType="separate"/>
      </w:r>
      <w:r>
        <w:t>125</w:t>
      </w:r>
      <w:r>
        <w:fldChar w:fldCharType="end"/>
      </w:r>
    </w:p>
    <w:p w14:paraId="13D64663" w14:textId="4462C3F9" w:rsidR="00E16430" w:rsidRDefault="00E1643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_Toc83042312 \h </w:instrText>
      </w:r>
      <w:r>
        <w:fldChar w:fldCharType="separate"/>
      </w:r>
      <w:r>
        <w:t>125</w:t>
      </w:r>
      <w:r>
        <w:fldChar w:fldCharType="end"/>
      </w:r>
    </w:p>
    <w:p w14:paraId="1E570947" w14:textId="302B1DCF" w:rsidR="00E16430" w:rsidRDefault="00E1643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_Toc83042313 \h </w:instrText>
      </w:r>
      <w:r>
        <w:fldChar w:fldCharType="separate"/>
      </w:r>
      <w:r>
        <w:t>125</w:t>
      </w:r>
      <w:r>
        <w:fldChar w:fldCharType="end"/>
      </w:r>
    </w:p>
    <w:p w14:paraId="0C0B9CF2" w14:textId="5B14784E" w:rsidR="00E16430" w:rsidRDefault="00E1643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_Toc83042314 \h </w:instrText>
      </w:r>
      <w:r>
        <w:fldChar w:fldCharType="separate"/>
      </w:r>
      <w:r>
        <w:t>125</w:t>
      </w:r>
      <w:r>
        <w:fldChar w:fldCharType="end"/>
      </w:r>
    </w:p>
    <w:p w14:paraId="3490B393" w14:textId="5B2E0754" w:rsidR="00E16430" w:rsidRDefault="00E1643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_Toc83042315 \h </w:instrText>
      </w:r>
      <w:r>
        <w:fldChar w:fldCharType="separate"/>
      </w:r>
      <w:r>
        <w:t>125</w:t>
      </w:r>
      <w:r>
        <w:fldChar w:fldCharType="end"/>
      </w:r>
    </w:p>
    <w:p w14:paraId="2E45E911" w14:textId="7FA0BDD4" w:rsidR="00E16430" w:rsidRDefault="00E1643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_Toc83042316 \h </w:instrText>
      </w:r>
      <w:r>
        <w:fldChar w:fldCharType="separate"/>
      </w:r>
      <w:r>
        <w:t>125</w:t>
      </w:r>
      <w:r>
        <w:fldChar w:fldCharType="end"/>
      </w:r>
    </w:p>
    <w:p w14:paraId="4B0B02C6" w14:textId="64EF074B" w:rsidR="00E16430" w:rsidRDefault="00E1643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_Toc83042317 \h </w:instrText>
      </w:r>
      <w:r>
        <w:fldChar w:fldCharType="separate"/>
      </w:r>
      <w:r>
        <w:t>125</w:t>
      </w:r>
      <w:r>
        <w:fldChar w:fldCharType="end"/>
      </w:r>
    </w:p>
    <w:p w14:paraId="0076385B" w14:textId="3FD72BAA" w:rsidR="00E16430" w:rsidRDefault="00E1643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_Toc83042318 \h </w:instrText>
      </w:r>
      <w:r>
        <w:fldChar w:fldCharType="separate"/>
      </w:r>
      <w:r>
        <w:t>125</w:t>
      </w:r>
      <w:r>
        <w:fldChar w:fldCharType="end"/>
      </w:r>
    </w:p>
    <w:p w14:paraId="525CA70A" w14:textId="76CC79A2" w:rsidR="00E16430" w:rsidRDefault="00E1643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_Toc83042319 \h </w:instrText>
      </w:r>
      <w:r>
        <w:fldChar w:fldCharType="separate"/>
      </w:r>
      <w:r>
        <w:t>125</w:t>
      </w:r>
      <w:r>
        <w:fldChar w:fldCharType="end"/>
      </w:r>
    </w:p>
    <w:p w14:paraId="47811C60" w14:textId="3948D0EF" w:rsidR="00E16430" w:rsidRDefault="00E1643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_Toc83042320 \h </w:instrText>
      </w:r>
      <w:r>
        <w:fldChar w:fldCharType="separate"/>
      </w:r>
      <w:r>
        <w:t>126</w:t>
      </w:r>
      <w:r>
        <w:fldChar w:fldCharType="end"/>
      </w:r>
    </w:p>
    <w:p w14:paraId="3F2A69D7" w14:textId="4EFB1077" w:rsidR="00E16430" w:rsidRDefault="00E16430">
      <w:pPr>
        <w:pStyle w:val="TOC3"/>
        <w:rPr>
          <w:rFonts w:asciiTheme="minorHAnsi" w:eastAsiaTheme="minorEastAsia" w:hAnsiTheme="minorHAnsi" w:cstheme="minorBidi"/>
          <w:sz w:val="22"/>
          <w:szCs w:val="22"/>
          <w:lang w:eastAsia="en-GB"/>
        </w:rPr>
      </w:pPr>
      <w:r w:rsidRPr="00C77CD6">
        <w:rPr>
          <w:lang w:val="sv-SE"/>
        </w:rPr>
        <w:t>9.3.3</w:t>
      </w:r>
      <w:r>
        <w:rPr>
          <w:rFonts w:asciiTheme="minorHAnsi" w:eastAsiaTheme="minorEastAsia" w:hAnsiTheme="minorHAnsi" w:cstheme="minorBidi"/>
          <w:sz w:val="22"/>
          <w:szCs w:val="22"/>
          <w:lang w:eastAsia="en-GB"/>
        </w:rPr>
        <w:tab/>
      </w:r>
      <w:r w:rsidRPr="00C77CD6">
        <w:rPr>
          <w:lang w:val="sv-SE"/>
        </w:rPr>
        <w:t>OTA E-UTRA DL RS power</w:t>
      </w:r>
      <w:r>
        <w:tab/>
      </w:r>
      <w:r>
        <w:fldChar w:fldCharType="begin"/>
      </w:r>
      <w:r>
        <w:instrText xml:space="preserve"> PAGEREF _Toc83042321 \h </w:instrText>
      </w:r>
      <w:r>
        <w:fldChar w:fldCharType="separate"/>
      </w:r>
      <w:r>
        <w:t>126</w:t>
      </w:r>
      <w:r>
        <w:fldChar w:fldCharType="end"/>
      </w:r>
    </w:p>
    <w:p w14:paraId="592B2436" w14:textId="04C59195" w:rsidR="00E16430" w:rsidRDefault="00E1643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_Toc83042322 \h </w:instrText>
      </w:r>
      <w:r>
        <w:fldChar w:fldCharType="separate"/>
      </w:r>
      <w:r>
        <w:t>126</w:t>
      </w:r>
      <w:r>
        <w:fldChar w:fldCharType="end"/>
      </w:r>
    </w:p>
    <w:p w14:paraId="671913EA" w14:textId="7595086A" w:rsidR="00E16430" w:rsidRDefault="00E1643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_Toc83042323 \h </w:instrText>
      </w:r>
      <w:r>
        <w:fldChar w:fldCharType="separate"/>
      </w:r>
      <w:r>
        <w:t>126</w:t>
      </w:r>
      <w:r>
        <w:fldChar w:fldCharType="end"/>
      </w:r>
    </w:p>
    <w:p w14:paraId="481DF237" w14:textId="22BB7AC6" w:rsidR="00E16430" w:rsidRDefault="00E1643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_Toc83042324 \h </w:instrText>
      </w:r>
      <w:r>
        <w:fldChar w:fldCharType="separate"/>
      </w:r>
      <w:r>
        <w:t>126</w:t>
      </w:r>
      <w:r>
        <w:fldChar w:fldCharType="end"/>
      </w:r>
    </w:p>
    <w:p w14:paraId="3FE20BA3" w14:textId="6DD435A3" w:rsidR="00E16430" w:rsidRDefault="00E1643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_Toc83042325 \h </w:instrText>
      </w:r>
      <w:r>
        <w:fldChar w:fldCharType="separate"/>
      </w:r>
      <w:r>
        <w:t>126</w:t>
      </w:r>
      <w:r>
        <w:fldChar w:fldCharType="end"/>
      </w:r>
    </w:p>
    <w:p w14:paraId="5DE53605" w14:textId="33622F41" w:rsidR="00E16430" w:rsidRDefault="00E1643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_Toc83042326 \h </w:instrText>
      </w:r>
      <w:r>
        <w:fldChar w:fldCharType="separate"/>
      </w:r>
      <w:r>
        <w:t>126</w:t>
      </w:r>
      <w:r>
        <w:fldChar w:fldCharType="end"/>
      </w:r>
    </w:p>
    <w:p w14:paraId="3D56346F" w14:textId="4FF2BB90" w:rsidR="00E16430" w:rsidRDefault="00E1643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_Toc83042327 \h </w:instrText>
      </w:r>
      <w:r>
        <w:fldChar w:fldCharType="separate"/>
      </w:r>
      <w:r>
        <w:t>126</w:t>
      </w:r>
      <w:r>
        <w:fldChar w:fldCharType="end"/>
      </w:r>
    </w:p>
    <w:p w14:paraId="2F265F44" w14:textId="59B40A94" w:rsidR="00E16430" w:rsidRDefault="00E1643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_Toc83042328 \h </w:instrText>
      </w:r>
      <w:r>
        <w:fldChar w:fldCharType="separate"/>
      </w:r>
      <w:r>
        <w:t>126</w:t>
      </w:r>
      <w:r>
        <w:fldChar w:fldCharType="end"/>
      </w:r>
    </w:p>
    <w:p w14:paraId="6E217E7B" w14:textId="25620CED" w:rsidR="00E16430" w:rsidRDefault="00E1643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_Toc83042329 \h </w:instrText>
      </w:r>
      <w:r>
        <w:fldChar w:fldCharType="separate"/>
      </w:r>
      <w:r>
        <w:t>126</w:t>
      </w:r>
      <w:r>
        <w:fldChar w:fldCharType="end"/>
      </w:r>
    </w:p>
    <w:p w14:paraId="15FE192A" w14:textId="66CCF6DD" w:rsidR="00E16430" w:rsidRDefault="00E1643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_Toc83042330 \h </w:instrText>
      </w:r>
      <w:r>
        <w:fldChar w:fldCharType="separate"/>
      </w:r>
      <w:r>
        <w:t>126</w:t>
      </w:r>
      <w:r>
        <w:fldChar w:fldCharType="end"/>
      </w:r>
    </w:p>
    <w:p w14:paraId="50182A10" w14:textId="387935C8" w:rsidR="00E16430" w:rsidRDefault="00E1643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_Toc83042331 \h </w:instrText>
      </w:r>
      <w:r>
        <w:fldChar w:fldCharType="separate"/>
      </w:r>
      <w:r>
        <w:t>127</w:t>
      </w:r>
      <w:r>
        <w:fldChar w:fldCharType="end"/>
      </w:r>
    </w:p>
    <w:p w14:paraId="4A127E6E" w14:textId="26EF725F" w:rsidR="00E16430" w:rsidRDefault="00E1643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_Toc83042332 \h </w:instrText>
      </w:r>
      <w:r>
        <w:fldChar w:fldCharType="separate"/>
      </w:r>
      <w:r>
        <w:t>127</w:t>
      </w:r>
      <w:r>
        <w:fldChar w:fldCharType="end"/>
      </w:r>
    </w:p>
    <w:p w14:paraId="42891AE7" w14:textId="609ACB64" w:rsidR="00E16430" w:rsidRDefault="00E1643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_Toc83042333 \h </w:instrText>
      </w:r>
      <w:r>
        <w:fldChar w:fldCharType="separate"/>
      </w:r>
      <w:r>
        <w:t>127</w:t>
      </w:r>
      <w:r>
        <w:fldChar w:fldCharType="end"/>
      </w:r>
    </w:p>
    <w:p w14:paraId="20D9DAB3" w14:textId="771BFAE3" w:rsidR="00E16430" w:rsidRDefault="00E1643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_Toc83042334 \h </w:instrText>
      </w:r>
      <w:r>
        <w:fldChar w:fldCharType="separate"/>
      </w:r>
      <w:r>
        <w:t>127</w:t>
      </w:r>
      <w:r>
        <w:fldChar w:fldCharType="end"/>
      </w:r>
    </w:p>
    <w:p w14:paraId="60A7C324" w14:textId="48364457" w:rsidR="00E16430" w:rsidRDefault="00E1643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_Toc83042335 \h </w:instrText>
      </w:r>
      <w:r>
        <w:fldChar w:fldCharType="separate"/>
      </w:r>
      <w:r>
        <w:t>127</w:t>
      </w:r>
      <w:r>
        <w:fldChar w:fldCharType="end"/>
      </w:r>
    </w:p>
    <w:p w14:paraId="1EF62C2C" w14:textId="62921F5A" w:rsidR="00E16430" w:rsidRDefault="00E1643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_Toc83042336 \h </w:instrText>
      </w:r>
      <w:r>
        <w:fldChar w:fldCharType="separate"/>
      </w:r>
      <w:r>
        <w:t>127</w:t>
      </w:r>
      <w:r>
        <w:fldChar w:fldCharType="end"/>
      </w:r>
    </w:p>
    <w:p w14:paraId="650963A2" w14:textId="1554A141" w:rsidR="00E16430" w:rsidRDefault="00E1643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_Toc83042337 \h </w:instrText>
      </w:r>
      <w:r>
        <w:fldChar w:fldCharType="separate"/>
      </w:r>
      <w:r>
        <w:t>128</w:t>
      </w:r>
      <w:r>
        <w:fldChar w:fldCharType="end"/>
      </w:r>
    </w:p>
    <w:p w14:paraId="34401AEA" w14:textId="10A6F0E2" w:rsidR="00E16430" w:rsidRDefault="00E1643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_Toc83042338 \h </w:instrText>
      </w:r>
      <w:r>
        <w:fldChar w:fldCharType="separate"/>
      </w:r>
      <w:r>
        <w:t>128</w:t>
      </w:r>
      <w:r>
        <w:fldChar w:fldCharType="end"/>
      </w:r>
    </w:p>
    <w:p w14:paraId="1A554D6A" w14:textId="6F577DCD" w:rsidR="00E16430" w:rsidRDefault="00E1643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_Toc83042339 \h </w:instrText>
      </w:r>
      <w:r>
        <w:fldChar w:fldCharType="separate"/>
      </w:r>
      <w:r>
        <w:t>128</w:t>
      </w:r>
      <w:r>
        <w:fldChar w:fldCharType="end"/>
      </w:r>
    </w:p>
    <w:p w14:paraId="55879D25" w14:textId="5FDDE76A" w:rsidR="00E16430" w:rsidRDefault="00E1643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_Toc83042340 \h </w:instrText>
      </w:r>
      <w:r>
        <w:fldChar w:fldCharType="separate"/>
      </w:r>
      <w:r>
        <w:t>128</w:t>
      </w:r>
      <w:r>
        <w:fldChar w:fldCharType="end"/>
      </w:r>
    </w:p>
    <w:p w14:paraId="4EA472C7" w14:textId="616B26AB" w:rsidR="00E16430" w:rsidRDefault="00E1643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_Toc83042341 \h </w:instrText>
      </w:r>
      <w:r>
        <w:fldChar w:fldCharType="separate"/>
      </w:r>
      <w:r>
        <w:t>128</w:t>
      </w:r>
      <w:r>
        <w:fldChar w:fldCharType="end"/>
      </w:r>
    </w:p>
    <w:p w14:paraId="15D40A12" w14:textId="2DF37D87" w:rsidR="00E16430" w:rsidRDefault="00E1643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_Toc83042342 \h </w:instrText>
      </w:r>
      <w:r>
        <w:fldChar w:fldCharType="separate"/>
      </w:r>
      <w:r>
        <w:t>128</w:t>
      </w:r>
      <w:r>
        <w:fldChar w:fldCharType="end"/>
      </w:r>
    </w:p>
    <w:p w14:paraId="02931CD9" w14:textId="213B54D5" w:rsidR="00E16430" w:rsidRDefault="00E1643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_Toc83042343 \h </w:instrText>
      </w:r>
      <w:r>
        <w:fldChar w:fldCharType="separate"/>
      </w:r>
      <w:r>
        <w:t>129</w:t>
      </w:r>
      <w:r>
        <w:fldChar w:fldCharType="end"/>
      </w:r>
    </w:p>
    <w:p w14:paraId="60C66F2C" w14:textId="42566B5C" w:rsidR="00E16430" w:rsidRDefault="00E1643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_Toc83042344 \h </w:instrText>
      </w:r>
      <w:r>
        <w:fldChar w:fldCharType="separate"/>
      </w:r>
      <w:r>
        <w:t>129</w:t>
      </w:r>
      <w:r>
        <w:fldChar w:fldCharType="end"/>
      </w:r>
    </w:p>
    <w:p w14:paraId="37A3C99F" w14:textId="2BAADBF6" w:rsidR="00E16430" w:rsidRDefault="00E1643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_Toc83042345 \h </w:instrText>
      </w:r>
      <w:r>
        <w:fldChar w:fldCharType="separate"/>
      </w:r>
      <w:r>
        <w:t>129</w:t>
      </w:r>
      <w:r>
        <w:fldChar w:fldCharType="end"/>
      </w:r>
    </w:p>
    <w:p w14:paraId="217AB30D" w14:textId="15E34FDC" w:rsidR="00E16430" w:rsidRDefault="00E1643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_Toc83042346 \h </w:instrText>
      </w:r>
      <w:r>
        <w:fldChar w:fldCharType="separate"/>
      </w:r>
      <w:r>
        <w:t>129</w:t>
      </w:r>
      <w:r>
        <w:fldChar w:fldCharType="end"/>
      </w:r>
    </w:p>
    <w:p w14:paraId="7B33CED7" w14:textId="6176F7CA" w:rsidR="00E16430" w:rsidRDefault="00E1643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_Toc83042347 \h </w:instrText>
      </w:r>
      <w:r>
        <w:fldChar w:fldCharType="separate"/>
      </w:r>
      <w:r>
        <w:t>129</w:t>
      </w:r>
      <w:r>
        <w:fldChar w:fldCharType="end"/>
      </w:r>
    </w:p>
    <w:p w14:paraId="0D92F523" w14:textId="07CED5BA" w:rsidR="00E16430" w:rsidRDefault="00E1643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_Toc83042348 \h </w:instrText>
      </w:r>
      <w:r>
        <w:fldChar w:fldCharType="separate"/>
      </w:r>
      <w:r>
        <w:t>129</w:t>
      </w:r>
      <w:r>
        <w:fldChar w:fldCharType="end"/>
      </w:r>
    </w:p>
    <w:p w14:paraId="59D2E9E6" w14:textId="0D433AB7" w:rsidR="00E16430" w:rsidRDefault="00E1643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_Toc83042349 \h </w:instrText>
      </w:r>
      <w:r>
        <w:fldChar w:fldCharType="separate"/>
      </w:r>
      <w:r>
        <w:t>129</w:t>
      </w:r>
      <w:r>
        <w:fldChar w:fldCharType="end"/>
      </w:r>
    </w:p>
    <w:p w14:paraId="0B640083" w14:textId="4B70204B" w:rsidR="00E16430" w:rsidRDefault="00E1643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_Toc83042350 \h </w:instrText>
      </w:r>
      <w:r>
        <w:fldChar w:fldCharType="separate"/>
      </w:r>
      <w:r>
        <w:t>130</w:t>
      </w:r>
      <w:r>
        <w:fldChar w:fldCharType="end"/>
      </w:r>
    </w:p>
    <w:p w14:paraId="167460E8" w14:textId="54DF5B6A" w:rsidR="00E16430" w:rsidRDefault="00E1643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_Toc83042351 \h </w:instrText>
      </w:r>
      <w:r>
        <w:fldChar w:fldCharType="separate"/>
      </w:r>
      <w:r>
        <w:t>130</w:t>
      </w:r>
      <w:r>
        <w:fldChar w:fldCharType="end"/>
      </w:r>
    </w:p>
    <w:p w14:paraId="09B66A6B" w14:textId="2E11DF0C" w:rsidR="00E16430" w:rsidRDefault="00E1643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_Toc83042352 \h </w:instrText>
      </w:r>
      <w:r>
        <w:fldChar w:fldCharType="separate"/>
      </w:r>
      <w:r>
        <w:t>130</w:t>
      </w:r>
      <w:r>
        <w:fldChar w:fldCharType="end"/>
      </w:r>
    </w:p>
    <w:p w14:paraId="361D3EF2" w14:textId="3D5D5D58" w:rsidR="00E16430" w:rsidRDefault="00E1643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_Toc83042353 \h </w:instrText>
      </w:r>
      <w:r>
        <w:fldChar w:fldCharType="separate"/>
      </w:r>
      <w:r>
        <w:t>130</w:t>
      </w:r>
      <w:r>
        <w:fldChar w:fldCharType="end"/>
      </w:r>
    </w:p>
    <w:p w14:paraId="1B04ACF9" w14:textId="509960F8" w:rsidR="00E16430" w:rsidRDefault="00E1643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_Toc83042354 \h </w:instrText>
      </w:r>
      <w:r>
        <w:fldChar w:fldCharType="separate"/>
      </w:r>
      <w:r>
        <w:t>130</w:t>
      </w:r>
      <w:r>
        <w:fldChar w:fldCharType="end"/>
      </w:r>
    </w:p>
    <w:p w14:paraId="1D6C84E1" w14:textId="3EF9A060" w:rsidR="00E16430" w:rsidRDefault="00E1643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_Toc83042355 \h </w:instrText>
      </w:r>
      <w:r>
        <w:fldChar w:fldCharType="separate"/>
      </w:r>
      <w:r>
        <w:t>130</w:t>
      </w:r>
      <w:r>
        <w:fldChar w:fldCharType="end"/>
      </w:r>
    </w:p>
    <w:p w14:paraId="67327CF5" w14:textId="7048DFBC" w:rsidR="00E16430" w:rsidRDefault="00E1643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_Toc83042356 \h </w:instrText>
      </w:r>
      <w:r>
        <w:fldChar w:fldCharType="separate"/>
      </w:r>
      <w:r>
        <w:t>130</w:t>
      </w:r>
      <w:r>
        <w:fldChar w:fldCharType="end"/>
      </w:r>
    </w:p>
    <w:p w14:paraId="16F0BF50" w14:textId="630BA80B" w:rsidR="00E16430" w:rsidRDefault="00E1643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_Toc83042357 \h </w:instrText>
      </w:r>
      <w:r>
        <w:fldChar w:fldCharType="separate"/>
      </w:r>
      <w:r>
        <w:t>131</w:t>
      </w:r>
      <w:r>
        <w:fldChar w:fldCharType="end"/>
      </w:r>
    </w:p>
    <w:p w14:paraId="2CE820A7" w14:textId="1AAFA3EF" w:rsidR="00E16430" w:rsidRDefault="00E1643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_Toc83042358 \h </w:instrText>
      </w:r>
      <w:r>
        <w:fldChar w:fldCharType="separate"/>
      </w:r>
      <w:r>
        <w:t>131</w:t>
      </w:r>
      <w:r>
        <w:fldChar w:fldCharType="end"/>
      </w:r>
    </w:p>
    <w:p w14:paraId="6039702C" w14:textId="4CF19270" w:rsidR="00E16430" w:rsidRDefault="00E1643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_Toc83042359 \h </w:instrText>
      </w:r>
      <w:r>
        <w:fldChar w:fldCharType="separate"/>
      </w:r>
      <w:r>
        <w:t>131</w:t>
      </w:r>
      <w:r>
        <w:fldChar w:fldCharType="end"/>
      </w:r>
    </w:p>
    <w:p w14:paraId="16912918" w14:textId="4064EA5F" w:rsidR="00E16430" w:rsidRDefault="00E1643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_Toc83042360 \h </w:instrText>
      </w:r>
      <w:r>
        <w:fldChar w:fldCharType="separate"/>
      </w:r>
      <w:r>
        <w:t>131</w:t>
      </w:r>
      <w:r>
        <w:fldChar w:fldCharType="end"/>
      </w:r>
    </w:p>
    <w:p w14:paraId="59E240C7" w14:textId="2AE82F11" w:rsidR="00E16430" w:rsidRDefault="00E1643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_Toc83042361 \h </w:instrText>
      </w:r>
      <w:r>
        <w:fldChar w:fldCharType="separate"/>
      </w:r>
      <w:r>
        <w:t>131</w:t>
      </w:r>
      <w:r>
        <w:fldChar w:fldCharType="end"/>
      </w:r>
    </w:p>
    <w:p w14:paraId="57DC01EF" w14:textId="2C4C3710" w:rsidR="00E16430" w:rsidRDefault="00E1643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_Toc83042362 \h </w:instrText>
      </w:r>
      <w:r>
        <w:fldChar w:fldCharType="separate"/>
      </w:r>
      <w:r>
        <w:t>131</w:t>
      </w:r>
      <w:r>
        <w:fldChar w:fldCharType="end"/>
      </w:r>
    </w:p>
    <w:p w14:paraId="2E432064" w14:textId="5F55422C" w:rsidR="00E16430" w:rsidRDefault="00E1643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_Toc83042363 \h </w:instrText>
      </w:r>
      <w:r>
        <w:fldChar w:fldCharType="separate"/>
      </w:r>
      <w:r>
        <w:t>132</w:t>
      </w:r>
      <w:r>
        <w:fldChar w:fldCharType="end"/>
      </w:r>
    </w:p>
    <w:p w14:paraId="603E6BC0" w14:textId="317C05DB" w:rsidR="00E16430" w:rsidRDefault="00E1643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_Toc83042364 \h </w:instrText>
      </w:r>
      <w:r>
        <w:fldChar w:fldCharType="separate"/>
      </w:r>
      <w:r>
        <w:t>132</w:t>
      </w:r>
      <w:r>
        <w:fldChar w:fldCharType="end"/>
      </w:r>
    </w:p>
    <w:p w14:paraId="55B89345" w14:textId="2085988B" w:rsidR="00E16430" w:rsidRDefault="00E1643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_Toc83042365 \h </w:instrText>
      </w:r>
      <w:r>
        <w:fldChar w:fldCharType="separate"/>
      </w:r>
      <w:r>
        <w:t>132</w:t>
      </w:r>
      <w:r>
        <w:fldChar w:fldCharType="end"/>
      </w:r>
    </w:p>
    <w:p w14:paraId="24F694D6" w14:textId="5D6D26C0" w:rsidR="00E16430" w:rsidRDefault="00E1643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_Toc83042366 \h </w:instrText>
      </w:r>
      <w:r>
        <w:fldChar w:fldCharType="separate"/>
      </w:r>
      <w:r>
        <w:t>132</w:t>
      </w:r>
      <w:r>
        <w:fldChar w:fldCharType="end"/>
      </w:r>
    </w:p>
    <w:p w14:paraId="22B89642" w14:textId="476DD232" w:rsidR="00E16430" w:rsidRDefault="00E1643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_Toc83042367 \h </w:instrText>
      </w:r>
      <w:r>
        <w:fldChar w:fldCharType="separate"/>
      </w:r>
      <w:r>
        <w:t>132</w:t>
      </w:r>
      <w:r>
        <w:fldChar w:fldCharType="end"/>
      </w:r>
    </w:p>
    <w:p w14:paraId="1E692484" w14:textId="57F82B3F" w:rsidR="00E16430" w:rsidRDefault="00E1643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_Toc83042368 \h </w:instrText>
      </w:r>
      <w:r>
        <w:fldChar w:fldCharType="separate"/>
      </w:r>
      <w:r>
        <w:t>132</w:t>
      </w:r>
      <w:r>
        <w:fldChar w:fldCharType="end"/>
      </w:r>
    </w:p>
    <w:p w14:paraId="42AA9AD1" w14:textId="2BF13DD6" w:rsidR="00E16430" w:rsidRDefault="00E1643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_Toc83042369 \h </w:instrText>
      </w:r>
      <w:r>
        <w:fldChar w:fldCharType="separate"/>
      </w:r>
      <w:r>
        <w:t>132</w:t>
      </w:r>
      <w:r>
        <w:fldChar w:fldCharType="end"/>
      </w:r>
    </w:p>
    <w:p w14:paraId="26022CFA" w14:textId="450EE56C" w:rsidR="00E16430" w:rsidRDefault="00E1643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_Toc83042370 \h </w:instrText>
      </w:r>
      <w:r>
        <w:fldChar w:fldCharType="separate"/>
      </w:r>
      <w:r>
        <w:t>132</w:t>
      </w:r>
      <w:r>
        <w:fldChar w:fldCharType="end"/>
      </w:r>
    </w:p>
    <w:p w14:paraId="3C843F9F" w14:textId="7C60C08E" w:rsidR="00E16430" w:rsidRDefault="00E1643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_Toc83042371 \h </w:instrText>
      </w:r>
      <w:r>
        <w:fldChar w:fldCharType="separate"/>
      </w:r>
      <w:r>
        <w:t>132</w:t>
      </w:r>
      <w:r>
        <w:fldChar w:fldCharType="end"/>
      </w:r>
    </w:p>
    <w:p w14:paraId="38899792" w14:textId="381D7222" w:rsidR="00E16430" w:rsidRDefault="00E1643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_Toc83042372 \h </w:instrText>
      </w:r>
      <w:r>
        <w:fldChar w:fldCharType="separate"/>
      </w:r>
      <w:r>
        <w:t>133</w:t>
      </w:r>
      <w:r>
        <w:fldChar w:fldCharType="end"/>
      </w:r>
    </w:p>
    <w:p w14:paraId="11888998" w14:textId="0A1E5439" w:rsidR="00E16430" w:rsidRDefault="00E16430">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_Toc83042373 \h </w:instrText>
      </w:r>
      <w:r>
        <w:fldChar w:fldCharType="separate"/>
      </w:r>
      <w:r>
        <w:t>133</w:t>
      </w:r>
      <w:r>
        <w:fldChar w:fldCharType="end"/>
      </w:r>
    </w:p>
    <w:p w14:paraId="3E133F9F" w14:textId="5C26E2FE" w:rsidR="00E16430" w:rsidRDefault="00E1643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_Toc83042374 \h </w:instrText>
      </w:r>
      <w:r>
        <w:fldChar w:fldCharType="separate"/>
      </w:r>
      <w:r>
        <w:t>133</w:t>
      </w:r>
      <w:r>
        <w:fldChar w:fldCharType="end"/>
      </w:r>
    </w:p>
    <w:p w14:paraId="037C8178" w14:textId="710CB8B3" w:rsidR="00E16430" w:rsidRDefault="00E1643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_Toc83042375 \h </w:instrText>
      </w:r>
      <w:r>
        <w:fldChar w:fldCharType="separate"/>
      </w:r>
      <w:r>
        <w:t>133</w:t>
      </w:r>
      <w:r>
        <w:fldChar w:fldCharType="end"/>
      </w:r>
    </w:p>
    <w:p w14:paraId="5A7F8FBD" w14:textId="102DA043" w:rsidR="00E16430" w:rsidRDefault="00E1643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_Toc83042376 \h </w:instrText>
      </w:r>
      <w:r>
        <w:fldChar w:fldCharType="separate"/>
      </w:r>
      <w:r>
        <w:t>133</w:t>
      </w:r>
      <w:r>
        <w:fldChar w:fldCharType="end"/>
      </w:r>
    </w:p>
    <w:p w14:paraId="6ABA39DF" w14:textId="3D6625E1" w:rsidR="00E16430" w:rsidRDefault="00E1643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_Toc83042377 \h </w:instrText>
      </w:r>
      <w:r>
        <w:fldChar w:fldCharType="separate"/>
      </w:r>
      <w:r>
        <w:t>134</w:t>
      </w:r>
      <w:r>
        <w:fldChar w:fldCharType="end"/>
      </w:r>
    </w:p>
    <w:p w14:paraId="054B15A7" w14:textId="5450688E" w:rsidR="00E16430" w:rsidRDefault="00E1643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_Toc83042378 \h </w:instrText>
      </w:r>
      <w:r>
        <w:fldChar w:fldCharType="separate"/>
      </w:r>
      <w:r>
        <w:t>134</w:t>
      </w:r>
      <w:r>
        <w:fldChar w:fldCharType="end"/>
      </w:r>
    </w:p>
    <w:p w14:paraId="2C8A61E4" w14:textId="451196D8" w:rsidR="00E16430" w:rsidRDefault="00E1643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_Toc83042379 \h </w:instrText>
      </w:r>
      <w:r>
        <w:fldChar w:fldCharType="separate"/>
      </w:r>
      <w:r>
        <w:t>134</w:t>
      </w:r>
      <w:r>
        <w:fldChar w:fldCharType="end"/>
      </w:r>
    </w:p>
    <w:p w14:paraId="53DA2079" w14:textId="535B02BB" w:rsidR="00E16430" w:rsidRDefault="00E1643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_Toc83042380 \h </w:instrText>
      </w:r>
      <w:r>
        <w:fldChar w:fldCharType="separate"/>
      </w:r>
      <w:r>
        <w:t>134</w:t>
      </w:r>
      <w:r>
        <w:fldChar w:fldCharType="end"/>
      </w:r>
    </w:p>
    <w:p w14:paraId="721CA815" w14:textId="3A72546E" w:rsidR="00E16430" w:rsidRDefault="00E1643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_Toc83042381 \h </w:instrText>
      </w:r>
      <w:r>
        <w:fldChar w:fldCharType="separate"/>
      </w:r>
      <w:r>
        <w:t>134</w:t>
      </w:r>
      <w:r>
        <w:fldChar w:fldCharType="end"/>
      </w:r>
    </w:p>
    <w:p w14:paraId="50691D92" w14:textId="30A11C3F" w:rsidR="00E16430" w:rsidRDefault="00E1643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_Toc83042382 \h </w:instrText>
      </w:r>
      <w:r>
        <w:fldChar w:fldCharType="separate"/>
      </w:r>
      <w:r>
        <w:t>134</w:t>
      </w:r>
      <w:r>
        <w:fldChar w:fldCharType="end"/>
      </w:r>
    </w:p>
    <w:p w14:paraId="6BA05243" w14:textId="24638FF9" w:rsidR="00E16430" w:rsidRDefault="00E1643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_Toc83042383 \h </w:instrText>
      </w:r>
      <w:r>
        <w:fldChar w:fldCharType="separate"/>
      </w:r>
      <w:r>
        <w:t>134</w:t>
      </w:r>
      <w:r>
        <w:fldChar w:fldCharType="end"/>
      </w:r>
    </w:p>
    <w:p w14:paraId="0080C795" w14:textId="6876B1CB" w:rsidR="00E16430" w:rsidRDefault="00E1643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_Toc83042384 \h </w:instrText>
      </w:r>
      <w:r>
        <w:fldChar w:fldCharType="separate"/>
      </w:r>
      <w:r>
        <w:t>135</w:t>
      </w:r>
      <w:r>
        <w:fldChar w:fldCharType="end"/>
      </w:r>
    </w:p>
    <w:p w14:paraId="677560B0" w14:textId="097556F1" w:rsidR="00E16430" w:rsidRDefault="00E1643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_Toc83042385 \h </w:instrText>
      </w:r>
      <w:r>
        <w:fldChar w:fldCharType="separate"/>
      </w:r>
      <w:r>
        <w:t>135</w:t>
      </w:r>
      <w:r>
        <w:fldChar w:fldCharType="end"/>
      </w:r>
    </w:p>
    <w:p w14:paraId="1D0B3DAC" w14:textId="49B89CD0" w:rsidR="00E16430" w:rsidRDefault="00E1643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_Toc83042386 \h </w:instrText>
      </w:r>
      <w:r>
        <w:fldChar w:fldCharType="separate"/>
      </w:r>
      <w:r>
        <w:t>135</w:t>
      </w:r>
      <w:r>
        <w:fldChar w:fldCharType="end"/>
      </w:r>
    </w:p>
    <w:p w14:paraId="5349A67B" w14:textId="42F99039" w:rsidR="00E16430" w:rsidRDefault="00E1643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_Toc83042387 \h </w:instrText>
      </w:r>
      <w:r>
        <w:fldChar w:fldCharType="separate"/>
      </w:r>
      <w:r>
        <w:t>135</w:t>
      </w:r>
      <w:r>
        <w:fldChar w:fldCharType="end"/>
      </w:r>
    </w:p>
    <w:p w14:paraId="4B84A2F6" w14:textId="45B8662D" w:rsidR="00E16430" w:rsidRDefault="00E1643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_Toc83042388 \h </w:instrText>
      </w:r>
      <w:r>
        <w:fldChar w:fldCharType="separate"/>
      </w:r>
      <w:r>
        <w:t>136</w:t>
      </w:r>
      <w:r>
        <w:fldChar w:fldCharType="end"/>
      </w:r>
    </w:p>
    <w:p w14:paraId="3A6C8EE2" w14:textId="0822EBD2" w:rsidR="00E16430" w:rsidRDefault="00E1643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_Toc83042389 \h </w:instrText>
      </w:r>
      <w:r>
        <w:fldChar w:fldCharType="separate"/>
      </w:r>
      <w:r>
        <w:t>136</w:t>
      </w:r>
      <w:r>
        <w:fldChar w:fldCharType="end"/>
      </w:r>
    </w:p>
    <w:p w14:paraId="71B253EF" w14:textId="3E7EB00E" w:rsidR="00E16430" w:rsidRDefault="00E1643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_Toc83042390 \h </w:instrText>
      </w:r>
      <w:r>
        <w:fldChar w:fldCharType="separate"/>
      </w:r>
      <w:r>
        <w:t>136</w:t>
      </w:r>
      <w:r>
        <w:fldChar w:fldCharType="end"/>
      </w:r>
    </w:p>
    <w:p w14:paraId="614ADDE0" w14:textId="243C6D51" w:rsidR="00E16430" w:rsidRDefault="00E1643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_Toc83042391 \h </w:instrText>
      </w:r>
      <w:r>
        <w:fldChar w:fldCharType="separate"/>
      </w:r>
      <w:r>
        <w:t>136</w:t>
      </w:r>
      <w:r>
        <w:fldChar w:fldCharType="end"/>
      </w:r>
    </w:p>
    <w:p w14:paraId="102EC381" w14:textId="4C7B4800" w:rsidR="00E16430" w:rsidRDefault="00E1643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_Toc83042392 \h </w:instrText>
      </w:r>
      <w:r>
        <w:fldChar w:fldCharType="separate"/>
      </w:r>
      <w:r>
        <w:t>136</w:t>
      </w:r>
      <w:r>
        <w:fldChar w:fldCharType="end"/>
      </w:r>
    </w:p>
    <w:p w14:paraId="6D0ED944" w14:textId="59627761" w:rsidR="00E16430" w:rsidRDefault="00E1643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_Toc83042393 \h </w:instrText>
      </w:r>
      <w:r>
        <w:fldChar w:fldCharType="separate"/>
      </w:r>
      <w:r>
        <w:t>136</w:t>
      </w:r>
      <w:r>
        <w:fldChar w:fldCharType="end"/>
      </w:r>
    </w:p>
    <w:p w14:paraId="6DB208C0" w14:textId="4729960F" w:rsidR="00E16430" w:rsidRDefault="00E1643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_Toc83042394 \h </w:instrText>
      </w:r>
      <w:r>
        <w:fldChar w:fldCharType="separate"/>
      </w:r>
      <w:r>
        <w:t>137</w:t>
      </w:r>
      <w:r>
        <w:fldChar w:fldCharType="end"/>
      </w:r>
    </w:p>
    <w:p w14:paraId="6206A21D" w14:textId="01CA4847" w:rsidR="00E16430" w:rsidRDefault="00E1643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_Toc83042395 \h </w:instrText>
      </w:r>
      <w:r>
        <w:fldChar w:fldCharType="separate"/>
      </w:r>
      <w:r>
        <w:t>137</w:t>
      </w:r>
      <w:r>
        <w:fldChar w:fldCharType="end"/>
      </w:r>
    </w:p>
    <w:p w14:paraId="33860FD2" w14:textId="35C0F67B" w:rsidR="00E16430" w:rsidRDefault="00E16430">
      <w:pPr>
        <w:pStyle w:val="TOC3"/>
        <w:rPr>
          <w:rFonts w:asciiTheme="minorHAnsi" w:eastAsiaTheme="minorEastAsia" w:hAnsiTheme="minorHAnsi" w:cstheme="minorBidi"/>
          <w:sz w:val="22"/>
          <w:szCs w:val="22"/>
          <w:lang w:eastAsia="en-GB"/>
        </w:rPr>
      </w:pPr>
      <w:r w:rsidRPr="00C77CD6">
        <w:rPr>
          <w:rFonts w:eastAsia="SimSun"/>
        </w:rPr>
        <w:t>9.7.4</w:t>
      </w:r>
      <w:r>
        <w:rPr>
          <w:rFonts w:asciiTheme="minorHAnsi" w:eastAsiaTheme="minorEastAsia" w:hAnsiTheme="minorHAnsi" w:cstheme="minorBidi"/>
          <w:sz w:val="22"/>
          <w:szCs w:val="22"/>
          <w:lang w:eastAsia="en-GB"/>
        </w:rPr>
        <w:tab/>
      </w:r>
      <w:r w:rsidRPr="00C77CD6">
        <w:rPr>
          <w:rFonts w:eastAsia="SimSun"/>
        </w:rPr>
        <w:t>OTA Spectrum emission mask</w:t>
      </w:r>
      <w:r>
        <w:tab/>
      </w:r>
      <w:r>
        <w:fldChar w:fldCharType="begin"/>
      </w:r>
      <w:r>
        <w:instrText xml:space="preserve"> PAGEREF _Toc83042396 \h </w:instrText>
      </w:r>
      <w:r>
        <w:fldChar w:fldCharType="separate"/>
      </w:r>
      <w:r>
        <w:t>138</w:t>
      </w:r>
      <w:r>
        <w:fldChar w:fldCharType="end"/>
      </w:r>
    </w:p>
    <w:p w14:paraId="3919CA99" w14:textId="47DDAE75" w:rsidR="00E16430" w:rsidRDefault="00E16430">
      <w:pPr>
        <w:pStyle w:val="TOC4"/>
        <w:rPr>
          <w:rFonts w:asciiTheme="minorHAnsi" w:eastAsiaTheme="minorEastAsia" w:hAnsiTheme="minorHAnsi" w:cstheme="minorBidi"/>
          <w:sz w:val="22"/>
          <w:szCs w:val="22"/>
          <w:lang w:eastAsia="en-GB"/>
        </w:rPr>
      </w:pPr>
      <w:r w:rsidRPr="00C77CD6">
        <w:rPr>
          <w:rFonts w:eastAsia="SimSun"/>
        </w:rPr>
        <w:t>9.7.4.1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_Toc83042397 \h </w:instrText>
      </w:r>
      <w:r>
        <w:fldChar w:fldCharType="separate"/>
      </w:r>
      <w:r>
        <w:t>138</w:t>
      </w:r>
      <w:r>
        <w:fldChar w:fldCharType="end"/>
      </w:r>
    </w:p>
    <w:p w14:paraId="2D7E2B39" w14:textId="496612CD" w:rsidR="00E16430" w:rsidRDefault="00E16430">
      <w:pPr>
        <w:pStyle w:val="TOC4"/>
        <w:rPr>
          <w:rFonts w:asciiTheme="minorHAnsi" w:eastAsiaTheme="minorEastAsia" w:hAnsiTheme="minorHAnsi" w:cstheme="minorBidi"/>
          <w:sz w:val="22"/>
          <w:szCs w:val="22"/>
          <w:lang w:eastAsia="en-GB"/>
        </w:rPr>
      </w:pPr>
      <w:r w:rsidRPr="00C77CD6">
        <w:rPr>
          <w:rFonts w:eastAsia="SimSun"/>
        </w:rPr>
        <w:t>9.7.4.2</w:t>
      </w:r>
      <w:r>
        <w:rPr>
          <w:rFonts w:asciiTheme="minorHAnsi" w:eastAsiaTheme="minorEastAsia" w:hAnsiTheme="minorHAnsi" w:cstheme="minorBidi"/>
          <w:sz w:val="22"/>
          <w:szCs w:val="22"/>
          <w:lang w:eastAsia="en-GB"/>
        </w:rPr>
        <w:tab/>
      </w:r>
      <w:r w:rsidRPr="00C77CD6">
        <w:rPr>
          <w:rFonts w:eastAsia="SimSun"/>
        </w:rPr>
        <w:t>Minimum requirement for MSR operation</w:t>
      </w:r>
      <w:r>
        <w:tab/>
      </w:r>
      <w:r>
        <w:fldChar w:fldCharType="begin"/>
      </w:r>
      <w:r>
        <w:instrText xml:space="preserve"> PAGEREF _Toc83042398 \h </w:instrText>
      </w:r>
      <w:r>
        <w:fldChar w:fldCharType="separate"/>
      </w:r>
      <w:r>
        <w:t>138</w:t>
      </w:r>
      <w:r>
        <w:fldChar w:fldCharType="end"/>
      </w:r>
    </w:p>
    <w:p w14:paraId="5C4CE2CD" w14:textId="6742A6C8" w:rsidR="00E16430" w:rsidRDefault="00E16430">
      <w:pPr>
        <w:pStyle w:val="TOC4"/>
        <w:rPr>
          <w:rFonts w:asciiTheme="minorHAnsi" w:eastAsiaTheme="minorEastAsia" w:hAnsiTheme="minorHAnsi" w:cstheme="minorBidi"/>
          <w:sz w:val="22"/>
          <w:szCs w:val="22"/>
          <w:lang w:eastAsia="en-GB"/>
        </w:rPr>
      </w:pPr>
      <w:r w:rsidRPr="00C77CD6">
        <w:rPr>
          <w:rFonts w:eastAsia="SimSun"/>
        </w:rPr>
        <w:t>9.7.4.3</w:t>
      </w:r>
      <w:r>
        <w:rPr>
          <w:rFonts w:asciiTheme="minorHAnsi" w:eastAsiaTheme="minorEastAsia" w:hAnsiTheme="minorHAnsi" w:cstheme="minorBidi"/>
          <w:sz w:val="22"/>
          <w:szCs w:val="22"/>
          <w:lang w:eastAsia="en-GB"/>
        </w:rPr>
        <w:tab/>
      </w:r>
      <w:r w:rsidRPr="00C77CD6">
        <w:rPr>
          <w:rFonts w:eastAsia="SimSun"/>
        </w:rPr>
        <w:t>Minimum requirement for single RAT UTRA operation</w:t>
      </w:r>
      <w:r>
        <w:tab/>
      </w:r>
      <w:r>
        <w:fldChar w:fldCharType="begin"/>
      </w:r>
      <w:r>
        <w:instrText xml:space="preserve"> PAGEREF _Toc83042399 \h </w:instrText>
      </w:r>
      <w:r>
        <w:fldChar w:fldCharType="separate"/>
      </w:r>
      <w:r>
        <w:t>138</w:t>
      </w:r>
      <w:r>
        <w:fldChar w:fldCharType="end"/>
      </w:r>
    </w:p>
    <w:p w14:paraId="0CA5BC0D" w14:textId="193FC208" w:rsidR="00E16430" w:rsidRDefault="00E16430">
      <w:pPr>
        <w:pStyle w:val="TOC5"/>
        <w:rPr>
          <w:rFonts w:asciiTheme="minorHAnsi" w:eastAsiaTheme="minorEastAsia" w:hAnsiTheme="minorHAnsi" w:cstheme="minorBidi"/>
          <w:sz w:val="22"/>
          <w:szCs w:val="22"/>
          <w:lang w:eastAsia="en-GB"/>
        </w:rPr>
      </w:pPr>
      <w:r w:rsidRPr="00C77CD6">
        <w:rPr>
          <w:rFonts w:eastAsia="SimSun"/>
        </w:rPr>
        <w:t>9.7.4.3.1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_Toc83042400 \h </w:instrText>
      </w:r>
      <w:r>
        <w:fldChar w:fldCharType="separate"/>
      </w:r>
      <w:r>
        <w:t>138</w:t>
      </w:r>
      <w:r>
        <w:fldChar w:fldCharType="end"/>
      </w:r>
    </w:p>
    <w:p w14:paraId="4D2BEF93" w14:textId="74C56534" w:rsidR="00E16430" w:rsidRDefault="00E16430">
      <w:pPr>
        <w:pStyle w:val="TOC5"/>
        <w:rPr>
          <w:rFonts w:asciiTheme="minorHAnsi" w:eastAsiaTheme="minorEastAsia" w:hAnsiTheme="minorHAnsi" w:cstheme="minorBidi"/>
          <w:sz w:val="22"/>
          <w:szCs w:val="22"/>
          <w:lang w:eastAsia="en-GB"/>
        </w:rPr>
      </w:pPr>
      <w:r w:rsidRPr="00C77CD6">
        <w:rPr>
          <w:rFonts w:eastAsia="SimSun"/>
        </w:rPr>
        <w:t>9.7.4.3.2</w:t>
      </w:r>
      <w:r>
        <w:rPr>
          <w:rFonts w:asciiTheme="minorHAnsi" w:eastAsiaTheme="minorEastAsia" w:hAnsiTheme="minorHAnsi" w:cstheme="minorBidi"/>
          <w:sz w:val="22"/>
          <w:szCs w:val="22"/>
          <w:lang w:eastAsia="en-GB"/>
        </w:rPr>
        <w:tab/>
      </w:r>
      <w:r w:rsidRPr="00C77CD6">
        <w:rPr>
          <w:rFonts w:eastAsia="SimSun"/>
        </w:rPr>
        <w:t>Minimum requirements for single RAT UTRA FDD operation</w:t>
      </w:r>
      <w:r>
        <w:tab/>
      </w:r>
      <w:r>
        <w:fldChar w:fldCharType="begin"/>
      </w:r>
      <w:r>
        <w:instrText xml:space="preserve"> PAGEREF _Toc83042401 \h </w:instrText>
      </w:r>
      <w:r>
        <w:fldChar w:fldCharType="separate"/>
      </w:r>
      <w:r>
        <w:t>138</w:t>
      </w:r>
      <w:r>
        <w:fldChar w:fldCharType="end"/>
      </w:r>
    </w:p>
    <w:p w14:paraId="2992C4BA" w14:textId="55B95589" w:rsidR="00E16430" w:rsidRDefault="00E1643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_Toc83042402 \h </w:instrText>
      </w:r>
      <w:r>
        <w:fldChar w:fldCharType="separate"/>
      </w:r>
      <w:r>
        <w:t>144</w:t>
      </w:r>
      <w:r>
        <w:fldChar w:fldCharType="end"/>
      </w:r>
    </w:p>
    <w:p w14:paraId="7E91E3BD" w14:textId="4D2A6973" w:rsidR="00E16430" w:rsidRDefault="00E1643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_Toc83042403 \h </w:instrText>
      </w:r>
      <w:r>
        <w:fldChar w:fldCharType="separate"/>
      </w:r>
      <w:r>
        <w:t>144</w:t>
      </w:r>
      <w:r>
        <w:fldChar w:fldCharType="end"/>
      </w:r>
    </w:p>
    <w:p w14:paraId="3DDAD780" w14:textId="10DA4265" w:rsidR="00E16430" w:rsidRDefault="00E1643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_Toc83042404 \h </w:instrText>
      </w:r>
      <w:r>
        <w:fldChar w:fldCharType="separate"/>
      </w:r>
      <w:r>
        <w:t>144</w:t>
      </w:r>
      <w:r>
        <w:fldChar w:fldCharType="end"/>
      </w:r>
    </w:p>
    <w:p w14:paraId="0F8A1D7F" w14:textId="0CBBBECF" w:rsidR="00E16430" w:rsidRDefault="00E16430">
      <w:pPr>
        <w:pStyle w:val="TOC4"/>
        <w:rPr>
          <w:rFonts w:asciiTheme="minorHAnsi" w:eastAsiaTheme="minorEastAsia" w:hAnsiTheme="minorHAnsi" w:cstheme="minorBidi"/>
          <w:sz w:val="22"/>
          <w:szCs w:val="22"/>
          <w:lang w:eastAsia="en-GB"/>
        </w:rPr>
      </w:pPr>
      <w:r w:rsidRPr="00C77CD6">
        <w:rPr>
          <w:rFonts w:eastAsia="SimSun"/>
        </w:rPr>
        <w:t>9.7.5.2</w:t>
      </w:r>
      <w:r>
        <w:rPr>
          <w:rFonts w:asciiTheme="minorHAnsi" w:eastAsiaTheme="minorEastAsia" w:hAnsiTheme="minorHAnsi" w:cstheme="minorBidi"/>
          <w:sz w:val="22"/>
          <w:szCs w:val="22"/>
          <w:lang w:eastAsia="en-GB"/>
        </w:rPr>
        <w:tab/>
      </w:r>
      <w:r w:rsidRPr="00C77CD6">
        <w:rPr>
          <w:rFonts w:eastAsia="SimSun"/>
        </w:rPr>
        <w:t>Minimum requirement for MSR operation</w:t>
      </w:r>
      <w:r>
        <w:tab/>
      </w:r>
      <w:r>
        <w:fldChar w:fldCharType="begin"/>
      </w:r>
      <w:r>
        <w:instrText xml:space="preserve"> PAGEREF _Toc83042405 \h </w:instrText>
      </w:r>
      <w:r>
        <w:fldChar w:fldCharType="separate"/>
      </w:r>
      <w:r>
        <w:t>146</w:t>
      </w:r>
      <w:r>
        <w:fldChar w:fldCharType="end"/>
      </w:r>
    </w:p>
    <w:p w14:paraId="409A5C5D" w14:textId="74FDAC86" w:rsidR="00E16430" w:rsidRDefault="00E16430">
      <w:pPr>
        <w:pStyle w:val="TOC5"/>
        <w:rPr>
          <w:rFonts w:asciiTheme="minorHAnsi" w:eastAsiaTheme="minorEastAsia" w:hAnsiTheme="minorHAnsi" w:cstheme="minorBidi"/>
          <w:sz w:val="22"/>
          <w:szCs w:val="22"/>
          <w:lang w:eastAsia="en-GB"/>
        </w:rPr>
      </w:pPr>
      <w:r w:rsidRPr="00C77CD6">
        <w:rPr>
          <w:rFonts w:eastAsia="SimSun"/>
        </w:rPr>
        <w:t>9.7.5.2.1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_Toc83042406 \h </w:instrText>
      </w:r>
      <w:r>
        <w:fldChar w:fldCharType="separate"/>
      </w:r>
      <w:r>
        <w:t>146</w:t>
      </w:r>
      <w:r>
        <w:fldChar w:fldCharType="end"/>
      </w:r>
    </w:p>
    <w:p w14:paraId="7CD643B5" w14:textId="066FEF56" w:rsidR="00E16430" w:rsidRDefault="00E16430">
      <w:pPr>
        <w:pStyle w:val="TOC5"/>
        <w:rPr>
          <w:rFonts w:asciiTheme="minorHAnsi" w:eastAsiaTheme="minorEastAsia" w:hAnsiTheme="minorHAnsi" w:cstheme="minorBidi"/>
          <w:sz w:val="22"/>
          <w:szCs w:val="22"/>
          <w:lang w:eastAsia="en-GB"/>
        </w:rPr>
      </w:pPr>
      <w:r w:rsidRPr="00C77CD6">
        <w:rPr>
          <w:rFonts w:eastAsia="SimSun"/>
        </w:rPr>
        <w:t>9.7.5.2.2</w:t>
      </w:r>
      <w:r>
        <w:rPr>
          <w:rFonts w:asciiTheme="minorHAnsi" w:eastAsiaTheme="minorEastAsia" w:hAnsiTheme="minorHAnsi" w:cstheme="minorBidi"/>
          <w:sz w:val="22"/>
          <w:szCs w:val="22"/>
          <w:lang w:eastAsia="en-GB"/>
        </w:rPr>
        <w:tab/>
      </w:r>
      <w:r w:rsidRPr="00C77CD6">
        <w:rPr>
          <w:rFonts w:eastAsia="SimSun"/>
        </w:rPr>
        <w:t>Minimum requirements for Band Categories 1 and 3</w:t>
      </w:r>
      <w:r>
        <w:tab/>
      </w:r>
      <w:r>
        <w:fldChar w:fldCharType="begin"/>
      </w:r>
      <w:r>
        <w:instrText xml:space="preserve"> PAGEREF _Toc83042407 \h </w:instrText>
      </w:r>
      <w:r>
        <w:fldChar w:fldCharType="separate"/>
      </w:r>
      <w:r>
        <w:t>146</w:t>
      </w:r>
      <w:r>
        <w:fldChar w:fldCharType="end"/>
      </w:r>
    </w:p>
    <w:p w14:paraId="42F0747C" w14:textId="16EAF45E" w:rsidR="00E16430" w:rsidRDefault="00E1643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C77CD6">
        <w:rPr>
          <w:i/>
        </w:rPr>
        <w:t>Minimum requirement</w:t>
      </w:r>
      <w:r>
        <w:t xml:space="preserve"> for Band Category 2</w:t>
      </w:r>
      <w:r>
        <w:tab/>
      </w:r>
      <w:r>
        <w:fldChar w:fldCharType="begin"/>
      </w:r>
      <w:r>
        <w:instrText xml:space="preserve"> PAGEREF _Toc83042408 \h </w:instrText>
      </w:r>
      <w:r>
        <w:fldChar w:fldCharType="separate"/>
      </w:r>
      <w:r>
        <w:t>150</w:t>
      </w:r>
      <w:r>
        <w:fldChar w:fldCharType="end"/>
      </w:r>
    </w:p>
    <w:p w14:paraId="1DB18B19" w14:textId="56D7C09D" w:rsidR="00E16430" w:rsidRDefault="00E16430">
      <w:pPr>
        <w:pStyle w:val="TOC5"/>
        <w:rPr>
          <w:rFonts w:asciiTheme="minorHAnsi" w:eastAsiaTheme="minorEastAsia" w:hAnsiTheme="minorHAnsi" w:cstheme="minorBidi"/>
          <w:sz w:val="22"/>
          <w:szCs w:val="22"/>
          <w:lang w:eastAsia="en-GB"/>
        </w:rPr>
      </w:pPr>
      <w:r w:rsidRPr="00C77CD6">
        <w:rPr>
          <w:rFonts w:eastAsia="SimSun"/>
        </w:rPr>
        <w:t>9.7.5.2.4</w:t>
      </w:r>
      <w:r>
        <w:rPr>
          <w:rFonts w:asciiTheme="minorHAnsi" w:eastAsiaTheme="minorEastAsia" w:hAnsiTheme="minorHAnsi" w:cstheme="minorBidi"/>
          <w:sz w:val="22"/>
          <w:szCs w:val="22"/>
          <w:lang w:eastAsia="en-GB"/>
        </w:rPr>
        <w:tab/>
      </w:r>
      <w:r w:rsidRPr="00C77CD6">
        <w:rPr>
          <w:rFonts w:eastAsia="SimSun"/>
        </w:rPr>
        <w:t>Additional requirements</w:t>
      </w:r>
      <w:r>
        <w:tab/>
      </w:r>
      <w:r>
        <w:fldChar w:fldCharType="begin"/>
      </w:r>
      <w:r>
        <w:instrText xml:space="preserve"> PAGEREF _Toc83042409 \h </w:instrText>
      </w:r>
      <w:r>
        <w:fldChar w:fldCharType="separate"/>
      </w:r>
      <w:r>
        <w:t>157</w:t>
      </w:r>
      <w:r>
        <w:fldChar w:fldCharType="end"/>
      </w:r>
    </w:p>
    <w:p w14:paraId="3F31ED96" w14:textId="3777DD43" w:rsidR="00E16430" w:rsidRDefault="00E1643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_Toc83042410 \h </w:instrText>
      </w:r>
      <w:r>
        <w:fldChar w:fldCharType="separate"/>
      </w:r>
      <w:r>
        <w:t>157</w:t>
      </w:r>
      <w:r>
        <w:fldChar w:fldCharType="end"/>
      </w:r>
    </w:p>
    <w:p w14:paraId="79747379" w14:textId="678B296F" w:rsidR="00E16430" w:rsidRDefault="00E1643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_Toc83042411 \h </w:instrText>
      </w:r>
      <w:r>
        <w:fldChar w:fldCharType="separate"/>
      </w:r>
      <w:r>
        <w:t>157</w:t>
      </w:r>
      <w:r>
        <w:fldChar w:fldCharType="end"/>
      </w:r>
    </w:p>
    <w:p w14:paraId="037EDCF3" w14:textId="2963F713" w:rsidR="00E16430" w:rsidRDefault="00E1643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_Toc83042412 \h </w:instrText>
      </w:r>
      <w:r>
        <w:fldChar w:fldCharType="separate"/>
      </w:r>
      <w:r>
        <w:t>157</w:t>
      </w:r>
      <w:r>
        <w:fldChar w:fldCharType="end"/>
      </w:r>
    </w:p>
    <w:p w14:paraId="34EF10A6" w14:textId="38E51924" w:rsidR="00E16430" w:rsidRDefault="00E1643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_Toc83042413 \h </w:instrText>
      </w:r>
      <w:r>
        <w:fldChar w:fldCharType="separate"/>
      </w:r>
      <w:r>
        <w:t>158</w:t>
      </w:r>
      <w:r>
        <w:fldChar w:fldCharType="end"/>
      </w:r>
    </w:p>
    <w:p w14:paraId="525E76E3" w14:textId="1BF64DAE" w:rsidR="00E16430" w:rsidRDefault="00E1643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_Toc83042414 \h </w:instrText>
      </w:r>
      <w:r>
        <w:fldChar w:fldCharType="separate"/>
      </w:r>
      <w:r>
        <w:t>158</w:t>
      </w:r>
      <w:r>
        <w:fldChar w:fldCharType="end"/>
      </w:r>
    </w:p>
    <w:p w14:paraId="0D03C05A" w14:textId="4E594881" w:rsidR="00E16430" w:rsidRDefault="00E1643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_Toc83042415 \h </w:instrText>
      </w:r>
      <w:r>
        <w:fldChar w:fldCharType="separate"/>
      </w:r>
      <w:r>
        <w:t>158</w:t>
      </w:r>
      <w:r>
        <w:fldChar w:fldCharType="end"/>
      </w:r>
    </w:p>
    <w:p w14:paraId="63F70706" w14:textId="10377D3C" w:rsidR="00E16430" w:rsidRDefault="00E1643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_Toc83042416 \h </w:instrText>
      </w:r>
      <w:r>
        <w:fldChar w:fldCharType="separate"/>
      </w:r>
      <w:r>
        <w:t>158</w:t>
      </w:r>
      <w:r>
        <w:fldChar w:fldCharType="end"/>
      </w:r>
    </w:p>
    <w:p w14:paraId="16D55237" w14:textId="25A363F3" w:rsidR="00E16430" w:rsidRDefault="00E1643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_Toc83042417 \h </w:instrText>
      </w:r>
      <w:r>
        <w:fldChar w:fldCharType="separate"/>
      </w:r>
      <w:r>
        <w:t>160</w:t>
      </w:r>
      <w:r>
        <w:fldChar w:fldCharType="end"/>
      </w:r>
    </w:p>
    <w:p w14:paraId="10BFC414" w14:textId="28EAE0EE" w:rsidR="00E16430" w:rsidRDefault="00E1643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_Toc83042418 \h </w:instrText>
      </w:r>
      <w:r>
        <w:fldChar w:fldCharType="separate"/>
      </w:r>
      <w:r>
        <w:t>160</w:t>
      </w:r>
      <w:r>
        <w:fldChar w:fldCharType="end"/>
      </w:r>
    </w:p>
    <w:p w14:paraId="27D1DA4E" w14:textId="71FE5AC5" w:rsidR="00E16430" w:rsidRDefault="00E16430">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_Toc83042419 \h </w:instrText>
      </w:r>
      <w:r>
        <w:fldChar w:fldCharType="separate"/>
      </w:r>
      <w:r>
        <w:t>160</w:t>
      </w:r>
      <w:r>
        <w:fldChar w:fldCharType="end"/>
      </w:r>
    </w:p>
    <w:p w14:paraId="38B0AE2A" w14:textId="42E368A2" w:rsidR="00E16430" w:rsidRDefault="00E16430">
      <w:pPr>
        <w:pStyle w:val="TOC4"/>
        <w:rPr>
          <w:rFonts w:asciiTheme="minorHAnsi" w:eastAsiaTheme="minorEastAsia" w:hAnsiTheme="minorHAnsi" w:cstheme="minorBidi"/>
          <w:sz w:val="22"/>
          <w:szCs w:val="22"/>
          <w:lang w:eastAsia="en-GB"/>
        </w:rPr>
      </w:pPr>
      <w:r w:rsidRPr="00C77CD6">
        <w:rPr>
          <w:rFonts w:eastAsia="SimSun"/>
        </w:rPr>
        <w:t>9.7.5.3</w:t>
      </w:r>
      <w:r>
        <w:rPr>
          <w:rFonts w:asciiTheme="minorHAnsi" w:eastAsiaTheme="minorEastAsia" w:hAnsiTheme="minorHAnsi" w:cstheme="minorBidi"/>
          <w:sz w:val="22"/>
          <w:szCs w:val="22"/>
          <w:lang w:eastAsia="en-GB"/>
        </w:rPr>
        <w:tab/>
      </w:r>
      <w:r w:rsidRPr="00C77CD6">
        <w:rPr>
          <w:rFonts w:eastAsia="SimSun"/>
        </w:rPr>
        <w:t>Minimum requirement for single RAT UTRA operation</w:t>
      </w:r>
      <w:r>
        <w:tab/>
      </w:r>
      <w:r>
        <w:fldChar w:fldCharType="begin"/>
      </w:r>
      <w:r>
        <w:instrText xml:space="preserve"> PAGEREF _Toc83042420 \h </w:instrText>
      </w:r>
      <w:r>
        <w:fldChar w:fldCharType="separate"/>
      </w:r>
      <w:r>
        <w:t>161</w:t>
      </w:r>
      <w:r>
        <w:fldChar w:fldCharType="end"/>
      </w:r>
    </w:p>
    <w:p w14:paraId="6D165433" w14:textId="64F565E7" w:rsidR="00E16430" w:rsidRDefault="00E16430">
      <w:pPr>
        <w:pStyle w:val="TOC4"/>
        <w:rPr>
          <w:rFonts w:asciiTheme="minorHAnsi" w:eastAsiaTheme="minorEastAsia" w:hAnsiTheme="minorHAnsi" w:cstheme="minorBidi"/>
          <w:sz w:val="22"/>
          <w:szCs w:val="22"/>
          <w:lang w:eastAsia="en-GB"/>
        </w:rPr>
      </w:pPr>
      <w:r w:rsidRPr="00C77CD6">
        <w:rPr>
          <w:rFonts w:eastAsia="SimSun"/>
        </w:rPr>
        <w:t>9.7.5.4</w:t>
      </w:r>
      <w:r>
        <w:rPr>
          <w:rFonts w:asciiTheme="minorHAnsi" w:eastAsiaTheme="minorEastAsia" w:hAnsiTheme="minorHAnsi" w:cstheme="minorBidi"/>
          <w:sz w:val="22"/>
          <w:szCs w:val="22"/>
          <w:lang w:eastAsia="en-GB"/>
        </w:rPr>
        <w:tab/>
      </w:r>
      <w:r w:rsidRPr="00C77CD6">
        <w:rPr>
          <w:rFonts w:eastAsia="SimSun"/>
        </w:rPr>
        <w:t>Minimum requirement for single RAT E-UTRA operation</w:t>
      </w:r>
      <w:r>
        <w:tab/>
      </w:r>
      <w:r>
        <w:fldChar w:fldCharType="begin"/>
      </w:r>
      <w:r>
        <w:instrText xml:space="preserve"> PAGEREF _Toc83042421 \h </w:instrText>
      </w:r>
      <w:r>
        <w:fldChar w:fldCharType="separate"/>
      </w:r>
      <w:r>
        <w:t>161</w:t>
      </w:r>
      <w:r>
        <w:fldChar w:fldCharType="end"/>
      </w:r>
    </w:p>
    <w:p w14:paraId="0CA92BA8" w14:textId="10B6015B" w:rsidR="00E16430" w:rsidRDefault="00E1643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_Toc83042422 \h </w:instrText>
      </w:r>
      <w:r>
        <w:fldChar w:fldCharType="separate"/>
      </w:r>
      <w:r>
        <w:t>161</w:t>
      </w:r>
      <w:r>
        <w:fldChar w:fldCharType="end"/>
      </w:r>
    </w:p>
    <w:p w14:paraId="50FC7AB6" w14:textId="3716AE30" w:rsidR="00E16430" w:rsidRDefault="00E1643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_Toc83042423 \h </w:instrText>
      </w:r>
      <w:r>
        <w:fldChar w:fldCharType="separate"/>
      </w:r>
      <w:r>
        <w:t>161</w:t>
      </w:r>
      <w:r>
        <w:fldChar w:fldCharType="end"/>
      </w:r>
    </w:p>
    <w:p w14:paraId="00FC782E" w14:textId="5BD5E063" w:rsidR="00E16430" w:rsidRDefault="00E1643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_Toc83042424 \h </w:instrText>
      </w:r>
      <w:r>
        <w:fldChar w:fldCharType="separate"/>
      </w:r>
      <w:r>
        <w:t>164</w:t>
      </w:r>
      <w:r>
        <w:fldChar w:fldCharType="end"/>
      </w:r>
    </w:p>
    <w:p w14:paraId="709B2AF0" w14:textId="7D5BB459" w:rsidR="00E16430" w:rsidRDefault="00E1643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_Toc83042425 \h </w:instrText>
      </w:r>
      <w:r>
        <w:fldChar w:fldCharType="separate"/>
      </w:r>
      <w:r>
        <w:t>164</w:t>
      </w:r>
      <w:r>
        <w:fldChar w:fldCharType="end"/>
      </w:r>
    </w:p>
    <w:p w14:paraId="0BCB3C2B" w14:textId="230635ED" w:rsidR="00E16430" w:rsidRDefault="00E1643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_Toc83042426 \h </w:instrText>
      </w:r>
      <w:r>
        <w:fldChar w:fldCharType="separate"/>
      </w:r>
      <w:r>
        <w:t>164</w:t>
      </w:r>
      <w:r>
        <w:fldChar w:fldCharType="end"/>
      </w:r>
    </w:p>
    <w:p w14:paraId="0ECFE9C2" w14:textId="0164EB68" w:rsidR="00E16430" w:rsidRDefault="00E1643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_Toc83042427 \h </w:instrText>
      </w:r>
      <w:r>
        <w:fldChar w:fldCharType="separate"/>
      </w:r>
      <w:r>
        <w:t>167</w:t>
      </w:r>
      <w:r>
        <w:fldChar w:fldCharType="end"/>
      </w:r>
    </w:p>
    <w:p w14:paraId="59476A6D" w14:textId="695B0D9D" w:rsidR="00E16430" w:rsidRDefault="00E1643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C77CD6">
        <w:rPr>
          <w:rFonts w:cs="Arial"/>
        </w:rPr>
        <w:t>Minimum requirement</w:t>
      </w:r>
      <w:r>
        <w:t>s for Local Area BS (Category A and B)</w:t>
      </w:r>
      <w:r>
        <w:tab/>
      </w:r>
      <w:r>
        <w:fldChar w:fldCharType="begin"/>
      </w:r>
      <w:r>
        <w:instrText xml:space="preserve"> PAGEREF _Toc83042428 \h </w:instrText>
      </w:r>
      <w:r>
        <w:fldChar w:fldCharType="separate"/>
      </w:r>
      <w:r>
        <w:t>169</w:t>
      </w:r>
      <w:r>
        <w:fldChar w:fldCharType="end"/>
      </w:r>
    </w:p>
    <w:p w14:paraId="23CAC538" w14:textId="0F115363" w:rsidR="00E16430" w:rsidRDefault="00E1643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C77CD6">
        <w:rPr>
          <w:rFonts w:cs="Arial"/>
        </w:rPr>
        <w:t>Minimum requirement</w:t>
      </w:r>
      <w:r>
        <w:t>s for Medium Range BS (Category A and B)</w:t>
      </w:r>
      <w:r>
        <w:tab/>
      </w:r>
      <w:r>
        <w:fldChar w:fldCharType="begin"/>
      </w:r>
      <w:r>
        <w:instrText xml:space="preserve"> PAGEREF _Toc83042429 \h </w:instrText>
      </w:r>
      <w:r>
        <w:fldChar w:fldCharType="separate"/>
      </w:r>
      <w:r>
        <w:t>171</w:t>
      </w:r>
      <w:r>
        <w:fldChar w:fldCharType="end"/>
      </w:r>
    </w:p>
    <w:p w14:paraId="34FCC538" w14:textId="54EF3DF4" w:rsidR="00E16430" w:rsidRDefault="00E1643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_Toc83042430 \h </w:instrText>
      </w:r>
      <w:r>
        <w:fldChar w:fldCharType="separate"/>
      </w:r>
      <w:r>
        <w:t>173</w:t>
      </w:r>
      <w:r>
        <w:fldChar w:fldCharType="end"/>
      </w:r>
    </w:p>
    <w:p w14:paraId="6026C0F2" w14:textId="1A257B5B" w:rsidR="00E16430" w:rsidRDefault="00E1643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_Toc83042431 \h </w:instrText>
      </w:r>
      <w:r>
        <w:fldChar w:fldCharType="separate"/>
      </w:r>
      <w:r>
        <w:t>173</w:t>
      </w:r>
      <w:r>
        <w:fldChar w:fldCharType="end"/>
      </w:r>
    </w:p>
    <w:p w14:paraId="49C4E851" w14:textId="002AB7CF" w:rsidR="00E16430" w:rsidRDefault="00E1643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_Toc83042432 \h </w:instrText>
      </w:r>
      <w:r>
        <w:fldChar w:fldCharType="separate"/>
      </w:r>
      <w:r>
        <w:t>174</w:t>
      </w:r>
      <w:r>
        <w:fldChar w:fldCharType="end"/>
      </w:r>
    </w:p>
    <w:p w14:paraId="2211548D" w14:textId="269064D2" w:rsidR="00E16430" w:rsidRDefault="00E1643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_Toc83042433 \h </w:instrText>
      </w:r>
      <w:r>
        <w:fldChar w:fldCharType="separate"/>
      </w:r>
      <w:r>
        <w:t>174</w:t>
      </w:r>
      <w:r>
        <w:fldChar w:fldCharType="end"/>
      </w:r>
    </w:p>
    <w:p w14:paraId="0DE578FF" w14:textId="6A6A2F52" w:rsidR="00E16430" w:rsidRDefault="00E1643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_Toc83042434 \h </w:instrText>
      </w:r>
      <w:r>
        <w:fldChar w:fldCharType="separate"/>
      </w:r>
      <w:r>
        <w:t>175</w:t>
      </w:r>
      <w:r>
        <w:fldChar w:fldCharType="end"/>
      </w:r>
    </w:p>
    <w:p w14:paraId="375F84F6" w14:textId="11E994E0" w:rsidR="00E16430" w:rsidRDefault="00E1643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_Toc83042435 \h </w:instrText>
      </w:r>
      <w:r>
        <w:fldChar w:fldCharType="separate"/>
      </w:r>
      <w:r>
        <w:t>175</w:t>
      </w:r>
      <w:r>
        <w:fldChar w:fldCharType="end"/>
      </w:r>
    </w:p>
    <w:p w14:paraId="667C9F4A" w14:textId="62D14240" w:rsidR="00E16430" w:rsidRDefault="00E16430">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_Toc83042436 \h </w:instrText>
      </w:r>
      <w:r>
        <w:fldChar w:fldCharType="separate"/>
      </w:r>
      <w:r>
        <w:t>176</w:t>
      </w:r>
      <w:r>
        <w:fldChar w:fldCharType="end"/>
      </w:r>
    </w:p>
    <w:p w14:paraId="55F7D67D" w14:textId="776C00E9" w:rsidR="00E16430" w:rsidRDefault="00E1643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_Toc83042437 \h </w:instrText>
      </w:r>
      <w:r>
        <w:fldChar w:fldCharType="separate"/>
      </w:r>
      <w:r>
        <w:t>177</w:t>
      </w:r>
      <w:r>
        <w:fldChar w:fldCharType="end"/>
      </w:r>
    </w:p>
    <w:p w14:paraId="1FEC55E0" w14:textId="191A64CD" w:rsidR="00E16430" w:rsidRDefault="00E1643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_Toc83042438 \h </w:instrText>
      </w:r>
      <w:r>
        <w:fldChar w:fldCharType="separate"/>
      </w:r>
      <w:r>
        <w:t>177</w:t>
      </w:r>
      <w:r>
        <w:fldChar w:fldCharType="end"/>
      </w:r>
    </w:p>
    <w:p w14:paraId="48A72B65" w14:textId="3801BEA2" w:rsidR="00E16430" w:rsidRDefault="00E1643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_Toc83042439 \h </w:instrText>
      </w:r>
      <w:r>
        <w:fldChar w:fldCharType="separate"/>
      </w:r>
      <w:r>
        <w:t>177</w:t>
      </w:r>
      <w:r>
        <w:fldChar w:fldCharType="end"/>
      </w:r>
    </w:p>
    <w:p w14:paraId="5038A44C" w14:textId="2211AEA5" w:rsidR="00E16430" w:rsidRDefault="00E1643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_Toc83042440 \h </w:instrText>
      </w:r>
      <w:r>
        <w:fldChar w:fldCharType="separate"/>
      </w:r>
      <w:r>
        <w:t>178</w:t>
      </w:r>
      <w:r>
        <w:fldChar w:fldCharType="end"/>
      </w:r>
    </w:p>
    <w:p w14:paraId="2803D2F3" w14:textId="076AE8D5" w:rsidR="00E16430" w:rsidRDefault="00E1643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_Toc83042441 \h </w:instrText>
      </w:r>
      <w:r>
        <w:fldChar w:fldCharType="separate"/>
      </w:r>
      <w:r>
        <w:t>178</w:t>
      </w:r>
      <w:r>
        <w:fldChar w:fldCharType="end"/>
      </w:r>
    </w:p>
    <w:p w14:paraId="35C077DD" w14:textId="20F0DE75" w:rsidR="00E16430" w:rsidRDefault="00E1643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_Toc83042442 \h </w:instrText>
      </w:r>
      <w:r>
        <w:fldChar w:fldCharType="separate"/>
      </w:r>
      <w:r>
        <w:t>178</w:t>
      </w:r>
      <w:r>
        <w:fldChar w:fldCharType="end"/>
      </w:r>
    </w:p>
    <w:p w14:paraId="33C32CFB" w14:textId="4DFB3BE6" w:rsidR="00E16430" w:rsidRDefault="00E1643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_Toc83042443 \h </w:instrText>
      </w:r>
      <w:r>
        <w:fldChar w:fldCharType="separate"/>
      </w:r>
      <w:r>
        <w:t>178</w:t>
      </w:r>
      <w:r>
        <w:fldChar w:fldCharType="end"/>
      </w:r>
    </w:p>
    <w:p w14:paraId="61A16EE6" w14:textId="58E871D1" w:rsidR="00E16430" w:rsidRDefault="00E1643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_Toc83042444 \h </w:instrText>
      </w:r>
      <w:r>
        <w:fldChar w:fldCharType="separate"/>
      </w:r>
      <w:r>
        <w:t>178</w:t>
      </w:r>
      <w:r>
        <w:fldChar w:fldCharType="end"/>
      </w:r>
    </w:p>
    <w:p w14:paraId="092865F8" w14:textId="7FA20CEC" w:rsidR="00E16430" w:rsidRDefault="00E1643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_Toc83042445 \h </w:instrText>
      </w:r>
      <w:r>
        <w:fldChar w:fldCharType="separate"/>
      </w:r>
      <w:r>
        <w:t>178</w:t>
      </w:r>
      <w:r>
        <w:fldChar w:fldCharType="end"/>
      </w:r>
    </w:p>
    <w:p w14:paraId="6DDC8A99" w14:textId="2C18B7C8" w:rsidR="00E16430" w:rsidRDefault="00E1643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_Toc83042446 \h </w:instrText>
      </w:r>
      <w:r>
        <w:fldChar w:fldCharType="separate"/>
      </w:r>
      <w:r>
        <w:t>179</w:t>
      </w:r>
      <w:r>
        <w:fldChar w:fldCharType="end"/>
      </w:r>
    </w:p>
    <w:p w14:paraId="40BDEF91" w14:textId="3EF22404" w:rsidR="00E16430" w:rsidRDefault="00E1643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_Toc83042447 \h </w:instrText>
      </w:r>
      <w:r>
        <w:fldChar w:fldCharType="separate"/>
      </w:r>
      <w:r>
        <w:t>179</w:t>
      </w:r>
      <w:r>
        <w:fldChar w:fldCharType="end"/>
      </w:r>
    </w:p>
    <w:p w14:paraId="519C5B60" w14:textId="1C9549E5" w:rsidR="00E16430" w:rsidRDefault="00E1643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_Toc83042448 \h </w:instrText>
      </w:r>
      <w:r>
        <w:fldChar w:fldCharType="separate"/>
      </w:r>
      <w:r>
        <w:t>179</w:t>
      </w:r>
      <w:r>
        <w:fldChar w:fldCharType="end"/>
      </w:r>
    </w:p>
    <w:p w14:paraId="766A5993" w14:textId="0D6EA695" w:rsidR="00E16430" w:rsidRDefault="00E1643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_Toc83042449 \h </w:instrText>
      </w:r>
      <w:r>
        <w:fldChar w:fldCharType="separate"/>
      </w:r>
      <w:r>
        <w:t>179</w:t>
      </w:r>
      <w:r>
        <w:fldChar w:fldCharType="end"/>
      </w:r>
    </w:p>
    <w:p w14:paraId="68FB453A" w14:textId="54881EB9" w:rsidR="00E16430" w:rsidRDefault="00E1643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_Toc83042450 \h </w:instrText>
      </w:r>
      <w:r>
        <w:fldChar w:fldCharType="separate"/>
      </w:r>
      <w:r>
        <w:t>179</w:t>
      </w:r>
      <w:r>
        <w:fldChar w:fldCharType="end"/>
      </w:r>
    </w:p>
    <w:p w14:paraId="0A9BA069" w14:textId="667562F5" w:rsidR="00E16430" w:rsidRDefault="00E1643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_Toc83042451 \h </w:instrText>
      </w:r>
      <w:r>
        <w:fldChar w:fldCharType="separate"/>
      </w:r>
      <w:r>
        <w:t>179</w:t>
      </w:r>
      <w:r>
        <w:fldChar w:fldCharType="end"/>
      </w:r>
    </w:p>
    <w:p w14:paraId="0F65838F" w14:textId="560871B6" w:rsidR="00E16430" w:rsidRDefault="00E1643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C77CD6">
        <w:rPr>
          <w:rFonts w:cs="v3.8.0"/>
        </w:rPr>
        <w:t xml:space="preserve"> of own or different BS</w:t>
      </w:r>
      <w:r>
        <w:tab/>
      </w:r>
      <w:r>
        <w:fldChar w:fldCharType="begin"/>
      </w:r>
      <w:r>
        <w:instrText xml:space="preserve"> PAGEREF _Toc83042452 \h </w:instrText>
      </w:r>
      <w:r>
        <w:fldChar w:fldCharType="separate"/>
      </w:r>
      <w:r>
        <w:t>180</w:t>
      </w:r>
      <w:r>
        <w:fldChar w:fldCharType="end"/>
      </w:r>
    </w:p>
    <w:p w14:paraId="4474CD41" w14:textId="6792FB5D" w:rsidR="00E16430" w:rsidRDefault="00E1643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_Toc83042453 \h </w:instrText>
      </w:r>
      <w:r>
        <w:fldChar w:fldCharType="separate"/>
      </w:r>
      <w:r>
        <w:t>181</w:t>
      </w:r>
      <w:r>
        <w:fldChar w:fldCharType="end"/>
      </w:r>
    </w:p>
    <w:p w14:paraId="4FF31B51" w14:textId="54760B19" w:rsidR="00E16430" w:rsidRDefault="00E1643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_Toc83042454 \h </w:instrText>
      </w:r>
      <w:r>
        <w:fldChar w:fldCharType="separate"/>
      </w:r>
      <w:r>
        <w:t>188</w:t>
      </w:r>
      <w:r>
        <w:fldChar w:fldCharType="end"/>
      </w:r>
    </w:p>
    <w:p w14:paraId="3C6BD110" w14:textId="35FBD703" w:rsidR="00E16430" w:rsidRDefault="00E1643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_Toc83042455 \h </w:instrText>
      </w:r>
      <w:r>
        <w:fldChar w:fldCharType="separate"/>
      </w:r>
      <w:r>
        <w:t>188</w:t>
      </w:r>
      <w:r>
        <w:fldChar w:fldCharType="end"/>
      </w:r>
    </w:p>
    <w:p w14:paraId="0F40161A" w14:textId="63F264E8" w:rsidR="00E16430" w:rsidRDefault="00E1643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_Toc83042456 \h </w:instrText>
      </w:r>
      <w:r>
        <w:fldChar w:fldCharType="separate"/>
      </w:r>
      <w:r>
        <w:t>188</w:t>
      </w:r>
      <w:r>
        <w:fldChar w:fldCharType="end"/>
      </w:r>
    </w:p>
    <w:p w14:paraId="289C9B45" w14:textId="2F10A60B" w:rsidR="00E16430" w:rsidRDefault="00E1643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_Toc83042457 \h </w:instrText>
      </w:r>
      <w:r>
        <w:fldChar w:fldCharType="separate"/>
      </w:r>
      <w:r>
        <w:t>194</w:t>
      </w:r>
      <w:r>
        <w:fldChar w:fldCharType="end"/>
      </w:r>
    </w:p>
    <w:p w14:paraId="1AFD65E8" w14:textId="41EF75E8" w:rsidR="00E16430" w:rsidRDefault="00E1643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_Toc83042458 \h </w:instrText>
      </w:r>
      <w:r>
        <w:fldChar w:fldCharType="separate"/>
      </w:r>
      <w:r>
        <w:t>194</w:t>
      </w:r>
      <w:r>
        <w:fldChar w:fldCharType="end"/>
      </w:r>
    </w:p>
    <w:p w14:paraId="063B45D5" w14:textId="6583D83E" w:rsidR="00E16430" w:rsidRDefault="00E1643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_Toc83042459 \h </w:instrText>
      </w:r>
      <w:r>
        <w:fldChar w:fldCharType="separate"/>
      </w:r>
      <w:r>
        <w:t>194</w:t>
      </w:r>
      <w:r>
        <w:fldChar w:fldCharType="end"/>
      </w:r>
    </w:p>
    <w:p w14:paraId="2AF2B9F9" w14:textId="1EB48303" w:rsidR="00E16430" w:rsidRDefault="00E1643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_Toc83042460 \h </w:instrText>
      </w:r>
      <w:r>
        <w:fldChar w:fldCharType="separate"/>
      </w:r>
      <w:r>
        <w:t>195</w:t>
      </w:r>
      <w:r>
        <w:fldChar w:fldCharType="end"/>
      </w:r>
    </w:p>
    <w:p w14:paraId="3CD544C6" w14:textId="33E13439" w:rsidR="00E16430" w:rsidRDefault="00E1643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_Toc83042461 \h </w:instrText>
      </w:r>
      <w:r>
        <w:fldChar w:fldCharType="separate"/>
      </w:r>
      <w:r>
        <w:t>195</w:t>
      </w:r>
      <w:r>
        <w:fldChar w:fldCharType="end"/>
      </w:r>
    </w:p>
    <w:p w14:paraId="5CBC2610" w14:textId="32F7FD21" w:rsidR="00E16430" w:rsidRDefault="00E1643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_Toc83042462 \h </w:instrText>
      </w:r>
      <w:r>
        <w:fldChar w:fldCharType="separate"/>
      </w:r>
      <w:r>
        <w:t>195</w:t>
      </w:r>
      <w:r>
        <w:fldChar w:fldCharType="end"/>
      </w:r>
    </w:p>
    <w:p w14:paraId="390D0E40" w14:textId="4AF8DE11" w:rsidR="00E16430" w:rsidRDefault="00E1643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_Toc83042463 \h </w:instrText>
      </w:r>
      <w:r>
        <w:fldChar w:fldCharType="separate"/>
      </w:r>
      <w:r>
        <w:t>195</w:t>
      </w:r>
      <w:r>
        <w:fldChar w:fldCharType="end"/>
      </w:r>
    </w:p>
    <w:p w14:paraId="44E8904E" w14:textId="4378620C" w:rsidR="00E16430" w:rsidRDefault="00E1643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_Toc83042464 \h </w:instrText>
      </w:r>
      <w:r>
        <w:fldChar w:fldCharType="separate"/>
      </w:r>
      <w:r>
        <w:t>195</w:t>
      </w:r>
      <w:r>
        <w:fldChar w:fldCharType="end"/>
      </w:r>
    </w:p>
    <w:p w14:paraId="28F4DF1F" w14:textId="76652310" w:rsidR="00E16430" w:rsidRDefault="00E1643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_Toc83042465 \h </w:instrText>
      </w:r>
      <w:r>
        <w:fldChar w:fldCharType="separate"/>
      </w:r>
      <w:r>
        <w:t>206</w:t>
      </w:r>
      <w:r>
        <w:fldChar w:fldCharType="end"/>
      </w:r>
    </w:p>
    <w:p w14:paraId="5520797C" w14:textId="53127E5A" w:rsidR="00E16430" w:rsidRDefault="00E1643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_Toc83042466 \h </w:instrText>
      </w:r>
      <w:r>
        <w:fldChar w:fldCharType="separate"/>
      </w:r>
      <w:r>
        <w:t>206</w:t>
      </w:r>
      <w:r>
        <w:fldChar w:fldCharType="end"/>
      </w:r>
    </w:p>
    <w:p w14:paraId="59E15FFD" w14:textId="2DEDBC44" w:rsidR="00E16430" w:rsidRDefault="00E1643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_Toc83042467 \h </w:instrText>
      </w:r>
      <w:r>
        <w:fldChar w:fldCharType="separate"/>
      </w:r>
      <w:r>
        <w:t>206</w:t>
      </w:r>
      <w:r>
        <w:fldChar w:fldCharType="end"/>
      </w:r>
    </w:p>
    <w:p w14:paraId="362C53DD" w14:textId="2767D807" w:rsidR="00E16430" w:rsidRDefault="00E1643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_Toc83042468 \h </w:instrText>
      </w:r>
      <w:r>
        <w:fldChar w:fldCharType="separate"/>
      </w:r>
      <w:r>
        <w:t>213</w:t>
      </w:r>
      <w:r>
        <w:fldChar w:fldCharType="end"/>
      </w:r>
    </w:p>
    <w:p w14:paraId="5D9A0ECA" w14:textId="2F7881D9" w:rsidR="00E16430" w:rsidRDefault="00E1643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_Toc83042469 \h </w:instrText>
      </w:r>
      <w:r>
        <w:fldChar w:fldCharType="separate"/>
      </w:r>
      <w:r>
        <w:t>213</w:t>
      </w:r>
      <w:r>
        <w:fldChar w:fldCharType="end"/>
      </w:r>
    </w:p>
    <w:p w14:paraId="7A363C7D" w14:textId="6BB98E05" w:rsidR="00E16430" w:rsidRDefault="00E1643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_Toc83042470 \h </w:instrText>
      </w:r>
      <w:r>
        <w:fldChar w:fldCharType="separate"/>
      </w:r>
      <w:r>
        <w:t>213</w:t>
      </w:r>
      <w:r>
        <w:fldChar w:fldCharType="end"/>
      </w:r>
    </w:p>
    <w:p w14:paraId="0DBB70D6" w14:textId="5849F22A" w:rsidR="00E16430" w:rsidRDefault="00E1643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_Toc83042471 \h </w:instrText>
      </w:r>
      <w:r>
        <w:fldChar w:fldCharType="separate"/>
      </w:r>
      <w:r>
        <w:t>213</w:t>
      </w:r>
      <w:r>
        <w:fldChar w:fldCharType="end"/>
      </w:r>
    </w:p>
    <w:p w14:paraId="6AE48B18" w14:textId="15D3D7C5" w:rsidR="00E16430" w:rsidRDefault="00E1643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_Toc83042472 \h </w:instrText>
      </w:r>
      <w:r>
        <w:fldChar w:fldCharType="separate"/>
      </w:r>
      <w:r>
        <w:t>214</w:t>
      </w:r>
      <w:r>
        <w:fldChar w:fldCharType="end"/>
      </w:r>
    </w:p>
    <w:p w14:paraId="5CB91140" w14:textId="01621BCB" w:rsidR="00E16430" w:rsidRDefault="00E1643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_Toc83042473 \h </w:instrText>
      </w:r>
      <w:r>
        <w:fldChar w:fldCharType="separate"/>
      </w:r>
      <w:r>
        <w:t>214</w:t>
      </w:r>
      <w:r>
        <w:fldChar w:fldCharType="end"/>
      </w:r>
    </w:p>
    <w:p w14:paraId="42D7B611" w14:textId="701852EB" w:rsidR="00E16430" w:rsidRDefault="00E1643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_Toc83042474 \h </w:instrText>
      </w:r>
      <w:r>
        <w:fldChar w:fldCharType="separate"/>
      </w:r>
      <w:r>
        <w:t>215</w:t>
      </w:r>
      <w:r>
        <w:fldChar w:fldCharType="end"/>
      </w:r>
    </w:p>
    <w:p w14:paraId="687080A4" w14:textId="64022EB9" w:rsidR="00E16430" w:rsidRDefault="00E1643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_Toc83042475 \h </w:instrText>
      </w:r>
      <w:r>
        <w:fldChar w:fldCharType="separate"/>
      </w:r>
      <w:r>
        <w:t>215</w:t>
      </w:r>
      <w:r>
        <w:fldChar w:fldCharType="end"/>
      </w:r>
    </w:p>
    <w:p w14:paraId="3F0404F2" w14:textId="35FB72E4" w:rsidR="00E16430" w:rsidRDefault="00E1643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_Toc83042476 \h </w:instrText>
      </w:r>
      <w:r>
        <w:fldChar w:fldCharType="separate"/>
      </w:r>
      <w:r>
        <w:t>215</w:t>
      </w:r>
      <w:r>
        <w:fldChar w:fldCharType="end"/>
      </w:r>
    </w:p>
    <w:p w14:paraId="183E8AF0" w14:textId="785AB4C3" w:rsidR="00E16430" w:rsidRDefault="00E1643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_Toc83042477 \h </w:instrText>
      </w:r>
      <w:r>
        <w:fldChar w:fldCharType="separate"/>
      </w:r>
      <w:r>
        <w:t>216</w:t>
      </w:r>
      <w:r>
        <w:fldChar w:fldCharType="end"/>
      </w:r>
    </w:p>
    <w:p w14:paraId="3264D68E" w14:textId="5C442B95" w:rsidR="00E16430" w:rsidRDefault="00E1643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_Toc83042478 \h </w:instrText>
      </w:r>
      <w:r>
        <w:fldChar w:fldCharType="separate"/>
      </w:r>
      <w:r>
        <w:t>216</w:t>
      </w:r>
      <w:r>
        <w:fldChar w:fldCharType="end"/>
      </w:r>
    </w:p>
    <w:p w14:paraId="6187D65B" w14:textId="56C0D4B9" w:rsidR="00E16430" w:rsidRDefault="00E1643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_Toc83042479 \h </w:instrText>
      </w:r>
      <w:r>
        <w:fldChar w:fldCharType="separate"/>
      </w:r>
      <w:r>
        <w:t>216</w:t>
      </w:r>
      <w:r>
        <w:fldChar w:fldCharType="end"/>
      </w:r>
    </w:p>
    <w:p w14:paraId="333759EB" w14:textId="3C2B61E0" w:rsidR="00E16430" w:rsidRDefault="00E1643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_Toc83042480 \h </w:instrText>
      </w:r>
      <w:r>
        <w:fldChar w:fldCharType="separate"/>
      </w:r>
      <w:r>
        <w:t>216</w:t>
      </w:r>
      <w:r>
        <w:fldChar w:fldCharType="end"/>
      </w:r>
    </w:p>
    <w:p w14:paraId="6D8165AF" w14:textId="425700E6" w:rsidR="00E16430" w:rsidRDefault="00E1643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_Toc83042481 \h </w:instrText>
      </w:r>
      <w:r>
        <w:fldChar w:fldCharType="separate"/>
      </w:r>
      <w:r>
        <w:t>216</w:t>
      </w:r>
      <w:r>
        <w:fldChar w:fldCharType="end"/>
      </w:r>
    </w:p>
    <w:p w14:paraId="1826D832" w14:textId="06445A8F" w:rsidR="00E16430" w:rsidRDefault="00E16430">
      <w:pPr>
        <w:pStyle w:val="TOC2"/>
        <w:rPr>
          <w:rFonts w:asciiTheme="minorHAnsi" w:eastAsiaTheme="minorEastAsia" w:hAnsiTheme="minorHAnsi" w:cstheme="minorBidi"/>
          <w:sz w:val="22"/>
          <w:szCs w:val="22"/>
          <w:lang w:eastAsia="en-GB"/>
        </w:rPr>
      </w:pPr>
      <w:r w:rsidRPr="00C77CD6">
        <w:rPr>
          <w:lang w:val="sv-FI" w:eastAsia="zh-CN"/>
        </w:rPr>
        <w:t>10.2</w:t>
      </w:r>
      <w:r>
        <w:rPr>
          <w:rFonts w:asciiTheme="minorHAnsi" w:eastAsiaTheme="minorEastAsia" w:hAnsiTheme="minorHAnsi" w:cstheme="minorBidi"/>
          <w:sz w:val="22"/>
          <w:szCs w:val="22"/>
          <w:lang w:eastAsia="en-GB"/>
        </w:rPr>
        <w:tab/>
      </w:r>
      <w:r w:rsidRPr="00C77CD6">
        <w:rPr>
          <w:lang w:val="sv-FI" w:eastAsia="zh-CN"/>
        </w:rPr>
        <w:t>OTA sensitivity</w:t>
      </w:r>
      <w:r>
        <w:tab/>
      </w:r>
      <w:r>
        <w:fldChar w:fldCharType="begin"/>
      </w:r>
      <w:r>
        <w:instrText xml:space="preserve"> PAGEREF _Toc83042482 \h </w:instrText>
      </w:r>
      <w:r>
        <w:fldChar w:fldCharType="separate"/>
      </w:r>
      <w:r>
        <w:t>217</w:t>
      </w:r>
      <w:r>
        <w:fldChar w:fldCharType="end"/>
      </w:r>
    </w:p>
    <w:p w14:paraId="2540C61D" w14:textId="130FE4AB" w:rsidR="00E16430" w:rsidRDefault="00E1643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_Toc83042483 \h </w:instrText>
      </w:r>
      <w:r>
        <w:fldChar w:fldCharType="separate"/>
      </w:r>
      <w:r>
        <w:t>217</w:t>
      </w:r>
      <w:r>
        <w:fldChar w:fldCharType="end"/>
      </w:r>
    </w:p>
    <w:p w14:paraId="40FD191B" w14:textId="09B10AFC" w:rsidR="00E16430" w:rsidRDefault="00E1643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_Toc83042484 \h </w:instrText>
      </w:r>
      <w:r>
        <w:fldChar w:fldCharType="separate"/>
      </w:r>
      <w:r>
        <w:t>218</w:t>
      </w:r>
      <w:r>
        <w:fldChar w:fldCharType="end"/>
      </w:r>
    </w:p>
    <w:p w14:paraId="48B90117" w14:textId="475F9746" w:rsidR="00E16430" w:rsidRDefault="00E1643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_Toc83042485 \h </w:instrText>
      </w:r>
      <w:r>
        <w:fldChar w:fldCharType="separate"/>
      </w:r>
      <w:r>
        <w:t>218</w:t>
      </w:r>
      <w:r>
        <w:fldChar w:fldCharType="end"/>
      </w:r>
    </w:p>
    <w:p w14:paraId="7C6BB8DA" w14:textId="67C5AA6F" w:rsidR="00E16430" w:rsidRDefault="00E1643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_Toc83042486 \h </w:instrText>
      </w:r>
      <w:r>
        <w:fldChar w:fldCharType="separate"/>
      </w:r>
      <w:r>
        <w:t>218</w:t>
      </w:r>
      <w:r>
        <w:fldChar w:fldCharType="end"/>
      </w:r>
    </w:p>
    <w:p w14:paraId="4B9F79CE" w14:textId="240756C6" w:rsidR="00E16430" w:rsidRDefault="00E1643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_Toc83042487 \h </w:instrText>
      </w:r>
      <w:r>
        <w:fldChar w:fldCharType="separate"/>
      </w:r>
      <w:r>
        <w:t>219</w:t>
      </w:r>
      <w:r>
        <w:fldChar w:fldCharType="end"/>
      </w:r>
    </w:p>
    <w:p w14:paraId="4010C25B" w14:textId="29335307" w:rsidR="00E16430" w:rsidRDefault="00E1643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_Toc83042488 \h </w:instrText>
      </w:r>
      <w:r>
        <w:fldChar w:fldCharType="separate"/>
      </w:r>
      <w:r>
        <w:t>219</w:t>
      </w:r>
      <w:r>
        <w:fldChar w:fldCharType="end"/>
      </w:r>
    </w:p>
    <w:p w14:paraId="5DFCF3D3" w14:textId="7260F92E" w:rsidR="00E16430" w:rsidRDefault="00E1643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_Toc83042489 \h </w:instrText>
      </w:r>
      <w:r>
        <w:fldChar w:fldCharType="separate"/>
      </w:r>
      <w:r>
        <w:t>219</w:t>
      </w:r>
      <w:r>
        <w:fldChar w:fldCharType="end"/>
      </w:r>
    </w:p>
    <w:p w14:paraId="4C22CC87" w14:textId="393BF46D" w:rsidR="00E16430" w:rsidRDefault="00E1643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_Toc83042490 \h </w:instrText>
      </w:r>
      <w:r>
        <w:fldChar w:fldCharType="separate"/>
      </w:r>
      <w:r>
        <w:t>219</w:t>
      </w:r>
      <w:r>
        <w:fldChar w:fldCharType="end"/>
      </w:r>
    </w:p>
    <w:p w14:paraId="6E0D3FF1" w14:textId="5F2B2AE6" w:rsidR="00E16430" w:rsidRDefault="00E1643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_Toc83042491 \h </w:instrText>
      </w:r>
      <w:r>
        <w:fldChar w:fldCharType="separate"/>
      </w:r>
      <w:r>
        <w:t>219</w:t>
      </w:r>
      <w:r>
        <w:fldChar w:fldCharType="end"/>
      </w:r>
    </w:p>
    <w:p w14:paraId="0D5AE5C8" w14:textId="1E51E29B" w:rsidR="00E16430" w:rsidRDefault="00E1643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_Toc83042492 \h </w:instrText>
      </w:r>
      <w:r>
        <w:fldChar w:fldCharType="separate"/>
      </w:r>
      <w:r>
        <w:t>220</w:t>
      </w:r>
      <w:r>
        <w:fldChar w:fldCharType="end"/>
      </w:r>
    </w:p>
    <w:p w14:paraId="732DEC6A" w14:textId="0E6E5DC4" w:rsidR="00E16430" w:rsidRDefault="00E1643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_Toc83042493 \h </w:instrText>
      </w:r>
      <w:r>
        <w:fldChar w:fldCharType="separate"/>
      </w:r>
      <w:r>
        <w:t>220</w:t>
      </w:r>
      <w:r>
        <w:fldChar w:fldCharType="end"/>
      </w:r>
    </w:p>
    <w:p w14:paraId="43D398A4" w14:textId="6A8F5CC1" w:rsidR="00E16430" w:rsidRDefault="00E1643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_Toc83042494 \h </w:instrText>
      </w:r>
      <w:r>
        <w:fldChar w:fldCharType="separate"/>
      </w:r>
      <w:r>
        <w:t>221</w:t>
      </w:r>
      <w:r>
        <w:fldChar w:fldCharType="end"/>
      </w:r>
    </w:p>
    <w:p w14:paraId="2793A86B" w14:textId="270DEBBE" w:rsidR="00E16430" w:rsidRDefault="00E1643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_Toc83042495 \h </w:instrText>
      </w:r>
      <w:r>
        <w:fldChar w:fldCharType="separate"/>
      </w:r>
      <w:r>
        <w:t>221</w:t>
      </w:r>
      <w:r>
        <w:fldChar w:fldCharType="end"/>
      </w:r>
    </w:p>
    <w:p w14:paraId="66B0C65E" w14:textId="2FB5BABD" w:rsidR="00E16430" w:rsidRDefault="00E1643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_Toc83042496 \h </w:instrText>
      </w:r>
      <w:r>
        <w:fldChar w:fldCharType="separate"/>
      </w:r>
      <w:r>
        <w:t>221</w:t>
      </w:r>
      <w:r>
        <w:fldChar w:fldCharType="end"/>
      </w:r>
    </w:p>
    <w:p w14:paraId="26B6F884" w14:textId="25937A21" w:rsidR="00E16430" w:rsidRDefault="00E1643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_Toc83042497 \h </w:instrText>
      </w:r>
      <w:r>
        <w:fldChar w:fldCharType="separate"/>
      </w:r>
      <w:r>
        <w:t>223</w:t>
      </w:r>
      <w:r>
        <w:fldChar w:fldCharType="end"/>
      </w:r>
    </w:p>
    <w:p w14:paraId="546896CD" w14:textId="717A46E7" w:rsidR="00E16430" w:rsidRDefault="00E1643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_Toc83042498 \h </w:instrText>
      </w:r>
      <w:r>
        <w:fldChar w:fldCharType="separate"/>
      </w:r>
      <w:r>
        <w:t>223</w:t>
      </w:r>
      <w:r>
        <w:fldChar w:fldCharType="end"/>
      </w:r>
    </w:p>
    <w:p w14:paraId="4B6E0ED0" w14:textId="314235F7" w:rsidR="00E16430" w:rsidRDefault="00E1643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_Toc83042499 \h </w:instrText>
      </w:r>
      <w:r>
        <w:fldChar w:fldCharType="separate"/>
      </w:r>
      <w:r>
        <w:t>224</w:t>
      </w:r>
      <w:r>
        <w:fldChar w:fldCharType="end"/>
      </w:r>
    </w:p>
    <w:p w14:paraId="583B2152" w14:textId="701A6B5A" w:rsidR="00E16430" w:rsidRDefault="00E1643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_Toc83042500 \h </w:instrText>
      </w:r>
      <w:r>
        <w:fldChar w:fldCharType="separate"/>
      </w:r>
      <w:r>
        <w:t>224</w:t>
      </w:r>
      <w:r>
        <w:fldChar w:fldCharType="end"/>
      </w:r>
    </w:p>
    <w:p w14:paraId="6F7A25DF" w14:textId="42F60095" w:rsidR="00E16430" w:rsidRDefault="00E1643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_Toc83042501 \h </w:instrText>
      </w:r>
      <w:r>
        <w:fldChar w:fldCharType="separate"/>
      </w:r>
      <w:r>
        <w:t>225</w:t>
      </w:r>
      <w:r>
        <w:fldChar w:fldCharType="end"/>
      </w:r>
    </w:p>
    <w:p w14:paraId="3C0BC91C" w14:textId="4077F6CF" w:rsidR="00E16430" w:rsidRDefault="00E1643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_Toc83042502 \h </w:instrText>
      </w:r>
      <w:r>
        <w:fldChar w:fldCharType="separate"/>
      </w:r>
      <w:r>
        <w:t>226</w:t>
      </w:r>
      <w:r>
        <w:fldChar w:fldCharType="end"/>
      </w:r>
    </w:p>
    <w:p w14:paraId="2B2EFCA2" w14:textId="2F57A9C3" w:rsidR="00E16430" w:rsidRDefault="00E1643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_Toc83042503 \h </w:instrText>
      </w:r>
      <w:r>
        <w:fldChar w:fldCharType="separate"/>
      </w:r>
      <w:r>
        <w:t>227</w:t>
      </w:r>
      <w:r>
        <w:fldChar w:fldCharType="end"/>
      </w:r>
    </w:p>
    <w:p w14:paraId="449E94F0" w14:textId="141D3BAE" w:rsidR="00E16430" w:rsidRDefault="00E1643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_Toc83042504 \h </w:instrText>
      </w:r>
      <w:r>
        <w:fldChar w:fldCharType="separate"/>
      </w:r>
      <w:r>
        <w:t>227</w:t>
      </w:r>
      <w:r>
        <w:fldChar w:fldCharType="end"/>
      </w:r>
    </w:p>
    <w:p w14:paraId="12C49CF9" w14:textId="2D9C94F3" w:rsidR="00E16430" w:rsidRDefault="00E1643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_Toc83042505 \h </w:instrText>
      </w:r>
      <w:r>
        <w:fldChar w:fldCharType="separate"/>
      </w:r>
      <w:r>
        <w:t>227</w:t>
      </w:r>
      <w:r>
        <w:fldChar w:fldCharType="end"/>
      </w:r>
    </w:p>
    <w:p w14:paraId="1BC6B182" w14:textId="426B71D6" w:rsidR="00E16430" w:rsidRDefault="00E1643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_Toc83042506 \h </w:instrText>
      </w:r>
      <w:r>
        <w:fldChar w:fldCharType="separate"/>
      </w:r>
      <w:r>
        <w:t>227</w:t>
      </w:r>
      <w:r>
        <w:fldChar w:fldCharType="end"/>
      </w:r>
    </w:p>
    <w:p w14:paraId="309492C8" w14:textId="13B37ADA" w:rsidR="00E16430" w:rsidRDefault="00E1643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_Toc83042507 \h </w:instrText>
      </w:r>
      <w:r>
        <w:fldChar w:fldCharType="separate"/>
      </w:r>
      <w:r>
        <w:t>228</w:t>
      </w:r>
      <w:r>
        <w:fldChar w:fldCharType="end"/>
      </w:r>
    </w:p>
    <w:p w14:paraId="4ECFD23B" w14:textId="027FE2CE" w:rsidR="00E16430" w:rsidRDefault="00E1643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_Toc83042508 \h </w:instrText>
      </w:r>
      <w:r>
        <w:fldChar w:fldCharType="separate"/>
      </w:r>
      <w:r>
        <w:t>228</w:t>
      </w:r>
      <w:r>
        <w:fldChar w:fldCharType="end"/>
      </w:r>
    </w:p>
    <w:p w14:paraId="15C0F787" w14:textId="6E614803" w:rsidR="00E16430" w:rsidRDefault="00E1643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_Toc83042509 \h </w:instrText>
      </w:r>
      <w:r>
        <w:fldChar w:fldCharType="separate"/>
      </w:r>
      <w:r>
        <w:t>228</w:t>
      </w:r>
      <w:r>
        <w:fldChar w:fldCharType="end"/>
      </w:r>
    </w:p>
    <w:p w14:paraId="26E4C492" w14:textId="46AC3059" w:rsidR="00E16430" w:rsidRDefault="00E1643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_Toc83042510 \h </w:instrText>
      </w:r>
      <w:r>
        <w:fldChar w:fldCharType="separate"/>
      </w:r>
      <w:r>
        <w:t>230</w:t>
      </w:r>
      <w:r>
        <w:fldChar w:fldCharType="end"/>
      </w:r>
    </w:p>
    <w:p w14:paraId="3155D64E" w14:textId="3AF007FA" w:rsidR="00E16430" w:rsidRDefault="00E1643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_Toc83042511 \h </w:instrText>
      </w:r>
      <w:r>
        <w:fldChar w:fldCharType="separate"/>
      </w:r>
      <w:r>
        <w:t>230</w:t>
      </w:r>
      <w:r>
        <w:fldChar w:fldCharType="end"/>
      </w:r>
    </w:p>
    <w:p w14:paraId="450B29D4" w14:textId="2C9A6B54" w:rsidR="00E16430" w:rsidRDefault="00E1643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_Toc83042512 \h </w:instrText>
      </w:r>
      <w:r>
        <w:fldChar w:fldCharType="separate"/>
      </w:r>
      <w:r>
        <w:t>231</w:t>
      </w:r>
      <w:r>
        <w:fldChar w:fldCharType="end"/>
      </w:r>
    </w:p>
    <w:p w14:paraId="58508C65" w14:textId="0FCEDE1C" w:rsidR="00E16430" w:rsidRDefault="00E1643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_Toc83042513 \h </w:instrText>
      </w:r>
      <w:r>
        <w:fldChar w:fldCharType="separate"/>
      </w:r>
      <w:r>
        <w:t>231</w:t>
      </w:r>
      <w:r>
        <w:fldChar w:fldCharType="end"/>
      </w:r>
    </w:p>
    <w:p w14:paraId="2526EB7D" w14:textId="1516C611" w:rsidR="00E16430" w:rsidRDefault="00E1643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_Toc83042514 \h </w:instrText>
      </w:r>
      <w:r>
        <w:fldChar w:fldCharType="separate"/>
      </w:r>
      <w:r>
        <w:t>231</w:t>
      </w:r>
      <w:r>
        <w:fldChar w:fldCharType="end"/>
      </w:r>
    </w:p>
    <w:p w14:paraId="6124EA5B" w14:textId="05224041" w:rsidR="00E16430" w:rsidRDefault="00E1643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_Toc83042515 \h </w:instrText>
      </w:r>
      <w:r>
        <w:fldChar w:fldCharType="separate"/>
      </w:r>
      <w:r>
        <w:t>236</w:t>
      </w:r>
      <w:r>
        <w:fldChar w:fldCharType="end"/>
      </w:r>
    </w:p>
    <w:p w14:paraId="603F9DFE" w14:textId="6F597F23" w:rsidR="00E16430" w:rsidRDefault="00E1643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_Toc83042516 \h </w:instrText>
      </w:r>
      <w:r>
        <w:fldChar w:fldCharType="separate"/>
      </w:r>
      <w:r>
        <w:t>236</w:t>
      </w:r>
      <w:r>
        <w:fldChar w:fldCharType="end"/>
      </w:r>
    </w:p>
    <w:p w14:paraId="039CF98F" w14:textId="32588536" w:rsidR="00E16430" w:rsidRDefault="00E1643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_Toc83042517 \h </w:instrText>
      </w:r>
      <w:r>
        <w:fldChar w:fldCharType="separate"/>
      </w:r>
      <w:r>
        <w:t>237</w:t>
      </w:r>
      <w:r>
        <w:fldChar w:fldCharType="end"/>
      </w:r>
    </w:p>
    <w:p w14:paraId="381EA616" w14:textId="2A27F68B" w:rsidR="00E16430" w:rsidRDefault="00E1643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_Toc83042518 \h </w:instrText>
      </w:r>
      <w:r>
        <w:fldChar w:fldCharType="separate"/>
      </w:r>
      <w:r>
        <w:t>242</w:t>
      </w:r>
      <w:r>
        <w:fldChar w:fldCharType="end"/>
      </w:r>
    </w:p>
    <w:p w14:paraId="0AD66A3E" w14:textId="6E977369" w:rsidR="00E16430" w:rsidRDefault="00E1643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_Toc83042519 \h </w:instrText>
      </w:r>
      <w:r>
        <w:fldChar w:fldCharType="separate"/>
      </w:r>
      <w:r>
        <w:t>242</w:t>
      </w:r>
      <w:r>
        <w:fldChar w:fldCharType="end"/>
      </w:r>
    </w:p>
    <w:p w14:paraId="5EB6949A" w14:textId="7B67C2A6" w:rsidR="00E16430" w:rsidRDefault="00E1643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_Toc83042520 \h </w:instrText>
      </w:r>
      <w:r>
        <w:fldChar w:fldCharType="separate"/>
      </w:r>
      <w:r>
        <w:t>243</w:t>
      </w:r>
      <w:r>
        <w:fldChar w:fldCharType="end"/>
      </w:r>
    </w:p>
    <w:p w14:paraId="1D6FCE1C" w14:textId="32B2E1EE" w:rsidR="00E16430" w:rsidRDefault="00E1643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_Toc83042521 \h </w:instrText>
      </w:r>
      <w:r>
        <w:fldChar w:fldCharType="separate"/>
      </w:r>
      <w:r>
        <w:t>248</w:t>
      </w:r>
      <w:r>
        <w:fldChar w:fldCharType="end"/>
      </w:r>
    </w:p>
    <w:p w14:paraId="6542CCCE" w14:textId="72FA3DED" w:rsidR="00E16430" w:rsidRDefault="00E1643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_Toc83042522 \h </w:instrText>
      </w:r>
      <w:r>
        <w:fldChar w:fldCharType="separate"/>
      </w:r>
      <w:r>
        <w:t>248</w:t>
      </w:r>
      <w:r>
        <w:fldChar w:fldCharType="end"/>
      </w:r>
    </w:p>
    <w:p w14:paraId="4EB7E35C" w14:textId="13B0B902" w:rsidR="00E16430" w:rsidRDefault="00E1643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_Toc83042523 \h </w:instrText>
      </w:r>
      <w:r>
        <w:fldChar w:fldCharType="separate"/>
      </w:r>
      <w:r>
        <w:t>248</w:t>
      </w:r>
      <w:r>
        <w:fldChar w:fldCharType="end"/>
      </w:r>
    </w:p>
    <w:p w14:paraId="7F9A292B" w14:textId="29201ABE" w:rsidR="00E16430" w:rsidRDefault="00E1643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_Toc83042524 \h </w:instrText>
      </w:r>
      <w:r>
        <w:fldChar w:fldCharType="separate"/>
      </w:r>
      <w:r>
        <w:t>248</w:t>
      </w:r>
      <w:r>
        <w:fldChar w:fldCharType="end"/>
      </w:r>
    </w:p>
    <w:p w14:paraId="582A5446" w14:textId="35C78E7D" w:rsidR="00E16430" w:rsidRDefault="00E1643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_Toc83042525 \h </w:instrText>
      </w:r>
      <w:r>
        <w:fldChar w:fldCharType="separate"/>
      </w:r>
      <w:r>
        <w:t>248</w:t>
      </w:r>
      <w:r>
        <w:fldChar w:fldCharType="end"/>
      </w:r>
    </w:p>
    <w:p w14:paraId="6AEFF2CB" w14:textId="6A95289C" w:rsidR="00E16430" w:rsidRDefault="00E1643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_Toc83042526 \h </w:instrText>
      </w:r>
      <w:r>
        <w:fldChar w:fldCharType="separate"/>
      </w:r>
      <w:r>
        <w:t>248</w:t>
      </w:r>
      <w:r>
        <w:fldChar w:fldCharType="end"/>
      </w:r>
    </w:p>
    <w:p w14:paraId="12424F22" w14:textId="79F50042" w:rsidR="00E16430" w:rsidRDefault="00E1643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_Toc83042527 \h </w:instrText>
      </w:r>
      <w:r>
        <w:fldChar w:fldCharType="separate"/>
      </w:r>
      <w:r>
        <w:t>249</w:t>
      </w:r>
      <w:r>
        <w:fldChar w:fldCharType="end"/>
      </w:r>
    </w:p>
    <w:p w14:paraId="14E288B9" w14:textId="10AF98CE" w:rsidR="00E16430" w:rsidRDefault="00E1643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_Toc83042528 \h </w:instrText>
      </w:r>
      <w:r>
        <w:fldChar w:fldCharType="separate"/>
      </w:r>
      <w:r>
        <w:t>249</w:t>
      </w:r>
      <w:r>
        <w:fldChar w:fldCharType="end"/>
      </w:r>
    </w:p>
    <w:p w14:paraId="51A3CB9E" w14:textId="673DB222" w:rsidR="00E16430" w:rsidRDefault="00E1643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_Toc83042529 \h </w:instrText>
      </w:r>
      <w:r>
        <w:fldChar w:fldCharType="separate"/>
      </w:r>
      <w:r>
        <w:t>249</w:t>
      </w:r>
      <w:r>
        <w:fldChar w:fldCharType="end"/>
      </w:r>
    </w:p>
    <w:p w14:paraId="13C73EE6" w14:textId="4FD4DD7D" w:rsidR="00E16430" w:rsidRDefault="00E1643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_Toc83042530 \h </w:instrText>
      </w:r>
      <w:r>
        <w:fldChar w:fldCharType="separate"/>
      </w:r>
      <w:r>
        <w:t>249</w:t>
      </w:r>
      <w:r>
        <w:fldChar w:fldCharType="end"/>
      </w:r>
    </w:p>
    <w:p w14:paraId="5DC4B081" w14:textId="4124B5CA" w:rsidR="00E16430" w:rsidRDefault="00E1643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_Toc83042531 \h </w:instrText>
      </w:r>
      <w:r>
        <w:fldChar w:fldCharType="separate"/>
      </w:r>
      <w:r>
        <w:t>251</w:t>
      </w:r>
      <w:r>
        <w:fldChar w:fldCharType="end"/>
      </w:r>
    </w:p>
    <w:p w14:paraId="5DB4327B" w14:textId="20EB0CDE" w:rsidR="00E16430" w:rsidRDefault="00E1643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_Toc83042532 \h </w:instrText>
      </w:r>
      <w:r>
        <w:fldChar w:fldCharType="separate"/>
      </w:r>
      <w:r>
        <w:t>255</w:t>
      </w:r>
      <w:r>
        <w:fldChar w:fldCharType="end"/>
      </w:r>
    </w:p>
    <w:p w14:paraId="65018EEB" w14:textId="2DF5F448" w:rsidR="00E16430" w:rsidRDefault="00E1643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_Toc83042533 \h </w:instrText>
      </w:r>
      <w:r>
        <w:fldChar w:fldCharType="separate"/>
      </w:r>
      <w:r>
        <w:t>256</w:t>
      </w:r>
      <w:r>
        <w:fldChar w:fldCharType="end"/>
      </w:r>
    </w:p>
    <w:p w14:paraId="07D4BF57" w14:textId="12133C54" w:rsidR="00E16430" w:rsidRDefault="00E1643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_Toc83042534 \h </w:instrText>
      </w:r>
      <w:r>
        <w:fldChar w:fldCharType="separate"/>
      </w:r>
      <w:r>
        <w:t>260</w:t>
      </w:r>
      <w:r>
        <w:fldChar w:fldCharType="end"/>
      </w:r>
    </w:p>
    <w:p w14:paraId="07BD2AA6" w14:textId="1710B46D" w:rsidR="00E16430" w:rsidRDefault="00E1643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_Toc83042535 \h </w:instrText>
      </w:r>
      <w:r>
        <w:fldChar w:fldCharType="separate"/>
      </w:r>
      <w:r>
        <w:t>260</w:t>
      </w:r>
      <w:r>
        <w:fldChar w:fldCharType="end"/>
      </w:r>
    </w:p>
    <w:p w14:paraId="7F19E510" w14:textId="6F717C74" w:rsidR="00E16430" w:rsidRDefault="00E1643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_Toc83042536 \h </w:instrText>
      </w:r>
      <w:r>
        <w:fldChar w:fldCharType="separate"/>
      </w:r>
      <w:r>
        <w:t>260</w:t>
      </w:r>
      <w:r>
        <w:fldChar w:fldCharType="end"/>
      </w:r>
    </w:p>
    <w:p w14:paraId="1F7590F3" w14:textId="35794172" w:rsidR="00E16430" w:rsidRDefault="00E1643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_Toc83042537 \h </w:instrText>
      </w:r>
      <w:r>
        <w:fldChar w:fldCharType="separate"/>
      </w:r>
      <w:r>
        <w:t>261</w:t>
      </w:r>
      <w:r>
        <w:fldChar w:fldCharType="end"/>
      </w:r>
    </w:p>
    <w:p w14:paraId="7C4670BF" w14:textId="7ED89C15" w:rsidR="00E16430" w:rsidRDefault="00E1643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_Toc83042538 \h </w:instrText>
      </w:r>
      <w:r>
        <w:fldChar w:fldCharType="separate"/>
      </w:r>
      <w:r>
        <w:t>261</w:t>
      </w:r>
      <w:r>
        <w:fldChar w:fldCharType="end"/>
      </w:r>
    </w:p>
    <w:p w14:paraId="3560519D" w14:textId="152A48CB" w:rsidR="00E16430" w:rsidRDefault="00E1643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_Toc83042539 \h </w:instrText>
      </w:r>
      <w:r>
        <w:fldChar w:fldCharType="separate"/>
      </w:r>
      <w:r>
        <w:t>262</w:t>
      </w:r>
      <w:r>
        <w:fldChar w:fldCharType="end"/>
      </w:r>
    </w:p>
    <w:p w14:paraId="4B27C22F" w14:textId="62B086A8" w:rsidR="00E16430" w:rsidRDefault="00E1643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_Toc83042540 \h </w:instrText>
      </w:r>
      <w:r>
        <w:fldChar w:fldCharType="separate"/>
      </w:r>
      <w:r>
        <w:t>262</w:t>
      </w:r>
      <w:r>
        <w:fldChar w:fldCharType="end"/>
      </w:r>
    </w:p>
    <w:p w14:paraId="4F517039" w14:textId="207B24F9" w:rsidR="00E16430" w:rsidRDefault="00E1643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_Toc83042541 \h </w:instrText>
      </w:r>
      <w:r>
        <w:fldChar w:fldCharType="separate"/>
      </w:r>
      <w:r>
        <w:t>262</w:t>
      </w:r>
      <w:r>
        <w:fldChar w:fldCharType="end"/>
      </w:r>
    </w:p>
    <w:p w14:paraId="024B0ACF" w14:textId="186C9F7B" w:rsidR="00E16430" w:rsidRDefault="00E1643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_Toc83042542 \h </w:instrText>
      </w:r>
      <w:r>
        <w:fldChar w:fldCharType="separate"/>
      </w:r>
      <w:r>
        <w:t>262</w:t>
      </w:r>
      <w:r>
        <w:fldChar w:fldCharType="end"/>
      </w:r>
    </w:p>
    <w:p w14:paraId="13EA6159" w14:textId="6B7C92CA" w:rsidR="00E16430" w:rsidRDefault="00E1643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_Toc83042543 \h </w:instrText>
      </w:r>
      <w:r>
        <w:fldChar w:fldCharType="separate"/>
      </w:r>
      <w:r>
        <w:t>263</w:t>
      </w:r>
      <w:r>
        <w:fldChar w:fldCharType="end"/>
      </w:r>
    </w:p>
    <w:p w14:paraId="21A54504" w14:textId="7EA1FCEE" w:rsidR="00E16430" w:rsidRDefault="00E1643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_Toc83042544 \h </w:instrText>
      </w:r>
      <w:r>
        <w:fldChar w:fldCharType="separate"/>
      </w:r>
      <w:r>
        <w:t>264</w:t>
      </w:r>
      <w:r>
        <w:fldChar w:fldCharType="end"/>
      </w:r>
    </w:p>
    <w:p w14:paraId="5C555EFA" w14:textId="46F850F0" w:rsidR="00E16430" w:rsidRDefault="00E1643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_Toc83042545 \h </w:instrText>
      </w:r>
      <w:r>
        <w:fldChar w:fldCharType="separate"/>
      </w:r>
      <w:r>
        <w:t>264</w:t>
      </w:r>
      <w:r>
        <w:fldChar w:fldCharType="end"/>
      </w:r>
    </w:p>
    <w:p w14:paraId="52298352" w14:textId="2657A2ED" w:rsidR="00E16430" w:rsidRDefault="00E1643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_Toc83042546 \h </w:instrText>
      </w:r>
      <w:r>
        <w:fldChar w:fldCharType="separate"/>
      </w:r>
      <w:r>
        <w:t>264</w:t>
      </w:r>
      <w:r>
        <w:fldChar w:fldCharType="end"/>
      </w:r>
    </w:p>
    <w:p w14:paraId="1D9FCD36" w14:textId="3F3DB3F7" w:rsidR="00E16430" w:rsidRDefault="00E1643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_Toc83042547 \h </w:instrText>
      </w:r>
      <w:r>
        <w:fldChar w:fldCharType="separate"/>
      </w:r>
      <w:r>
        <w:t>265</w:t>
      </w:r>
      <w:r>
        <w:fldChar w:fldCharType="end"/>
      </w:r>
    </w:p>
    <w:p w14:paraId="16906417" w14:textId="2777B2BE" w:rsidR="00E16430" w:rsidRDefault="00E1643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_Toc83042548 \h </w:instrText>
      </w:r>
      <w:r>
        <w:fldChar w:fldCharType="separate"/>
      </w:r>
      <w:r>
        <w:t>265</w:t>
      </w:r>
      <w:r>
        <w:fldChar w:fldCharType="end"/>
      </w:r>
    </w:p>
    <w:p w14:paraId="3C5C872B" w14:textId="1CBB9C84" w:rsidR="00E16430" w:rsidRDefault="00E1643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_Toc83042549 \h </w:instrText>
      </w:r>
      <w:r>
        <w:fldChar w:fldCharType="separate"/>
      </w:r>
      <w:r>
        <w:t>265</w:t>
      </w:r>
      <w:r>
        <w:fldChar w:fldCharType="end"/>
      </w:r>
    </w:p>
    <w:p w14:paraId="44BA5B08" w14:textId="700EFCD4" w:rsidR="00E16430" w:rsidRDefault="00E1643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_Toc83042550 \h </w:instrText>
      </w:r>
      <w:r>
        <w:fldChar w:fldCharType="separate"/>
      </w:r>
      <w:r>
        <w:t>267</w:t>
      </w:r>
      <w:r>
        <w:fldChar w:fldCharType="end"/>
      </w:r>
    </w:p>
    <w:p w14:paraId="5F8F4AC3" w14:textId="4DD3EF99" w:rsidR="00080512" w:rsidRPr="009202AA" w:rsidRDefault="00E16430">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bookmarkStart w:id="21" w:name="_Toc74840385"/>
      <w:bookmarkStart w:id="22" w:name="_Toc76503520"/>
      <w:bookmarkStart w:id="23" w:name="_Toc83042072"/>
      <w:r w:rsidR="004C4A70" w:rsidRPr="009202AA">
        <w:t>Foreword</w:t>
      </w:r>
      <w:bookmarkEnd w:id="14"/>
      <w:bookmarkEnd w:id="15"/>
      <w:bookmarkEnd w:id="16"/>
      <w:bookmarkEnd w:id="17"/>
      <w:bookmarkEnd w:id="18"/>
      <w:bookmarkEnd w:id="19"/>
      <w:bookmarkEnd w:id="20"/>
      <w:bookmarkEnd w:id="21"/>
      <w:bookmarkEnd w:id="22"/>
      <w:bookmarkEnd w:id="23"/>
    </w:p>
    <w:p w14:paraId="3F8F0543" w14:textId="77777777" w:rsidR="00F12EEF" w:rsidRPr="009202AA" w:rsidRDefault="00F12EEF">
      <w:r w:rsidRPr="009202AA">
        <w:t xml:space="preserve">This Technical </w:t>
      </w:r>
      <w:bookmarkStart w:id="24" w:name="spectype3"/>
      <w:r w:rsidRPr="009202AA">
        <w:t>Specification</w:t>
      </w:r>
      <w:bookmarkEnd w:id="24"/>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5" w:name="introduction"/>
      <w:bookmarkEnd w:id="25"/>
      <w:r w:rsidRPr="009202AA">
        <w:br w:type="page"/>
      </w:r>
      <w:bookmarkStart w:id="26" w:name="scope"/>
      <w:bookmarkStart w:id="27" w:name="_Toc21096389"/>
      <w:bookmarkStart w:id="28" w:name="_Toc29763356"/>
      <w:bookmarkStart w:id="29" w:name="_Toc36029827"/>
      <w:bookmarkStart w:id="30" w:name="_Toc37179727"/>
      <w:bookmarkStart w:id="31" w:name="_Toc45869427"/>
      <w:bookmarkStart w:id="32" w:name="_Toc52555226"/>
      <w:bookmarkStart w:id="33" w:name="_Toc61112682"/>
      <w:bookmarkStart w:id="34" w:name="_Toc67911566"/>
      <w:bookmarkStart w:id="35" w:name="_Toc74840386"/>
      <w:bookmarkStart w:id="36" w:name="_Toc76503521"/>
      <w:bookmarkStart w:id="37" w:name="_Toc83042073"/>
      <w:bookmarkEnd w:id="26"/>
      <w:r w:rsidR="004C4A70" w:rsidRPr="009202AA">
        <w:t>1</w:t>
      </w:r>
      <w:r w:rsidR="004C4A70" w:rsidRPr="009202AA">
        <w:tab/>
        <w:t>Scope</w:t>
      </w:r>
      <w:bookmarkEnd w:id="27"/>
      <w:bookmarkEnd w:id="28"/>
      <w:bookmarkEnd w:id="29"/>
      <w:bookmarkEnd w:id="30"/>
      <w:bookmarkEnd w:id="31"/>
      <w:bookmarkEnd w:id="32"/>
      <w:bookmarkEnd w:id="33"/>
      <w:bookmarkEnd w:id="34"/>
      <w:bookmarkEnd w:id="35"/>
      <w:bookmarkEnd w:id="36"/>
      <w:bookmarkEnd w:id="3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8" w:name="_Toc21096390"/>
      <w:bookmarkStart w:id="39" w:name="_Toc29763357"/>
      <w:bookmarkStart w:id="40" w:name="_Toc36029828"/>
      <w:bookmarkStart w:id="41" w:name="_Toc37179728"/>
      <w:bookmarkStart w:id="4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3" w:name="_Toc52555227"/>
      <w:bookmarkStart w:id="44" w:name="_Toc61112683"/>
      <w:bookmarkStart w:id="45" w:name="_Toc67911567"/>
      <w:bookmarkStart w:id="46" w:name="_Toc74840387"/>
      <w:bookmarkStart w:id="47" w:name="_Toc76503522"/>
      <w:bookmarkStart w:id="48" w:name="_Toc83042074"/>
      <w:r w:rsidRPr="009202AA">
        <w:t>2</w:t>
      </w:r>
      <w:r w:rsidRPr="009202AA">
        <w:tab/>
        <w:t>References</w:t>
      </w:r>
      <w:bookmarkEnd w:id="38"/>
      <w:bookmarkEnd w:id="39"/>
      <w:bookmarkEnd w:id="40"/>
      <w:bookmarkEnd w:id="41"/>
      <w:bookmarkEnd w:id="42"/>
      <w:bookmarkEnd w:id="43"/>
      <w:bookmarkEnd w:id="44"/>
      <w:bookmarkEnd w:id="45"/>
      <w:bookmarkEnd w:id="46"/>
      <w:bookmarkEnd w:id="47"/>
      <w:bookmarkEnd w:id="4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9" w:name="_Toc21096391"/>
      <w:bookmarkStart w:id="50" w:name="_Toc29763358"/>
      <w:bookmarkStart w:id="51" w:name="_Toc36029829"/>
      <w:bookmarkStart w:id="52" w:name="_Toc37179729"/>
      <w:bookmarkStart w:id="53" w:name="_Toc45869429"/>
      <w:bookmarkStart w:id="54" w:name="_Toc52555228"/>
      <w:bookmarkStart w:id="55" w:name="_Toc61112684"/>
      <w:bookmarkStart w:id="56" w:name="_Toc67911568"/>
      <w:bookmarkStart w:id="57" w:name="_Toc74840388"/>
      <w:bookmarkStart w:id="58" w:name="_Toc76503523"/>
      <w:bookmarkStart w:id="59" w:name="_Toc83042075"/>
      <w:r w:rsidRPr="009202AA">
        <w:t>3</w:t>
      </w:r>
      <w:r w:rsidRPr="009202AA">
        <w:tab/>
        <w:t>Definitions, symbols and abbreviations</w:t>
      </w:r>
      <w:bookmarkEnd w:id="49"/>
      <w:bookmarkEnd w:id="50"/>
      <w:bookmarkEnd w:id="51"/>
      <w:bookmarkEnd w:id="52"/>
      <w:bookmarkEnd w:id="53"/>
      <w:bookmarkEnd w:id="54"/>
      <w:bookmarkEnd w:id="55"/>
      <w:bookmarkEnd w:id="56"/>
      <w:bookmarkEnd w:id="57"/>
      <w:bookmarkEnd w:id="58"/>
      <w:bookmarkEnd w:id="59"/>
    </w:p>
    <w:p w14:paraId="592B0875" w14:textId="77777777" w:rsidR="004C4A70" w:rsidRPr="009202AA" w:rsidRDefault="004C4A70" w:rsidP="004C4A70">
      <w:pPr>
        <w:pStyle w:val="Heading2"/>
      </w:pPr>
      <w:bookmarkStart w:id="60" w:name="_Toc21096392"/>
      <w:bookmarkStart w:id="61" w:name="_Toc29763359"/>
      <w:bookmarkStart w:id="62" w:name="_Toc36029830"/>
      <w:bookmarkStart w:id="63" w:name="_Toc37179730"/>
      <w:bookmarkStart w:id="64" w:name="_Toc45869430"/>
      <w:bookmarkStart w:id="65" w:name="_Toc52555229"/>
      <w:bookmarkStart w:id="66" w:name="_Toc61112685"/>
      <w:bookmarkStart w:id="67" w:name="_Toc67911569"/>
      <w:bookmarkStart w:id="68" w:name="_Toc74840389"/>
      <w:bookmarkStart w:id="69" w:name="_Toc76503524"/>
      <w:bookmarkStart w:id="70" w:name="_Toc83042076"/>
      <w:r w:rsidRPr="009202AA">
        <w:t>3.1</w:t>
      </w:r>
      <w:r w:rsidRPr="009202AA">
        <w:tab/>
        <w:t>Definitions</w:t>
      </w:r>
      <w:bookmarkEnd w:id="60"/>
      <w:bookmarkEnd w:id="61"/>
      <w:bookmarkEnd w:id="62"/>
      <w:bookmarkEnd w:id="63"/>
      <w:bookmarkEnd w:id="64"/>
      <w:bookmarkEnd w:id="65"/>
      <w:bookmarkEnd w:id="66"/>
      <w:bookmarkEnd w:id="67"/>
      <w:bookmarkEnd w:id="68"/>
      <w:bookmarkEnd w:id="69"/>
      <w:bookmarkEnd w:id="70"/>
    </w:p>
    <w:p w14:paraId="62F051AF" w14:textId="77777777" w:rsidR="004C4A70" w:rsidRPr="009202AA" w:rsidRDefault="004C4A70" w:rsidP="004C4A70">
      <w:r w:rsidRPr="009202AA">
        <w:t xml:space="preserve">For the purposes of the present document, the terms and definitions given in </w:t>
      </w:r>
      <w:bookmarkStart w:id="71" w:name="OLE_LINK6"/>
      <w:bookmarkStart w:id="72" w:name="OLE_LINK7"/>
      <w:bookmarkStart w:id="73" w:name="OLE_LINK8"/>
      <w:r w:rsidRPr="009202AA">
        <w:t xml:space="preserve">3GPP </w:t>
      </w:r>
      <w:bookmarkEnd w:id="71"/>
      <w:bookmarkEnd w:id="72"/>
      <w:bookmarkEnd w:id="73"/>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74" w:name="OLE_LINK44"/>
      <w:bookmarkStart w:id="75"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74"/>
      <w:bookmarkEnd w:id="75"/>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6"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6"/>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7"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7"/>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8"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8"/>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9" w:name="_Toc21096393"/>
      <w:bookmarkStart w:id="80" w:name="_Toc29763360"/>
      <w:bookmarkStart w:id="81" w:name="_Toc36029831"/>
      <w:bookmarkStart w:id="82" w:name="_Toc37179731"/>
      <w:bookmarkStart w:id="83" w:name="_Toc45869431"/>
      <w:bookmarkStart w:id="84" w:name="_Toc52555230"/>
      <w:bookmarkStart w:id="85" w:name="_Toc61112686"/>
      <w:bookmarkStart w:id="86" w:name="_Toc67911570"/>
      <w:bookmarkStart w:id="87" w:name="_Toc74840390"/>
      <w:bookmarkStart w:id="88" w:name="_Toc76503525"/>
      <w:bookmarkStart w:id="89" w:name="_Toc83042077"/>
      <w:r w:rsidRPr="009202AA">
        <w:t>3.2</w:t>
      </w:r>
      <w:r w:rsidRPr="009202AA">
        <w:tab/>
        <w:t>Symbols</w:t>
      </w:r>
      <w:bookmarkEnd w:id="79"/>
      <w:bookmarkEnd w:id="80"/>
      <w:bookmarkEnd w:id="81"/>
      <w:bookmarkEnd w:id="82"/>
      <w:bookmarkEnd w:id="83"/>
      <w:bookmarkEnd w:id="84"/>
      <w:bookmarkEnd w:id="85"/>
      <w:bookmarkEnd w:id="86"/>
      <w:bookmarkEnd w:id="87"/>
      <w:bookmarkEnd w:id="88"/>
      <w:bookmarkEnd w:id="8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9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9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91" w:name="_Toc21096394"/>
      <w:bookmarkStart w:id="92" w:name="_Toc29763361"/>
      <w:bookmarkStart w:id="93" w:name="_Toc36029832"/>
      <w:bookmarkStart w:id="94" w:name="_Toc37179732"/>
      <w:bookmarkStart w:id="95" w:name="_Toc45869432"/>
      <w:bookmarkStart w:id="96" w:name="_Toc52555231"/>
      <w:bookmarkStart w:id="97" w:name="_Toc61112687"/>
      <w:bookmarkStart w:id="98" w:name="_Toc67911571"/>
      <w:bookmarkStart w:id="99" w:name="_Toc74840391"/>
      <w:bookmarkStart w:id="100" w:name="_Toc76503526"/>
      <w:bookmarkStart w:id="101" w:name="_Toc83042078"/>
      <w:r w:rsidRPr="009202AA">
        <w:t>3.3</w:t>
      </w:r>
      <w:r w:rsidRPr="009202AA">
        <w:tab/>
        <w:t>Abbreviations</w:t>
      </w:r>
      <w:bookmarkEnd w:id="91"/>
      <w:bookmarkEnd w:id="92"/>
      <w:bookmarkEnd w:id="93"/>
      <w:bookmarkEnd w:id="94"/>
      <w:bookmarkEnd w:id="95"/>
      <w:bookmarkEnd w:id="96"/>
      <w:bookmarkEnd w:id="97"/>
      <w:bookmarkEnd w:id="98"/>
      <w:bookmarkEnd w:id="99"/>
      <w:bookmarkEnd w:id="100"/>
      <w:bookmarkEnd w:id="101"/>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02" w:name="_Toc21096395"/>
      <w:bookmarkStart w:id="103" w:name="_Toc29763362"/>
      <w:bookmarkStart w:id="104" w:name="_Toc36029833"/>
      <w:bookmarkStart w:id="105" w:name="_Toc37179733"/>
      <w:bookmarkStart w:id="106" w:name="_Toc45869433"/>
      <w:bookmarkStart w:id="107" w:name="_Toc52555232"/>
      <w:bookmarkStart w:id="108" w:name="_Toc61112688"/>
      <w:bookmarkStart w:id="109" w:name="_Toc67911572"/>
      <w:bookmarkStart w:id="110" w:name="_Toc74840392"/>
      <w:bookmarkStart w:id="111" w:name="_Toc76503527"/>
      <w:bookmarkStart w:id="112" w:name="_Toc83042079"/>
      <w:r w:rsidRPr="009202AA">
        <w:rPr>
          <w:lang w:eastAsia="zh-CN"/>
        </w:rPr>
        <w:t>4</w:t>
      </w:r>
      <w:r w:rsidRPr="009202AA">
        <w:rPr>
          <w:lang w:eastAsia="zh-CN"/>
        </w:rPr>
        <w:tab/>
        <w:t>General</w:t>
      </w:r>
      <w:bookmarkEnd w:id="102"/>
      <w:bookmarkEnd w:id="103"/>
      <w:bookmarkEnd w:id="104"/>
      <w:bookmarkEnd w:id="105"/>
      <w:bookmarkEnd w:id="106"/>
      <w:bookmarkEnd w:id="107"/>
      <w:bookmarkEnd w:id="108"/>
      <w:bookmarkEnd w:id="109"/>
      <w:bookmarkEnd w:id="110"/>
      <w:bookmarkEnd w:id="111"/>
      <w:bookmarkEnd w:id="112"/>
    </w:p>
    <w:p w14:paraId="592B55C8" w14:textId="77777777" w:rsidR="004C4A70" w:rsidRPr="009202AA" w:rsidRDefault="004C4A70" w:rsidP="004C4A70">
      <w:pPr>
        <w:pStyle w:val="Heading2"/>
        <w:rPr>
          <w:lang w:eastAsia="zh-CN"/>
        </w:rPr>
      </w:pPr>
      <w:bookmarkStart w:id="113" w:name="_Toc21096396"/>
      <w:bookmarkStart w:id="114" w:name="_Toc29763363"/>
      <w:bookmarkStart w:id="115" w:name="_Toc36029834"/>
      <w:bookmarkStart w:id="116" w:name="_Toc37179734"/>
      <w:bookmarkStart w:id="117" w:name="_Toc45869434"/>
      <w:bookmarkStart w:id="118" w:name="_Toc52555233"/>
      <w:bookmarkStart w:id="119" w:name="_Toc61112689"/>
      <w:bookmarkStart w:id="120" w:name="_Toc67911573"/>
      <w:bookmarkStart w:id="121" w:name="_Toc74840393"/>
      <w:bookmarkStart w:id="122" w:name="_Toc76503528"/>
      <w:bookmarkStart w:id="123" w:name="_Toc83042080"/>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13"/>
      <w:bookmarkEnd w:id="114"/>
      <w:bookmarkEnd w:id="115"/>
      <w:bookmarkEnd w:id="116"/>
      <w:bookmarkEnd w:id="117"/>
      <w:bookmarkEnd w:id="118"/>
      <w:bookmarkEnd w:id="119"/>
      <w:bookmarkEnd w:id="120"/>
      <w:bookmarkEnd w:id="121"/>
      <w:bookmarkEnd w:id="122"/>
      <w:bookmarkEnd w:id="123"/>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24" w:name="_Toc21096397"/>
      <w:bookmarkStart w:id="125" w:name="_Toc29763364"/>
      <w:bookmarkStart w:id="126" w:name="_Toc36029835"/>
      <w:bookmarkStart w:id="127" w:name="_Toc37179735"/>
      <w:bookmarkStart w:id="128" w:name="_Toc45869435"/>
      <w:bookmarkStart w:id="129" w:name="_Toc52555234"/>
      <w:bookmarkStart w:id="130" w:name="_Toc61112690"/>
      <w:bookmarkStart w:id="131" w:name="_Toc67911574"/>
      <w:bookmarkStart w:id="132" w:name="_Toc74840394"/>
      <w:bookmarkStart w:id="133" w:name="_Toc76503529"/>
      <w:bookmarkStart w:id="134" w:name="_Toc83042081"/>
      <w:r w:rsidRPr="009202AA">
        <w:rPr>
          <w:snapToGrid w:val="0"/>
        </w:rPr>
        <w:t>4.2</w:t>
      </w:r>
      <w:r w:rsidRPr="009202AA">
        <w:rPr>
          <w:snapToGrid w:val="0"/>
        </w:rPr>
        <w:tab/>
        <w:t>Relationship between minimum requirements and test requirements</w:t>
      </w:r>
      <w:bookmarkEnd w:id="124"/>
      <w:bookmarkEnd w:id="125"/>
      <w:bookmarkEnd w:id="126"/>
      <w:bookmarkEnd w:id="127"/>
      <w:bookmarkEnd w:id="128"/>
      <w:bookmarkEnd w:id="129"/>
      <w:bookmarkEnd w:id="130"/>
      <w:bookmarkEnd w:id="131"/>
      <w:bookmarkEnd w:id="132"/>
      <w:bookmarkEnd w:id="133"/>
      <w:bookmarkEnd w:id="13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35" w:name="_Toc21096398"/>
      <w:bookmarkStart w:id="136" w:name="_Toc29763365"/>
      <w:bookmarkStart w:id="137" w:name="_Toc36029836"/>
      <w:bookmarkStart w:id="138" w:name="_Toc37179736"/>
      <w:bookmarkStart w:id="139" w:name="_Toc45869436"/>
      <w:bookmarkStart w:id="140" w:name="_Toc52555235"/>
      <w:bookmarkStart w:id="141" w:name="_Toc61112691"/>
      <w:bookmarkStart w:id="142" w:name="_Toc67911575"/>
      <w:bookmarkStart w:id="143" w:name="_Toc74840395"/>
      <w:bookmarkStart w:id="144" w:name="_Toc76503530"/>
      <w:bookmarkStart w:id="145" w:name="_Toc83042082"/>
      <w:r w:rsidRPr="009202AA">
        <w:rPr>
          <w:lang w:eastAsia="zh-CN"/>
        </w:rPr>
        <w:t>4.3</w:t>
      </w:r>
      <w:r w:rsidRPr="009202AA">
        <w:rPr>
          <w:lang w:eastAsia="zh-CN"/>
        </w:rPr>
        <w:tab/>
        <w:t>Conducted and radiated requirement reference points</w:t>
      </w:r>
      <w:bookmarkEnd w:id="135"/>
      <w:bookmarkEnd w:id="136"/>
      <w:bookmarkEnd w:id="137"/>
      <w:bookmarkEnd w:id="138"/>
      <w:bookmarkEnd w:id="139"/>
      <w:bookmarkEnd w:id="140"/>
      <w:bookmarkEnd w:id="141"/>
      <w:bookmarkEnd w:id="142"/>
      <w:bookmarkEnd w:id="143"/>
      <w:bookmarkEnd w:id="144"/>
      <w:bookmarkEnd w:id="145"/>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46" w:name="_Toc21096399"/>
      <w:bookmarkStart w:id="147" w:name="_Toc29763366"/>
      <w:bookmarkStart w:id="148" w:name="_Toc36029837"/>
      <w:bookmarkStart w:id="149" w:name="_Toc37179737"/>
      <w:bookmarkStart w:id="150" w:name="_Toc45869437"/>
      <w:bookmarkStart w:id="151" w:name="_Toc52555236"/>
      <w:bookmarkStart w:id="152" w:name="_Toc61112692"/>
      <w:bookmarkStart w:id="153" w:name="_Toc67911576"/>
      <w:bookmarkStart w:id="154" w:name="_Toc74840396"/>
      <w:bookmarkStart w:id="155" w:name="_Toc76503531"/>
      <w:bookmarkStart w:id="156" w:name="_Toc83042083"/>
      <w:r w:rsidRPr="009202AA">
        <w:rPr>
          <w:lang w:eastAsia="zh-CN"/>
        </w:rPr>
        <w:t>4.4</w:t>
      </w:r>
      <w:r w:rsidRPr="009202AA">
        <w:rPr>
          <w:lang w:eastAsia="zh-CN"/>
        </w:rPr>
        <w:tab/>
        <w:t>Base station classes</w:t>
      </w:r>
      <w:r w:rsidRPr="009202AA">
        <w:t xml:space="preserve"> for AAS BS</w:t>
      </w:r>
      <w:bookmarkEnd w:id="146"/>
      <w:bookmarkEnd w:id="147"/>
      <w:bookmarkEnd w:id="148"/>
      <w:bookmarkEnd w:id="149"/>
      <w:bookmarkEnd w:id="150"/>
      <w:bookmarkEnd w:id="151"/>
      <w:bookmarkEnd w:id="152"/>
      <w:bookmarkEnd w:id="153"/>
      <w:bookmarkEnd w:id="154"/>
      <w:bookmarkEnd w:id="155"/>
      <w:bookmarkEnd w:id="15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57" w:name="_Toc21096400"/>
      <w:bookmarkStart w:id="158" w:name="_Toc29763367"/>
      <w:bookmarkStart w:id="159" w:name="_Toc36029838"/>
      <w:bookmarkStart w:id="160" w:name="_Toc37179738"/>
      <w:bookmarkStart w:id="161" w:name="_Toc45869438"/>
      <w:bookmarkStart w:id="162" w:name="_Toc52555237"/>
      <w:bookmarkStart w:id="163" w:name="_Toc61112693"/>
      <w:bookmarkStart w:id="164" w:name="_Toc67911577"/>
      <w:bookmarkStart w:id="165" w:name="_Toc74840397"/>
      <w:bookmarkStart w:id="166" w:name="_Toc76503532"/>
      <w:bookmarkStart w:id="167" w:name="_Toc83042084"/>
      <w:r w:rsidRPr="009202AA">
        <w:rPr>
          <w:lang w:eastAsia="zh-CN"/>
        </w:rPr>
        <w:t>4.5</w:t>
      </w:r>
      <w:r w:rsidRPr="009202AA">
        <w:rPr>
          <w:lang w:eastAsia="zh-CN"/>
        </w:rPr>
        <w:tab/>
        <w:t>Regional requirements</w:t>
      </w:r>
      <w:bookmarkEnd w:id="157"/>
      <w:bookmarkEnd w:id="158"/>
      <w:bookmarkEnd w:id="159"/>
      <w:bookmarkEnd w:id="160"/>
      <w:bookmarkEnd w:id="161"/>
      <w:bookmarkEnd w:id="162"/>
      <w:bookmarkEnd w:id="163"/>
      <w:bookmarkEnd w:id="164"/>
      <w:bookmarkEnd w:id="165"/>
      <w:bookmarkEnd w:id="166"/>
      <w:bookmarkEnd w:id="16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68" w:name="_Toc21096401"/>
      <w:bookmarkStart w:id="169" w:name="_Toc29763368"/>
      <w:bookmarkStart w:id="170" w:name="_Toc36029839"/>
      <w:bookmarkStart w:id="171" w:name="_Toc37179739"/>
      <w:bookmarkStart w:id="172" w:name="_Toc45869439"/>
      <w:bookmarkStart w:id="173" w:name="_Toc52555238"/>
      <w:bookmarkStart w:id="174" w:name="_Toc61112694"/>
      <w:bookmarkStart w:id="175" w:name="_Toc67911578"/>
      <w:bookmarkStart w:id="176" w:name="_Toc74840398"/>
      <w:bookmarkStart w:id="177" w:name="_Toc76503533"/>
      <w:bookmarkStart w:id="178" w:name="_Toc83042085"/>
      <w:r w:rsidRPr="009202AA">
        <w:rPr>
          <w:lang w:eastAsia="zh-CN"/>
        </w:rPr>
        <w:t>4.6</w:t>
      </w:r>
      <w:r w:rsidRPr="009202AA">
        <w:rPr>
          <w:lang w:eastAsia="zh-CN"/>
        </w:rPr>
        <w:tab/>
        <w:t>Operating Bands and Band Categories</w:t>
      </w:r>
      <w:bookmarkEnd w:id="168"/>
      <w:bookmarkEnd w:id="169"/>
      <w:bookmarkEnd w:id="170"/>
      <w:bookmarkEnd w:id="171"/>
      <w:bookmarkEnd w:id="172"/>
      <w:bookmarkEnd w:id="173"/>
      <w:bookmarkEnd w:id="174"/>
      <w:bookmarkEnd w:id="175"/>
      <w:bookmarkEnd w:id="176"/>
      <w:bookmarkEnd w:id="177"/>
      <w:bookmarkEnd w:id="17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79" w:name="_Toc21096402"/>
      <w:bookmarkStart w:id="180" w:name="_Toc29763369"/>
      <w:bookmarkStart w:id="181" w:name="_Toc36029840"/>
      <w:bookmarkStart w:id="182" w:name="_Toc37179740"/>
      <w:bookmarkStart w:id="183" w:name="_Toc45869440"/>
      <w:bookmarkStart w:id="184" w:name="_Toc52555239"/>
      <w:bookmarkStart w:id="185" w:name="_Toc61112695"/>
      <w:bookmarkStart w:id="186" w:name="_Toc67911579"/>
      <w:bookmarkStart w:id="187" w:name="_Toc74840399"/>
      <w:bookmarkStart w:id="188" w:name="_Toc76503534"/>
      <w:bookmarkStart w:id="189" w:name="_Toc83042086"/>
      <w:r w:rsidRPr="009202AA">
        <w:rPr>
          <w:lang w:eastAsia="zh-CN"/>
        </w:rPr>
        <w:t>4.7</w:t>
      </w:r>
      <w:r w:rsidRPr="009202AA">
        <w:rPr>
          <w:lang w:eastAsia="zh-CN"/>
        </w:rPr>
        <w:tab/>
        <w:t>Channel arrangements</w:t>
      </w:r>
      <w:bookmarkEnd w:id="179"/>
      <w:bookmarkEnd w:id="180"/>
      <w:bookmarkEnd w:id="181"/>
      <w:bookmarkEnd w:id="182"/>
      <w:bookmarkEnd w:id="183"/>
      <w:bookmarkEnd w:id="184"/>
      <w:bookmarkEnd w:id="185"/>
      <w:bookmarkEnd w:id="186"/>
      <w:bookmarkEnd w:id="187"/>
      <w:bookmarkEnd w:id="188"/>
      <w:bookmarkEnd w:id="18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90" w:name="_Toc21096403"/>
      <w:bookmarkStart w:id="191" w:name="_Toc29763370"/>
      <w:bookmarkStart w:id="192" w:name="_Toc36029841"/>
      <w:bookmarkStart w:id="193" w:name="_Toc37179741"/>
      <w:bookmarkStart w:id="194" w:name="_Toc45869441"/>
      <w:bookmarkStart w:id="195" w:name="_Toc52555240"/>
      <w:bookmarkStart w:id="196" w:name="_Toc61112696"/>
      <w:bookmarkStart w:id="197" w:name="_Toc67911580"/>
      <w:bookmarkStart w:id="198" w:name="_Toc74840400"/>
      <w:bookmarkStart w:id="199" w:name="_Toc76503535"/>
      <w:bookmarkStart w:id="200" w:name="_Toc83042087"/>
      <w:r w:rsidRPr="009202AA">
        <w:rPr>
          <w:lang w:eastAsia="zh-CN"/>
        </w:rPr>
        <w:t>4.8</w:t>
      </w:r>
      <w:r w:rsidRPr="009202AA">
        <w:rPr>
          <w:lang w:eastAsia="zh-CN"/>
        </w:rPr>
        <w:tab/>
        <w:t>Requirements for contiguous and non-contiguous spectrum</w:t>
      </w:r>
      <w:bookmarkEnd w:id="190"/>
      <w:bookmarkEnd w:id="191"/>
      <w:bookmarkEnd w:id="192"/>
      <w:bookmarkEnd w:id="193"/>
      <w:bookmarkEnd w:id="194"/>
      <w:bookmarkEnd w:id="195"/>
      <w:bookmarkEnd w:id="196"/>
      <w:bookmarkEnd w:id="197"/>
      <w:bookmarkEnd w:id="198"/>
      <w:bookmarkEnd w:id="199"/>
      <w:bookmarkEnd w:id="20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01" w:name="_Toc21096404"/>
      <w:bookmarkStart w:id="202" w:name="_Toc29763371"/>
      <w:bookmarkStart w:id="203" w:name="_Toc36029842"/>
      <w:bookmarkStart w:id="204" w:name="_Toc37179742"/>
      <w:bookmarkStart w:id="205" w:name="_Toc45869442"/>
      <w:bookmarkStart w:id="206" w:name="_Toc52555241"/>
      <w:bookmarkStart w:id="207" w:name="_Toc61112697"/>
      <w:bookmarkStart w:id="208" w:name="_Toc67911581"/>
      <w:bookmarkStart w:id="209" w:name="_Toc74840401"/>
      <w:bookmarkStart w:id="210" w:name="_Toc76503536"/>
      <w:bookmarkStart w:id="211" w:name="_Toc83042088"/>
      <w:r w:rsidRPr="009202AA">
        <w:rPr>
          <w:lang w:eastAsia="zh-CN"/>
        </w:rPr>
        <w:t>4.9</w:t>
      </w:r>
      <w:r w:rsidRPr="009202AA">
        <w:rPr>
          <w:lang w:eastAsia="zh-CN"/>
        </w:rPr>
        <w:tab/>
        <w:t>Requirements for AAS BS capable of operation in multiple operating bands</w:t>
      </w:r>
      <w:bookmarkEnd w:id="201"/>
      <w:bookmarkEnd w:id="202"/>
      <w:bookmarkEnd w:id="203"/>
      <w:bookmarkEnd w:id="204"/>
      <w:bookmarkEnd w:id="205"/>
      <w:bookmarkEnd w:id="206"/>
      <w:bookmarkEnd w:id="207"/>
      <w:bookmarkEnd w:id="208"/>
      <w:bookmarkEnd w:id="209"/>
      <w:bookmarkEnd w:id="210"/>
      <w:bookmarkEnd w:id="211"/>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12" w:name="_Toc21096405"/>
      <w:bookmarkStart w:id="213" w:name="_Toc29763372"/>
      <w:bookmarkStart w:id="214" w:name="_Toc36029843"/>
      <w:bookmarkStart w:id="215" w:name="_Toc37179743"/>
      <w:bookmarkStart w:id="216" w:name="_Toc45869443"/>
      <w:bookmarkStart w:id="217" w:name="_Toc52555242"/>
      <w:bookmarkStart w:id="218" w:name="_Toc61112698"/>
      <w:bookmarkStart w:id="219" w:name="_Toc67911582"/>
      <w:bookmarkStart w:id="220" w:name="_Toc74840402"/>
      <w:bookmarkStart w:id="221" w:name="_Toc76503537"/>
      <w:bookmarkStart w:id="222" w:name="_Toc83042089"/>
      <w:r w:rsidRPr="009202AA">
        <w:t>4.10</w:t>
      </w:r>
      <w:r w:rsidRPr="009202AA">
        <w:tab/>
        <w:t>OTA Co-location with other base stations</w:t>
      </w:r>
      <w:bookmarkEnd w:id="212"/>
      <w:bookmarkEnd w:id="213"/>
      <w:bookmarkEnd w:id="214"/>
      <w:bookmarkEnd w:id="215"/>
      <w:bookmarkEnd w:id="216"/>
      <w:bookmarkEnd w:id="217"/>
      <w:bookmarkEnd w:id="218"/>
      <w:bookmarkEnd w:id="219"/>
      <w:bookmarkEnd w:id="220"/>
      <w:bookmarkEnd w:id="221"/>
      <w:bookmarkEnd w:id="22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23" w:name="_Toc21096406"/>
      <w:bookmarkStart w:id="224" w:name="_Toc29763373"/>
      <w:bookmarkStart w:id="225" w:name="_Toc36029844"/>
      <w:bookmarkStart w:id="226" w:name="_Toc37179744"/>
      <w:bookmarkStart w:id="227" w:name="_Toc45869444"/>
      <w:bookmarkStart w:id="228" w:name="_Toc52555243"/>
      <w:bookmarkStart w:id="229" w:name="_Toc61112699"/>
      <w:bookmarkStart w:id="230" w:name="_Toc67911583"/>
      <w:bookmarkStart w:id="231" w:name="_Toc74840403"/>
      <w:bookmarkStart w:id="232" w:name="_Toc76503538"/>
      <w:bookmarkStart w:id="233" w:name="_Toc83042090"/>
      <w:r w:rsidRPr="009202AA">
        <w:rPr>
          <w:lang w:eastAsia="zh-CN"/>
        </w:rPr>
        <w:t>5</w:t>
      </w:r>
      <w:r w:rsidRPr="009202AA">
        <w:rPr>
          <w:lang w:eastAsia="zh-CN"/>
        </w:rPr>
        <w:tab/>
        <w:t>Applicability of Requirements</w:t>
      </w:r>
      <w:bookmarkEnd w:id="223"/>
      <w:bookmarkEnd w:id="224"/>
      <w:bookmarkEnd w:id="225"/>
      <w:bookmarkEnd w:id="226"/>
      <w:bookmarkEnd w:id="227"/>
      <w:bookmarkEnd w:id="228"/>
      <w:bookmarkEnd w:id="229"/>
      <w:bookmarkEnd w:id="230"/>
      <w:bookmarkEnd w:id="231"/>
      <w:bookmarkEnd w:id="232"/>
      <w:bookmarkEnd w:id="233"/>
    </w:p>
    <w:p w14:paraId="12F324DA" w14:textId="77777777" w:rsidR="004C4A70" w:rsidRPr="009202AA" w:rsidRDefault="004C4A70" w:rsidP="004C4A70">
      <w:pPr>
        <w:pStyle w:val="Heading2"/>
      </w:pPr>
      <w:bookmarkStart w:id="234" w:name="_Toc21096407"/>
      <w:bookmarkStart w:id="235" w:name="_Toc29763374"/>
      <w:bookmarkStart w:id="236" w:name="_Toc36029845"/>
      <w:bookmarkStart w:id="237" w:name="_Toc37179745"/>
      <w:bookmarkStart w:id="238" w:name="_Toc45869445"/>
      <w:bookmarkStart w:id="239" w:name="_Toc52555244"/>
      <w:bookmarkStart w:id="240" w:name="_Toc61112700"/>
      <w:bookmarkStart w:id="241" w:name="_Toc67911584"/>
      <w:bookmarkStart w:id="242" w:name="_Toc74840404"/>
      <w:bookmarkStart w:id="243" w:name="_Toc76503539"/>
      <w:bookmarkStart w:id="244" w:name="_Toc83042091"/>
      <w:r w:rsidRPr="009202AA">
        <w:t>5.1</w:t>
      </w:r>
      <w:r w:rsidRPr="009202AA">
        <w:tab/>
        <w:t>General</w:t>
      </w:r>
      <w:bookmarkEnd w:id="234"/>
      <w:bookmarkEnd w:id="235"/>
      <w:bookmarkEnd w:id="236"/>
      <w:bookmarkEnd w:id="237"/>
      <w:bookmarkEnd w:id="238"/>
      <w:bookmarkEnd w:id="239"/>
      <w:bookmarkEnd w:id="240"/>
      <w:bookmarkEnd w:id="241"/>
      <w:bookmarkEnd w:id="242"/>
      <w:bookmarkEnd w:id="243"/>
      <w:bookmarkEnd w:id="2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45" w:name="_Toc21096408"/>
      <w:bookmarkStart w:id="246" w:name="_Toc29763375"/>
      <w:bookmarkStart w:id="247" w:name="_Toc36029846"/>
      <w:bookmarkStart w:id="248" w:name="_Toc37179746"/>
      <w:bookmarkStart w:id="249" w:name="_Toc45869446"/>
      <w:bookmarkStart w:id="250" w:name="_Toc52555245"/>
      <w:bookmarkStart w:id="251" w:name="_Toc61112701"/>
      <w:bookmarkStart w:id="252" w:name="_Toc67911585"/>
      <w:bookmarkStart w:id="253" w:name="_Toc74840405"/>
      <w:bookmarkStart w:id="254" w:name="_Toc76503540"/>
      <w:bookmarkStart w:id="255" w:name="_Toc83042092"/>
      <w:r w:rsidRPr="009202AA">
        <w:t>5.2</w:t>
      </w:r>
      <w:r w:rsidRPr="009202AA">
        <w:tab/>
        <w:t>Band category 1 (BC1) and band category 2 (BC2)</w:t>
      </w:r>
      <w:bookmarkEnd w:id="245"/>
      <w:bookmarkEnd w:id="246"/>
      <w:bookmarkEnd w:id="247"/>
      <w:bookmarkEnd w:id="248"/>
      <w:bookmarkEnd w:id="249"/>
      <w:bookmarkEnd w:id="250"/>
      <w:bookmarkEnd w:id="251"/>
      <w:bookmarkEnd w:id="252"/>
      <w:bookmarkEnd w:id="253"/>
      <w:bookmarkEnd w:id="254"/>
      <w:bookmarkEnd w:id="255"/>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56" w:name="_Toc21096409"/>
      <w:bookmarkStart w:id="257" w:name="_Toc29763376"/>
      <w:bookmarkStart w:id="258" w:name="_Toc36029847"/>
      <w:bookmarkStart w:id="259" w:name="_Toc37179747"/>
      <w:bookmarkStart w:id="260" w:name="_Toc45869447"/>
      <w:bookmarkStart w:id="261" w:name="_Toc52555246"/>
      <w:bookmarkStart w:id="262" w:name="_Toc61112702"/>
      <w:bookmarkStart w:id="263" w:name="_Toc67911586"/>
      <w:bookmarkStart w:id="264" w:name="_Toc74840406"/>
      <w:bookmarkStart w:id="265" w:name="_Toc76503541"/>
      <w:bookmarkStart w:id="266" w:name="_Toc83042093"/>
      <w:r w:rsidRPr="009202AA">
        <w:t>5.3</w:t>
      </w:r>
      <w:r w:rsidRPr="009202AA">
        <w:tab/>
        <w:t>Band category 3 (BC3)</w:t>
      </w:r>
      <w:bookmarkEnd w:id="256"/>
      <w:bookmarkEnd w:id="257"/>
      <w:bookmarkEnd w:id="258"/>
      <w:bookmarkEnd w:id="259"/>
      <w:bookmarkEnd w:id="260"/>
      <w:bookmarkEnd w:id="261"/>
      <w:bookmarkEnd w:id="262"/>
      <w:bookmarkEnd w:id="263"/>
      <w:bookmarkEnd w:id="264"/>
      <w:bookmarkEnd w:id="265"/>
      <w:bookmarkEnd w:id="26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7" w:name="_Toc21096410"/>
      <w:bookmarkStart w:id="268" w:name="_Toc29763377"/>
      <w:bookmarkStart w:id="269" w:name="_Toc36029848"/>
      <w:bookmarkStart w:id="270" w:name="_Toc37179748"/>
      <w:bookmarkStart w:id="271" w:name="_Toc45869448"/>
      <w:bookmarkStart w:id="272" w:name="_Toc52555247"/>
      <w:bookmarkStart w:id="273" w:name="_Toc61112703"/>
      <w:bookmarkStart w:id="274" w:name="_Toc67911587"/>
      <w:bookmarkStart w:id="275" w:name="_Toc74840407"/>
      <w:bookmarkStart w:id="276" w:name="_Toc76503542"/>
      <w:bookmarkStart w:id="277" w:name="_Toc83042094"/>
      <w:r w:rsidRPr="009202AA">
        <w:rPr>
          <w:lang w:eastAsia="zh-CN"/>
        </w:rPr>
        <w:t>6</w:t>
      </w:r>
      <w:r w:rsidRPr="009202AA">
        <w:rPr>
          <w:lang w:eastAsia="zh-CN"/>
        </w:rPr>
        <w:tab/>
        <w:t>Conducted transmitter characteristics</w:t>
      </w:r>
      <w:bookmarkEnd w:id="267"/>
      <w:bookmarkEnd w:id="268"/>
      <w:bookmarkEnd w:id="269"/>
      <w:bookmarkEnd w:id="270"/>
      <w:bookmarkEnd w:id="271"/>
      <w:bookmarkEnd w:id="272"/>
      <w:bookmarkEnd w:id="273"/>
      <w:bookmarkEnd w:id="274"/>
      <w:bookmarkEnd w:id="275"/>
      <w:bookmarkEnd w:id="276"/>
      <w:bookmarkEnd w:id="277"/>
    </w:p>
    <w:p w14:paraId="15EA8521" w14:textId="77777777" w:rsidR="004C4A70" w:rsidRPr="009202AA" w:rsidRDefault="004C4A70" w:rsidP="004C4A70">
      <w:pPr>
        <w:pStyle w:val="Heading2"/>
        <w:rPr>
          <w:lang w:eastAsia="zh-CN"/>
        </w:rPr>
      </w:pPr>
      <w:bookmarkStart w:id="278" w:name="_Toc21096411"/>
      <w:bookmarkStart w:id="279" w:name="_Toc29763378"/>
      <w:bookmarkStart w:id="280" w:name="_Toc36029849"/>
      <w:bookmarkStart w:id="281" w:name="_Toc37179749"/>
      <w:bookmarkStart w:id="282" w:name="_Toc45869449"/>
      <w:bookmarkStart w:id="283" w:name="_Toc52555248"/>
      <w:bookmarkStart w:id="284" w:name="_Toc61112704"/>
      <w:bookmarkStart w:id="285" w:name="_Toc67911588"/>
      <w:bookmarkStart w:id="286" w:name="_Toc74840408"/>
      <w:bookmarkStart w:id="287" w:name="_Toc76503543"/>
      <w:bookmarkStart w:id="288" w:name="_Toc83042095"/>
      <w:r w:rsidRPr="009202AA">
        <w:rPr>
          <w:lang w:eastAsia="zh-CN"/>
        </w:rPr>
        <w:t>6.1</w:t>
      </w:r>
      <w:r w:rsidRPr="009202AA">
        <w:rPr>
          <w:lang w:eastAsia="zh-CN"/>
        </w:rPr>
        <w:tab/>
        <w:t>General</w:t>
      </w:r>
      <w:bookmarkEnd w:id="278"/>
      <w:bookmarkEnd w:id="279"/>
      <w:bookmarkEnd w:id="280"/>
      <w:bookmarkEnd w:id="281"/>
      <w:bookmarkEnd w:id="282"/>
      <w:bookmarkEnd w:id="283"/>
      <w:bookmarkEnd w:id="284"/>
      <w:bookmarkEnd w:id="285"/>
      <w:bookmarkEnd w:id="286"/>
      <w:bookmarkEnd w:id="287"/>
      <w:bookmarkEnd w:id="28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89" w:name="_Toc21096412"/>
      <w:bookmarkStart w:id="290" w:name="_Toc29763379"/>
      <w:bookmarkStart w:id="291" w:name="_Toc36029850"/>
      <w:bookmarkStart w:id="292" w:name="_Toc37179750"/>
      <w:bookmarkStart w:id="293" w:name="_Toc45869450"/>
      <w:bookmarkStart w:id="294" w:name="_Toc52555249"/>
      <w:bookmarkStart w:id="295" w:name="_Toc61112705"/>
      <w:bookmarkStart w:id="296" w:name="_Toc67911589"/>
      <w:bookmarkStart w:id="297" w:name="_Toc74840409"/>
      <w:bookmarkStart w:id="298" w:name="_Toc76503544"/>
      <w:bookmarkStart w:id="299" w:name="_Toc83042096"/>
      <w:r w:rsidRPr="009202AA">
        <w:rPr>
          <w:lang w:eastAsia="zh-CN"/>
        </w:rPr>
        <w:t>6.2</w:t>
      </w:r>
      <w:r w:rsidRPr="009202AA">
        <w:rPr>
          <w:lang w:eastAsia="zh-CN"/>
        </w:rPr>
        <w:tab/>
        <w:t>Base station output power</w:t>
      </w:r>
      <w:bookmarkEnd w:id="289"/>
      <w:bookmarkEnd w:id="290"/>
      <w:bookmarkEnd w:id="291"/>
      <w:bookmarkEnd w:id="292"/>
      <w:bookmarkEnd w:id="293"/>
      <w:bookmarkEnd w:id="294"/>
      <w:bookmarkEnd w:id="295"/>
      <w:bookmarkEnd w:id="296"/>
      <w:bookmarkEnd w:id="297"/>
      <w:bookmarkEnd w:id="298"/>
      <w:bookmarkEnd w:id="299"/>
    </w:p>
    <w:p w14:paraId="27BC5D45" w14:textId="77777777" w:rsidR="004C4A70" w:rsidRPr="009202AA" w:rsidRDefault="004C4A70" w:rsidP="004C4A70">
      <w:pPr>
        <w:pStyle w:val="Heading3"/>
      </w:pPr>
      <w:bookmarkStart w:id="300" w:name="_Toc21096413"/>
      <w:bookmarkStart w:id="301" w:name="_Toc29763380"/>
      <w:bookmarkStart w:id="302" w:name="_Toc36029851"/>
      <w:bookmarkStart w:id="303" w:name="_Toc37179751"/>
      <w:bookmarkStart w:id="304" w:name="_Toc45869451"/>
      <w:bookmarkStart w:id="305" w:name="_Toc52555250"/>
      <w:bookmarkStart w:id="306" w:name="_Toc61112706"/>
      <w:bookmarkStart w:id="307" w:name="_Toc67911590"/>
      <w:bookmarkStart w:id="308" w:name="_Toc74840410"/>
      <w:bookmarkStart w:id="309" w:name="_Toc76503545"/>
      <w:bookmarkStart w:id="310" w:name="_Toc83042097"/>
      <w:r w:rsidRPr="009202AA">
        <w:t>6.2.1</w:t>
      </w:r>
      <w:r w:rsidRPr="009202AA">
        <w:tab/>
        <w:t>General</w:t>
      </w:r>
      <w:bookmarkEnd w:id="300"/>
      <w:bookmarkEnd w:id="301"/>
      <w:bookmarkEnd w:id="302"/>
      <w:bookmarkEnd w:id="303"/>
      <w:bookmarkEnd w:id="304"/>
      <w:bookmarkEnd w:id="305"/>
      <w:bookmarkEnd w:id="306"/>
      <w:bookmarkEnd w:id="307"/>
      <w:bookmarkEnd w:id="308"/>
      <w:bookmarkEnd w:id="309"/>
      <w:bookmarkEnd w:id="31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11" w:name="_Toc21096414"/>
      <w:bookmarkStart w:id="312" w:name="_Toc29763381"/>
      <w:bookmarkStart w:id="313" w:name="_Toc36029852"/>
      <w:bookmarkStart w:id="314" w:name="_Toc37179752"/>
      <w:bookmarkStart w:id="315" w:name="_Toc45869452"/>
      <w:bookmarkStart w:id="316" w:name="_Toc52555251"/>
      <w:bookmarkStart w:id="317" w:name="_Toc61112707"/>
      <w:bookmarkStart w:id="318" w:name="_Toc67911591"/>
      <w:bookmarkStart w:id="319" w:name="_Toc74840411"/>
      <w:bookmarkStart w:id="320" w:name="_Toc76503546"/>
      <w:bookmarkStart w:id="321" w:name="_Toc83042098"/>
      <w:r w:rsidRPr="009202AA">
        <w:rPr>
          <w:lang w:eastAsia="zh-CN"/>
        </w:rPr>
        <w:t>6.2.2</w:t>
      </w:r>
      <w:r w:rsidRPr="009202AA">
        <w:rPr>
          <w:lang w:eastAsia="zh-CN"/>
        </w:rPr>
        <w:tab/>
        <w:t>Maximum output power</w:t>
      </w:r>
      <w:bookmarkEnd w:id="311"/>
      <w:bookmarkEnd w:id="312"/>
      <w:bookmarkEnd w:id="313"/>
      <w:bookmarkEnd w:id="314"/>
      <w:bookmarkEnd w:id="315"/>
      <w:bookmarkEnd w:id="316"/>
      <w:bookmarkEnd w:id="317"/>
      <w:bookmarkEnd w:id="318"/>
      <w:bookmarkEnd w:id="319"/>
      <w:bookmarkEnd w:id="320"/>
      <w:bookmarkEnd w:id="321"/>
    </w:p>
    <w:p w14:paraId="153B2B89" w14:textId="77777777" w:rsidR="004C4A70" w:rsidRPr="009202AA" w:rsidRDefault="004C4A70" w:rsidP="004C4A70">
      <w:pPr>
        <w:pStyle w:val="Heading4"/>
      </w:pPr>
      <w:bookmarkStart w:id="322" w:name="_Toc21096415"/>
      <w:bookmarkStart w:id="323" w:name="_Toc29763382"/>
      <w:bookmarkStart w:id="324" w:name="_Toc36029853"/>
      <w:bookmarkStart w:id="325" w:name="_Toc37179753"/>
      <w:bookmarkStart w:id="326" w:name="_Toc45869453"/>
      <w:bookmarkStart w:id="327" w:name="_Toc52555252"/>
      <w:bookmarkStart w:id="328" w:name="_Toc61112708"/>
      <w:bookmarkStart w:id="329" w:name="_Toc67911592"/>
      <w:bookmarkStart w:id="330" w:name="_Toc74840412"/>
      <w:bookmarkStart w:id="331" w:name="_Toc76503547"/>
      <w:bookmarkStart w:id="332" w:name="_Toc83042099"/>
      <w:r w:rsidRPr="009202AA">
        <w:t>6.2.2.1</w:t>
      </w:r>
      <w:r w:rsidRPr="009202AA">
        <w:tab/>
        <w:t>General</w:t>
      </w:r>
      <w:bookmarkEnd w:id="322"/>
      <w:bookmarkEnd w:id="323"/>
      <w:bookmarkEnd w:id="324"/>
      <w:bookmarkEnd w:id="325"/>
      <w:bookmarkEnd w:id="326"/>
      <w:bookmarkEnd w:id="327"/>
      <w:bookmarkEnd w:id="328"/>
      <w:bookmarkEnd w:id="329"/>
      <w:bookmarkEnd w:id="330"/>
      <w:bookmarkEnd w:id="331"/>
      <w:bookmarkEnd w:id="33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33" w:name="_Toc21096416"/>
      <w:bookmarkStart w:id="334" w:name="_Toc29763383"/>
      <w:bookmarkStart w:id="335" w:name="_Toc36029854"/>
      <w:bookmarkStart w:id="336" w:name="_Toc37179754"/>
      <w:bookmarkStart w:id="337" w:name="_Toc45869454"/>
      <w:bookmarkStart w:id="338" w:name="_Toc52555253"/>
      <w:bookmarkStart w:id="339" w:name="_Toc61112709"/>
      <w:bookmarkStart w:id="340" w:name="_Toc67911593"/>
      <w:bookmarkStart w:id="341" w:name="_Toc74840413"/>
      <w:bookmarkStart w:id="342" w:name="_Toc76503548"/>
      <w:bookmarkStart w:id="343" w:name="_Toc83042100"/>
      <w:r w:rsidRPr="009202AA">
        <w:t>6.2.2.2</w:t>
      </w:r>
      <w:r w:rsidRPr="009202AA">
        <w:tab/>
      </w:r>
      <w:r w:rsidRPr="009202AA">
        <w:rPr>
          <w:lang w:eastAsia="zh-CN"/>
        </w:rPr>
        <w:t>Minimum requirement for MSR operation</w:t>
      </w:r>
      <w:bookmarkEnd w:id="333"/>
      <w:bookmarkEnd w:id="334"/>
      <w:bookmarkEnd w:id="335"/>
      <w:bookmarkEnd w:id="336"/>
      <w:bookmarkEnd w:id="337"/>
      <w:bookmarkEnd w:id="338"/>
      <w:bookmarkEnd w:id="339"/>
      <w:bookmarkEnd w:id="340"/>
      <w:bookmarkEnd w:id="341"/>
      <w:bookmarkEnd w:id="342"/>
      <w:bookmarkEnd w:id="343"/>
    </w:p>
    <w:p w14:paraId="0CAB96D5" w14:textId="77777777" w:rsidR="004C4A70" w:rsidRPr="009202AA" w:rsidRDefault="004C4A70" w:rsidP="004C4A70">
      <w:pPr>
        <w:pStyle w:val="Heading5"/>
        <w:spacing w:after="200"/>
        <w:rPr>
          <w:rFonts w:cs="Arial"/>
          <w:szCs w:val="22"/>
        </w:rPr>
      </w:pPr>
      <w:bookmarkStart w:id="344" w:name="_Toc21096417"/>
      <w:bookmarkStart w:id="345" w:name="_Toc29763384"/>
      <w:bookmarkStart w:id="346" w:name="_Toc36029855"/>
      <w:bookmarkStart w:id="347" w:name="_Toc37179755"/>
      <w:bookmarkStart w:id="348" w:name="_Toc45869455"/>
      <w:bookmarkStart w:id="349" w:name="_Toc52555254"/>
      <w:bookmarkStart w:id="350" w:name="_Toc61112710"/>
      <w:bookmarkStart w:id="351" w:name="_Toc67911594"/>
      <w:bookmarkStart w:id="352" w:name="_Toc74840414"/>
      <w:bookmarkStart w:id="353" w:name="_Toc76503549"/>
      <w:bookmarkStart w:id="354" w:name="_Toc83042101"/>
      <w:r w:rsidRPr="009202AA">
        <w:rPr>
          <w:rFonts w:cs="Arial"/>
          <w:szCs w:val="22"/>
        </w:rPr>
        <w:t>6.2.2.2.1</w:t>
      </w:r>
      <w:r w:rsidRPr="009202AA">
        <w:rPr>
          <w:rFonts w:cs="Arial"/>
          <w:szCs w:val="22"/>
        </w:rPr>
        <w:tab/>
        <w:t>General</w:t>
      </w:r>
      <w:bookmarkEnd w:id="344"/>
      <w:bookmarkEnd w:id="345"/>
      <w:bookmarkEnd w:id="346"/>
      <w:bookmarkEnd w:id="347"/>
      <w:bookmarkEnd w:id="348"/>
      <w:bookmarkEnd w:id="349"/>
      <w:bookmarkEnd w:id="350"/>
      <w:bookmarkEnd w:id="351"/>
      <w:bookmarkEnd w:id="352"/>
      <w:bookmarkEnd w:id="353"/>
      <w:bookmarkEnd w:id="35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55" w:name="_Toc21096418"/>
      <w:bookmarkStart w:id="356" w:name="_Toc29763385"/>
      <w:bookmarkStart w:id="357" w:name="_Toc36029856"/>
      <w:bookmarkStart w:id="358" w:name="_Toc37179756"/>
      <w:bookmarkStart w:id="359" w:name="_Toc45869456"/>
      <w:bookmarkStart w:id="360" w:name="_Toc52555255"/>
      <w:bookmarkStart w:id="361" w:name="_Toc61112711"/>
      <w:bookmarkStart w:id="362" w:name="_Toc67911595"/>
      <w:bookmarkStart w:id="363" w:name="_Toc74840415"/>
      <w:bookmarkStart w:id="364" w:name="_Toc76503550"/>
      <w:bookmarkStart w:id="365" w:name="_Toc83042102"/>
      <w:r w:rsidRPr="009202AA">
        <w:rPr>
          <w:rFonts w:cs="Arial"/>
          <w:szCs w:val="22"/>
        </w:rPr>
        <w:t>6.2.2.2.2</w:t>
      </w:r>
      <w:r w:rsidRPr="009202AA">
        <w:rPr>
          <w:rFonts w:cs="Arial"/>
          <w:szCs w:val="22"/>
        </w:rPr>
        <w:tab/>
        <w:t>Additional requirements (regional)</w:t>
      </w:r>
      <w:bookmarkEnd w:id="355"/>
      <w:bookmarkEnd w:id="356"/>
      <w:bookmarkEnd w:id="357"/>
      <w:bookmarkEnd w:id="358"/>
      <w:bookmarkEnd w:id="359"/>
      <w:bookmarkEnd w:id="360"/>
      <w:bookmarkEnd w:id="361"/>
      <w:bookmarkEnd w:id="362"/>
      <w:bookmarkEnd w:id="363"/>
      <w:bookmarkEnd w:id="364"/>
      <w:bookmarkEnd w:id="365"/>
    </w:p>
    <w:p w14:paraId="7F52FA4D" w14:textId="77777777" w:rsidR="004C4A70" w:rsidRPr="009202AA" w:rsidRDefault="004C4A70" w:rsidP="004C4A70">
      <w:pPr>
        <w:pStyle w:val="Heading4"/>
        <w:rPr>
          <w:lang w:eastAsia="zh-CN"/>
        </w:rPr>
      </w:pPr>
      <w:bookmarkStart w:id="366" w:name="_Toc21096419"/>
      <w:bookmarkStart w:id="367" w:name="_Toc29763386"/>
      <w:bookmarkStart w:id="368" w:name="_Toc36029857"/>
      <w:bookmarkStart w:id="369" w:name="_Toc37179757"/>
      <w:bookmarkStart w:id="370" w:name="_Toc45869457"/>
      <w:bookmarkStart w:id="371" w:name="_Toc52555256"/>
      <w:bookmarkStart w:id="372" w:name="_Toc61112712"/>
      <w:bookmarkStart w:id="373" w:name="_Toc67911596"/>
      <w:bookmarkStart w:id="374" w:name="_Toc74840416"/>
      <w:bookmarkStart w:id="375" w:name="_Toc76503551"/>
      <w:bookmarkStart w:id="376" w:name="_Toc83042103"/>
      <w:r w:rsidRPr="009202AA">
        <w:rPr>
          <w:lang w:eastAsia="zh-CN"/>
        </w:rPr>
        <w:t>6.2.2.3</w:t>
      </w:r>
      <w:r w:rsidRPr="009202AA">
        <w:rPr>
          <w:lang w:eastAsia="zh-CN"/>
        </w:rPr>
        <w:tab/>
        <w:t>Minimum requirement for single RAT UTRA operation</w:t>
      </w:r>
      <w:bookmarkEnd w:id="366"/>
      <w:bookmarkEnd w:id="367"/>
      <w:bookmarkEnd w:id="368"/>
      <w:bookmarkEnd w:id="369"/>
      <w:bookmarkEnd w:id="370"/>
      <w:bookmarkEnd w:id="371"/>
      <w:bookmarkEnd w:id="372"/>
      <w:bookmarkEnd w:id="373"/>
      <w:bookmarkEnd w:id="374"/>
      <w:bookmarkEnd w:id="375"/>
      <w:bookmarkEnd w:id="37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377" w:name="_Toc21096420"/>
      <w:bookmarkStart w:id="378" w:name="_Toc29763387"/>
      <w:bookmarkStart w:id="379" w:name="_Toc36029858"/>
      <w:bookmarkStart w:id="380" w:name="_Toc37179758"/>
      <w:bookmarkStart w:id="381" w:name="_Toc45869458"/>
      <w:bookmarkStart w:id="382" w:name="_Toc52555257"/>
      <w:bookmarkStart w:id="383" w:name="_Toc61112713"/>
      <w:bookmarkStart w:id="384" w:name="_Toc67911597"/>
      <w:bookmarkStart w:id="385" w:name="_Toc74840417"/>
      <w:bookmarkStart w:id="386" w:name="_Toc76503552"/>
      <w:bookmarkStart w:id="387" w:name="_Toc83042104"/>
      <w:r w:rsidRPr="009202AA">
        <w:rPr>
          <w:lang w:eastAsia="zh-CN"/>
        </w:rPr>
        <w:t>6.2.2.4</w:t>
      </w:r>
      <w:r w:rsidRPr="009202AA">
        <w:rPr>
          <w:lang w:eastAsia="zh-CN"/>
        </w:rPr>
        <w:tab/>
        <w:t>Minimum requirement for single RAT E-UTRA operation</w:t>
      </w:r>
      <w:bookmarkEnd w:id="377"/>
      <w:bookmarkEnd w:id="378"/>
      <w:bookmarkEnd w:id="379"/>
      <w:bookmarkEnd w:id="380"/>
      <w:bookmarkEnd w:id="381"/>
      <w:bookmarkEnd w:id="382"/>
      <w:bookmarkEnd w:id="383"/>
      <w:bookmarkEnd w:id="384"/>
      <w:bookmarkEnd w:id="385"/>
      <w:bookmarkEnd w:id="386"/>
      <w:bookmarkEnd w:id="387"/>
    </w:p>
    <w:p w14:paraId="772CC19A" w14:textId="77777777" w:rsidR="004C4A70" w:rsidRPr="009202AA" w:rsidRDefault="004C4A70" w:rsidP="004C4A70">
      <w:pPr>
        <w:pStyle w:val="Heading5"/>
        <w:spacing w:after="200"/>
        <w:rPr>
          <w:rFonts w:cs="Arial"/>
          <w:szCs w:val="22"/>
        </w:rPr>
      </w:pPr>
      <w:bookmarkStart w:id="388" w:name="_Toc21096421"/>
      <w:bookmarkStart w:id="389" w:name="_Toc29763388"/>
      <w:bookmarkStart w:id="390" w:name="_Toc36029859"/>
      <w:bookmarkStart w:id="391" w:name="_Toc37179759"/>
      <w:bookmarkStart w:id="392" w:name="_Toc45869459"/>
      <w:bookmarkStart w:id="393" w:name="_Toc52555258"/>
      <w:bookmarkStart w:id="394" w:name="_Toc61112714"/>
      <w:bookmarkStart w:id="395" w:name="_Toc67911598"/>
      <w:bookmarkStart w:id="396" w:name="_Toc74840418"/>
      <w:bookmarkStart w:id="397" w:name="_Toc76503553"/>
      <w:bookmarkStart w:id="398" w:name="_Toc83042105"/>
      <w:r w:rsidRPr="009202AA">
        <w:rPr>
          <w:rFonts w:cs="Arial"/>
          <w:szCs w:val="22"/>
        </w:rPr>
        <w:t>6.2.2.4.1</w:t>
      </w:r>
      <w:r w:rsidRPr="009202AA">
        <w:rPr>
          <w:rFonts w:cs="Arial"/>
          <w:szCs w:val="22"/>
        </w:rPr>
        <w:tab/>
        <w:t>General</w:t>
      </w:r>
      <w:bookmarkEnd w:id="388"/>
      <w:bookmarkEnd w:id="389"/>
      <w:bookmarkEnd w:id="390"/>
      <w:bookmarkEnd w:id="391"/>
      <w:bookmarkEnd w:id="392"/>
      <w:bookmarkEnd w:id="393"/>
      <w:bookmarkEnd w:id="394"/>
      <w:bookmarkEnd w:id="395"/>
      <w:bookmarkEnd w:id="396"/>
      <w:bookmarkEnd w:id="397"/>
      <w:bookmarkEnd w:id="39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99" w:name="_Toc21096422"/>
      <w:bookmarkStart w:id="400" w:name="_Toc29763389"/>
      <w:bookmarkStart w:id="401" w:name="_Toc36029860"/>
      <w:bookmarkStart w:id="402" w:name="_Toc37179760"/>
      <w:bookmarkStart w:id="403" w:name="_Toc45869460"/>
      <w:bookmarkStart w:id="404" w:name="_Toc52555259"/>
      <w:bookmarkStart w:id="405" w:name="_Toc61112715"/>
      <w:bookmarkStart w:id="406" w:name="_Toc67911599"/>
      <w:bookmarkStart w:id="407" w:name="_Toc74840419"/>
      <w:bookmarkStart w:id="408" w:name="_Toc76503554"/>
      <w:bookmarkStart w:id="409" w:name="_Toc83042106"/>
      <w:r w:rsidRPr="009202AA">
        <w:rPr>
          <w:rFonts w:cs="Arial"/>
          <w:szCs w:val="22"/>
        </w:rPr>
        <w:t>6.2.2.4.2</w:t>
      </w:r>
      <w:r w:rsidRPr="009202AA">
        <w:rPr>
          <w:rFonts w:cs="Arial"/>
          <w:szCs w:val="22"/>
        </w:rPr>
        <w:tab/>
        <w:t>Additional requirements (regional)</w:t>
      </w:r>
      <w:bookmarkEnd w:id="399"/>
      <w:bookmarkEnd w:id="400"/>
      <w:bookmarkEnd w:id="401"/>
      <w:bookmarkEnd w:id="402"/>
      <w:bookmarkEnd w:id="403"/>
      <w:bookmarkEnd w:id="404"/>
      <w:bookmarkEnd w:id="405"/>
      <w:bookmarkEnd w:id="406"/>
      <w:bookmarkEnd w:id="407"/>
      <w:bookmarkEnd w:id="408"/>
      <w:bookmarkEnd w:id="409"/>
    </w:p>
    <w:p w14:paraId="2A2CB98B" w14:textId="77777777" w:rsidR="004C4A70" w:rsidRPr="009202AA" w:rsidRDefault="004C4A70" w:rsidP="004C4A70">
      <w:pPr>
        <w:pStyle w:val="Heading3"/>
        <w:rPr>
          <w:lang w:eastAsia="zh-CN"/>
        </w:rPr>
      </w:pPr>
      <w:bookmarkStart w:id="410" w:name="_Toc21096423"/>
      <w:bookmarkStart w:id="411" w:name="_Toc29763390"/>
      <w:bookmarkStart w:id="412" w:name="_Toc36029861"/>
      <w:bookmarkStart w:id="413" w:name="_Toc37179761"/>
      <w:bookmarkStart w:id="414" w:name="_Toc45869461"/>
      <w:bookmarkStart w:id="415" w:name="_Toc52555260"/>
      <w:bookmarkStart w:id="416" w:name="_Toc61112716"/>
      <w:bookmarkStart w:id="417" w:name="_Toc67911600"/>
      <w:bookmarkStart w:id="418" w:name="_Toc74840420"/>
      <w:bookmarkStart w:id="419" w:name="_Toc76503555"/>
      <w:bookmarkStart w:id="420" w:name="_Toc83042107"/>
      <w:r w:rsidRPr="009202AA">
        <w:rPr>
          <w:lang w:eastAsia="zh-CN"/>
        </w:rPr>
        <w:t>6.2.3</w:t>
      </w:r>
      <w:r w:rsidRPr="009202AA">
        <w:rPr>
          <w:lang w:eastAsia="zh-CN"/>
        </w:rPr>
        <w:tab/>
      </w:r>
      <w:r w:rsidRPr="009202AA">
        <w:t>UTRA FDD primary CPICH power</w:t>
      </w:r>
      <w:bookmarkEnd w:id="410"/>
      <w:bookmarkEnd w:id="411"/>
      <w:bookmarkEnd w:id="412"/>
      <w:bookmarkEnd w:id="413"/>
      <w:bookmarkEnd w:id="414"/>
      <w:bookmarkEnd w:id="415"/>
      <w:bookmarkEnd w:id="416"/>
      <w:bookmarkEnd w:id="417"/>
      <w:bookmarkEnd w:id="418"/>
      <w:bookmarkEnd w:id="419"/>
      <w:bookmarkEnd w:id="420"/>
    </w:p>
    <w:p w14:paraId="10D6C032" w14:textId="77777777" w:rsidR="004C4A70" w:rsidRPr="009202AA" w:rsidRDefault="004C4A70" w:rsidP="004C4A70">
      <w:pPr>
        <w:pStyle w:val="Heading4"/>
      </w:pPr>
      <w:bookmarkStart w:id="421" w:name="_Toc21096424"/>
      <w:bookmarkStart w:id="422" w:name="_Toc29763391"/>
      <w:bookmarkStart w:id="423" w:name="_Toc36029862"/>
      <w:bookmarkStart w:id="424" w:name="_Toc37179762"/>
      <w:bookmarkStart w:id="425" w:name="_Toc45869462"/>
      <w:bookmarkStart w:id="426" w:name="_Toc52555261"/>
      <w:bookmarkStart w:id="427" w:name="_Toc61112717"/>
      <w:bookmarkStart w:id="428" w:name="_Toc67911601"/>
      <w:bookmarkStart w:id="429" w:name="_Toc74840421"/>
      <w:bookmarkStart w:id="430" w:name="_Toc76503556"/>
      <w:bookmarkStart w:id="431" w:name="_Toc83042108"/>
      <w:r w:rsidRPr="009202AA">
        <w:t>6.2.3.1</w:t>
      </w:r>
      <w:r w:rsidRPr="009202AA">
        <w:tab/>
        <w:t>General</w:t>
      </w:r>
      <w:bookmarkEnd w:id="421"/>
      <w:bookmarkEnd w:id="422"/>
      <w:bookmarkEnd w:id="423"/>
      <w:bookmarkEnd w:id="424"/>
      <w:bookmarkEnd w:id="425"/>
      <w:bookmarkEnd w:id="426"/>
      <w:bookmarkEnd w:id="427"/>
      <w:bookmarkEnd w:id="428"/>
      <w:bookmarkEnd w:id="429"/>
      <w:bookmarkEnd w:id="430"/>
      <w:bookmarkEnd w:id="431"/>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432" w:name="_Toc21096425"/>
      <w:bookmarkStart w:id="433" w:name="_Toc29763392"/>
      <w:bookmarkStart w:id="434" w:name="_Toc36029863"/>
      <w:bookmarkStart w:id="435" w:name="_Toc37179763"/>
      <w:bookmarkStart w:id="436" w:name="_Toc45869463"/>
      <w:bookmarkStart w:id="437" w:name="_Toc52555262"/>
      <w:bookmarkStart w:id="438" w:name="_Toc61112718"/>
      <w:bookmarkStart w:id="439" w:name="_Toc67911602"/>
      <w:bookmarkStart w:id="440" w:name="_Toc74840422"/>
      <w:bookmarkStart w:id="441" w:name="_Toc76503557"/>
      <w:bookmarkStart w:id="442" w:name="_Toc83042109"/>
      <w:r w:rsidRPr="009202AA">
        <w:t>6.2.3.2</w:t>
      </w:r>
      <w:r w:rsidRPr="009202AA">
        <w:tab/>
      </w:r>
      <w:r w:rsidRPr="009202AA">
        <w:rPr>
          <w:lang w:eastAsia="zh-CN"/>
        </w:rPr>
        <w:t>Minimum requirement for MSR operation</w:t>
      </w:r>
      <w:bookmarkEnd w:id="432"/>
      <w:bookmarkEnd w:id="433"/>
      <w:bookmarkEnd w:id="434"/>
      <w:bookmarkEnd w:id="435"/>
      <w:bookmarkEnd w:id="436"/>
      <w:bookmarkEnd w:id="437"/>
      <w:bookmarkEnd w:id="438"/>
      <w:bookmarkEnd w:id="439"/>
      <w:bookmarkEnd w:id="440"/>
      <w:bookmarkEnd w:id="441"/>
      <w:bookmarkEnd w:id="44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43" w:name="_Toc21096426"/>
      <w:bookmarkStart w:id="444" w:name="_Toc29763393"/>
      <w:bookmarkStart w:id="445" w:name="_Toc36029864"/>
      <w:bookmarkStart w:id="446" w:name="_Toc37179764"/>
      <w:bookmarkStart w:id="447" w:name="_Toc45869464"/>
      <w:bookmarkStart w:id="448" w:name="_Toc52555263"/>
      <w:bookmarkStart w:id="449" w:name="_Toc61112719"/>
      <w:bookmarkStart w:id="450" w:name="_Toc67911603"/>
      <w:bookmarkStart w:id="451" w:name="_Toc74840423"/>
      <w:bookmarkStart w:id="452" w:name="_Toc76503558"/>
      <w:bookmarkStart w:id="453" w:name="_Toc83042110"/>
      <w:r w:rsidRPr="009202AA">
        <w:rPr>
          <w:lang w:eastAsia="zh-CN"/>
        </w:rPr>
        <w:t>6.2.3.3</w:t>
      </w:r>
      <w:r w:rsidRPr="009202AA">
        <w:rPr>
          <w:lang w:eastAsia="zh-CN"/>
        </w:rPr>
        <w:tab/>
        <w:t>Minimum requirement for single RAT UTRA operation</w:t>
      </w:r>
      <w:bookmarkEnd w:id="443"/>
      <w:bookmarkEnd w:id="444"/>
      <w:bookmarkEnd w:id="445"/>
      <w:bookmarkEnd w:id="446"/>
      <w:bookmarkEnd w:id="447"/>
      <w:bookmarkEnd w:id="448"/>
      <w:bookmarkEnd w:id="449"/>
      <w:bookmarkEnd w:id="450"/>
      <w:bookmarkEnd w:id="451"/>
      <w:bookmarkEnd w:id="452"/>
      <w:bookmarkEnd w:id="453"/>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454" w:name="_Toc21096427"/>
      <w:bookmarkStart w:id="455" w:name="_Toc29763394"/>
      <w:bookmarkStart w:id="456" w:name="_Toc36029865"/>
      <w:bookmarkStart w:id="457" w:name="_Toc37179765"/>
      <w:bookmarkStart w:id="458" w:name="_Toc45869465"/>
      <w:bookmarkStart w:id="459" w:name="_Toc52555264"/>
      <w:bookmarkStart w:id="460" w:name="_Toc61112720"/>
      <w:bookmarkStart w:id="461" w:name="_Toc67911604"/>
      <w:bookmarkStart w:id="462" w:name="_Toc74840424"/>
      <w:bookmarkStart w:id="463" w:name="_Toc76503559"/>
      <w:bookmarkStart w:id="464" w:name="_Toc83042111"/>
      <w:r w:rsidRPr="009202AA">
        <w:rPr>
          <w:lang w:eastAsia="zh-CN"/>
        </w:rPr>
        <w:t>6.2.3.4</w:t>
      </w:r>
      <w:r w:rsidRPr="009202AA">
        <w:rPr>
          <w:lang w:eastAsia="zh-CN"/>
        </w:rPr>
        <w:tab/>
        <w:t>Minimum requirement for single RAT E-UTRA operation</w:t>
      </w:r>
      <w:bookmarkEnd w:id="454"/>
      <w:bookmarkEnd w:id="455"/>
      <w:bookmarkEnd w:id="456"/>
      <w:bookmarkEnd w:id="457"/>
      <w:bookmarkEnd w:id="458"/>
      <w:bookmarkEnd w:id="459"/>
      <w:bookmarkEnd w:id="460"/>
      <w:bookmarkEnd w:id="461"/>
      <w:bookmarkEnd w:id="462"/>
      <w:bookmarkEnd w:id="463"/>
      <w:bookmarkEnd w:id="4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465" w:name="_Toc21096428"/>
      <w:bookmarkStart w:id="466" w:name="_Toc29763395"/>
      <w:bookmarkStart w:id="467" w:name="_Toc36029866"/>
      <w:bookmarkStart w:id="468" w:name="_Toc37179766"/>
      <w:bookmarkStart w:id="469" w:name="_Toc45869466"/>
      <w:bookmarkStart w:id="470" w:name="_Toc52555265"/>
      <w:bookmarkStart w:id="471" w:name="_Toc61112721"/>
      <w:bookmarkStart w:id="472" w:name="_Toc67911605"/>
      <w:bookmarkStart w:id="473" w:name="_Toc74840425"/>
      <w:bookmarkStart w:id="474" w:name="_Toc76503560"/>
      <w:bookmarkStart w:id="475" w:name="_Toc83042112"/>
      <w:r w:rsidRPr="009202AA">
        <w:rPr>
          <w:lang w:eastAsia="zh-CN"/>
        </w:rPr>
        <w:t>6.2.4</w:t>
      </w:r>
      <w:r w:rsidRPr="009202AA">
        <w:rPr>
          <w:lang w:eastAsia="zh-CN"/>
        </w:rPr>
        <w:tab/>
      </w:r>
      <w:r w:rsidRPr="009202AA">
        <w:t>UTRA TDD primary CCPCH power</w:t>
      </w:r>
      <w:bookmarkEnd w:id="465"/>
      <w:bookmarkEnd w:id="466"/>
      <w:bookmarkEnd w:id="467"/>
      <w:bookmarkEnd w:id="468"/>
      <w:bookmarkEnd w:id="469"/>
      <w:bookmarkEnd w:id="470"/>
      <w:bookmarkEnd w:id="471"/>
      <w:bookmarkEnd w:id="472"/>
      <w:bookmarkEnd w:id="473"/>
      <w:bookmarkEnd w:id="474"/>
      <w:bookmarkEnd w:id="475"/>
    </w:p>
    <w:p w14:paraId="56BD1E31" w14:textId="77777777" w:rsidR="004C4A70" w:rsidRPr="009202AA" w:rsidRDefault="004C4A70" w:rsidP="004C4A70">
      <w:pPr>
        <w:pStyle w:val="Heading4"/>
      </w:pPr>
      <w:bookmarkStart w:id="476" w:name="_Toc21096429"/>
      <w:bookmarkStart w:id="477" w:name="_Toc29763396"/>
      <w:bookmarkStart w:id="478" w:name="_Toc36029867"/>
      <w:bookmarkStart w:id="479" w:name="_Toc37179767"/>
      <w:bookmarkStart w:id="480" w:name="_Toc45869467"/>
      <w:bookmarkStart w:id="481" w:name="_Toc52555266"/>
      <w:bookmarkStart w:id="482" w:name="_Toc61112722"/>
      <w:bookmarkStart w:id="483" w:name="_Toc67911606"/>
      <w:bookmarkStart w:id="484" w:name="_Toc74840426"/>
      <w:bookmarkStart w:id="485" w:name="_Toc76503561"/>
      <w:bookmarkStart w:id="486" w:name="_Toc83042113"/>
      <w:r w:rsidRPr="009202AA">
        <w:t>6.2.4.1</w:t>
      </w:r>
      <w:r w:rsidRPr="009202AA">
        <w:tab/>
        <w:t>General</w:t>
      </w:r>
      <w:bookmarkEnd w:id="476"/>
      <w:bookmarkEnd w:id="477"/>
      <w:bookmarkEnd w:id="478"/>
      <w:bookmarkEnd w:id="479"/>
      <w:bookmarkEnd w:id="480"/>
      <w:bookmarkEnd w:id="481"/>
      <w:bookmarkEnd w:id="482"/>
      <w:bookmarkEnd w:id="483"/>
      <w:bookmarkEnd w:id="484"/>
      <w:bookmarkEnd w:id="485"/>
      <w:bookmarkEnd w:id="48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487" w:name="_Toc21096430"/>
      <w:bookmarkStart w:id="488" w:name="_Toc29763397"/>
      <w:bookmarkStart w:id="489" w:name="_Toc36029868"/>
      <w:bookmarkStart w:id="490" w:name="_Toc37179768"/>
      <w:bookmarkStart w:id="491" w:name="_Toc45869468"/>
      <w:bookmarkStart w:id="492" w:name="_Toc52555267"/>
      <w:bookmarkStart w:id="493" w:name="_Toc61112723"/>
      <w:bookmarkStart w:id="494" w:name="_Toc67911607"/>
      <w:bookmarkStart w:id="495" w:name="_Toc74840427"/>
      <w:bookmarkStart w:id="496" w:name="_Toc76503562"/>
      <w:bookmarkStart w:id="497" w:name="_Toc83042114"/>
      <w:r w:rsidRPr="009202AA">
        <w:t>6.2.4.2</w:t>
      </w:r>
      <w:r w:rsidRPr="009202AA">
        <w:tab/>
      </w:r>
      <w:r w:rsidRPr="009202AA">
        <w:rPr>
          <w:lang w:eastAsia="zh-CN"/>
        </w:rPr>
        <w:t>Minimum requirement for MSR operation</w:t>
      </w:r>
      <w:bookmarkEnd w:id="487"/>
      <w:bookmarkEnd w:id="488"/>
      <w:bookmarkEnd w:id="489"/>
      <w:bookmarkEnd w:id="490"/>
      <w:bookmarkEnd w:id="491"/>
      <w:bookmarkEnd w:id="492"/>
      <w:bookmarkEnd w:id="493"/>
      <w:bookmarkEnd w:id="494"/>
      <w:bookmarkEnd w:id="495"/>
      <w:bookmarkEnd w:id="496"/>
      <w:bookmarkEnd w:id="49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498" w:name="_Toc21096431"/>
      <w:bookmarkStart w:id="499" w:name="_Toc29763398"/>
      <w:bookmarkStart w:id="500" w:name="_Toc36029869"/>
      <w:bookmarkStart w:id="501" w:name="_Toc37179769"/>
      <w:bookmarkStart w:id="502" w:name="_Toc45869469"/>
      <w:bookmarkStart w:id="503" w:name="_Toc52555268"/>
      <w:bookmarkStart w:id="504" w:name="_Toc61112724"/>
      <w:bookmarkStart w:id="505" w:name="_Toc67911608"/>
      <w:bookmarkStart w:id="506" w:name="_Toc74840428"/>
      <w:bookmarkStart w:id="507" w:name="_Toc76503563"/>
      <w:bookmarkStart w:id="508" w:name="_Toc83042115"/>
      <w:r w:rsidRPr="009202AA">
        <w:rPr>
          <w:lang w:eastAsia="zh-CN"/>
        </w:rPr>
        <w:t>6.2.4.3</w:t>
      </w:r>
      <w:r w:rsidRPr="009202AA">
        <w:rPr>
          <w:lang w:eastAsia="zh-CN"/>
        </w:rPr>
        <w:tab/>
        <w:t>Minimum requirement for single RAT UTRA operation</w:t>
      </w:r>
      <w:bookmarkEnd w:id="498"/>
      <w:bookmarkEnd w:id="499"/>
      <w:bookmarkEnd w:id="500"/>
      <w:bookmarkEnd w:id="501"/>
      <w:bookmarkEnd w:id="502"/>
      <w:bookmarkEnd w:id="503"/>
      <w:bookmarkEnd w:id="504"/>
      <w:bookmarkEnd w:id="505"/>
      <w:bookmarkEnd w:id="506"/>
      <w:bookmarkEnd w:id="507"/>
      <w:bookmarkEnd w:id="50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09" w:name="_Toc21096432"/>
      <w:bookmarkStart w:id="510" w:name="_Toc29763399"/>
      <w:bookmarkStart w:id="511" w:name="_Toc36029870"/>
      <w:bookmarkStart w:id="512" w:name="_Toc37179770"/>
      <w:bookmarkStart w:id="513" w:name="_Toc45869470"/>
      <w:bookmarkStart w:id="514" w:name="_Toc52555269"/>
      <w:bookmarkStart w:id="515" w:name="_Toc61112725"/>
      <w:bookmarkStart w:id="516" w:name="_Toc67911609"/>
      <w:bookmarkStart w:id="517" w:name="_Toc74840429"/>
      <w:bookmarkStart w:id="518" w:name="_Toc76503564"/>
      <w:bookmarkStart w:id="519" w:name="_Toc83042116"/>
      <w:r w:rsidRPr="009202AA">
        <w:rPr>
          <w:lang w:eastAsia="zh-CN"/>
        </w:rPr>
        <w:t>6.2.4.4</w:t>
      </w:r>
      <w:r w:rsidRPr="009202AA">
        <w:rPr>
          <w:lang w:eastAsia="zh-CN"/>
        </w:rPr>
        <w:tab/>
        <w:t>Minimum requirement for single RAT E-UTRA operation</w:t>
      </w:r>
      <w:bookmarkEnd w:id="509"/>
      <w:bookmarkEnd w:id="510"/>
      <w:bookmarkEnd w:id="511"/>
      <w:bookmarkEnd w:id="512"/>
      <w:bookmarkEnd w:id="513"/>
      <w:bookmarkEnd w:id="514"/>
      <w:bookmarkEnd w:id="515"/>
      <w:bookmarkEnd w:id="516"/>
      <w:bookmarkEnd w:id="517"/>
      <w:bookmarkEnd w:id="518"/>
      <w:bookmarkEnd w:id="51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520" w:name="_Toc21096433"/>
      <w:bookmarkStart w:id="521" w:name="_Toc29763400"/>
      <w:bookmarkStart w:id="522" w:name="_Toc36029871"/>
      <w:bookmarkStart w:id="523" w:name="_Toc37179771"/>
      <w:bookmarkStart w:id="524" w:name="_Toc45869471"/>
      <w:bookmarkStart w:id="525" w:name="_Toc52555270"/>
      <w:bookmarkStart w:id="526" w:name="_Toc61112726"/>
      <w:bookmarkStart w:id="527" w:name="_Toc67911610"/>
      <w:bookmarkStart w:id="528" w:name="_Toc74840430"/>
      <w:bookmarkStart w:id="529" w:name="_Toc76503565"/>
      <w:bookmarkStart w:id="530" w:name="_Toc83042117"/>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520"/>
      <w:bookmarkEnd w:id="521"/>
      <w:bookmarkEnd w:id="522"/>
      <w:bookmarkEnd w:id="523"/>
      <w:bookmarkEnd w:id="524"/>
      <w:bookmarkEnd w:id="525"/>
      <w:bookmarkEnd w:id="526"/>
      <w:bookmarkEnd w:id="527"/>
      <w:bookmarkEnd w:id="528"/>
      <w:bookmarkEnd w:id="529"/>
      <w:bookmarkEnd w:id="530"/>
    </w:p>
    <w:p w14:paraId="1AB316A4" w14:textId="77777777" w:rsidR="004C4A70" w:rsidRPr="009202AA" w:rsidRDefault="004C4A70" w:rsidP="004C4A70">
      <w:pPr>
        <w:pStyle w:val="Heading4"/>
      </w:pPr>
      <w:bookmarkStart w:id="531" w:name="_Toc21096434"/>
      <w:bookmarkStart w:id="532" w:name="_Toc29763401"/>
      <w:bookmarkStart w:id="533" w:name="_Toc36029872"/>
      <w:bookmarkStart w:id="534" w:name="_Toc37179772"/>
      <w:bookmarkStart w:id="535" w:name="_Toc45869472"/>
      <w:bookmarkStart w:id="536" w:name="_Toc52555271"/>
      <w:bookmarkStart w:id="537" w:name="_Toc61112727"/>
      <w:bookmarkStart w:id="538" w:name="_Toc67911611"/>
      <w:bookmarkStart w:id="539" w:name="_Toc74840431"/>
      <w:bookmarkStart w:id="540" w:name="_Toc76503566"/>
      <w:bookmarkStart w:id="541" w:name="_Toc83042118"/>
      <w:r w:rsidRPr="009202AA">
        <w:t>6.2.5.1</w:t>
      </w:r>
      <w:r w:rsidRPr="009202AA">
        <w:tab/>
        <w:t>General</w:t>
      </w:r>
      <w:bookmarkEnd w:id="531"/>
      <w:bookmarkEnd w:id="532"/>
      <w:bookmarkEnd w:id="533"/>
      <w:bookmarkEnd w:id="534"/>
      <w:bookmarkEnd w:id="535"/>
      <w:bookmarkEnd w:id="536"/>
      <w:bookmarkEnd w:id="537"/>
      <w:bookmarkEnd w:id="538"/>
      <w:bookmarkEnd w:id="539"/>
      <w:bookmarkEnd w:id="540"/>
      <w:bookmarkEnd w:id="541"/>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542" w:name="_Toc21096435"/>
      <w:bookmarkStart w:id="543" w:name="_Toc29763402"/>
      <w:bookmarkStart w:id="544" w:name="_Toc36029873"/>
      <w:bookmarkStart w:id="545" w:name="_Toc37179773"/>
      <w:bookmarkStart w:id="546" w:name="_Toc45869473"/>
      <w:bookmarkStart w:id="547" w:name="_Toc52555272"/>
      <w:bookmarkStart w:id="548" w:name="_Toc61112728"/>
      <w:bookmarkStart w:id="549" w:name="_Toc67911612"/>
      <w:bookmarkStart w:id="550" w:name="_Toc74840432"/>
      <w:bookmarkStart w:id="551" w:name="_Toc76503567"/>
      <w:bookmarkStart w:id="552" w:name="_Toc83042119"/>
      <w:r w:rsidRPr="009202AA">
        <w:t>6.2.5.2</w:t>
      </w:r>
      <w:r w:rsidRPr="009202AA">
        <w:tab/>
      </w:r>
      <w:r w:rsidRPr="009202AA">
        <w:rPr>
          <w:lang w:eastAsia="zh-CN"/>
        </w:rPr>
        <w:t>Minimum requirement for MSR operation</w:t>
      </w:r>
      <w:bookmarkEnd w:id="542"/>
      <w:bookmarkEnd w:id="543"/>
      <w:bookmarkEnd w:id="544"/>
      <w:bookmarkEnd w:id="545"/>
      <w:bookmarkEnd w:id="546"/>
      <w:bookmarkEnd w:id="547"/>
      <w:bookmarkEnd w:id="548"/>
      <w:bookmarkEnd w:id="549"/>
      <w:bookmarkEnd w:id="550"/>
      <w:bookmarkEnd w:id="551"/>
      <w:bookmarkEnd w:id="55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553" w:name="_Toc21096436"/>
      <w:bookmarkStart w:id="554" w:name="_Toc29763403"/>
      <w:bookmarkStart w:id="555" w:name="_Toc36029874"/>
      <w:bookmarkStart w:id="556" w:name="_Toc37179774"/>
      <w:bookmarkStart w:id="557" w:name="_Toc45869474"/>
      <w:bookmarkStart w:id="558" w:name="_Toc52555273"/>
      <w:bookmarkStart w:id="559" w:name="_Toc61112729"/>
      <w:bookmarkStart w:id="560" w:name="_Toc67911613"/>
      <w:bookmarkStart w:id="561" w:name="_Toc74840433"/>
      <w:bookmarkStart w:id="562" w:name="_Toc76503568"/>
      <w:bookmarkStart w:id="563" w:name="_Toc83042120"/>
      <w:r w:rsidRPr="009202AA">
        <w:rPr>
          <w:lang w:eastAsia="zh-CN"/>
        </w:rPr>
        <w:t>6.2.5.3</w:t>
      </w:r>
      <w:r w:rsidRPr="009202AA">
        <w:rPr>
          <w:lang w:eastAsia="zh-CN"/>
        </w:rPr>
        <w:tab/>
        <w:t>Minimum requirement for single RAT UTRA operation</w:t>
      </w:r>
      <w:bookmarkEnd w:id="553"/>
      <w:bookmarkEnd w:id="554"/>
      <w:bookmarkEnd w:id="555"/>
      <w:bookmarkEnd w:id="556"/>
      <w:bookmarkEnd w:id="557"/>
      <w:bookmarkEnd w:id="558"/>
      <w:bookmarkEnd w:id="559"/>
      <w:bookmarkEnd w:id="560"/>
      <w:bookmarkEnd w:id="561"/>
      <w:bookmarkEnd w:id="562"/>
      <w:bookmarkEnd w:id="563"/>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564" w:name="_Toc21096437"/>
      <w:bookmarkStart w:id="565" w:name="_Toc29763404"/>
      <w:bookmarkStart w:id="566" w:name="_Toc36029875"/>
      <w:bookmarkStart w:id="567" w:name="_Toc37179775"/>
      <w:bookmarkStart w:id="568" w:name="_Toc45869475"/>
      <w:bookmarkStart w:id="569" w:name="_Toc52555274"/>
      <w:bookmarkStart w:id="570" w:name="_Toc61112730"/>
      <w:bookmarkStart w:id="571" w:name="_Toc67911614"/>
      <w:bookmarkStart w:id="572" w:name="_Toc74840434"/>
      <w:bookmarkStart w:id="573" w:name="_Toc76503569"/>
      <w:bookmarkStart w:id="574" w:name="_Toc83042121"/>
      <w:r w:rsidRPr="009202AA">
        <w:rPr>
          <w:lang w:eastAsia="zh-CN"/>
        </w:rPr>
        <w:t>6.2.5.4</w:t>
      </w:r>
      <w:r w:rsidRPr="009202AA">
        <w:rPr>
          <w:lang w:eastAsia="zh-CN"/>
        </w:rPr>
        <w:tab/>
        <w:t>Minimum requirement for single RAT E-UTRA operation</w:t>
      </w:r>
      <w:bookmarkEnd w:id="564"/>
      <w:bookmarkEnd w:id="565"/>
      <w:bookmarkEnd w:id="566"/>
      <w:bookmarkEnd w:id="567"/>
      <w:bookmarkEnd w:id="568"/>
      <w:bookmarkEnd w:id="569"/>
      <w:bookmarkEnd w:id="570"/>
      <w:bookmarkEnd w:id="571"/>
      <w:bookmarkEnd w:id="572"/>
      <w:bookmarkEnd w:id="573"/>
      <w:bookmarkEnd w:id="57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575" w:name="_Toc21096438"/>
      <w:bookmarkStart w:id="576" w:name="_Toc29763405"/>
      <w:bookmarkStart w:id="577" w:name="_Toc36029876"/>
      <w:bookmarkStart w:id="578" w:name="_Toc37179776"/>
      <w:bookmarkStart w:id="579" w:name="_Toc45869476"/>
      <w:bookmarkStart w:id="580" w:name="_Toc52555275"/>
      <w:bookmarkStart w:id="581" w:name="_Toc61112731"/>
      <w:bookmarkStart w:id="582" w:name="_Toc67911615"/>
      <w:bookmarkStart w:id="583" w:name="_Toc74840435"/>
      <w:bookmarkStart w:id="584" w:name="_Toc76503570"/>
      <w:bookmarkStart w:id="585" w:name="_Toc83042122"/>
      <w:r w:rsidRPr="009202AA">
        <w:t>6.2.6</w:t>
      </w:r>
      <w:r w:rsidRPr="009202AA">
        <w:tab/>
        <w:t xml:space="preserve">E-UTRA </w:t>
      </w:r>
      <w:r w:rsidRPr="009202AA">
        <w:rPr>
          <w:lang w:eastAsia="zh-CN"/>
        </w:rPr>
        <w:t>DL RS power</w:t>
      </w:r>
      <w:bookmarkEnd w:id="575"/>
      <w:bookmarkEnd w:id="576"/>
      <w:bookmarkEnd w:id="577"/>
      <w:bookmarkEnd w:id="578"/>
      <w:bookmarkEnd w:id="579"/>
      <w:bookmarkEnd w:id="580"/>
      <w:bookmarkEnd w:id="581"/>
      <w:bookmarkEnd w:id="582"/>
      <w:bookmarkEnd w:id="583"/>
      <w:bookmarkEnd w:id="584"/>
      <w:bookmarkEnd w:id="585"/>
    </w:p>
    <w:p w14:paraId="622E0841" w14:textId="77777777" w:rsidR="004C4A70" w:rsidRPr="009202AA" w:rsidRDefault="004C4A70" w:rsidP="004C4A70">
      <w:pPr>
        <w:pStyle w:val="Heading4"/>
      </w:pPr>
      <w:bookmarkStart w:id="586" w:name="_Toc21096439"/>
      <w:bookmarkStart w:id="587" w:name="_Toc29763406"/>
      <w:bookmarkStart w:id="588" w:name="_Toc36029877"/>
      <w:bookmarkStart w:id="589" w:name="_Toc37179777"/>
      <w:bookmarkStart w:id="590" w:name="_Toc45869477"/>
      <w:bookmarkStart w:id="591" w:name="_Toc52555276"/>
      <w:bookmarkStart w:id="592" w:name="_Toc61112732"/>
      <w:bookmarkStart w:id="593" w:name="_Toc67911616"/>
      <w:bookmarkStart w:id="594" w:name="_Toc74840436"/>
      <w:bookmarkStart w:id="595" w:name="_Toc76503571"/>
      <w:bookmarkStart w:id="596" w:name="_Toc83042123"/>
      <w:r w:rsidRPr="009202AA">
        <w:t>6.2.6.1</w:t>
      </w:r>
      <w:r w:rsidRPr="009202AA">
        <w:tab/>
        <w:t>General</w:t>
      </w:r>
      <w:bookmarkEnd w:id="586"/>
      <w:bookmarkEnd w:id="587"/>
      <w:bookmarkEnd w:id="588"/>
      <w:bookmarkEnd w:id="589"/>
      <w:bookmarkEnd w:id="590"/>
      <w:bookmarkEnd w:id="591"/>
      <w:bookmarkEnd w:id="592"/>
      <w:bookmarkEnd w:id="593"/>
      <w:bookmarkEnd w:id="594"/>
      <w:bookmarkEnd w:id="595"/>
      <w:bookmarkEnd w:id="59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597" w:name="_Toc21096440"/>
      <w:bookmarkStart w:id="598" w:name="_Toc29763407"/>
      <w:bookmarkStart w:id="599" w:name="_Toc36029878"/>
      <w:bookmarkStart w:id="600" w:name="_Toc37179778"/>
      <w:bookmarkStart w:id="601" w:name="_Toc45869478"/>
      <w:bookmarkStart w:id="602" w:name="_Toc52555277"/>
      <w:bookmarkStart w:id="603" w:name="_Toc61112733"/>
      <w:bookmarkStart w:id="604" w:name="_Toc67911617"/>
      <w:bookmarkStart w:id="605" w:name="_Toc74840437"/>
      <w:bookmarkStart w:id="606" w:name="_Toc76503572"/>
      <w:bookmarkStart w:id="607" w:name="_Toc83042124"/>
      <w:r w:rsidRPr="009202AA">
        <w:t>6.2.6.2</w:t>
      </w:r>
      <w:r w:rsidRPr="009202AA">
        <w:tab/>
      </w:r>
      <w:r w:rsidRPr="009202AA">
        <w:rPr>
          <w:lang w:eastAsia="zh-CN"/>
        </w:rPr>
        <w:t>Minimum requirement for MSR operation</w:t>
      </w:r>
      <w:bookmarkEnd w:id="597"/>
      <w:bookmarkEnd w:id="598"/>
      <w:bookmarkEnd w:id="599"/>
      <w:bookmarkEnd w:id="600"/>
      <w:bookmarkEnd w:id="601"/>
      <w:bookmarkEnd w:id="602"/>
      <w:bookmarkEnd w:id="603"/>
      <w:bookmarkEnd w:id="604"/>
      <w:bookmarkEnd w:id="605"/>
      <w:bookmarkEnd w:id="606"/>
      <w:bookmarkEnd w:id="60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608" w:name="_Toc21096441"/>
      <w:bookmarkStart w:id="609" w:name="_Toc29763408"/>
      <w:bookmarkStart w:id="610" w:name="_Toc36029879"/>
      <w:bookmarkStart w:id="611" w:name="_Toc37179779"/>
      <w:bookmarkStart w:id="612" w:name="_Toc45869479"/>
      <w:bookmarkStart w:id="613" w:name="_Toc52555278"/>
      <w:bookmarkStart w:id="614" w:name="_Toc61112734"/>
      <w:bookmarkStart w:id="615" w:name="_Toc67911618"/>
      <w:bookmarkStart w:id="616" w:name="_Toc74840438"/>
      <w:bookmarkStart w:id="617" w:name="_Toc76503573"/>
      <w:bookmarkStart w:id="618" w:name="_Toc83042125"/>
      <w:r w:rsidRPr="009202AA">
        <w:rPr>
          <w:lang w:eastAsia="zh-CN"/>
        </w:rPr>
        <w:t>6.2.6.3</w:t>
      </w:r>
      <w:r w:rsidRPr="009202AA">
        <w:rPr>
          <w:lang w:eastAsia="zh-CN"/>
        </w:rPr>
        <w:tab/>
        <w:t>Minimum requirement for single RAT UTRA operation</w:t>
      </w:r>
      <w:bookmarkEnd w:id="608"/>
      <w:bookmarkEnd w:id="609"/>
      <w:bookmarkEnd w:id="610"/>
      <w:bookmarkEnd w:id="611"/>
      <w:bookmarkEnd w:id="612"/>
      <w:bookmarkEnd w:id="613"/>
      <w:bookmarkEnd w:id="614"/>
      <w:bookmarkEnd w:id="615"/>
      <w:bookmarkEnd w:id="616"/>
      <w:bookmarkEnd w:id="617"/>
      <w:bookmarkEnd w:id="61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619" w:name="_Toc21096442"/>
      <w:bookmarkStart w:id="620" w:name="_Toc29763409"/>
      <w:bookmarkStart w:id="621" w:name="_Toc36029880"/>
      <w:bookmarkStart w:id="622" w:name="_Toc37179780"/>
      <w:bookmarkStart w:id="623" w:name="_Toc45869480"/>
      <w:bookmarkStart w:id="624" w:name="_Toc52555279"/>
      <w:bookmarkStart w:id="625" w:name="_Toc61112735"/>
      <w:bookmarkStart w:id="626" w:name="_Toc67911619"/>
      <w:bookmarkStart w:id="627" w:name="_Toc74840439"/>
      <w:bookmarkStart w:id="628" w:name="_Toc76503574"/>
      <w:bookmarkStart w:id="629" w:name="_Toc83042126"/>
      <w:r w:rsidRPr="009202AA">
        <w:rPr>
          <w:lang w:eastAsia="zh-CN"/>
        </w:rPr>
        <w:t>6.2.6.4</w:t>
      </w:r>
      <w:r w:rsidRPr="009202AA">
        <w:rPr>
          <w:lang w:eastAsia="zh-CN"/>
        </w:rPr>
        <w:tab/>
        <w:t>Minimum requirement for single RAT E-UTRA operation</w:t>
      </w:r>
      <w:bookmarkEnd w:id="619"/>
      <w:bookmarkEnd w:id="620"/>
      <w:bookmarkEnd w:id="621"/>
      <w:bookmarkEnd w:id="622"/>
      <w:bookmarkEnd w:id="623"/>
      <w:bookmarkEnd w:id="624"/>
      <w:bookmarkEnd w:id="625"/>
      <w:bookmarkEnd w:id="626"/>
      <w:bookmarkEnd w:id="627"/>
      <w:bookmarkEnd w:id="628"/>
      <w:bookmarkEnd w:id="62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630" w:name="_Toc21096443"/>
      <w:bookmarkStart w:id="631" w:name="_Toc29763410"/>
      <w:bookmarkStart w:id="632" w:name="_Toc36029881"/>
      <w:bookmarkStart w:id="633" w:name="_Toc37179781"/>
      <w:bookmarkStart w:id="634" w:name="_Toc45869481"/>
      <w:bookmarkStart w:id="635" w:name="_Toc52555280"/>
      <w:bookmarkStart w:id="636" w:name="_Toc61112736"/>
      <w:bookmarkStart w:id="637" w:name="_Toc67911620"/>
      <w:bookmarkStart w:id="638" w:name="_Toc74840440"/>
      <w:bookmarkStart w:id="639" w:name="_Toc76503575"/>
      <w:bookmarkStart w:id="640" w:name="_Toc83042127"/>
      <w:r w:rsidRPr="009202AA">
        <w:rPr>
          <w:lang w:eastAsia="zh-CN"/>
        </w:rPr>
        <w:t>6.3</w:t>
      </w:r>
      <w:r w:rsidRPr="009202AA">
        <w:rPr>
          <w:lang w:eastAsia="zh-CN"/>
        </w:rPr>
        <w:tab/>
        <w:t>Output power dynamics</w:t>
      </w:r>
      <w:bookmarkEnd w:id="630"/>
      <w:bookmarkEnd w:id="631"/>
      <w:bookmarkEnd w:id="632"/>
      <w:bookmarkEnd w:id="633"/>
      <w:bookmarkEnd w:id="634"/>
      <w:bookmarkEnd w:id="635"/>
      <w:bookmarkEnd w:id="636"/>
      <w:bookmarkEnd w:id="637"/>
      <w:bookmarkEnd w:id="638"/>
      <w:bookmarkEnd w:id="639"/>
      <w:bookmarkEnd w:id="640"/>
      <w:r w:rsidRPr="009202AA">
        <w:rPr>
          <w:lang w:eastAsia="zh-CN"/>
        </w:rPr>
        <w:tab/>
      </w:r>
    </w:p>
    <w:p w14:paraId="660B2E7D" w14:textId="77777777" w:rsidR="004C4A70" w:rsidRPr="009202AA" w:rsidRDefault="004C4A70" w:rsidP="004C4A70">
      <w:pPr>
        <w:pStyle w:val="Heading3"/>
      </w:pPr>
      <w:bookmarkStart w:id="641" w:name="_Toc21096444"/>
      <w:bookmarkStart w:id="642" w:name="_Toc29763411"/>
      <w:bookmarkStart w:id="643" w:name="_Toc36029882"/>
      <w:bookmarkStart w:id="644" w:name="_Toc37179782"/>
      <w:bookmarkStart w:id="645" w:name="_Toc45869482"/>
      <w:bookmarkStart w:id="646" w:name="_Toc52555281"/>
      <w:bookmarkStart w:id="647" w:name="_Toc61112737"/>
      <w:bookmarkStart w:id="648" w:name="_Toc67911621"/>
      <w:bookmarkStart w:id="649" w:name="_Toc74840441"/>
      <w:bookmarkStart w:id="650" w:name="_Toc76503576"/>
      <w:bookmarkStart w:id="651" w:name="_Toc83042128"/>
      <w:r w:rsidRPr="009202AA">
        <w:t>6.3.1</w:t>
      </w:r>
      <w:r w:rsidRPr="009202AA">
        <w:tab/>
        <w:t>General</w:t>
      </w:r>
      <w:bookmarkEnd w:id="641"/>
      <w:bookmarkEnd w:id="642"/>
      <w:bookmarkEnd w:id="643"/>
      <w:bookmarkEnd w:id="644"/>
      <w:bookmarkEnd w:id="645"/>
      <w:bookmarkEnd w:id="646"/>
      <w:bookmarkEnd w:id="647"/>
      <w:bookmarkEnd w:id="648"/>
      <w:bookmarkEnd w:id="649"/>
      <w:bookmarkEnd w:id="650"/>
      <w:bookmarkEnd w:id="651"/>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652" w:name="_Toc21096445"/>
      <w:bookmarkStart w:id="653" w:name="_Toc29763412"/>
      <w:bookmarkStart w:id="654" w:name="_Toc36029883"/>
      <w:bookmarkStart w:id="655" w:name="_Toc37179783"/>
      <w:bookmarkStart w:id="656" w:name="_Toc45869483"/>
      <w:bookmarkStart w:id="657" w:name="_Toc52555282"/>
      <w:bookmarkStart w:id="658" w:name="_Toc61112738"/>
      <w:bookmarkStart w:id="659" w:name="_Toc67911622"/>
      <w:bookmarkStart w:id="660" w:name="_Toc74840442"/>
      <w:bookmarkStart w:id="661" w:name="_Toc76503577"/>
      <w:bookmarkStart w:id="662" w:name="_Toc83042129"/>
      <w:r w:rsidRPr="009202AA">
        <w:rPr>
          <w:lang w:eastAsia="zh-CN"/>
        </w:rPr>
        <w:t>6.3.2</w:t>
      </w:r>
      <w:r w:rsidRPr="009202AA">
        <w:rPr>
          <w:lang w:eastAsia="zh-CN"/>
        </w:rPr>
        <w:tab/>
        <w:t>UTRA Inner loop power control in the downlink</w:t>
      </w:r>
      <w:bookmarkEnd w:id="652"/>
      <w:bookmarkEnd w:id="653"/>
      <w:bookmarkEnd w:id="654"/>
      <w:bookmarkEnd w:id="655"/>
      <w:bookmarkEnd w:id="656"/>
      <w:bookmarkEnd w:id="657"/>
      <w:bookmarkEnd w:id="658"/>
      <w:bookmarkEnd w:id="659"/>
      <w:bookmarkEnd w:id="660"/>
      <w:bookmarkEnd w:id="661"/>
      <w:bookmarkEnd w:id="662"/>
    </w:p>
    <w:p w14:paraId="61FFD65C" w14:textId="77777777" w:rsidR="004C4A70" w:rsidRPr="009202AA" w:rsidRDefault="004C4A70" w:rsidP="004C4A70">
      <w:pPr>
        <w:pStyle w:val="Heading4"/>
      </w:pPr>
      <w:bookmarkStart w:id="663" w:name="_Toc21096446"/>
      <w:bookmarkStart w:id="664" w:name="_Toc29763413"/>
      <w:bookmarkStart w:id="665" w:name="_Toc36029884"/>
      <w:bookmarkStart w:id="666" w:name="_Toc37179784"/>
      <w:bookmarkStart w:id="667" w:name="_Toc45869484"/>
      <w:bookmarkStart w:id="668" w:name="_Toc52555283"/>
      <w:bookmarkStart w:id="669" w:name="_Toc61112739"/>
      <w:bookmarkStart w:id="670" w:name="_Toc67911623"/>
      <w:bookmarkStart w:id="671" w:name="_Toc74840443"/>
      <w:bookmarkStart w:id="672" w:name="_Toc76503578"/>
      <w:bookmarkStart w:id="673" w:name="_Toc83042130"/>
      <w:r w:rsidRPr="009202AA">
        <w:t>6.3.2.1</w:t>
      </w:r>
      <w:r w:rsidRPr="009202AA">
        <w:tab/>
        <w:t>General</w:t>
      </w:r>
      <w:bookmarkEnd w:id="663"/>
      <w:bookmarkEnd w:id="664"/>
      <w:bookmarkEnd w:id="665"/>
      <w:bookmarkEnd w:id="666"/>
      <w:bookmarkEnd w:id="667"/>
      <w:bookmarkEnd w:id="668"/>
      <w:bookmarkEnd w:id="669"/>
      <w:bookmarkEnd w:id="670"/>
      <w:bookmarkEnd w:id="671"/>
      <w:bookmarkEnd w:id="672"/>
      <w:bookmarkEnd w:id="673"/>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674" w:name="_Toc21096447"/>
      <w:bookmarkStart w:id="675" w:name="_Toc29763414"/>
      <w:bookmarkStart w:id="676" w:name="_Toc36029885"/>
      <w:bookmarkStart w:id="677" w:name="_Toc37179785"/>
      <w:bookmarkStart w:id="678" w:name="_Toc45869485"/>
      <w:bookmarkStart w:id="679" w:name="_Toc52555284"/>
      <w:bookmarkStart w:id="680" w:name="_Toc61112740"/>
      <w:bookmarkStart w:id="681" w:name="_Toc67911624"/>
      <w:bookmarkStart w:id="682" w:name="_Toc74840444"/>
      <w:bookmarkStart w:id="683" w:name="_Toc76503579"/>
      <w:bookmarkStart w:id="684" w:name="_Toc83042131"/>
      <w:r w:rsidRPr="009202AA">
        <w:t>6.3.2.2</w:t>
      </w:r>
      <w:r w:rsidRPr="009202AA">
        <w:tab/>
      </w:r>
      <w:r w:rsidRPr="009202AA">
        <w:rPr>
          <w:lang w:eastAsia="zh-CN"/>
        </w:rPr>
        <w:t>Minimum requirement for MSR operation</w:t>
      </w:r>
      <w:bookmarkEnd w:id="674"/>
      <w:bookmarkEnd w:id="675"/>
      <w:bookmarkEnd w:id="676"/>
      <w:bookmarkEnd w:id="677"/>
      <w:bookmarkEnd w:id="678"/>
      <w:bookmarkEnd w:id="679"/>
      <w:bookmarkEnd w:id="680"/>
      <w:bookmarkEnd w:id="681"/>
      <w:bookmarkEnd w:id="682"/>
      <w:bookmarkEnd w:id="683"/>
      <w:bookmarkEnd w:id="6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685" w:name="_Toc21096448"/>
      <w:bookmarkStart w:id="686" w:name="_Toc29763415"/>
      <w:bookmarkStart w:id="687" w:name="_Toc36029886"/>
      <w:bookmarkStart w:id="688" w:name="_Toc37179786"/>
      <w:bookmarkStart w:id="689" w:name="_Toc45869486"/>
      <w:bookmarkStart w:id="690" w:name="_Toc52555285"/>
      <w:bookmarkStart w:id="691" w:name="_Toc61112741"/>
      <w:bookmarkStart w:id="692" w:name="_Toc67911625"/>
      <w:bookmarkStart w:id="693" w:name="_Toc74840445"/>
      <w:bookmarkStart w:id="694" w:name="_Toc76503580"/>
      <w:bookmarkStart w:id="695" w:name="_Toc83042132"/>
      <w:r w:rsidRPr="009202AA">
        <w:rPr>
          <w:lang w:eastAsia="zh-CN"/>
        </w:rPr>
        <w:t>6.3.2.3</w:t>
      </w:r>
      <w:r w:rsidRPr="009202AA">
        <w:rPr>
          <w:lang w:eastAsia="zh-CN"/>
        </w:rPr>
        <w:tab/>
        <w:t>Minimum requirement for single RAT UTRA operation</w:t>
      </w:r>
      <w:bookmarkEnd w:id="685"/>
      <w:bookmarkEnd w:id="686"/>
      <w:bookmarkEnd w:id="687"/>
      <w:bookmarkEnd w:id="688"/>
      <w:bookmarkEnd w:id="689"/>
      <w:bookmarkEnd w:id="690"/>
      <w:bookmarkEnd w:id="691"/>
      <w:bookmarkEnd w:id="692"/>
      <w:bookmarkEnd w:id="693"/>
      <w:bookmarkEnd w:id="694"/>
      <w:bookmarkEnd w:id="695"/>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696" w:name="_Toc21096449"/>
      <w:bookmarkStart w:id="697" w:name="_Toc29763416"/>
      <w:bookmarkStart w:id="698" w:name="_Toc36029887"/>
      <w:bookmarkStart w:id="699" w:name="_Toc37179787"/>
      <w:bookmarkStart w:id="700" w:name="_Toc45869487"/>
      <w:bookmarkStart w:id="701" w:name="_Toc52555286"/>
      <w:bookmarkStart w:id="702" w:name="_Toc61112742"/>
      <w:bookmarkStart w:id="703" w:name="_Toc67911626"/>
      <w:bookmarkStart w:id="704" w:name="_Toc74840446"/>
      <w:bookmarkStart w:id="705" w:name="_Toc76503581"/>
      <w:bookmarkStart w:id="706" w:name="_Toc83042133"/>
      <w:r w:rsidRPr="009202AA">
        <w:rPr>
          <w:lang w:eastAsia="zh-CN"/>
        </w:rPr>
        <w:t>6.3.2.4</w:t>
      </w:r>
      <w:r w:rsidRPr="009202AA">
        <w:rPr>
          <w:lang w:eastAsia="zh-CN"/>
        </w:rPr>
        <w:tab/>
        <w:t>Minimum requirement for single RAT E-UTRA operation</w:t>
      </w:r>
      <w:bookmarkEnd w:id="696"/>
      <w:bookmarkEnd w:id="697"/>
      <w:bookmarkEnd w:id="698"/>
      <w:bookmarkEnd w:id="699"/>
      <w:bookmarkEnd w:id="700"/>
      <w:bookmarkEnd w:id="701"/>
      <w:bookmarkEnd w:id="702"/>
      <w:bookmarkEnd w:id="703"/>
      <w:bookmarkEnd w:id="704"/>
      <w:bookmarkEnd w:id="705"/>
      <w:bookmarkEnd w:id="70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707" w:name="_Toc21096450"/>
      <w:bookmarkStart w:id="708" w:name="_Toc29763417"/>
      <w:bookmarkStart w:id="709" w:name="_Toc36029888"/>
      <w:bookmarkStart w:id="710" w:name="_Toc37179788"/>
      <w:bookmarkStart w:id="711" w:name="_Toc45869488"/>
      <w:bookmarkStart w:id="712" w:name="_Toc52555287"/>
      <w:bookmarkStart w:id="713" w:name="_Toc61112743"/>
      <w:bookmarkStart w:id="714" w:name="_Toc67911627"/>
      <w:bookmarkStart w:id="715" w:name="_Toc74840447"/>
      <w:bookmarkStart w:id="716" w:name="_Toc76503582"/>
      <w:bookmarkStart w:id="717" w:name="_Toc83042134"/>
      <w:r w:rsidRPr="009202AA">
        <w:rPr>
          <w:lang w:eastAsia="zh-CN"/>
        </w:rPr>
        <w:t>6.3.3</w:t>
      </w:r>
      <w:r w:rsidRPr="009202AA">
        <w:rPr>
          <w:lang w:eastAsia="zh-CN"/>
        </w:rPr>
        <w:tab/>
        <w:t>Power control dynamic range</w:t>
      </w:r>
      <w:bookmarkEnd w:id="707"/>
      <w:bookmarkEnd w:id="708"/>
      <w:bookmarkEnd w:id="709"/>
      <w:bookmarkEnd w:id="710"/>
      <w:bookmarkEnd w:id="711"/>
      <w:bookmarkEnd w:id="712"/>
      <w:bookmarkEnd w:id="713"/>
      <w:bookmarkEnd w:id="714"/>
      <w:bookmarkEnd w:id="715"/>
      <w:bookmarkEnd w:id="716"/>
      <w:bookmarkEnd w:id="717"/>
    </w:p>
    <w:p w14:paraId="2FECA72D" w14:textId="77777777" w:rsidR="004C4A70" w:rsidRPr="009202AA" w:rsidRDefault="004C4A70" w:rsidP="004C4A70">
      <w:pPr>
        <w:pStyle w:val="Heading4"/>
      </w:pPr>
      <w:bookmarkStart w:id="718" w:name="_Toc21096451"/>
      <w:bookmarkStart w:id="719" w:name="_Toc29763418"/>
      <w:bookmarkStart w:id="720" w:name="_Toc36029889"/>
      <w:bookmarkStart w:id="721" w:name="_Toc37179789"/>
      <w:bookmarkStart w:id="722" w:name="_Toc45869489"/>
      <w:bookmarkStart w:id="723" w:name="_Toc52555288"/>
      <w:bookmarkStart w:id="724" w:name="_Toc61112744"/>
      <w:bookmarkStart w:id="725" w:name="_Toc67911628"/>
      <w:bookmarkStart w:id="726" w:name="_Toc74840448"/>
      <w:bookmarkStart w:id="727" w:name="_Toc76503583"/>
      <w:bookmarkStart w:id="728" w:name="_Toc83042135"/>
      <w:r w:rsidRPr="009202AA">
        <w:t>6.3.3.1</w:t>
      </w:r>
      <w:r w:rsidRPr="009202AA">
        <w:tab/>
        <w:t>General</w:t>
      </w:r>
      <w:bookmarkEnd w:id="718"/>
      <w:bookmarkEnd w:id="719"/>
      <w:bookmarkEnd w:id="720"/>
      <w:bookmarkEnd w:id="721"/>
      <w:bookmarkEnd w:id="722"/>
      <w:bookmarkEnd w:id="723"/>
      <w:bookmarkEnd w:id="724"/>
      <w:bookmarkEnd w:id="725"/>
      <w:bookmarkEnd w:id="726"/>
      <w:bookmarkEnd w:id="727"/>
      <w:bookmarkEnd w:id="72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729" w:name="_Toc21096452"/>
      <w:bookmarkStart w:id="730" w:name="_Toc29763419"/>
      <w:bookmarkStart w:id="731" w:name="_Toc36029890"/>
      <w:bookmarkStart w:id="732" w:name="_Toc37179790"/>
      <w:bookmarkStart w:id="733" w:name="_Toc45869490"/>
      <w:bookmarkStart w:id="734" w:name="_Toc52555289"/>
      <w:bookmarkStart w:id="735" w:name="_Toc61112745"/>
      <w:bookmarkStart w:id="736" w:name="_Toc67911629"/>
      <w:bookmarkStart w:id="737" w:name="_Toc74840449"/>
      <w:bookmarkStart w:id="738" w:name="_Toc76503584"/>
      <w:bookmarkStart w:id="739" w:name="_Toc83042136"/>
      <w:r w:rsidRPr="009202AA">
        <w:t>6.3.3.2</w:t>
      </w:r>
      <w:r w:rsidRPr="009202AA">
        <w:tab/>
      </w:r>
      <w:r w:rsidRPr="009202AA">
        <w:rPr>
          <w:lang w:eastAsia="zh-CN"/>
        </w:rPr>
        <w:t>Minimum requirement for MSR operation</w:t>
      </w:r>
      <w:bookmarkEnd w:id="729"/>
      <w:bookmarkEnd w:id="730"/>
      <w:bookmarkEnd w:id="731"/>
      <w:bookmarkEnd w:id="732"/>
      <w:bookmarkEnd w:id="733"/>
      <w:bookmarkEnd w:id="734"/>
      <w:bookmarkEnd w:id="735"/>
      <w:bookmarkEnd w:id="736"/>
      <w:bookmarkEnd w:id="737"/>
      <w:bookmarkEnd w:id="738"/>
      <w:bookmarkEnd w:id="73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740" w:name="_Toc21096453"/>
      <w:bookmarkStart w:id="741" w:name="_Toc29763420"/>
      <w:bookmarkStart w:id="742" w:name="_Toc36029891"/>
      <w:bookmarkStart w:id="743" w:name="_Toc37179791"/>
      <w:bookmarkStart w:id="744" w:name="_Toc45869491"/>
      <w:bookmarkStart w:id="745" w:name="_Toc52555290"/>
      <w:bookmarkStart w:id="746" w:name="_Toc61112746"/>
      <w:bookmarkStart w:id="747" w:name="_Toc67911630"/>
      <w:bookmarkStart w:id="748" w:name="_Toc74840450"/>
      <w:bookmarkStart w:id="749" w:name="_Toc76503585"/>
      <w:bookmarkStart w:id="750" w:name="_Toc83042137"/>
      <w:r w:rsidRPr="009202AA">
        <w:rPr>
          <w:lang w:eastAsia="zh-CN"/>
        </w:rPr>
        <w:t>6.3.3.3</w:t>
      </w:r>
      <w:r w:rsidRPr="009202AA">
        <w:rPr>
          <w:lang w:eastAsia="zh-CN"/>
        </w:rPr>
        <w:tab/>
        <w:t>Minimum requirement for single RAT UTRA operation</w:t>
      </w:r>
      <w:bookmarkEnd w:id="740"/>
      <w:bookmarkEnd w:id="741"/>
      <w:bookmarkEnd w:id="742"/>
      <w:bookmarkEnd w:id="743"/>
      <w:bookmarkEnd w:id="744"/>
      <w:bookmarkEnd w:id="745"/>
      <w:bookmarkEnd w:id="746"/>
      <w:bookmarkEnd w:id="747"/>
      <w:bookmarkEnd w:id="748"/>
      <w:bookmarkEnd w:id="749"/>
      <w:bookmarkEnd w:id="75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751" w:name="_Toc21096454"/>
      <w:bookmarkStart w:id="752" w:name="_Toc29763421"/>
      <w:bookmarkStart w:id="753" w:name="_Toc36029892"/>
      <w:bookmarkStart w:id="754" w:name="_Toc37179792"/>
      <w:bookmarkStart w:id="755" w:name="_Toc45869492"/>
      <w:bookmarkStart w:id="756" w:name="_Toc52555291"/>
      <w:bookmarkStart w:id="757" w:name="_Toc61112747"/>
      <w:bookmarkStart w:id="758" w:name="_Toc67911631"/>
      <w:bookmarkStart w:id="759" w:name="_Toc74840451"/>
      <w:bookmarkStart w:id="760" w:name="_Toc76503586"/>
      <w:bookmarkStart w:id="761" w:name="_Toc83042138"/>
      <w:r w:rsidRPr="009202AA">
        <w:rPr>
          <w:lang w:eastAsia="zh-CN"/>
        </w:rPr>
        <w:t>6.3.3.4</w:t>
      </w:r>
      <w:r w:rsidRPr="009202AA">
        <w:rPr>
          <w:lang w:eastAsia="zh-CN"/>
        </w:rPr>
        <w:tab/>
        <w:t>Minimum requirement for single RAT E-UTRA operation</w:t>
      </w:r>
      <w:bookmarkEnd w:id="751"/>
      <w:bookmarkEnd w:id="752"/>
      <w:bookmarkEnd w:id="753"/>
      <w:bookmarkEnd w:id="754"/>
      <w:bookmarkEnd w:id="755"/>
      <w:bookmarkEnd w:id="756"/>
      <w:bookmarkEnd w:id="757"/>
      <w:bookmarkEnd w:id="758"/>
      <w:bookmarkEnd w:id="759"/>
      <w:bookmarkEnd w:id="760"/>
      <w:bookmarkEnd w:id="761"/>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762" w:name="_Toc21096455"/>
      <w:bookmarkStart w:id="763" w:name="_Toc29763422"/>
      <w:bookmarkStart w:id="764" w:name="_Toc36029893"/>
      <w:bookmarkStart w:id="765" w:name="_Toc37179793"/>
      <w:bookmarkStart w:id="766" w:name="_Toc45869493"/>
      <w:bookmarkStart w:id="767" w:name="_Toc52555292"/>
      <w:bookmarkStart w:id="768" w:name="_Toc61112748"/>
      <w:bookmarkStart w:id="769" w:name="_Toc67911632"/>
      <w:bookmarkStart w:id="770" w:name="_Toc74840452"/>
      <w:bookmarkStart w:id="771" w:name="_Toc76503587"/>
      <w:bookmarkStart w:id="772" w:name="_Toc83042139"/>
      <w:r w:rsidRPr="009202AA">
        <w:rPr>
          <w:lang w:eastAsia="zh-CN"/>
        </w:rPr>
        <w:t>6.3.4</w:t>
      </w:r>
      <w:r w:rsidRPr="009202AA">
        <w:rPr>
          <w:lang w:eastAsia="zh-CN"/>
        </w:rPr>
        <w:tab/>
        <w:t>Total power dynamic range</w:t>
      </w:r>
      <w:bookmarkEnd w:id="762"/>
      <w:bookmarkEnd w:id="763"/>
      <w:bookmarkEnd w:id="764"/>
      <w:bookmarkEnd w:id="765"/>
      <w:bookmarkEnd w:id="766"/>
      <w:bookmarkEnd w:id="767"/>
      <w:bookmarkEnd w:id="768"/>
      <w:bookmarkEnd w:id="769"/>
      <w:bookmarkEnd w:id="770"/>
      <w:bookmarkEnd w:id="771"/>
      <w:bookmarkEnd w:id="772"/>
    </w:p>
    <w:p w14:paraId="5828177D" w14:textId="77777777" w:rsidR="004C4A70" w:rsidRPr="009202AA" w:rsidRDefault="004C4A70" w:rsidP="004C4A70">
      <w:pPr>
        <w:pStyle w:val="Heading4"/>
      </w:pPr>
      <w:bookmarkStart w:id="773" w:name="_Toc21096456"/>
      <w:bookmarkStart w:id="774" w:name="_Toc29763423"/>
      <w:bookmarkStart w:id="775" w:name="_Toc36029894"/>
      <w:bookmarkStart w:id="776" w:name="_Toc37179794"/>
      <w:bookmarkStart w:id="777" w:name="_Toc45869494"/>
      <w:bookmarkStart w:id="778" w:name="_Toc52555293"/>
      <w:bookmarkStart w:id="779" w:name="_Toc61112749"/>
      <w:bookmarkStart w:id="780" w:name="_Toc67911633"/>
      <w:bookmarkStart w:id="781" w:name="_Toc74840453"/>
      <w:bookmarkStart w:id="782" w:name="_Toc76503588"/>
      <w:bookmarkStart w:id="783" w:name="_Toc83042140"/>
      <w:r w:rsidRPr="009202AA">
        <w:t>6.3.4.1</w:t>
      </w:r>
      <w:r w:rsidRPr="009202AA">
        <w:tab/>
        <w:t>General</w:t>
      </w:r>
      <w:bookmarkEnd w:id="773"/>
      <w:bookmarkEnd w:id="774"/>
      <w:bookmarkEnd w:id="775"/>
      <w:bookmarkEnd w:id="776"/>
      <w:bookmarkEnd w:id="777"/>
      <w:bookmarkEnd w:id="778"/>
      <w:bookmarkEnd w:id="779"/>
      <w:bookmarkEnd w:id="780"/>
      <w:bookmarkEnd w:id="781"/>
      <w:bookmarkEnd w:id="782"/>
      <w:bookmarkEnd w:id="783"/>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784" w:name="_Toc21096457"/>
      <w:bookmarkStart w:id="785" w:name="_Toc29763424"/>
      <w:bookmarkStart w:id="786" w:name="_Toc36029895"/>
      <w:bookmarkStart w:id="787" w:name="_Toc37179795"/>
      <w:bookmarkStart w:id="788" w:name="_Toc45869495"/>
      <w:bookmarkStart w:id="789" w:name="_Toc52555294"/>
      <w:bookmarkStart w:id="790" w:name="_Toc61112750"/>
      <w:bookmarkStart w:id="791" w:name="_Toc67911634"/>
      <w:bookmarkStart w:id="792" w:name="_Toc74840454"/>
      <w:bookmarkStart w:id="793" w:name="_Toc76503589"/>
      <w:bookmarkStart w:id="794" w:name="_Toc83042141"/>
      <w:r w:rsidRPr="009202AA">
        <w:t>6.3.4.2</w:t>
      </w:r>
      <w:r w:rsidRPr="009202AA">
        <w:tab/>
      </w:r>
      <w:r w:rsidRPr="009202AA">
        <w:rPr>
          <w:lang w:eastAsia="zh-CN"/>
        </w:rPr>
        <w:t>Minimum requirement for MSR operation</w:t>
      </w:r>
      <w:bookmarkEnd w:id="784"/>
      <w:bookmarkEnd w:id="785"/>
      <w:bookmarkEnd w:id="786"/>
      <w:bookmarkEnd w:id="787"/>
      <w:bookmarkEnd w:id="788"/>
      <w:bookmarkEnd w:id="789"/>
      <w:bookmarkEnd w:id="790"/>
      <w:bookmarkEnd w:id="791"/>
      <w:bookmarkEnd w:id="792"/>
      <w:bookmarkEnd w:id="793"/>
      <w:bookmarkEnd w:id="79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795" w:name="_Toc21096458"/>
      <w:bookmarkStart w:id="796" w:name="_Toc29763425"/>
      <w:bookmarkStart w:id="797" w:name="_Toc36029896"/>
      <w:bookmarkStart w:id="798" w:name="_Toc37179796"/>
      <w:bookmarkStart w:id="799" w:name="_Toc45869496"/>
      <w:bookmarkStart w:id="800" w:name="_Toc52555295"/>
      <w:bookmarkStart w:id="801" w:name="_Toc61112751"/>
      <w:bookmarkStart w:id="802" w:name="_Toc67911635"/>
      <w:bookmarkStart w:id="803" w:name="_Toc74840455"/>
      <w:bookmarkStart w:id="804" w:name="_Toc76503590"/>
      <w:bookmarkStart w:id="805" w:name="_Toc83042142"/>
      <w:r w:rsidRPr="009202AA">
        <w:rPr>
          <w:lang w:eastAsia="zh-CN"/>
        </w:rPr>
        <w:t>6.3.4.3</w:t>
      </w:r>
      <w:r w:rsidRPr="009202AA">
        <w:rPr>
          <w:lang w:eastAsia="zh-CN"/>
        </w:rPr>
        <w:tab/>
        <w:t>Minimum requirement for single RAT UTRA operation</w:t>
      </w:r>
      <w:bookmarkEnd w:id="795"/>
      <w:bookmarkEnd w:id="796"/>
      <w:bookmarkEnd w:id="797"/>
      <w:bookmarkEnd w:id="798"/>
      <w:bookmarkEnd w:id="799"/>
      <w:bookmarkEnd w:id="800"/>
      <w:bookmarkEnd w:id="801"/>
      <w:bookmarkEnd w:id="802"/>
      <w:bookmarkEnd w:id="803"/>
      <w:bookmarkEnd w:id="804"/>
      <w:bookmarkEnd w:id="805"/>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806" w:name="_Toc21096459"/>
      <w:bookmarkStart w:id="807" w:name="_Toc29763426"/>
      <w:bookmarkStart w:id="808" w:name="_Toc36029897"/>
      <w:bookmarkStart w:id="809" w:name="_Toc37179797"/>
      <w:bookmarkStart w:id="810" w:name="_Toc45869497"/>
      <w:bookmarkStart w:id="811" w:name="_Toc52555296"/>
      <w:bookmarkStart w:id="812" w:name="_Toc61112752"/>
      <w:bookmarkStart w:id="813" w:name="_Toc67911636"/>
      <w:bookmarkStart w:id="814" w:name="_Toc74840456"/>
      <w:bookmarkStart w:id="815" w:name="_Toc76503591"/>
      <w:bookmarkStart w:id="816" w:name="_Toc83042143"/>
      <w:r w:rsidRPr="009202AA">
        <w:rPr>
          <w:sz w:val="24"/>
          <w:lang w:eastAsia="zh-CN"/>
        </w:rPr>
        <w:t>6.3.4.4</w:t>
      </w:r>
      <w:r w:rsidRPr="009202AA">
        <w:rPr>
          <w:sz w:val="24"/>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817" w:name="_Toc21096460"/>
      <w:bookmarkStart w:id="818" w:name="_Toc29763427"/>
      <w:bookmarkStart w:id="819" w:name="_Toc36029898"/>
      <w:bookmarkStart w:id="820" w:name="_Toc37179798"/>
      <w:bookmarkStart w:id="821" w:name="_Toc45869498"/>
      <w:bookmarkStart w:id="822" w:name="_Toc52555297"/>
      <w:bookmarkStart w:id="823" w:name="_Toc61112753"/>
      <w:bookmarkStart w:id="824" w:name="_Toc67911637"/>
      <w:bookmarkStart w:id="825" w:name="_Toc74840457"/>
      <w:bookmarkStart w:id="826" w:name="_Toc76503592"/>
      <w:bookmarkStart w:id="827" w:name="_Toc83042144"/>
      <w:r w:rsidRPr="009202AA">
        <w:rPr>
          <w:lang w:eastAsia="zh-CN"/>
        </w:rPr>
        <w:t>6.3.5</w:t>
      </w:r>
      <w:r w:rsidRPr="009202AA">
        <w:rPr>
          <w:lang w:eastAsia="zh-CN"/>
        </w:rPr>
        <w:tab/>
        <w:t>IPDL time mask</w:t>
      </w:r>
      <w:bookmarkEnd w:id="817"/>
      <w:bookmarkEnd w:id="818"/>
      <w:bookmarkEnd w:id="819"/>
      <w:bookmarkEnd w:id="820"/>
      <w:bookmarkEnd w:id="821"/>
      <w:bookmarkEnd w:id="822"/>
      <w:bookmarkEnd w:id="823"/>
      <w:bookmarkEnd w:id="824"/>
      <w:bookmarkEnd w:id="825"/>
      <w:bookmarkEnd w:id="826"/>
      <w:bookmarkEnd w:id="827"/>
    </w:p>
    <w:p w14:paraId="77D8DB4F" w14:textId="77777777" w:rsidR="004C4A70" w:rsidRPr="009202AA" w:rsidRDefault="004C4A70" w:rsidP="004C4A70">
      <w:pPr>
        <w:pStyle w:val="Heading4"/>
      </w:pPr>
      <w:bookmarkStart w:id="828" w:name="_Toc21096461"/>
      <w:bookmarkStart w:id="829" w:name="_Toc29763428"/>
      <w:bookmarkStart w:id="830" w:name="_Toc36029899"/>
      <w:bookmarkStart w:id="831" w:name="_Toc37179799"/>
      <w:bookmarkStart w:id="832" w:name="_Toc45869499"/>
      <w:bookmarkStart w:id="833" w:name="_Toc52555298"/>
      <w:bookmarkStart w:id="834" w:name="_Toc61112754"/>
      <w:bookmarkStart w:id="835" w:name="_Toc67911638"/>
      <w:bookmarkStart w:id="836" w:name="_Toc74840458"/>
      <w:bookmarkStart w:id="837" w:name="_Toc76503593"/>
      <w:bookmarkStart w:id="838" w:name="_Toc83042145"/>
      <w:r w:rsidRPr="009202AA">
        <w:t>6.3.5.1</w:t>
      </w:r>
      <w:r w:rsidRPr="009202AA">
        <w:tab/>
        <w:t>General</w:t>
      </w:r>
      <w:bookmarkEnd w:id="828"/>
      <w:bookmarkEnd w:id="829"/>
      <w:bookmarkEnd w:id="830"/>
      <w:bookmarkEnd w:id="831"/>
      <w:bookmarkEnd w:id="832"/>
      <w:bookmarkEnd w:id="833"/>
      <w:bookmarkEnd w:id="834"/>
      <w:bookmarkEnd w:id="835"/>
      <w:bookmarkEnd w:id="836"/>
      <w:bookmarkEnd w:id="837"/>
      <w:bookmarkEnd w:id="83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839" w:name="_Toc21096462"/>
      <w:bookmarkStart w:id="840" w:name="_Toc29763429"/>
      <w:bookmarkStart w:id="841" w:name="_Toc36029900"/>
      <w:bookmarkStart w:id="842" w:name="_Toc37179800"/>
      <w:bookmarkStart w:id="843" w:name="_Toc45869500"/>
      <w:bookmarkStart w:id="844" w:name="_Toc52555299"/>
      <w:bookmarkStart w:id="845" w:name="_Toc61112755"/>
      <w:bookmarkStart w:id="846" w:name="_Toc67911639"/>
      <w:bookmarkStart w:id="847" w:name="_Toc74840459"/>
      <w:bookmarkStart w:id="848" w:name="_Toc76503594"/>
      <w:bookmarkStart w:id="849" w:name="_Toc83042146"/>
      <w:r w:rsidRPr="009202AA">
        <w:t>6.3.5.2</w:t>
      </w:r>
      <w:r w:rsidRPr="009202AA">
        <w:tab/>
      </w:r>
      <w:r w:rsidRPr="009202AA">
        <w:rPr>
          <w:lang w:eastAsia="zh-CN"/>
        </w:rPr>
        <w:t>Minimum requirement for MSR operation</w:t>
      </w:r>
      <w:bookmarkEnd w:id="839"/>
      <w:bookmarkEnd w:id="840"/>
      <w:bookmarkEnd w:id="841"/>
      <w:bookmarkEnd w:id="842"/>
      <w:bookmarkEnd w:id="843"/>
      <w:bookmarkEnd w:id="844"/>
      <w:bookmarkEnd w:id="845"/>
      <w:bookmarkEnd w:id="846"/>
      <w:bookmarkEnd w:id="847"/>
      <w:bookmarkEnd w:id="848"/>
      <w:bookmarkEnd w:id="84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850" w:name="_Toc21096463"/>
      <w:bookmarkStart w:id="851" w:name="_Toc29763430"/>
      <w:bookmarkStart w:id="852" w:name="_Toc36029901"/>
      <w:bookmarkStart w:id="853" w:name="_Toc37179801"/>
      <w:bookmarkStart w:id="854" w:name="_Toc45869501"/>
      <w:bookmarkStart w:id="855" w:name="_Toc52555300"/>
      <w:bookmarkStart w:id="856" w:name="_Toc61112756"/>
      <w:bookmarkStart w:id="857" w:name="_Toc67911640"/>
      <w:bookmarkStart w:id="858" w:name="_Toc74840460"/>
      <w:bookmarkStart w:id="859" w:name="_Toc76503595"/>
      <w:bookmarkStart w:id="860" w:name="_Toc83042147"/>
      <w:r w:rsidRPr="009202AA">
        <w:rPr>
          <w:lang w:eastAsia="zh-CN"/>
        </w:rPr>
        <w:t>6.3.5.3</w:t>
      </w:r>
      <w:r w:rsidRPr="009202AA">
        <w:rPr>
          <w:lang w:eastAsia="zh-CN"/>
        </w:rPr>
        <w:tab/>
        <w:t>Minimum requirement for single RAT UTRA operation</w:t>
      </w:r>
      <w:bookmarkEnd w:id="850"/>
      <w:bookmarkEnd w:id="851"/>
      <w:bookmarkEnd w:id="852"/>
      <w:bookmarkEnd w:id="853"/>
      <w:bookmarkEnd w:id="854"/>
      <w:bookmarkEnd w:id="855"/>
      <w:bookmarkEnd w:id="856"/>
      <w:bookmarkEnd w:id="857"/>
      <w:bookmarkEnd w:id="858"/>
      <w:bookmarkEnd w:id="859"/>
      <w:bookmarkEnd w:id="86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861" w:name="_Toc21096464"/>
      <w:bookmarkStart w:id="862" w:name="_Toc29763431"/>
      <w:bookmarkStart w:id="863" w:name="_Toc36029902"/>
      <w:bookmarkStart w:id="864" w:name="_Toc37179802"/>
      <w:bookmarkStart w:id="865" w:name="_Toc45869502"/>
      <w:bookmarkStart w:id="866" w:name="_Toc52555301"/>
      <w:bookmarkStart w:id="867" w:name="_Toc61112757"/>
      <w:bookmarkStart w:id="868" w:name="_Toc67911641"/>
      <w:bookmarkStart w:id="869" w:name="_Toc74840461"/>
      <w:bookmarkStart w:id="870" w:name="_Toc76503596"/>
      <w:bookmarkStart w:id="871" w:name="_Toc83042148"/>
      <w:r w:rsidRPr="009202AA">
        <w:rPr>
          <w:lang w:eastAsia="zh-CN"/>
        </w:rPr>
        <w:t>6.3.5.4</w:t>
      </w:r>
      <w:r w:rsidRPr="009202AA">
        <w:rPr>
          <w:lang w:eastAsia="zh-CN"/>
        </w:rPr>
        <w:tab/>
        <w:t>Minimum requirement for single RAT E-UTRA operation</w:t>
      </w:r>
      <w:bookmarkEnd w:id="861"/>
      <w:bookmarkEnd w:id="862"/>
      <w:bookmarkEnd w:id="863"/>
      <w:bookmarkEnd w:id="864"/>
      <w:bookmarkEnd w:id="865"/>
      <w:bookmarkEnd w:id="866"/>
      <w:bookmarkEnd w:id="867"/>
      <w:bookmarkEnd w:id="868"/>
      <w:bookmarkEnd w:id="869"/>
      <w:bookmarkEnd w:id="870"/>
      <w:bookmarkEnd w:id="871"/>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872" w:name="_Toc21096465"/>
      <w:bookmarkStart w:id="873" w:name="_Toc29763432"/>
      <w:bookmarkStart w:id="874" w:name="_Toc36029903"/>
      <w:bookmarkStart w:id="875" w:name="_Toc37179803"/>
      <w:bookmarkStart w:id="876" w:name="_Toc45869503"/>
      <w:bookmarkStart w:id="877" w:name="_Toc52555302"/>
      <w:bookmarkStart w:id="878" w:name="_Toc61112758"/>
      <w:bookmarkStart w:id="879" w:name="_Toc67911642"/>
      <w:bookmarkStart w:id="880" w:name="_Toc74840462"/>
      <w:bookmarkStart w:id="881" w:name="_Toc76503597"/>
      <w:bookmarkStart w:id="882" w:name="_Toc83042149"/>
      <w:r w:rsidRPr="009202AA">
        <w:rPr>
          <w:lang w:eastAsia="zh-CN"/>
        </w:rPr>
        <w:t>6.3.6</w:t>
      </w:r>
      <w:r w:rsidRPr="009202AA">
        <w:rPr>
          <w:lang w:eastAsia="zh-CN"/>
        </w:rPr>
        <w:tab/>
        <w:t>RE Power control dynamic range</w:t>
      </w:r>
      <w:bookmarkEnd w:id="872"/>
      <w:bookmarkEnd w:id="873"/>
      <w:bookmarkEnd w:id="874"/>
      <w:bookmarkEnd w:id="875"/>
      <w:bookmarkEnd w:id="876"/>
      <w:bookmarkEnd w:id="877"/>
      <w:bookmarkEnd w:id="878"/>
      <w:bookmarkEnd w:id="879"/>
      <w:bookmarkEnd w:id="880"/>
      <w:bookmarkEnd w:id="881"/>
      <w:bookmarkEnd w:id="882"/>
    </w:p>
    <w:p w14:paraId="28408B8F" w14:textId="77777777" w:rsidR="004C4A70" w:rsidRPr="009202AA" w:rsidRDefault="004C4A70" w:rsidP="004C4A70">
      <w:pPr>
        <w:pStyle w:val="Heading4"/>
      </w:pPr>
      <w:bookmarkStart w:id="883" w:name="_Toc21096466"/>
      <w:bookmarkStart w:id="884" w:name="_Toc29763433"/>
      <w:bookmarkStart w:id="885" w:name="_Toc36029904"/>
      <w:bookmarkStart w:id="886" w:name="_Toc37179804"/>
      <w:bookmarkStart w:id="887" w:name="_Toc45869504"/>
      <w:bookmarkStart w:id="888" w:name="_Toc52555303"/>
      <w:bookmarkStart w:id="889" w:name="_Toc61112759"/>
      <w:bookmarkStart w:id="890" w:name="_Toc67911643"/>
      <w:bookmarkStart w:id="891" w:name="_Toc74840463"/>
      <w:bookmarkStart w:id="892" w:name="_Toc76503598"/>
      <w:bookmarkStart w:id="893" w:name="_Toc83042150"/>
      <w:r w:rsidRPr="009202AA">
        <w:t>6.3.6.1</w:t>
      </w:r>
      <w:r w:rsidRPr="009202AA">
        <w:tab/>
        <w:t>General</w:t>
      </w:r>
      <w:bookmarkEnd w:id="883"/>
      <w:bookmarkEnd w:id="884"/>
      <w:bookmarkEnd w:id="885"/>
      <w:bookmarkEnd w:id="886"/>
      <w:bookmarkEnd w:id="887"/>
      <w:bookmarkEnd w:id="888"/>
      <w:bookmarkEnd w:id="889"/>
      <w:bookmarkEnd w:id="890"/>
      <w:bookmarkEnd w:id="891"/>
      <w:bookmarkEnd w:id="892"/>
      <w:bookmarkEnd w:id="893"/>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894" w:name="_Toc21096467"/>
      <w:bookmarkStart w:id="895" w:name="_Toc29763434"/>
      <w:bookmarkStart w:id="896" w:name="_Toc36029905"/>
      <w:bookmarkStart w:id="897" w:name="_Toc37179805"/>
      <w:bookmarkStart w:id="898" w:name="_Toc45869505"/>
      <w:bookmarkStart w:id="899" w:name="_Toc52555304"/>
      <w:bookmarkStart w:id="900" w:name="_Toc61112760"/>
      <w:bookmarkStart w:id="901" w:name="_Toc67911644"/>
      <w:bookmarkStart w:id="902" w:name="_Toc74840464"/>
      <w:bookmarkStart w:id="903" w:name="_Toc76503599"/>
      <w:bookmarkStart w:id="904" w:name="_Toc83042151"/>
      <w:r w:rsidRPr="009202AA">
        <w:t>6.3.6.2</w:t>
      </w:r>
      <w:r w:rsidRPr="009202AA">
        <w:tab/>
      </w:r>
      <w:r w:rsidRPr="009202AA">
        <w:rPr>
          <w:lang w:eastAsia="zh-CN"/>
        </w:rPr>
        <w:t>Minimum requirement for MSR operation</w:t>
      </w:r>
      <w:bookmarkEnd w:id="894"/>
      <w:bookmarkEnd w:id="895"/>
      <w:bookmarkEnd w:id="896"/>
      <w:bookmarkEnd w:id="897"/>
      <w:bookmarkEnd w:id="898"/>
      <w:bookmarkEnd w:id="899"/>
      <w:bookmarkEnd w:id="900"/>
      <w:bookmarkEnd w:id="901"/>
      <w:bookmarkEnd w:id="902"/>
      <w:bookmarkEnd w:id="903"/>
      <w:bookmarkEnd w:id="9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905" w:name="_Toc21096468"/>
      <w:bookmarkStart w:id="906" w:name="_Toc29763435"/>
      <w:bookmarkStart w:id="907" w:name="_Toc36029906"/>
      <w:bookmarkStart w:id="908" w:name="_Toc37179806"/>
      <w:bookmarkStart w:id="909" w:name="_Toc45869506"/>
      <w:bookmarkStart w:id="910" w:name="_Toc52555305"/>
      <w:bookmarkStart w:id="911" w:name="_Toc61112761"/>
      <w:bookmarkStart w:id="912" w:name="_Toc67911645"/>
      <w:bookmarkStart w:id="913" w:name="_Toc74840465"/>
      <w:bookmarkStart w:id="914" w:name="_Toc76503600"/>
      <w:bookmarkStart w:id="915" w:name="_Toc83042152"/>
      <w:r w:rsidRPr="009202AA">
        <w:rPr>
          <w:lang w:eastAsia="zh-CN"/>
        </w:rPr>
        <w:t>6.3.6.3</w:t>
      </w:r>
      <w:r w:rsidRPr="009202AA">
        <w:rPr>
          <w:lang w:eastAsia="zh-CN"/>
        </w:rPr>
        <w:tab/>
        <w:t>Minimum requirement for single RAT UTRA operation</w:t>
      </w:r>
      <w:bookmarkEnd w:id="905"/>
      <w:bookmarkEnd w:id="906"/>
      <w:bookmarkEnd w:id="907"/>
      <w:bookmarkEnd w:id="908"/>
      <w:bookmarkEnd w:id="909"/>
      <w:bookmarkEnd w:id="910"/>
      <w:bookmarkEnd w:id="911"/>
      <w:bookmarkEnd w:id="912"/>
      <w:bookmarkEnd w:id="913"/>
      <w:bookmarkEnd w:id="914"/>
      <w:bookmarkEnd w:id="915"/>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916" w:name="_Toc21096469"/>
      <w:bookmarkStart w:id="917" w:name="_Toc29763436"/>
      <w:bookmarkStart w:id="918" w:name="_Toc36029907"/>
      <w:bookmarkStart w:id="919" w:name="_Toc37179807"/>
      <w:bookmarkStart w:id="920" w:name="_Toc45869507"/>
      <w:bookmarkStart w:id="921" w:name="_Toc52555306"/>
      <w:bookmarkStart w:id="922" w:name="_Toc61112762"/>
      <w:bookmarkStart w:id="923" w:name="_Toc67911646"/>
      <w:bookmarkStart w:id="924" w:name="_Toc74840466"/>
      <w:bookmarkStart w:id="925" w:name="_Toc76503601"/>
      <w:bookmarkStart w:id="926" w:name="_Toc83042153"/>
      <w:r w:rsidRPr="009202AA">
        <w:rPr>
          <w:lang w:eastAsia="zh-CN"/>
        </w:rPr>
        <w:t>6.3.6.4</w:t>
      </w:r>
      <w:r w:rsidRPr="009202AA">
        <w:rPr>
          <w:lang w:eastAsia="zh-CN"/>
        </w:rPr>
        <w:tab/>
        <w:t>Minimum requirement for single RAT E-UTRA operation</w:t>
      </w:r>
      <w:bookmarkEnd w:id="916"/>
      <w:bookmarkEnd w:id="917"/>
      <w:bookmarkEnd w:id="918"/>
      <w:bookmarkEnd w:id="919"/>
      <w:bookmarkEnd w:id="920"/>
      <w:bookmarkEnd w:id="921"/>
      <w:bookmarkEnd w:id="922"/>
      <w:bookmarkEnd w:id="923"/>
      <w:bookmarkEnd w:id="924"/>
      <w:bookmarkEnd w:id="925"/>
      <w:bookmarkEnd w:id="92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927" w:name="_Toc21096470"/>
      <w:bookmarkStart w:id="928" w:name="_Toc29763437"/>
      <w:bookmarkStart w:id="929" w:name="_Toc36029908"/>
      <w:bookmarkStart w:id="930" w:name="_Toc37179808"/>
      <w:bookmarkStart w:id="931" w:name="_Toc45869508"/>
      <w:bookmarkStart w:id="932" w:name="_Toc52555307"/>
      <w:bookmarkStart w:id="933" w:name="_Toc61112763"/>
      <w:bookmarkStart w:id="934" w:name="_Toc67911647"/>
      <w:bookmarkStart w:id="935" w:name="_Toc74840467"/>
      <w:bookmarkStart w:id="936" w:name="_Toc76503602"/>
      <w:bookmarkStart w:id="937" w:name="_Toc83042154"/>
      <w:r w:rsidRPr="009202AA">
        <w:rPr>
          <w:lang w:eastAsia="zh-CN"/>
        </w:rPr>
        <w:t>6.4</w:t>
      </w:r>
      <w:r w:rsidRPr="009202AA">
        <w:rPr>
          <w:lang w:eastAsia="zh-CN"/>
        </w:rPr>
        <w:tab/>
        <w:t>Transmit ON/OFF power</w:t>
      </w:r>
      <w:bookmarkEnd w:id="927"/>
      <w:bookmarkEnd w:id="928"/>
      <w:bookmarkEnd w:id="929"/>
      <w:bookmarkEnd w:id="930"/>
      <w:bookmarkEnd w:id="931"/>
      <w:bookmarkEnd w:id="932"/>
      <w:bookmarkEnd w:id="933"/>
      <w:bookmarkEnd w:id="934"/>
      <w:bookmarkEnd w:id="935"/>
      <w:bookmarkEnd w:id="936"/>
      <w:bookmarkEnd w:id="937"/>
    </w:p>
    <w:p w14:paraId="579F174C" w14:textId="77777777" w:rsidR="004C4A70" w:rsidRPr="009202AA" w:rsidRDefault="004C4A70" w:rsidP="004C4A70">
      <w:pPr>
        <w:pStyle w:val="Heading3"/>
      </w:pPr>
      <w:bookmarkStart w:id="938" w:name="_Toc21096471"/>
      <w:bookmarkStart w:id="939" w:name="_Toc29763438"/>
      <w:bookmarkStart w:id="940" w:name="_Toc36029909"/>
      <w:bookmarkStart w:id="941" w:name="_Toc37179809"/>
      <w:bookmarkStart w:id="942" w:name="_Toc45869509"/>
      <w:bookmarkStart w:id="943" w:name="_Toc52555308"/>
      <w:bookmarkStart w:id="944" w:name="_Toc61112764"/>
      <w:bookmarkStart w:id="945" w:name="_Toc67911648"/>
      <w:bookmarkStart w:id="946" w:name="_Toc74840468"/>
      <w:bookmarkStart w:id="947" w:name="_Toc76503603"/>
      <w:bookmarkStart w:id="948" w:name="_Toc83042155"/>
      <w:r w:rsidRPr="009202AA">
        <w:t>6.4.1</w:t>
      </w:r>
      <w:r w:rsidRPr="009202AA">
        <w:tab/>
        <w:t>General</w:t>
      </w:r>
      <w:bookmarkEnd w:id="938"/>
      <w:bookmarkEnd w:id="939"/>
      <w:bookmarkEnd w:id="940"/>
      <w:bookmarkEnd w:id="941"/>
      <w:bookmarkEnd w:id="942"/>
      <w:bookmarkEnd w:id="943"/>
      <w:bookmarkEnd w:id="944"/>
      <w:bookmarkEnd w:id="945"/>
      <w:bookmarkEnd w:id="946"/>
      <w:bookmarkEnd w:id="947"/>
      <w:bookmarkEnd w:id="94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949" w:name="_Toc21096472"/>
      <w:bookmarkStart w:id="950" w:name="_Toc29763439"/>
      <w:bookmarkStart w:id="951" w:name="_Toc36029910"/>
      <w:bookmarkStart w:id="952" w:name="_Toc37179810"/>
      <w:bookmarkStart w:id="953" w:name="_Toc45869510"/>
      <w:bookmarkStart w:id="954" w:name="_Toc52555309"/>
      <w:bookmarkStart w:id="955" w:name="_Toc61112765"/>
      <w:bookmarkStart w:id="956" w:name="_Toc67911649"/>
      <w:bookmarkStart w:id="957" w:name="_Toc74840469"/>
      <w:bookmarkStart w:id="958" w:name="_Toc76503604"/>
      <w:bookmarkStart w:id="959" w:name="_Toc83042156"/>
      <w:r w:rsidRPr="009202AA">
        <w:t>6.4.2</w:t>
      </w:r>
      <w:r w:rsidRPr="009202AA">
        <w:tab/>
        <w:t>Transmitter OFF power</w:t>
      </w:r>
      <w:bookmarkEnd w:id="949"/>
      <w:bookmarkEnd w:id="950"/>
      <w:bookmarkEnd w:id="951"/>
      <w:bookmarkEnd w:id="952"/>
      <w:bookmarkEnd w:id="953"/>
      <w:bookmarkEnd w:id="954"/>
      <w:bookmarkEnd w:id="955"/>
      <w:bookmarkEnd w:id="956"/>
      <w:bookmarkEnd w:id="957"/>
      <w:bookmarkEnd w:id="958"/>
      <w:bookmarkEnd w:id="959"/>
    </w:p>
    <w:p w14:paraId="5CFA662E" w14:textId="77777777" w:rsidR="004C4A70" w:rsidRPr="009202AA" w:rsidRDefault="004C4A70" w:rsidP="004C4A70">
      <w:pPr>
        <w:pStyle w:val="Heading4"/>
      </w:pPr>
      <w:bookmarkStart w:id="960" w:name="_Toc21096473"/>
      <w:bookmarkStart w:id="961" w:name="_Toc29763440"/>
      <w:bookmarkStart w:id="962" w:name="_Toc36029911"/>
      <w:bookmarkStart w:id="963" w:name="_Toc37179811"/>
      <w:bookmarkStart w:id="964" w:name="_Toc45869511"/>
      <w:bookmarkStart w:id="965" w:name="_Toc52555310"/>
      <w:bookmarkStart w:id="966" w:name="_Toc61112766"/>
      <w:bookmarkStart w:id="967" w:name="_Toc67911650"/>
      <w:bookmarkStart w:id="968" w:name="_Toc74840470"/>
      <w:bookmarkStart w:id="969" w:name="_Toc76503605"/>
      <w:bookmarkStart w:id="970" w:name="_Toc83042157"/>
      <w:r w:rsidRPr="009202AA">
        <w:t>6.4.2.1</w:t>
      </w:r>
      <w:r w:rsidRPr="009202AA">
        <w:tab/>
        <w:t>General</w:t>
      </w:r>
      <w:bookmarkEnd w:id="960"/>
      <w:bookmarkEnd w:id="961"/>
      <w:bookmarkEnd w:id="962"/>
      <w:bookmarkEnd w:id="963"/>
      <w:bookmarkEnd w:id="964"/>
      <w:bookmarkEnd w:id="965"/>
      <w:bookmarkEnd w:id="966"/>
      <w:bookmarkEnd w:id="967"/>
      <w:bookmarkEnd w:id="968"/>
      <w:bookmarkEnd w:id="969"/>
      <w:bookmarkEnd w:id="97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971" w:name="_Toc21096474"/>
      <w:bookmarkStart w:id="972" w:name="_Toc29763441"/>
      <w:bookmarkStart w:id="973" w:name="_Toc36029912"/>
      <w:bookmarkStart w:id="974" w:name="_Toc37179812"/>
      <w:bookmarkStart w:id="975" w:name="_Toc45869512"/>
      <w:bookmarkStart w:id="976" w:name="_Toc52555311"/>
      <w:bookmarkStart w:id="977" w:name="_Toc61112767"/>
      <w:bookmarkStart w:id="978" w:name="_Toc67911651"/>
      <w:bookmarkStart w:id="979" w:name="_Toc74840471"/>
      <w:bookmarkStart w:id="980" w:name="_Toc76503606"/>
      <w:bookmarkStart w:id="981" w:name="_Toc83042158"/>
      <w:r w:rsidRPr="009202AA">
        <w:t>6.4.2.2</w:t>
      </w:r>
      <w:r w:rsidRPr="009202AA">
        <w:tab/>
      </w:r>
      <w:r w:rsidRPr="009202AA">
        <w:rPr>
          <w:lang w:eastAsia="zh-CN"/>
        </w:rPr>
        <w:t>Minimum requirement for MSR operation</w:t>
      </w:r>
      <w:bookmarkEnd w:id="971"/>
      <w:bookmarkEnd w:id="972"/>
      <w:bookmarkEnd w:id="973"/>
      <w:bookmarkEnd w:id="974"/>
      <w:bookmarkEnd w:id="975"/>
      <w:bookmarkEnd w:id="976"/>
      <w:bookmarkEnd w:id="977"/>
      <w:bookmarkEnd w:id="978"/>
      <w:bookmarkEnd w:id="979"/>
      <w:bookmarkEnd w:id="980"/>
      <w:bookmarkEnd w:id="981"/>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982" w:name="_Toc21096475"/>
      <w:bookmarkStart w:id="983" w:name="_Toc29763442"/>
      <w:bookmarkStart w:id="984" w:name="_Toc36029913"/>
      <w:bookmarkStart w:id="985" w:name="_Toc37179813"/>
      <w:bookmarkStart w:id="986" w:name="_Toc45869513"/>
      <w:bookmarkStart w:id="987" w:name="_Toc52555312"/>
      <w:bookmarkStart w:id="988" w:name="_Toc61112768"/>
      <w:bookmarkStart w:id="989" w:name="_Toc67911652"/>
      <w:bookmarkStart w:id="990" w:name="_Toc74840472"/>
      <w:bookmarkStart w:id="991" w:name="_Toc76503607"/>
      <w:bookmarkStart w:id="992" w:name="_Toc83042159"/>
      <w:r w:rsidRPr="009202AA">
        <w:rPr>
          <w:lang w:eastAsia="zh-CN"/>
        </w:rPr>
        <w:t>6.4.2.3</w:t>
      </w:r>
      <w:r w:rsidRPr="009202AA">
        <w:rPr>
          <w:lang w:eastAsia="zh-CN"/>
        </w:rPr>
        <w:tab/>
        <w:t>Minimum requirement for single RAT UTRA operation</w:t>
      </w:r>
      <w:bookmarkEnd w:id="982"/>
      <w:bookmarkEnd w:id="983"/>
      <w:bookmarkEnd w:id="984"/>
      <w:bookmarkEnd w:id="985"/>
      <w:bookmarkEnd w:id="986"/>
      <w:bookmarkEnd w:id="987"/>
      <w:bookmarkEnd w:id="988"/>
      <w:bookmarkEnd w:id="989"/>
      <w:bookmarkEnd w:id="990"/>
      <w:bookmarkEnd w:id="991"/>
      <w:bookmarkEnd w:id="99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993" w:name="_Toc21096476"/>
      <w:bookmarkStart w:id="994" w:name="_Toc29763443"/>
      <w:bookmarkStart w:id="995" w:name="_Toc36029914"/>
      <w:bookmarkStart w:id="996" w:name="_Toc37179814"/>
      <w:bookmarkStart w:id="997" w:name="_Toc45869514"/>
      <w:bookmarkStart w:id="998" w:name="_Toc52555313"/>
      <w:bookmarkStart w:id="999" w:name="_Toc61112769"/>
      <w:bookmarkStart w:id="1000" w:name="_Toc67911653"/>
      <w:bookmarkStart w:id="1001" w:name="_Toc74840473"/>
      <w:bookmarkStart w:id="1002" w:name="_Toc76503608"/>
      <w:bookmarkStart w:id="1003" w:name="_Toc83042160"/>
      <w:r w:rsidRPr="009202AA">
        <w:rPr>
          <w:lang w:eastAsia="zh-CN"/>
        </w:rPr>
        <w:t>6.4.2.4</w:t>
      </w:r>
      <w:r w:rsidRPr="009202AA">
        <w:rPr>
          <w:lang w:eastAsia="zh-CN"/>
        </w:rPr>
        <w:tab/>
        <w:t>Minimum requirement for single RAT E-UTRA operation</w:t>
      </w:r>
      <w:bookmarkEnd w:id="993"/>
      <w:bookmarkEnd w:id="994"/>
      <w:bookmarkEnd w:id="995"/>
      <w:bookmarkEnd w:id="996"/>
      <w:bookmarkEnd w:id="997"/>
      <w:bookmarkEnd w:id="998"/>
      <w:bookmarkEnd w:id="999"/>
      <w:bookmarkEnd w:id="1000"/>
      <w:bookmarkEnd w:id="1001"/>
      <w:bookmarkEnd w:id="1002"/>
      <w:bookmarkEnd w:id="1003"/>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004" w:name="_Toc21096477"/>
      <w:bookmarkStart w:id="1005" w:name="_Toc29763444"/>
      <w:bookmarkStart w:id="1006" w:name="_Toc36029915"/>
      <w:bookmarkStart w:id="1007" w:name="_Toc37179815"/>
      <w:bookmarkStart w:id="1008" w:name="_Toc45869515"/>
      <w:bookmarkStart w:id="1009" w:name="_Toc52555314"/>
      <w:bookmarkStart w:id="1010" w:name="_Toc61112770"/>
      <w:bookmarkStart w:id="1011" w:name="_Toc67911654"/>
      <w:bookmarkStart w:id="1012" w:name="_Toc74840474"/>
      <w:bookmarkStart w:id="1013" w:name="_Toc76503609"/>
      <w:bookmarkStart w:id="1014" w:name="_Toc83042161"/>
      <w:r w:rsidRPr="009202AA">
        <w:t>6.4.3</w:t>
      </w:r>
      <w:r w:rsidRPr="009202AA">
        <w:tab/>
        <w:t>Transmitter transient period</w:t>
      </w:r>
      <w:bookmarkEnd w:id="1004"/>
      <w:bookmarkEnd w:id="1005"/>
      <w:bookmarkEnd w:id="1006"/>
      <w:bookmarkEnd w:id="1007"/>
      <w:bookmarkEnd w:id="1008"/>
      <w:bookmarkEnd w:id="1009"/>
      <w:bookmarkEnd w:id="1010"/>
      <w:bookmarkEnd w:id="1011"/>
      <w:bookmarkEnd w:id="1012"/>
      <w:bookmarkEnd w:id="1013"/>
      <w:bookmarkEnd w:id="1014"/>
    </w:p>
    <w:p w14:paraId="1E755CD9" w14:textId="77777777" w:rsidR="004C4A70" w:rsidRPr="009202AA" w:rsidRDefault="004C4A70" w:rsidP="004C4A70">
      <w:pPr>
        <w:pStyle w:val="Heading4"/>
      </w:pPr>
      <w:bookmarkStart w:id="1015" w:name="_Toc21096478"/>
      <w:bookmarkStart w:id="1016" w:name="_Toc29763445"/>
      <w:bookmarkStart w:id="1017" w:name="_Toc36029916"/>
      <w:bookmarkStart w:id="1018" w:name="_Toc37179816"/>
      <w:bookmarkStart w:id="1019" w:name="_Toc45869516"/>
      <w:bookmarkStart w:id="1020" w:name="_Toc52555315"/>
      <w:bookmarkStart w:id="1021" w:name="_Toc61112771"/>
      <w:bookmarkStart w:id="1022" w:name="_Toc67911655"/>
      <w:bookmarkStart w:id="1023" w:name="_Toc74840475"/>
      <w:bookmarkStart w:id="1024" w:name="_Toc76503610"/>
      <w:bookmarkStart w:id="1025" w:name="_Toc83042162"/>
      <w:r w:rsidRPr="009202AA">
        <w:t>6.4.3.1</w:t>
      </w:r>
      <w:r w:rsidRPr="009202AA">
        <w:tab/>
        <w:t>General</w:t>
      </w:r>
      <w:bookmarkEnd w:id="1015"/>
      <w:bookmarkEnd w:id="1016"/>
      <w:bookmarkEnd w:id="1017"/>
      <w:bookmarkEnd w:id="1018"/>
      <w:bookmarkEnd w:id="1019"/>
      <w:bookmarkEnd w:id="1020"/>
      <w:bookmarkEnd w:id="1021"/>
      <w:bookmarkEnd w:id="1022"/>
      <w:bookmarkEnd w:id="1023"/>
      <w:bookmarkEnd w:id="1024"/>
      <w:bookmarkEnd w:id="1025"/>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211pt" o:ole="">
            <v:imagedata r:id="rId14" o:title="" croptop="6311f" cropleft="2026f" cropright="2877f"/>
          </v:shape>
          <o:OLEObject Type="Embed" ProgID="Word.Picture.8" ShapeID="_x0000_i1025" DrawAspect="Content" ObjectID="_169453342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026" w:name="_Toc21096479"/>
      <w:bookmarkStart w:id="1027" w:name="_Toc29763446"/>
      <w:bookmarkStart w:id="1028" w:name="_Toc36029917"/>
      <w:bookmarkStart w:id="1029" w:name="_Toc37179817"/>
      <w:bookmarkStart w:id="1030" w:name="_Toc45869517"/>
      <w:bookmarkStart w:id="1031" w:name="_Toc52555316"/>
      <w:bookmarkStart w:id="1032" w:name="_Toc61112772"/>
      <w:bookmarkStart w:id="1033" w:name="_Toc67911656"/>
      <w:bookmarkStart w:id="1034" w:name="_Toc74840476"/>
      <w:bookmarkStart w:id="1035" w:name="_Toc76503611"/>
      <w:bookmarkStart w:id="1036" w:name="_Toc83042163"/>
      <w:r w:rsidRPr="009202AA">
        <w:t>6.4.3.2</w:t>
      </w:r>
      <w:r w:rsidRPr="009202AA">
        <w:tab/>
      </w:r>
      <w:r w:rsidRPr="009202AA">
        <w:rPr>
          <w:lang w:eastAsia="zh-CN"/>
        </w:rPr>
        <w:t>Minimum requirement for MSR operation</w:t>
      </w:r>
      <w:bookmarkEnd w:id="1026"/>
      <w:bookmarkEnd w:id="1027"/>
      <w:bookmarkEnd w:id="1028"/>
      <w:bookmarkEnd w:id="1029"/>
      <w:bookmarkEnd w:id="1030"/>
      <w:bookmarkEnd w:id="1031"/>
      <w:bookmarkEnd w:id="1032"/>
      <w:bookmarkEnd w:id="1033"/>
      <w:bookmarkEnd w:id="1034"/>
      <w:bookmarkEnd w:id="1035"/>
      <w:bookmarkEnd w:id="103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037" w:name="_Toc21096480"/>
      <w:bookmarkStart w:id="1038" w:name="_Toc29763447"/>
      <w:bookmarkStart w:id="1039" w:name="_Toc36029918"/>
      <w:bookmarkStart w:id="1040" w:name="_Toc37179818"/>
      <w:bookmarkStart w:id="1041" w:name="_Toc45869518"/>
      <w:bookmarkStart w:id="1042" w:name="_Toc52555317"/>
      <w:bookmarkStart w:id="1043" w:name="_Toc61112773"/>
      <w:bookmarkStart w:id="1044" w:name="_Toc67911657"/>
      <w:bookmarkStart w:id="1045" w:name="_Toc74840477"/>
      <w:bookmarkStart w:id="1046" w:name="_Toc76503612"/>
      <w:bookmarkStart w:id="1047" w:name="_Toc83042164"/>
      <w:r w:rsidRPr="009202AA">
        <w:rPr>
          <w:lang w:eastAsia="zh-CN"/>
        </w:rPr>
        <w:t>6.4.3.3</w:t>
      </w:r>
      <w:r w:rsidRPr="009202AA">
        <w:rPr>
          <w:lang w:eastAsia="zh-CN"/>
        </w:rPr>
        <w:tab/>
        <w:t>Minimum requirement for single RAT UTRA operation</w:t>
      </w:r>
      <w:bookmarkEnd w:id="1037"/>
      <w:bookmarkEnd w:id="1038"/>
      <w:bookmarkEnd w:id="1039"/>
      <w:bookmarkEnd w:id="1040"/>
      <w:bookmarkEnd w:id="1041"/>
      <w:bookmarkEnd w:id="1042"/>
      <w:bookmarkEnd w:id="1043"/>
      <w:bookmarkEnd w:id="1044"/>
      <w:bookmarkEnd w:id="1045"/>
      <w:bookmarkEnd w:id="1046"/>
      <w:bookmarkEnd w:id="104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048" w:name="_Toc21096481"/>
      <w:bookmarkStart w:id="1049" w:name="_Toc29763448"/>
      <w:bookmarkStart w:id="1050" w:name="_Toc36029919"/>
      <w:bookmarkStart w:id="1051" w:name="_Toc37179819"/>
      <w:bookmarkStart w:id="1052" w:name="_Toc45869519"/>
      <w:bookmarkStart w:id="1053" w:name="_Toc52555318"/>
      <w:bookmarkStart w:id="1054" w:name="_Toc61112774"/>
      <w:bookmarkStart w:id="1055" w:name="_Toc67911658"/>
      <w:bookmarkStart w:id="1056" w:name="_Toc74840478"/>
      <w:bookmarkStart w:id="1057" w:name="_Toc76503613"/>
      <w:bookmarkStart w:id="1058" w:name="_Toc83042165"/>
      <w:r w:rsidRPr="009202AA">
        <w:rPr>
          <w:lang w:eastAsia="zh-CN"/>
        </w:rPr>
        <w:t>6.4.3.4</w:t>
      </w:r>
      <w:r w:rsidRPr="009202AA">
        <w:rPr>
          <w:lang w:eastAsia="zh-CN"/>
        </w:rPr>
        <w:tab/>
        <w:t>Minimum requirement for single RAT E-UTRA operation</w:t>
      </w:r>
      <w:bookmarkEnd w:id="1048"/>
      <w:bookmarkEnd w:id="1049"/>
      <w:bookmarkEnd w:id="1050"/>
      <w:bookmarkEnd w:id="1051"/>
      <w:bookmarkEnd w:id="1052"/>
      <w:bookmarkEnd w:id="1053"/>
      <w:bookmarkEnd w:id="1054"/>
      <w:bookmarkEnd w:id="1055"/>
      <w:bookmarkEnd w:id="1056"/>
      <w:bookmarkEnd w:id="1057"/>
      <w:bookmarkEnd w:id="105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059" w:name="_Toc21096482"/>
      <w:bookmarkStart w:id="1060" w:name="_Toc29763449"/>
      <w:bookmarkStart w:id="1061" w:name="_Toc36029920"/>
      <w:bookmarkStart w:id="1062" w:name="_Toc37179820"/>
      <w:bookmarkStart w:id="1063" w:name="_Toc45869520"/>
      <w:bookmarkStart w:id="1064" w:name="_Toc52555319"/>
      <w:bookmarkStart w:id="1065" w:name="_Toc61112775"/>
      <w:bookmarkStart w:id="1066" w:name="_Toc67911659"/>
      <w:bookmarkStart w:id="1067" w:name="_Toc74840479"/>
      <w:bookmarkStart w:id="1068" w:name="_Toc76503614"/>
      <w:bookmarkStart w:id="1069" w:name="_Toc83042166"/>
      <w:r w:rsidRPr="009202AA">
        <w:rPr>
          <w:lang w:eastAsia="zh-CN"/>
        </w:rPr>
        <w:t>6.5</w:t>
      </w:r>
      <w:r w:rsidRPr="009202AA">
        <w:rPr>
          <w:lang w:eastAsia="zh-CN"/>
        </w:rPr>
        <w:tab/>
        <w:t>Transmitted signal quality</w:t>
      </w:r>
      <w:bookmarkEnd w:id="1059"/>
      <w:bookmarkEnd w:id="1060"/>
      <w:bookmarkEnd w:id="1061"/>
      <w:bookmarkEnd w:id="1062"/>
      <w:bookmarkEnd w:id="1063"/>
      <w:bookmarkEnd w:id="1064"/>
      <w:bookmarkEnd w:id="1065"/>
      <w:bookmarkEnd w:id="1066"/>
      <w:bookmarkEnd w:id="1067"/>
      <w:bookmarkEnd w:id="1068"/>
      <w:bookmarkEnd w:id="1069"/>
    </w:p>
    <w:p w14:paraId="02216487" w14:textId="77777777" w:rsidR="004C4A70" w:rsidRPr="009202AA" w:rsidRDefault="004C4A70" w:rsidP="004C4A70">
      <w:pPr>
        <w:pStyle w:val="Heading3"/>
      </w:pPr>
      <w:bookmarkStart w:id="1070" w:name="_Toc21096483"/>
      <w:bookmarkStart w:id="1071" w:name="_Toc29763450"/>
      <w:bookmarkStart w:id="1072" w:name="_Toc36029921"/>
      <w:bookmarkStart w:id="1073" w:name="_Toc37179821"/>
      <w:bookmarkStart w:id="1074" w:name="_Toc45869521"/>
      <w:bookmarkStart w:id="1075" w:name="_Toc52555320"/>
      <w:bookmarkStart w:id="1076" w:name="_Toc61112776"/>
      <w:bookmarkStart w:id="1077" w:name="_Toc67911660"/>
      <w:bookmarkStart w:id="1078" w:name="_Toc74840480"/>
      <w:bookmarkStart w:id="1079" w:name="_Toc76503615"/>
      <w:bookmarkStart w:id="1080" w:name="_Toc83042167"/>
      <w:r w:rsidRPr="009202AA">
        <w:t>6.5.1</w:t>
      </w:r>
      <w:r w:rsidRPr="009202AA">
        <w:tab/>
        <w:t>General</w:t>
      </w:r>
      <w:bookmarkEnd w:id="1070"/>
      <w:bookmarkEnd w:id="1071"/>
      <w:bookmarkEnd w:id="1072"/>
      <w:bookmarkEnd w:id="1073"/>
      <w:bookmarkEnd w:id="1074"/>
      <w:bookmarkEnd w:id="1075"/>
      <w:bookmarkEnd w:id="1076"/>
      <w:bookmarkEnd w:id="1077"/>
      <w:bookmarkEnd w:id="1078"/>
      <w:bookmarkEnd w:id="1079"/>
      <w:bookmarkEnd w:id="108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081" w:name="_Toc21096484"/>
      <w:bookmarkStart w:id="1082" w:name="_Toc29763451"/>
      <w:bookmarkStart w:id="1083" w:name="_Toc36029922"/>
      <w:bookmarkStart w:id="1084" w:name="_Toc37179822"/>
      <w:bookmarkStart w:id="1085" w:name="_Toc45869522"/>
      <w:bookmarkStart w:id="1086" w:name="_Toc52555321"/>
      <w:bookmarkStart w:id="1087" w:name="_Toc61112777"/>
      <w:bookmarkStart w:id="1088" w:name="_Toc67911661"/>
      <w:bookmarkStart w:id="1089" w:name="_Toc74840481"/>
      <w:bookmarkStart w:id="1090" w:name="_Toc76503616"/>
      <w:bookmarkStart w:id="1091" w:name="_Toc83042168"/>
      <w:r w:rsidRPr="009202AA">
        <w:t>6.5.2</w:t>
      </w:r>
      <w:r w:rsidRPr="009202AA">
        <w:tab/>
        <w:t>Frequency Error</w:t>
      </w:r>
      <w:bookmarkEnd w:id="1081"/>
      <w:bookmarkEnd w:id="1082"/>
      <w:bookmarkEnd w:id="1083"/>
      <w:bookmarkEnd w:id="1084"/>
      <w:bookmarkEnd w:id="1085"/>
      <w:bookmarkEnd w:id="1086"/>
      <w:bookmarkEnd w:id="1087"/>
      <w:bookmarkEnd w:id="1088"/>
      <w:bookmarkEnd w:id="1089"/>
      <w:bookmarkEnd w:id="1090"/>
      <w:bookmarkEnd w:id="1091"/>
      <w:r w:rsidRPr="009202AA">
        <w:t xml:space="preserve"> </w:t>
      </w:r>
    </w:p>
    <w:p w14:paraId="54B067BD" w14:textId="77777777" w:rsidR="004C4A70" w:rsidRPr="009202AA" w:rsidRDefault="004C4A70" w:rsidP="004C4A70">
      <w:pPr>
        <w:pStyle w:val="Heading4"/>
      </w:pPr>
      <w:bookmarkStart w:id="1092" w:name="_Toc21096485"/>
      <w:bookmarkStart w:id="1093" w:name="_Toc29763452"/>
      <w:bookmarkStart w:id="1094" w:name="_Toc36029923"/>
      <w:bookmarkStart w:id="1095" w:name="_Toc37179823"/>
      <w:bookmarkStart w:id="1096" w:name="_Toc45869523"/>
      <w:bookmarkStart w:id="1097" w:name="_Toc52555322"/>
      <w:bookmarkStart w:id="1098" w:name="_Toc61112778"/>
      <w:bookmarkStart w:id="1099" w:name="_Toc67911662"/>
      <w:bookmarkStart w:id="1100" w:name="_Toc74840482"/>
      <w:bookmarkStart w:id="1101" w:name="_Toc76503617"/>
      <w:bookmarkStart w:id="1102" w:name="_Toc83042169"/>
      <w:r w:rsidRPr="009202AA">
        <w:t>6.5.2.1</w:t>
      </w:r>
      <w:r w:rsidRPr="009202AA">
        <w:tab/>
        <w:t>General</w:t>
      </w:r>
      <w:bookmarkEnd w:id="1092"/>
      <w:bookmarkEnd w:id="1093"/>
      <w:bookmarkEnd w:id="1094"/>
      <w:bookmarkEnd w:id="1095"/>
      <w:bookmarkEnd w:id="1096"/>
      <w:bookmarkEnd w:id="1097"/>
      <w:bookmarkEnd w:id="1098"/>
      <w:bookmarkEnd w:id="1099"/>
      <w:bookmarkEnd w:id="1100"/>
      <w:bookmarkEnd w:id="1101"/>
      <w:bookmarkEnd w:id="110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103" w:name="_Toc21096486"/>
      <w:bookmarkStart w:id="1104" w:name="_Toc29763453"/>
      <w:bookmarkStart w:id="1105" w:name="_Toc36029924"/>
      <w:bookmarkStart w:id="1106" w:name="_Toc37179824"/>
      <w:bookmarkStart w:id="1107" w:name="_Toc45869524"/>
      <w:bookmarkStart w:id="1108" w:name="_Toc52555323"/>
      <w:bookmarkStart w:id="1109" w:name="_Toc61112779"/>
      <w:bookmarkStart w:id="1110" w:name="_Toc67911663"/>
      <w:bookmarkStart w:id="1111" w:name="_Toc74840483"/>
      <w:bookmarkStart w:id="1112" w:name="_Toc76503618"/>
      <w:bookmarkStart w:id="1113" w:name="_Toc83042170"/>
      <w:r w:rsidRPr="009202AA">
        <w:t>6.5.2.2</w:t>
      </w:r>
      <w:r w:rsidRPr="009202AA">
        <w:tab/>
      </w:r>
      <w:r w:rsidRPr="009202AA">
        <w:rPr>
          <w:lang w:eastAsia="zh-CN"/>
        </w:rPr>
        <w:t>Minimum requirement for MSR operation</w:t>
      </w:r>
      <w:bookmarkEnd w:id="1103"/>
      <w:bookmarkEnd w:id="1104"/>
      <w:bookmarkEnd w:id="1105"/>
      <w:bookmarkEnd w:id="1106"/>
      <w:bookmarkEnd w:id="1107"/>
      <w:bookmarkEnd w:id="1108"/>
      <w:bookmarkEnd w:id="1109"/>
      <w:bookmarkEnd w:id="1110"/>
      <w:bookmarkEnd w:id="1111"/>
      <w:bookmarkEnd w:id="1112"/>
      <w:bookmarkEnd w:id="1113"/>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114" w:name="_Toc21096487"/>
      <w:bookmarkStart w:id="1115" w:name="_Toc29763454"/>
      <w:bookmarkStart w:id="1116" w:name="_Toc36029925"/>
      <w:bookmarkStart w:id="1117" w:name="_Toc37179825"/>
      <w:bookmarkStart w:id="1118" w:name="_Toc45869525"/>
      <w:bookmarkStart w:id="1119" w:name="_Toc52555324"/>
      <w:bookmarkStart w:id="1120" w:name="_Toc61112780"/>
      <w:bookmarkStart w:id="1121" w:name="_Toc67911664"/>
      <w:bookmarkStart w:id="1122" w:name="_Toc74840484"/>
      <w:bookmarkStart w:id="1123" w:name="_Toc76503619"/>
      <w:bookmarkStart w:id="1124" w:name="_Toc83042171"/>
      <w:r w:rsidRPr="009202AA">
        <w:rPr>
          <w:lang w:eastAsia="zh-CN"/>
        </w:rPr>
        <w:t>6.5.2.3</w:t>
      </w:r>
      <w:r w:rsidRPr="009202AA">
        <w:rPr>
          <w:lang w:eastAsia="zh-CN"/>
        </w:rPr>
        <w:tab/>
        <w:t>Minimum requirement for single RAT UTRA operation</w:t>
      </w:r>
      <w:bookmarkEnd w:id="1114"/>
      <w:bookmarkEnd w:id="1115"/>
      <w:bookmarkEnd w:id="1116"/>
      <w:bookmarkEnd w:id="1117"/>
      <w:bookmarkEnd w:id="1118"/>
      <w:bookmarkEnd w:id="1119"/>
      <w:bookmarkEnd w:id="1120"/>
      <w:bookmarkEnd w:id="1121"/>
      <w:bookmarkEnd w:id="1122"/>
      <w:bookmarkEnd w:id="1123"/>
      <w:bookmarkEnd w:id="11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125" w:name="_Toc21096488"/>
      <w:bookmarkStart w:id="1126" w:name="_Toc29763455"/>
      <w:bookmarkStart w:id="1127" w:name="_Toc36029926"/>
      <w:bookmarkStart w:id="1128" w:name="_Toc37179826"/>
      <w:bookmarkStart w:id="1129" w:name="_Toc45869526"/>
      <w:bookmarkStart w:id="1130" w:name="_Toc52555325"/>
      <w:bookmarkStart w:id="1131" w:name="_Toc61112781"/>
      <w:bookmarkStart w:id="1132" w:name="_Toc67911665"/>
      <w:bookmarkStart w:id="1133" w:name="_Toc74840485"/>
      <w:bookmarkStart w:id="1134" w:name="_Toc76503620"/>
      <w:bookmarkStart w:id="1135" w:name="_Toc83042172"/>
      <w:r w:rsidRPr="009202AA">
        <w:rPr>
          <w:lang w:eastAsia="zh-CN"/>
        </w:rPr>
        <w:t>6.5.2.4</w:t>
      </w:r>
      <w:r w:rsidRPr="009202AA">
        <w:rPr>
          <w:lang w:eastAsia="zh-CN"/>
        </w:rPr>
        <w:tab/>
        <w:t>Minimum requirement for single RAT E-UTRA operation</w:t>
      </w:r>
      <w:bookmarkEnd w:id="1125"/>
      <w:bookmarkEnd w:id="1126"/>
      <w:bookmarkEnd w:id="1127"/>
      <w:bookmarkEnd w:id="1128"/>
      <w:bookmarkEnd w:id="1129"/>
      <w:bookmarkEnd w:id="1130"/>
      <w:bookmarkEnd w:id="1131"/>
      <w:bookmarkEnd w:id="1132"/>
      <w:bookmarkEnd w:id="1133"/>
      <w:bookmarkEnd w:id="1134"/>
      <w:bookmarkEnd w:id="1135"/>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136" w:name="_Toc21096489"/>
      <w:bookmarkStart w:id="1137" w:name="_Toc29763456"/>
      <w:bookmarkStart w:id="1138" w:name="_Toc36029927"/>
      <w:bookmarkStart w:id="1139" w:name="_Toc37179827"/>
      <w:bookmarkStart w:id="1140" w:name="_Toc45869527"/>
      <w:bookmarkStart w:id="1141" w:name="_Toc52555326"/>
      <w:bookmarkStart w:id="1142" w:name="_Toc61112782"/>
      <w:bookmarkStart w:id="1143" w:name="_Toc67911666"/>
      <w:bookmarkStart w:id="1144" w:name="_Toc74840486"/>
      <w:bookmarkStart w:id="1145" w:name="_Toc76503621"/>
      <w:bookmarkStart w:id="1146" w:name="_Toc83042173"/>
      <w:r w:rsidRPr="009202AA">
        <w:t>6.5.3</w:t>
      </w:r>
      <w:r w:rsidRPr="009202AA">
        <w:tab/>
        <w:t>Time alignment error</w:t>
      </w:r>
      <w:bookmarkEnd w:id="1136"/>
      <w:bookmarkEnd w:id="1137"/>
      <w:bookmarkEnd w:id="1138"/>
      <w:bookmarkEnd w:id="1139"/>
      <w:bookmarkEnd w:id="1140"/>
      <w:bookmarkEnd w:id="1141"/>
      <w:bookmarkEnd w:id="1142"/>
      <w:bookmarkEnd w:id="1143"/>
      <w:bookmarkEnd w:id="1144"/>
      <w:bookmarkEnd w:id="1145"/>
      <w:bookmarkEnd w:id="1146"/>
    </w:p>
    <w:p w14:paraId="1E34AB07" w14:textId="77777777" w:rsidR="004C4A70" w:rsidRPr="009202AA" w:rsidRDefault="004C4A70" w:rsidP="004C4A70">
      <w:pPr>
        <w:pStyle w:val="Heading4"/>
      </w:pPr>
      <w:bookmarkStart w:id="1147" w:name="_Toc21096490"/>
      <w:bookmarkStart w:id="1148" w:name="_Toc29763457"/>
      <w:bookmarkStart w:id="1149" w:name="_Toc36029928"/>
      <w:bookmarkStart w:id="1150" w:name="_Toc37179828"/>
      <w:bookmarkStart w:id="1151" w:name="_Toc45869528"/>
      <w:bookmarkStart w:id="1152" w:name="_Toc52555327"/>
      <w:bookmarkStart w:id="1153" w:name="_Toc61112783"/>
      <w:bookmarkStart w:id="1154" w:name="_Toc67911667"/>
      <w:bookmarkStart w:id="1155" w:name="_Toc74840487"/>
      <w:bookmarkStart w:id="1156" w:name="_Toc76503622"/>
      <w:bookmarkStart w:id="1157" w:name="_Toc83042174"/>
      <w:r w:rsidRPr="009202AA">
        <w:t>6.5.3.1</w:t>
      </w:r>
      <w:r w:rsidRPr="009202AA">
        <w:tab/>
        <w:t>General</w:t>
      </w:r>
      <w:bookmarkEnd w:id="1147"/>
      <w:bookmarkEnd w:id="1148"/>
      <w:bookmarkEnd w:id="1149"/>
      <w:bookmarkEnd w:id="1150"/>
      <w:bookmarkEnd w:id="1151"/>
      <w:bookmarkEnd w:id="1152"/>
      <w:bookmarkEnd w:id="1153"/>
      <w:bookmarkEnd w:id="1154"/>
      <w:bookmarkEnd w:id="1155"/>
      <w:bookmarkEnd w:id="1156"/>
      <w:bookmarkEnd w:id="115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158" w:name="_Toc21096491"/>
      <w:bookmarkStart w:id="1159" w:name="_Toc29763458"/>
      <w:bookmarkStart w:id="1160" w:name="_Toc36029929"/>
      <w:bookmarkStart w:id="1161" w:name="_Toc37179829"/>
      <w:bookmarkStart w:id="1162" w:name="_Toc45869529"/>
      <w:bookmarkStart w:id="1163" w:name="_Toc52555328"/>
      <w:bookmarkStart w:id="1164" w:name="_Toc61112784"/>
      <w:bookmarkStart w:id="1165" w:name="_Toc67911668"/>
      <w:bookmarkStart w:id="1166" w:name="_Toc74840488"/>
      <w:bookmarkStart w:id="1167" w:name="_Toc76503623"/>
      <w:bookmarkStart w:id="1168" w:name="_Toc83042175"/>
      <w:r w:rsidRPr="009202AA">
        <w:t>6.5.3.2</w:t>
      </w:r>
      <w:r w:rsidRPr="009202AA">
        <w:tab/>
      </w:r>
      <w:r w:rsidRPr="009202AA">
        <w:rPr>
          <w:lang w:eastAsia="zh-CN"/>
        </w:rPr>
        <w:t>Minimum requirement for MSR operation</w:t>
      </w:r>
      <w:bookmarkEnd w:id="1158"/>
      <w:bookmarkEnd w:id="1159"/>
      <w:bookmarkEnd w:id="1160"/>
      <w:bookmarkEnd w:id="1161"/>
      <w:bookmarkEnd w:id="1162"/>
      <w:bookmarkEnd w:id="1163"/>
      <w:bookmarkEnd w:id="1164"/>
      <w:bookmarkEnd w:id="1165"/>
      <w:bookmarkEnd w:id="1166"/>
      <w:bookmarkEnd w:id="1167"/>
      <w:bookmarkEnd w:id="116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169" w:name="_Toc21096492"/>
      <w:bookmarkStart w:id="1170" w:name="_Toc29763459"/>
      <w:bookmarkStart w:id="1171" w:name="_Toc36029930"/>
      <w:bookmarkStart w:id="1172" w:name="_Toc37179830"/>
      <w:bookmarkStart w:id="1173" w:name="_Toc45869530"/>
      <w:bookmarkStart w:id="1174" w:name="_Toc52555329"/>
      <w:bookmarkStart w:id="1175" w:name="_Toc61112785"/>
      <w:bookmarkStart w:id="1176" w:name="_Toc67911669"/>
      <w:bookmarkStart w:id="1177" w:name="_Toc74840489"/>
      <w:bookmarkStart w:id="1178" w:name="_Toc76503624"/>
      <w:bookmarkStart w:id="1179" w:name="_Toc83042176"/>
      <w:r w:rsidRPr="009202AA">
        <w:rPr>
          <w:lang w:eastAsia="zh-CN"/>
        </w:rPr>
        <w:t>6.5.3.3</w:t>
      </w:r>
      <w:r w:rsidRPr="009202AA">
        <w:rPr>
          <w:lang w:eastAsia="zh-CN"/>
        </w:rPr>
        <w:tab/>
        <w:t>Minimum requirement for single RAT UTRA operation</w:t>
      </w:r>
      <w:bookmarkEnd w:id="1169"/>
      <w:bookmarkEnd w:id="1170"/>
      <w:bookmarkEnd w:id="1171"/>
      <w:bookmarkEnd w:id="1172"/>
      <w:bookmarkEnd w:id="1173"/>
      <w:bookmarkEnd w:id="1174"/>
      <w:bookmarkEnd w:id="1175"/>
      <w:bookmarkEnd w:id="1176"/>
      <w:bookmarkEnd w:id="1177"/>
      <w:bookmarkEnd w:id="1178"/>
      <w:bookmarkEnd w:id="117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180" w:name="_Toc21096493"/>
      <w:bookmarkStart w:id="1181" w:name="_Toc29763460"/>
      <w:bookmarkStart w:id="1182" w:name="_Toc36029931"/>
      <w:bookmarkStart w:id="1183" w:name="_Toc37179831"/>
      <w:bookmarkStart w:id="1184" w:name="_Toc45869531"/>
      <w:bookmarkStart w:id="1185" w:name="_Toc52555330"/>
      <w:bookmarkStart w:id="1186" w:name="_Toc61112786"/>
      <w:bookmarkStart w:id="1187" w:name="_Toc67911670"/>
      <w:bookmarkStart w:id="1188" w:name="_Toc74840490"/>
      <w:bookmarkStart w:id="1189" w:name="_Toc76503625"/>
      <w:bookmarkStart w:id="1190" w:name="_Toc83042177"/>
      <w:r w:rsidRPr="009202AA">
        <w:rPr>
          <w:lang w:eastAsia="zh-CN"/>
        </w:rPr>
        <w:t>6.5.3.4</w:t>
      </w:r>
      <w:r w:rsidRPr="009202AA">
        <w:rPr>
          <w:lang w:eastAsia="zh-CN"/>
        </w:rPr>
        <w:tab/>
        <w:t>Minimum requirement for single RAT E-UTRA operation</w:t>
      </w:r>
      <w:bookmarkEnd w:id="1180"/>
      <w:bookmarkEnd w:id="1181"/>
      <w:bookmarkEnd w:id="1182"/>
      <w:bookmarkEnd w:id="1183"/>
      <w:bookmarkEnd w:id="1184"/>
      <w:bookmarkEnd w:id="1185"/>
      <w:bookmarkEnd w:id="1186"/>
      <w:bookmarkEnd w:id="1187"/>
      <w:bookmarkEnd w:id="1188"/>
      <w:bookmarkEnd w:id="1189"/>
      <w:bookmarkEnd w:id="119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191" w:name="_Toc21096494"/>
      <w:bookmarkStart w:id="1192" w:name="_Toc29763461"/>
      <w:bookmarkStart w:id="1193" w:name="_Toc36029932"/>
      <w:bookmarkStart w:id="1194" w:name="_Toc37179832"/>
      <w:bookmarkStart w:id="1195" w:name="_Toc45869532"/>
      <w:bookmarkStart w:id="1196" w:name="_Toc52555331"/>
      <w:bookmarkStart w:id="1197" w:name="_Toc61112787"/>
      <w:bookmarkStart w:id="1198" w:name="_Toc67911671"/>
      <w:bookmarkStart w:id="1199" w:name="_Toc74840491"/>
      <w:bookmarkStart w:id="1200" w:name="_Toc76503626"/>
      <w:bookmarkStart w:id="1201" w:name="_Toc83042178"/>
      <w:r w:rsidRPr="009202AA">
        <w:t>6.5.4</w:t>
      </w:r>
      <w:r w:rsidRPr="009202AA">
        <w:tab/>
        <w:t>Modulation quality</w:t>
      </w:r>
      <w:bookmarkEnd w:id="1191"/>
      <w:bookmarkEnd w:id="1192"/>
      <w:bookmarkEnd w:id="1193"/>
      <w:bookmarkEnd w:id="1194"/>
      <w:bookmarkEnd w:id="1195"/>
      <w:bookmarkEnd w:id="1196"/>
      <w:bookmarkEnd w:id="1197"/>
      <w:bookmarkEnd w:id="1198"/>
      <w:bookmarkEnd w:id="1199"/>
      <w:bookmarkEnd w:id="1200"/>
      <w:bookmarkEnd w:id="1201"/>
    </w:p>
    <w:p w14:paraId="304F0CE0" w14:textId="77777777" w:rsidR="004C4A70" w:rsidRPr="009202AA" w:rsidRDefault="004C4A70" w:rsidP="004C4A70">
      <w:pPr>
        <w:pStyle w:val="Heading4"/>
      </w:pPr>
      <w:bookmarkStart w:id="1202" w:name="_Toc21096495"/>
      <w:bookmarkStart w:id="1203" w:name="_Toc29763462"/>
      <w:bookmarkStart w:id="1204" w:name="_Toc36029933"/>
      <w:bookmarkStart w:id="1205" w:name="_Toc37179833"/>
      <w:bookmarkStart w:id="1206" w:name="_Toc45869533"/>
      <w:bookmarkStart w:id="1207" w:name="_Toc52555332"/>
      <w:bookmarkStart w:id="1208" w:name="_Toc61112788"/>
      <w:bookmarkStart w:id="1209" w:name="_Toc67911672"/>
      <w:bookmarkStart w:id="1210" w:name="_Toc74840492"/>
      <w:bookmarkStart w:id="1211" w:name="_Toc76503627"/>
      <w:bookmarkStart w:id="1212" w:name="_Toc83042179"/>
      <w:r w:rsidRPr="009202AA">
        <w:t>6.5.4.1</w:t>
      </w:r>
      <w:r w:rsidRPr="009202AA">
        <w:tab/>
        <w:t>General</w:t>
      </w:r>
      <w:bookmarkEnd w:id="1202"/>
      <w:bookmarkEnd w:id="1203"/>
      <w:bookmarkEnd w:id="1204"/>
      <w:bookmarkEnd w:id="1205"/>
      <w:bookmarkEnd w:id="1206"/>
      <w:bookmarkEnd w:id="1207"/>
      <w:bookmarkEnd w:id="1208"/>
      <w:bookmarkEnd w:id="1209"/>
      <w:bookmarkEnd w:id="1210"/>
      <w:bookmarkEnd w:id="1211"/>
      <w:bookmarkEnd w:id="121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213" w:name="_Toc21096496"/>
      <w:bookmarkStart w:id="1214" w:name="_Toc29763463"/>
      <w:bookmarkStart w:id="1215" w:name="_Toc36029934"/>
      <w:bookmarkStart w:id="1216" w:name="_Toc37179834"/>
      <w:bookmarkStart w:id="1217" w:name="_Toc45869534"/>
      <w:bookmarkStart w:id="1218" w:name="_Toc52555333"/>
      <w:bookmarkStart w:id="1219" w:name="_Toc61112789"/>
      <w:bookmarkStart w:id="1220" w:name="_Toc67911673"/>
      <w:bookmarkStart w:id="1221" w:name="_Toc74840493"/>
      <w:bookmarkStart w:id="1222" w:name="_Toc76503628"/>
      <w:bookmarkStart w:id="1223" w:name="_Toc83042180"/>
      <w:r w:rsidRPr="009202AA">
        <w:t>6.5.4.2</w:t>
      </w:r>
      <w:r w:rsidRPr="009202AA">
        <w:tab/>
      </w:r>
      <w:r w:rsidRPr="009202AA">
        <w:rPr>
          <w:lang w:eastAsia="zh-CN"/>
        </w:rPr>
        <w:t>Minimum requirement for MSR operation</w:t>
      </w:r>
      <w:bookmarkEnd w:id="1213"/>
      <w:bookmarkEnd w:id="1214"/>
      <w:bookmarkEnd w:id="1215"/>
      <w:bookmarkEnd w:id="1216"/>
      <w:bookmarkEnd w:id="1217"/>
      <w:bookmarkEnd w:id="1218"/>
      <w:bookmarkEnd w:id="1219"/>
      <w:bookmarkEnd w:id="1220"/>
      <w:bookmarkEnd w:id="1221"/>
      <w:bookmarkEnd w:id="1222"/>
      <w:bookmarkEnd w:id="1223"/>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224" w:name="_Toc21096497"/>
      <w:bookmarkStart w:id="1225" w:name="_Toc29763464"/>
      <w:bookmarkStart w:id="1226" w:name="_Toc36029935"/>
      <w:bookmarkStart w:id="1227" w:name="_Toc37179835"/>
      <w:bookmarkStart w:id="1228" w:name="_Toc45869535"/>
      <w:bookmarkStart w:id="1229" w:name="_Toc52555334"/>
      <w:bookmarkStart w:id="1230" w:name="_Toc61112790"/>
      <w:bookmarkStart w:id="1231" w:name="_Toc67911674"/>
      <w:bookmarkStart w:id="1232" w:name="_Toc74840494"/>
      <w:bookmarkStart w:id="1233" w:name="_Toc76503629"/>
      <w:bookmarkStart w:id="1234" w:name="_Toc83042181"/>
      <w:r w:rsidRPr="009202AA">
        <w:rPr>
          <w:lang w:eastAsia="zh-CN"/>
        </w:rPr>
        <w:t>6.5.4.3</w:t>
      </w:r>
      <w:r w:rsidRPr="009202AA">
        <w:rPr>
          <w:lang w:eastAsia="zh-CN"/>
        </w:rPr>
        <w:tab/>
        <w:t>Minimum requirement for single RAT UTRA operation</w:t>
      </w:r>
      <w:bookmarkEnd w:id="1224"/>
      <w:bookmarkEnd w:id="1225"/>
      <w:bookmarkEnd w:id="1226"/>
      <w:bookmarkEnd w:id="1227"/>
      <w:bookmarkEnd w:id="1228"/>
      <w:bookmarkEnd w:id="1229"/>
      <w:bookmarkEnd w:id="1230"/>
      <w:bookmarkEnd w:id="1231"/>
      <w:bookmarkEnd w:id="1232"/>
      <w:bookmarkEnd w:id="1233"/>
      <w:bookmarkEnd w:id="123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235" w:name="_Toc21096498"/>
      <w:bookmarkStart w:id="1236" w:name="_Toc29763465"/>
      <w:bookmarkStart w:id="1237" w:name="_Toc36029936"/>
      <w:bookmarkStart w:id="1238" w:name="_Toc37179836"/>
      <w:bookmarkStart w:id="1239" w:name="_Toc45869536"/>
      <w:bookmarkStart w:id="1240" w:name="_Toc52555335"/>
      <w:bookmarkStart w:id="1241" w:name="_Toc61112791"/>
      <w:bookmarkStart w:id="1242" w:name="_Toc67911675"/>
      <w:bookmarkStart w:id="1243" w:name="_Toc74840495"/>
      <w:bookmarkStart w:id="1244" w:name="_Toc76503630"/>
      <w:bookmarkStart w:id="1245" w:name="_Toc83042182"/>
      <w:r w:rsidRPr="009202AA">
        <w:rPr>
          <w:lang w:eastAsia="zh-CN"/>
        </w:rPr>
        <w:t>6.5.4.4</w:t>
      </w:r>
      <w:r w:rsidRPr="009202AA">
        <w:rPr>
          <w:lang w:eastAsia="zh-CN"/>
        </w:rPr>
        <w:tab/>
        <w:t>Minimum requirement for single RAT E-UTRA operation</w:t>
      </w:r>
      <w:bookmarkEnd w:id="1235"/>
      <w:bookmarkEnd w:id="1236"/>
      <w:bookmarkEnd w:id="1237"/>
      <w:bookmarkEnd w:id="1238"/>
      <w:bookmarkEnd w:id="1239"/>
      <w:bookmarkEnd w:id="1240"/>
      <w:bookmarkEnd w:id="1241"/>
      <w:bookmarkEnd w:id="1242"/>
      <w:bookmarkEnd w:id="1243"/>
      <w:bookmarkEnd w:id="1244"/>
      <w:bookmarkEnd w:id="1245"/>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246" w:name="_Toc21096499"/>
      <w:bookmarkStart w:id="1247" w:name="_Toc29763466"/>
      <w:bookmarkStart w:id="1248" w:name="_Toc36029937"/>
      <w:bookmarkStart w:id="1249" w:name="_Toc37179837"/>
      <w:bookmarkStart w:id="1250" w:name="_Toc45869537"/>
      <w:bookmarkStart w:id="1251" w:name="_Toc52555336"/>
      <w:bookmarkStart w:id="1252" w:name="_Toc61112792"/>
      <w:bookmarkStart w:id="1253" w:name="_Toc67911676"/>
      <w:bookmarkStart w:id="1254" w:name="_Toc74840496"/>
      <w:bookmarkStart w:id="1255" w:name="_Toc76503631"/>
      <w:bookmarkStart w:id="1256" w:name="_Toc83042183"/>
      <w:r w:rsidRPr="009202AA">
        <w:t>6.5.5</w:t>
      </w:r>
      <w:r w:rsidRPr="009202AA">
        <w:tab/>
        <w:t>Transmit pulse shape filter</w:t>
      </w:r>
      <w:bookmarkEnd w:id="1246"/>
      <w:bookmarkEnd w:id="1247"/>
      <w:bookmarkEnd w:id="1248"/>
      <w:bookmarkEnd w:id="1249"/>
      <w:bookmarkEnd w:id="1250"/>
      <w:bookmarkEnd w:id="1251"/>
      <w:bookmarkEnd w:id="1252"/>
      <w:bookmarkEnd w:id="1253"/>
      <w:bookmarkEnd w:id="1254"/>
      <w:bookmarkEnd w:id="1255"/>
      <w:bookmarkEnd w:id="1256"/>
    </w:p>
    <w:p w14:paraId="6E7CB10B" w14:textId="77777777" w:rsidR="004C4A70" w:rsidRPr="009202AA" w:rsidRDefault="004C4A70" w:rsidP="004C4A70">
      <w:pPr>
        <w:pStyle w:val="Heading4"/>
      </w:pPr>
      <w:bookmarkStart w:id="1257" w:name="_Toc21096500"/>
      <w:bookmarkStart w:id="1258" w:name="_Toc29763467"/>
      <w:bookmarkStart w:id="1259" w:name="_Toc36029938"/>
      <w:bookmarkStart w:id="1260" w:name="_Toc37179838"/>
      <w:bookmarkStart w:id="1261" w:name="_Toc45869538"/>
      <w:bookmarkStart w:id="1262" w:name="_Toc52555337"/>
      <w:bookmarkStart w:id="1263" w:name="_Toc61112793"/>
      <w:bookmarkStart w:id="1264" w:name="_Toc67911677"/>
      <w:bookmarkStart w:id="1265" w:name="_Toc74840497"/>
      <w:bookmarkStart w:id="1266" w:name="_Toc76503632"/>
      <w:bookmarkStart w:id="1267" w:name="_Toc83042184"/>
      <w:r w:rsidRPr="009202AA">
        <w:t>6.5.5.1</w:t>
      </w:r>
      <w:r w:rsidRPr="009202AA">
        <w:tab/>
        <w:t>General</w:t>
      </w:r>
      <w:bookmarkEnd w:id="1257"/>
      <w:bookmarkEnd w:id="1258"/>
      <w:bookmarkEnd w:id="1259"/>
      <w:bookmarkEnd w:id="1260"/>
      <w:bookmarkEnd w:id="1261"/>
      <w:bookmarkEnd w:id="1262"/>
      <w:bookmarkEnd w:id="1263"/>
      <w:bookmarkEnd w:id="1264"/>
      <w:bookmarkEnd w:id="1265"/>
      <w:bookmarkEnd w:id="1266"/>
      <w:bookmarkEnd w:id="126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268" w:name="_Toc21096501"/>
      <w:bookmarkStart w:id="1269" w:name="_Toc29763468"/>
      <w:bookmarkStart w:id="1270" w:name="_Toc36029939"/>
      <w:bookmarkStart w:id="1271" w:name="_Toc37179839"/>
      <w:bookmarkStart w:id="1272" w:name="_Toc45869539"/>
      <w:bookmarkStart w:id="1273" w:name="_Toc52555338"/>
      <w:bookmarkStart w:id="1274" w:name="_Toc61112794"/>
      <w:bookmarkStart w:id="1275" w:name="_Toc67911678"/>
      <w:bookmarkStart w:id="1276" w:name="_Toc74840498"/>
      <w:bookmarkStart w:id="1277" w:name="_Toc76503633"/>
      <w:bookmarkStart w:id="1278" w:name="_Toc83042185"/>
      <w:r w:rsidRPr="009202AA">
        <w:t>6.5.5.2</w:t>
      </w:r>
      <w:r w:rsidRPr="009202AA">
        <w:tab/>
      </w:r>
      <w:r w:rsidRPr="009202AA">
        <w:rPr>
          <w:lang w:eastAsia="zh-CN"/>
        </w:rPr>
        <w:t>Void</w:t>
      </w:r>
      <w:bookmarkEnd w:id="1268"/>
      <w:bookmarkEnd w:id="1269"/>
      <w:bookmarkEnd w:id="1270"/>
      <w:bookmarkEnd w:id="1271"/>
      <w:bookmarkEnd w:id="1272"/>
      <w:bookmarkEnd w:id="1273"/>
      <w:bookmarkEnd w:id="1274"/>
      <w:bookmarkEnd w:id="1275"/>
      <w:bookmarkEnd w:id="1276"/>
      <w:bookmarkEnd w:id="1277"/>
      <w:bookmarkEnd w:id="1278"/>
    </w:p>
    <w:p w14:paraId="69FBE425" w14:textId="77777777" w:rsidR="004C4A70" w:rsidRPr="009202AA" w:rsidRDefault="004C4A70" w:rsidP="004C4A70">
      <w:pPr>
        <w:pStyle w:val="Heading4"/>
        <w:rPr>
          <w:lang w:eastAsia="zh-CN"/>
        </w:rPr>
      </w:pPr>
      <w:bookmarkStart w:id="1279" w:name="_Toc21096502"/>
      <w:bookmarkStart w:id="1280" w:name="_Toc29763469"/>
      <w:bookmarkStart w:id="1281" w:name="_Toc36029940"/>
      <w:bookmarkStart w:id="1282" w:name="_Toc37179840"/>
      <w:bookmarkStart w:id="1283" w:name="_Toc45869540"/>
      <w:bookmarkStart w:id="1284" w:name="_Toc52555339"/>
      <w:bookmarkStart w:id="1285" w:name="_Toc61112795"/>
      <w:bookmarkStart w:id="1286" w:name="_Toc67911679"/>
      <w:bookmarkStart w:id="1287" w:name="_Toc74840499"/>
      <w:bookmarkStart w:id="1288" w:name="_Toc76503634"/>
      <w:bookmarkStart w:id="1289" w:name="_Toc83042186"/>
      <w:r w:rsidRPr="009202AA">
        <w:rPr>
          <w:lang w:eastAsia="zh-CN"/>
        </w:rPr>
        <w:t>6.5.5.3</w:t>
      </w:r>
      <w:r w:rsidRPr="009202AA">
        <w:rPr>
          <w:lang w:eastAsia="zh-CN"/>
        </w:rPr>
        <w:tab/>
        <w:t>Void</w:t>
      </w:r>
      <w:bookmarkEnd w:id="1279"/>
      <w:bookmarkEnd w:id="1280"/>
      <w:bookmarkEnd w:id="1281"/>
      <w:bookmarkEnd w:id="1282"/>
      <w:bookmarkEnd w:id="1283"/>
      <w:bookmarkEnd w:id="1284"/>
      <w:bookmarkEnd w:id="1285"/>
      <w:bookmarkEnd w:id="1286"/>
      <w:bookmarkEnd w:id="1287"/>
      <w:bookmarkEnd w:id="1288"/>
      <w:bookmarkEnd w:id="1289"/>
    </w:p>
    <w:p w14:paraId="7F6C6197" w14:textId="77777777" w:rsidR="004C4A70" w:rsidRPr="009202AA" w:rsidRDefault="004C4A70" w:rsidP="004C4A70">
      <w:pPr>
        <w:pStyle w:val="Heading4"/>
        <w:rPr>
          <w:lang w:eastAsia="zh-CN"/>
        </w:rPr>
      </w:pPr>
      <w:bookmarkStart w:id="1290" w:name="_Toc21096503"/>
      <w:bookmarkStart w:id="1291" w:name="_Toc29763470"/>
      <w:bookmarkStart w:id="1292" w:name="_Toc36029941"/>
      <w:bookmarkStart w:id="1293" w:name="_Toc37179841"/>
      <w:bookmarkStart w:id="1294" w:name="_Toc45869541"/>
      <w:bookmarkStart w:id="1295" w:name="_Toc52555340"/>
      <w:bookmarkStart w:id="1296" w:name="_Toc61112796"/>
      <w:bookmarkStart w:id="1297" w:name="_Toc67911680"/>
      <w:bookmarkStart w:id="1298" w:name="_Toc74840500"/>
      <w:bookmarkStart w:id="1299" w:name="_Toc76503635"/>
      <w:bookmarkStart w:id="1300" w:name="_Toc83042187"/>
      <w:r w:rsidRPr="009202AA">
        <w:rPr>
          <w:lang w:eastAsia="zh-CN"/>
        </w:rPr>
        <w:t>6.5.5.4</w:t>
      </w:r>
      <w:r w:rsidRPr="009202AA">
        <w:rPr>
          <w:lang w:eastAsia="zh-CN"/>
        </w:rPr>
        <w:tab/>
        <w:t>Void</w:t>
      </w:r>
      <w:bookmarkEnd w:id="1290"/>
      <w:bookmarkEnd w:id="1291"/>
      <w:bookmarkEnd w:id="1292"/>
      <w:bookmarkEnd w:id="1293"/>
      <w:bookmarkEnd w:id="1294"/>
      <w:bookmarkEnd w:id="1295"/>
      <w:bookmarkEnd w:id="1296"/>
      <w:bookmarkEnd w:id="1297"/>
      <w:bookmarkEnd w:id="1298"/>
      <w:bookmarkEnd w:id="1299"/>
      <w:bookmarkEnd w:id="1300"/>
    </w:p>
    <w:p w14:paraId="7BE8CB3F" w14:textId="77777777" w:rsidR="004C4A70" w:rsidRPr="009202AA" w:rsidRDefault="004C4A70" w:rsidP="004C4A70">
      <w:pPr>
        <w:pStyle w:val="Heading2"/>
        <w:rPr>
          <w:lang w:eastAsia="zh-CN"/>
        </w:rPr>
      </w:pPr>
      <w:bookmarkStart w:id="1301" w:name="_Toc21096504"/>
      <w:bookmarkStart w:id="1302" w:name="_Toc29763471"/>
      <w:bookmarkStart w:id="1303" w:name="_Toc36029942"/>
      <w:bookmarkStart w:id="1304" w:name="_Toc37179842"/>
      <w:bookmarkStart w:id="1305" w:name="_Toc45869542"/>
      <w:bookmarkStart w:id="1306" w:name="_Toc52555341"/>
      <w:bookmarkStart w:id="1307" w:name="_Toc61112797"/>
      <w:bookmarkStart w:id="1308" w:name="_Toc67911681"/>
      <w:bookmarkStart w:id="1309" w:name="_Toc74840501"/>
      <w:bookmarkStart w:id="1310" w:name="_Toc76503636"/>
      <w:bookmarkStart w:id="1311" w:name="_Toc83042188"/>
      <w:r w:rsidRPr="009202AA">
        <w:rPr>
          <w:lang w:eastAsia="zh-CN"/>
        </w:rPr>
        <w:t>6.6</w:t>
      </w:r>
      <w:r w:rsidRPr="009202AA">
        <w:rPr>
          <w:lang w:eastAsia="zh-CN"/>
        </w:rPr>
        <w:tab/>
        <w:t>Unwanted Emissions</w:t>
      </w:r>
      <w:bookmarkEnd w:id="1301"/>
      <w:bookmarkEnd w:id="1302"/>
      <w:bookmarkEnd w:id="1303"/>
      <w:bookmarkEnd w:id="1304"/>
      <w:bookmarkEnd w:id="1305"/>
      <w:bookmarkEnd w:id="1306"/>
      <w:bookmarkEnd w:id="1307"/>
      <w:bookmarkEnd w:id="1308"/>
      <w:bookmarkEnd w:id="1309"/>
      <w:bookmarkEnd w:id="1310"/>
      <w:bookmarkEnd w:id="1311"/>
    </w:p>
    <w:p w14:paraId="2CCA3795" w14:textId="77777777" w:rsidR="004C4A70" w:rsidRPr="009202AA" w:rsidRDefault="004C4A70" w:rsidP="004C4A70">
      <w:pPr>
        <w:pStyle w:val="Heading3"/>
      </w:pPr>
      <w:bookmarkStart w:id="1312" w:name="_Toc21096505"/>
      <w:bookmarkStart w:id="1313" w:name="_Toc29763472"/>
      <w:bookmarkStart w:id="1314" w:name="_Toc36029943"/>
      <w:bookmarkStart w:id="1315" w:name="_Toc37179843"/>
      <w:bookmarkStart w:id="1316" w:name="_Toc45869543"/>
      <w:bookmarkStart w:id="1317" w:name="_Toc52555342"/>
      <w:bookmarkStart w:id="1318" w:name="_Toc61112798"/>
      <w:bookmarkStart w:id="1319" w:name="_Toc67911682"/>
      <w:bookmarkStart w:id="1320" w:name="_Toc74840502"/>
      <w:bookmarkStart w:id="1321" w:name="_Toc76503637"/>
      <w:bookmarkStart w:id="1322" w:name="_Toc83042189"/>
      <w:r w:rsidRPr="009202AA">
        <w:t>6.6.1</w:t>
      </w:r>
      <w:r w:rsidRPr="009202AA">
        <w:tab/>
        <w:t>General</w:t>
      </w:r>
      <w:bookmarkEnd w:id="1312"/>
      <w:bookmarkEnd w:id="1313"/>
      <w:bookmarkEnd w:id="1314"/>
      <w:bookmarkEnd w:id="1315"/>
      <w:bookmarkEnd w:id="1316"/>
      <w:bookmarkEnd w:id="1317"/>
      <w:bookmarkEnd w:id="1318"/>
      <w:bookmarkEnd w:id="1319"/>
      <w:bookmarkEnd w:id="1320"/>
      <w:bookmarkEnd w:id="1321"/>
      <w:bookmarkEnd w:id="132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323" w:name="_Toc21096506"/>
      <w:bookmarkStart w:id="1324" w:name="_Toc29763473"/>
      <w:bookmarkStart w:id="1325" w:name="_Toc36029944"/>
      <w:bookmarkStart w:id="1326" w:name="_Toc37179844"/>
      <w:bookmarkStart w:id="1327" w:name="_Toc45869544"/>
      <w:bookmarkStart w:id="1328" w:name="_Toc52555343"/>
      <w:bookmarkStart w:id="1329" w:name="_Toc61112799"/>
      <w:bookmarkStart w:id="1330" w:name="_Toc67911683"/>
      <w:bookmarkStart w:id="1331" w:name="_Toc74840503"/>
      <w:bookmarkStart w:id="1332" w:name="_Toc76503638"/>
      <w:bookmarkStart w:id="1333" w:name="_Toc83042190"/>
      <w:r w:rsidRPr="009202AA">
        <w:rPr>
          <w:lang w:eastAsia="zh-CN"/>
        </w:rPr>
        <w:t>6.6.2</w:t>
      </w:r>
      <w:r w:rsidRPr="009202AA">
        <w:rPr>
          <w:lang w:eastAsia="zh-CN"/>
        </w:rPr>
        <w:tab/>
        <w:t>Occupied bandwidth</w:t>
      </w:r>
      <w:bookmarkEnd w:id="1323"/>
      <w:bookmarkEnd w:id="1324"/>
      <w:bookmarkEnd w:id="1325"/>
      <w:bookmarkEnd w:id="1326"/>
      <w:bookmarkEnd w:id="1327"/>
      <w:bookmarkEnd w:id="1328"/>
      <w:bookmarkEnd w:id="1329"/>
      <w:bookmarkEnd w:id="1330"/>
      <w:bookmarkEnd w:id="1331"/>
      <w:bookmarkEnd w:id="1332"/>
      <w:bookmarkEnd w:id="1333"/>
      <w:r w:rsidRPr="009202AA">
        <w:rPr>
          <w:lang w:eastAsia="zh-CN"/>
        </w:rPr>
        <w:t xml:space="preserve"> </w:t>
      </w:r>
    </w:p>
    <w:p w14:paraId="51411718" w14:textId="77777777" w:rsidR="004C4A70" w:rsidRPr="009202AA" w:rsidRDefault="004C4A70" w:rsidP="004C4A70">
      <w:pPr>
        <w:pStyle w:val="Heading4"/>
      </w:pPr>
      <w:bookmarkStart w:id="1334" w:name="_Toc21096507"/>
      <w:bookmarkStart w:id="1335" w:name="_Toc29763474"/>
      <w:bookmarkStart w:id="1336" w:name="_Toc36029945"/>
      <w:bookmarkStart w:id="1337" w:name="_Toc37179845"/>
      <w:bookmarkStart w:id="1338" w:name="_Toc45869545"/>
      <w:bookmarkStart w:id="1339" w:name="_Toc52555344"/>
      <w:bookmarkStart w:id="1340" w:name="_Toc61112800"/>
      <w:bookmarkStart w:id="1341" w:name="_Toc67911684"/>
      <w:bookmarkStart w:id="1342" w:name="_Toc74840504"/>
      <w:bookmarkStart w:id="1343" w:name="_Toc76503639"/>
      <w:bookmarkStart w:id="1344" w:name="_Toc83042191"/>
      <w:r w:rsidRPr="009202AA">
        <w:t>6.6.2.1</w:t>
      </w:r>
      <w:r w:rsidRPr="009202AA">
        <w:tab/>
        <w:t>General</w:t>
      </w:r>
      <w:bookmarkEnd w:id="1334"/>
      <w:bookmarkEnd w:id="1335"/>
      <w:bookmarkEnd w:id="1336"/>
      <w:bookmarkEnd w:id="1337"/>
      <w:bookmarkEnd w:id="1338"/>
      <w:bookmarkEnd w:id="1339"/>
      <w:bookmarkEnd w:id="1340"/>
      <w:bookmarkEnd w:id="1341"/>
      <w:bookmarkEnd w:id="1342"/>
      <w:bookmarkEnd w:id="1343"/>
      <w:bookmarkEnd w:id="13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345" w:name="_Toc21096508"/>
      <w:bookmarkStart w:id="1346" w:name="_Toc29763475"/>
      <w:bookmarkStart w:id="1347" w:name="_Toc36029946"/>
      <w:bookmarkStart w:id="1348" w:name="_Toc37179846"/>
      <w:bookmarkStart w:id="1349" w:name="_Toc45869546"/>
      <w:bookmarkStart w:id="1350" w:name="_Toc52555345"/>
      <w:bookmarkStart w:id="1351" w:name="_Toc61112801"/>
      <w:bookmarkStart w:id="1352" w:name="_Toc67911685"/>
      <w:bookmarkStart w:id="1353" w:name="_Toc74840505"/>
      <w:bookmarkStart w:id="1354" w:name="_Toc76503640"/>
      <w:bookmarkStart w:id="1355" w:name="_Toc83042192"/>
      <w:r w:rsidRPr="009202AA">
        <w:t>6.6.2.2</w:t>
      </w:r>
      <w:r w:rsidRPr="009202AA">
        <w:tab/>
      </w:r>
      <w:r w:rsidRPr="009202AA">
        <w:rPr>
          <w:lang w:eastAsia="zh-CN"/>
        </w:rPr>
        <w:t>Minimum requirement for MSR operation</w:t>
      </w:r>
      <w:bookmarkEnd w:id="1345"/>
      <w:bookmarkEnd w:id="1346"/>
      <w:bookmarkEnd w:id="1347"/>
      <w:bookmarkEnd w:id="1348"/>
      <w:bookmarkEnd w:id="1349"/>
      <w:bookmarkEnd w:id="1350"/>
      <w:bookmarkEnd w:id="1351"/>
      <w:bookmarkEnd w:id="1352"/>
      <w:bookmarkEnd w:id="1353"/>
      <w:bookmarkEnd w:id="1354"/>
      <w:bookmarkEnd w:id="1355"/>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356" w:name="_Toc21096509"/>
      <w:bookmarkStart w:id="1357" w:name="_Toc29763476"/>
      <w:bookmarkStart w:id="1358" w:name="_Toc36029947"/>
      <w:bookmarkStart w:id="1359" w:name="_Toc37179847"/>
      <w:bookmarkStart w:id="1360" w:name="_Toc45869547"/>
      <w:bookmarkStart w:id="1361" w:name="_Toc52555346"/>
      <w:bookmarkStart w:id="1362" w:name="_Toc61112802"/>
      <w:bookmarkStart w:id="1363" w:name="_Toc67911686"/>
      <w:bookmarkStart w:id="1364" w:name="_Toc74840506"/>
      <w:bookmarkStart w:id="1365" w:name="_Toc76503641"/>
      <w:bookmarkStart w:id="1366" w:name="_Toc83042193"/>
      <w:r w:rsidRPr="009202AA">
        <w:rPr>
          <w:lang w:eastAsia="zh-CN"/>
        </w:rPr>
        <w:t>6.6.2.3</w:t>
      </w:r>
      <w:r w:rsidRPr="009202AA">
        <w:rPr>
          <w:lang w:eastAsia="zh-CN"/>
        </w:rPr>
        <w:tab/>
        <w:t>Minimum requirement for single RAT UTRA operation</w:t>
      </w:r>
      <w:bookmarkEnd w:id="1356"/>
      <w:bookmarkEnd w:id="1357"/>
      <w:bookmarkEnd w:id="1358"/>
      <w:bookmarkEnd w:id="1359"/>
      <w:bookmarkEnd w:id="1360"/>
      <w:bookmarkEnd w:id="1361"/>
      <w:bookmarkEnd w:id="1362"/>
      <w:bookmarkEnd w:id="1363"/>
      <w:bookmarkEnd w:id="1364"/>
      <w:bookmarkEnd w:id="1365"/>
      <w:bookmarkEnd w:id="136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367" w:name="_Toc21096510"/>
      <w:bookmarkStart w:id="1368" w:name="_Toc29763477"/>
      <w:bookmarkStart w:id="1369" w:name="_Toc36029948"/>
      <w:bookmarkStart w:id="1370" w:name="_Toc37179848"/>
      <w:bookmarkStart w:id="1371" w:name="_Toc45869548"/>
      <w:bookmarkStart w:id="1372" w:name="_Toc52555347"/>
      <w:bookmarkStart w:id="1373" w:name="_Toc61112803"/>
      <w:bookmarkStart w:id="1374" w:name="_Toc67911687"/>
      <w:bookmarkStart w:id="1375" w:name="_Toc74840507"/>
      <w:bookmarkStart w:id="1376" w:name="_Toc76503642"/>
      <w:bookmarkStart w:id="1377" w:name="_Toc83042194"/>
      <w:r w:rsidRPr="009202AA">
        <w:rPr>
          <w:lang w:eastAsia="zh-CN"/>
        </w:rPr>
        <w:t>6.6.2.4</w:t>
      </w:r>
      <w:r w:rsidRPr="009202AA">
        <w:rPr>
          <w:lang w:eastAsia="zh-CN"/>
        </w:rPr>
        <w:tab/>
        <w:t>Minimum requirement for single RAT E-UTRA operation</w:t>
      </w:r>
      <w:bookmarkEnd w:id="1367"/>
      <w:bookmarkEnd w:id="1368"/>
      <w:bookmarkEnd w:id="1369"/>
      <w:bookmarkEnd w:id="1370"/>
      <w:bookmarkEnd w:id="1371"/>
      <w:bookmarkEnd w:id="1372"/>
      <w:bookmarkEnd w:id="1373"/>
      <w:bookmarkEnd w:id="1374"/>
      <w:bookmarkEnd w:id="1375"/>
      <w:bookmarkEnd w:id="1376"/>
      <w:bookmarkEnd w:id="137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378" w:name="_Toc21096511"/>
      <w:bookmarkStart w:id="1379" w:name="_Toc29763478"/>
      <w:bookmarkStart w:id="1380" w:name="_Toc36029949"/>
      <w:bookmarkStart w:id="1381" w:name="_Toc37179849"/>
      <w:bookmarkStart w:id="1382" w:name="_Toc45869549"/>
      <w:bookmarkStart w:id="1383" w:name="_Toc52555348"/>
      <w:bookmarkStart w:id="1384" w:name="_Toc61112804"/>
      <w:bookmarkStart w:id="1385" w:name="_Toc67911688"/>
      <w:bookmarkStart w:id="1386" w:name="_Toc74840508"/>
      <w:bookmarkStart w:id="1387" w:name="_Toc76503643"/>
      <w:bookmarkStart w:id="1388" w:name="_Toc83042195"/>
      <w:r w:rsidRPr="009202AA">
        <w:rPr>
          <w:lang w:eastAsia="zh-CN"/>
        </w:rPr>
        <w:t>6.6.3</w:t>
      </w:r>
      <w:r w:rsidRPr="009202AA">
        <w:rPr>
          <w:lang w:eastAsia="zh-CN"/>
        </w:rPr>
        <w:tab/>
        <w:t>Adjacent Channel Leakage power Ratio</w:t>
      </w:r>
      <w:bookmarkEnd w:id="1378"/>
      <w:bookmarkEnd w:id="1379"/>
      <w:bookmarkEnd w:id="1380"/>
      <w:bookmarkEnd w:id="1381"/>
      <w:bookmarkEnd w:id="1382"/>
      <w:bookmarkEnd w:id="1383"/>
      <w:bookmarkEnd w:id="1384"/>
      <w:bookmarkEnd w:id="1385"/>
      <w:bookmarkEnd w:id="1386"/>
      <w:bookmarkEnd w:id="1387"/>
      <w:bookmarkEnd w:id="1388"/>
    </w:p>
    <w:p w14:paraId="1CF6ACA1" w14:textId="77777777" w:rsidR="004C4A70" w:rsidRPr="009202AA" w:rsidRDefault="004C4A70" w:rsidP="004C4A70">
      <w:pPr>
        <w:pStyle w:val="Heading4"/>
      </w:pPr>
      <w:bookmarkStart w:id="1389" w:name="_Toc21096512"/>
      <w:bookmarkStart w:id="1390" w:name="_Toc29763479"/>
      <w:bookmarkStart w:id="1391" w:name="_Toc36029950"/>
      <w:bookmarkStart w:id="1392" w:name="_Toc37179850"/>
      <w:bookmarkStart w:id="1393" w:name="_Toc45869550"/>
      <w:bookmarkStart w:id="1394" w:name="_Toc52555349"/>
      <w:bookmarkStart w:id="1395" w:name="_Toc61112805"/>
      <w:bookmarkStart w:id="1396" w:name="_Toc67911689"/>
      <w:bookmarkStart w:id="1397" w:name="_Toc74840509"/>
      <w:bookmarkStart w:id="1398" w:name="_Toc76503644"/>
      <w:bookmarkStart w:id="1399" w:name="_Toc83042196"/>
      <w:r w:rsidRPr="009202AA">
        <w:t>6.6.3.1</w:t>
      </w:r>
      <w:r w:rsidRPr="009202AA">
        <w:tab/>
        <w:t>General</w:t>
      </w:r>
      <w:bookmarkEnd w:id="1389"/>
      <w:bookmarkEnd w:id="1390"/>
      <w:bookmarkEnd w:id="1391"/>
      <w:bookmarkEnd w:id="1392"/>
      <w:bookmarkEnd w:id="1393"/>
      <w:bookmarkEnd w:id="1394"/>
      <w:bookmarkEnd w:id="1395"/>
      <w:bookmarkEnd w:id="1396"/>
      <w:bookmarkEnd w:id="1397"/>
      <w:bookmarkEnd w:id="1398"/>
      <w:bookmarkEnd w:id="139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400" w:name="_Toc21096513"/>
      <w:bookmarkStart w:id="1401" w:name="_Toc29763480"/>
      <w:bookmarkStart w:id="1402" w:name="_Toc36029951"/>
      <w:bookmarkStart w:id="1403" w:name="_Toc37179851"/>
      <w:bookmarkStart w:id="1404" w:name="_Toc45869551"/>
      <w:bookmarkStart w:id="1405" w:name="_Toc52555350"/>
      <w:bookmarkStart w:id="1406" w:name="_Toc61112806"/>
      <w:bookmarkStart w:id="1407" w:name="_Toc67911690"/>
      <w:bookmarkStart w:id="1408" w:name="_Toc74840510"/>
      <w:bookmarkStart w:id="1409" w:name="_Toc76503645"/>
      <w:bookmarkStart w:id="1410" w:name="_Toc83042197"/>
      <w:r w:rsidRPr="009202AA">
        <w:t>6.6.3.2</w:t>
      </w:r>
      <w:r w:rsidRPr="009202AA">
        <w:tab/>
      </w:r>
      <w:r w:rsidRPr="009202AA">
        <w:rPr>
          <w:lang w:eastAsia="zh-CN"/>
        </w:rPr>
        <w:t>Minimum requirement for MSR operation</w:t>
      </w:r>
      <w:bookmarkEnd w:id="1400"/>
      <w:bookmarkEnd w:id="1401"/>
      <w:bookmarkEnd w:id="1402"/>
      <w:bookmarkEnd w:id="1403"/>
      <w:bookmarkEnd w:id="1404"/>
      <w:bookmarkEnd w:id="1405"/>
      <w:bookmarkEnd w:id="1406"/>
      <w:bookmarkEnd w:id="1407"/>
      <w:bookmarkEnd w:id="1408"/>
      <w:bookmarkEnd w:id="1409"/>
      <w:bookmarkEnd w:id="141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411" w:name="_Toc21096514"/>
      <w:bookmarkStart w:id="1412" w:name="_Toc29763481"/>
      <w:bookmarkStart w:id="1413" w:name="_Toc36029952"/>
      <w:bookmarkStart w:id="1414" w:name="_Toc37179852"/>
      <w:bookmarkStart w:id="1415" w:name="_Toc45869552"/>
      <w:bookmarkStart w:id="1416" w:name="_Toc52555351"/>
      <w:bookmarkStart w:id="1417" w:name="_Toc61112807"/>
      <w:bookmarkStart w:id="1418" w:name="_Toc67911691"/>
      <w:bookmarkStart w:id="1419" w:name="_Toc74840511"/>
      <w:bookmarkStart w:id="1420" w:name="_Toc76503646"/>
      <w:bookmarkStart w:id="1421" w:name="_Toc83042198"/>
      <w:r w:rsidRPr="009202AA">
        <w:rPr>
          <w:lang w:eastAsia="zh-CN"/>
        </w:rPr>
        <w:t>6.6.3.3</w:t>
      </w:r>
      <w:r w:rsidRPr="009202AA">
        <w:rPr>
          <w:lang w:eastAsia="zh-CN"/>
        </w:rPr>
        <w:tab/>
        <w:t>Minimum requirement for single RAT UTRA operation</w:t>
      </w:r>
      <w:bookmarkEnd w:id="1411"/>
      <w:bookmarkEnd w:id="1412"/>
      <w:bookmarkEnd w:id="1413"/>
      <w:bookmarkEnd w:id="1414"/>
      <w:bookmarkEnd w:id="1415"/>
      <w:bookmarkEnd w:id="1416"/>
      <w:bookmarkEnd w:id="1417"/>
      <w:bookmarkEnd w:id="1418"/>
      <w:bookmarkEnd w:id="1419"/>
      <w:bookmarkEnd w:id="1420"/>
      <w:bookmarkEnd w:id="1421"/>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422" w:name="_Toc21096515"/>
      <w:bookmarkStart w:id="1423" w:name="_Toc29763482"/>
      <w:bookmarkStart w:id="1424" w:name="_Toc36029953"/>
      <w:bookmarkStart w:id="1425" w:name="_Toc37179853"/>
      <w:bookmarkStart w:id="1426" w:name="_Toc45869553"/>
      <w:bookmarkStart w:id="1427" w:name="_Toc52555352"/>
      <w:bookmarkStart w:id="1428" w:name="_Toc61112808"/>
      <w:bookmarkStart w:id="1429" w:name="_Toc67911692"/>
      <w:bookmarkStart w:id="1430" w:name="_Toc74840512"/>
      <w:bookmarkStart w:id="1431" w:name="_Toc76503647"/>
      <w:bookmarkStart w:id="1432" w:name="_Toc83042199"/>
      <w:r w:rsidRPr="009202AA">
        <w:rPr>
          <w:lang w:eastAsia="zh-CN"/>
        </w:rPr>
        <w:t>6.6.3.4</w:t>
      </w:r>
      <w:r w:rsidRPr="009202AA">
        <w:rPr>
          <w:lang w:eastAsia="zh-CN"/>
        </w:rPr>
        <w:tab/>
        <w:t>Minimum requirement for single RAT E-UTRA operation</w:t>
      </w:r>
      <w:bookmarkEnd w:id="1422"/>
      <w:bookmarkEnd w:id="1423"/>
      <w:bookmarkEnd w:id="1424"/>
      <w:bookmarkEnd w:id="1425"/>
      <w:bookmarkEnd w:id="1426"/>
      <w:bookmarkEnd w:id="1427"/>
      <w:bookmarkEnd w:id="1428"/>
      <w:bookmarkEnd w:id="1429"/>
      <w:bookmarkEnd w:id="1430"/>
      <w:bookmarkEnd w:id="1431"/>
      <w:bookmarkEnd w:id="143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433" w:name="_Toc21096516"/>
      <w:bookmarkStart w:id="1434" w:name="_Toc29763483"/>
      <w:bookmarkStart w:id="1435" w:name="_Toc36029954"/>
      <w:bookmarkStart w:id="1436" w:name="_Toc37179854"/>
      <w:bookmarkStart w:id="1437" w:name="_Toc45869554"/>
      <w:bookmarkStart w:id="1438" w:name="_Toc52555353"/>
      <w:bookmarkStart w:id="1439" w:name="_Toc61112809"/>
      <w:bookmarkStart w:id="1440" w:name="_Toc67911693"/>
      <w:bookmarkStart w:id="1441" w:name="_Toc74840513"/>
      <w:bookmarkStart w:id="1442" w:name="_Toc76503648"/>
      <w:bookmarkStart w:id="1443" w:name="_Toc83042200"/>
      <w:r w:rsidRPr="009202AA">
        <w:rPr>
          <w:lang w:eastAsia="zh-CN"/>
        </w:rPr>
        <w:t>6.6.4</w:t>
      </w:r>
      <w:r w:rsidRPr="009202AA">
        <w:rPr>
          <w:lang w:eastAsia="zh-CN"/>
        </w:rPr>
        <w:tab/>
        <w:t>Spectrum emission mask</w:t>
      </w:r>
      <w:bookmarkEnd w:id="1433"/>
      <w:bookmarkEnd w:id="1434"/>
      <w:bookmarkEnd w:id="1435"/>
      <w:bookmarkEnd w:id="1436"/>
      <w:bookmarkEnd w:id="1437"/>
      <w:bookmarkEnd w:id="1438"/>
      <w:bookmarkEnd w:id="1439"/>
      <w:bookmarkEnd w:id="1440"/>
      <w:bookmarkEnd w:id="1441"/>
      <w:bookmarkEnd w:id="1442"/>
      <w:bookmarkEnd w:id="1443"/>
    </w:p>
    <w:p w14:paraId="5F5B2CC3" w14:textId="77777777" w:rsidR="004C4A70" w:rsidRPr="009202AA" w:rsidRDefault="004C4A70" w:rsidP="004C4A70">
      <w:pPr>
        <w:pStyle w:val="Heading4"/>
      </w:pPr>
      <w:bookmarkStart w:id="1444" w:name="_Toc21096517"/>
      <w:bookmarkStart w:id="1445" w:name="_Toc29763484"/>
      <w:bookmarkStart w:id="1446" w:name="_Toc36029955"/>
      <w:bookmarkStart w:id="1447" w:name="_Toc37179855"/>
      <w:bookmarkStart w:id="1448" w:name="_Toc45869555"/>
      <w:bookmarkStart w:id="1449" w:name="_Toc52555354"/>
      <w:bookmarkStart w:id="1450" w:name="_Toc61112810"/>
      <w:bookmarkStart w:id="1451" w:name="_Toc67911694"/>
      <w:bookmarkStart w:id="1452" w:name="_Toc74840514"/>
      <w:bookmarkStart w:id="1453" w:name="_Toc76503649"/>
      <w:bookmarkStart w:id="1454" w:name="_Toc83042201"/>
      <w:r w:rsidRPr="009202AA">
        <w:t>6.6.4.1</w:t>
      </w:r>
      <w:r w:rsidRPr="009202AA">
        <w:tab/>
        <w:t>General</w:t>
      </w:r>
      <w:bookmarkEnd w:id="1444"/>
      <w:bookmarkEnd w:id="1445"/>
      <w:bookmarkEnd w:id="1446"/>
      <w:bookmarkEnd w:id="1447"/>
      <w:bookmarkEnd w:id="1448"/>
      <w:bookmarkEnd w:id="1449"/>
      <w:bookmarkEnd w:id="1450"/>
      <w:bookmarkEnd w:id="1451"/>
      <w:bookmarkEnd w:id="1452"/>
      <w:bookmarkEnd w:id="1453"/>
      <w:bookmarkEnd w:id="145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455" w:name="_Toc21096518"/>
      <w:bookmarkStart w:id="1456" w:name="_Toc29763485"/>
      <w:bookmarkStart w:id="1457" w:name="_Toc36029956"/>
      <w:bookmarkStart w:id="1458" w:name="_Toc37179856"/>
      <w:bookmarkStart w:id="1459" w:name="_Toc45869556"/>
      <w:bookmarkStart w:id="1460" w:name="_Toc52555355"/>
      <w:bookmarkStart w:id="1461" w:name="_Toc61112811"/>
      <w:bookmarkStart w:id="1462" w:name="_Toc67911695"/>
      <w:bookmarkStart w:id="1463" w:name="_Toc74840515"/>
      <w:bookmarkStart w:id="1464" w:name="_Toc76503650"/>
      <w:bookmarkStart w:id="1465" w:name="_Toc83042202"/>
      <w:r w:rsidRPr="009202AA">
        <w:t>6.6.4.2</w:t>
      </w:r>
      <w:r w:rsidRPr="009202AA">
        <w:tab/>
      </w:r>
      <w:r w:rsidRPr="009202AA">
        <w:rPr>
          <w:lang w:eastAsia="zh-CN"/>
        </w:rPr>
        <w:t>Minimum requirement for MSR operation</w:t>
      </w:r>
      <w:bookmarkEnd w:id="1455"/>
      <w:bookmarkEnd w:id="1456"/>
      <w:bookmarkEnd w:id="1457"/>
      <w:bookmarkEnd w:id="1458"/>
      <w:bookmarkEnd w:id="1459"/>
      <w:bookmarkEnd w:id="1460"/>
      <w:bookmarkEnd w:id="1461"/>
      <w:bookmarkEnd w:id="1462"/>
      <w:bookmarkEnd w:id="1463"/>
      <w:bookmarkEnd w:id="1464"/>
      <w:bookmarkEnd w:id="1465"/>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466" w:name="_Toc21096519"/>
      <w:bookmarkStart w:id="1467" w:name="_Toc29763486"/>
      <w:bookmarkStart w:id="1468" w:name="_Toc36029957"/>
      <w:bookmarkStart w:id="1469" w:name="_Toc37179857"/>
      <w:bookmarkStart w:id="1470" w:name="_Toc45869557"/>
      <w:bookmarkStart w:id="1471" w:name="_Toc52555356"/>
      <w:bookmarkStart w:id="1472" w:name="_Toc61112812"/>
      <w:bookmarkStart w:id="1473" w:name="_Toc67911696"/>
      <w:bookmarkStart w:id="1474" w:name="_Toc74840516"/>
      <w:bookmarkStart w:id="1475" w:name="_Toc76503651"/>
      <w:bookmarkStart w:id="1476" w:name="_Toc83042203"/>
      <w:r w:rsidRPr="009202AA">
        <w:rPr>
          <w:lang w:eastAsia="zh-CN"/>
        </w:rPr>
        <w:t>6.6.4.3</w:t>
      </w:r>
      <w:r w:rsidRPr="009202AA">
        <w:rPr>
          <w:lang w:eastAsia="zh-CN"/>
        </w:rPr>
        <w:tab/>
        <w:t>Minimum requirement for single RAT UTRA operation</w:t>
      </w:r>
      <w:bookmarkEnd w:id="1466"/>
      <w:bookmarkEnd w:id="1467"/>
      <w:bookmarkEnd w:id="1468"/>
      <w:bookmarkEnd w:id="1469"/>
      <w:bookmarkEnd w:id="1470"/>
      <w:bookmarkEnd w:id="1471"/>
      <w:bookmarkEnd w:id="1472"/>
      <w:bookmarkEnd w:id="1473"/>
      <w:bookmarkEnd w:id="1474"/>
      <w:bookmarkEnd w:id="1475"/>
      <w:bookmarkEnd w:id="1476"/>
    </w:p>
    <w:p w14:paraId="4CEF09D4" w14:textId="77777777" w:rsidR="004C4A70" w:rsidRPr="009202AA" w:rsidRDefault="004C4A70" w:rsidP="004C4A70">
      <w:pPr>
        <w:pStyle w:val="Heading5"/>
      </w:pPr>
      <w:bookmarkStart w:id="1477" w:name="_Toc21096520"/>
      <w:bookmarkStart w:id="1478" w:name="_Toc29763487"/>
      <w:bookmarkStart w:id="1479" w:name="_Toc36029958"/>
      <w:bookmarkStart w:id="1480" w:name="_Toc37179858"/>
      <w:bookmarkStart w:id="1481" w:name="_Toc45869558"/>
      <w:bookmarkStart w:id="1482" w:name="_Toc52555357"/>
      <w:bookmarkStart w:id="1483" w:name="_Toc61112813"/>
      <w:bookmarkStart w:id="1484" w:name="_Toc67911697"/>
      <w:bookmarkStart w:id="1485" w:name="_Toc74840517"/>
      <w:bookmarkStart w:id="1486" w:name="_Toc76503652"/>
      <w:bookmarkStart w:id="1487" w:name="_Toc83042204"/>
      <w:r w:rsidRPr="009202AA">
        <w:t>6.6.4.3.1</w:t>
      </w:r>
      <w:r w:rsidRPr="009202AA">
        <w:tab/>
        <w:t>General</w:t>
      </w:r>
      <w:bookmarkEnd w:id="1477"/>
      <w:bookmarkEnd w:id="1478"/>
      <w:bookmarkEnd w:id="1479"/>
      <w:bookmarkEnd w:id="1480"/>
      <w:bookmarkEnd w:id="1481"/>
      <w:bookmarkEnd w:id="1482"/>
      <w:bookmarkEnd w:id="1483"/>
      <w:bookmarkEnd w:id="1484"/>
      <w:bookmarkEnd w:id="1485"/>
      <w:bookmarkEnd w:id="1486"/>
      <w:bookmarkEnd w:id="148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488" w:name="_Toc21096521"/>
      <w:bookmarkStart w:id="1489" w:name="_Toc29763488"/>
      <w:bookmarkStart w:id="1490" w:name="_Toc36029959"/>
      <w:bookmarkStart w:id="1491" w:name="_Toc37179859"/>
      <w:bookmarkStart w:id="1492" w:name="_Toc45869559"/>
      <w:bookmarkStart w:id="1493" w:name="_Toc52555358"/>
      <w:bookmarkStart w:id="1494" w:name="_Toc61112814"/>
      <w:bookmarkStart w:id="1495" w:name="_Toc67911698"/>
      <w:bookmarkStart w:id="1496" w:name="_Toc74840518"/>
      <w:bookmarkStart w:id="1497" w:name="_Toc76503653"/>
      <w:bookmarkStart w:id="1498" w:name="_Toc83042205"/>
      <w:r w:rsidRPr="009202AA">
        <w:t>6.6.4.3.2</w:t>
      </w:r>
      <w:r w:rsidRPr="009202AA">
        <w:tab/>
        <w:t>Basic limits for single RAT UTRA FDD operation</w:t>
      </w:r>
      <w:bookmarkEnd w:id="1488"/>
      <w:bookmarkEnd w:id="1489"/>
      <w:bookmarkEnd w:id="1490"/>
      <w:bookmarkEnd w:id="1491"/>
      <w:bookmarkEnd w:id="1492"/>
      <w:bookmarkEnd w:id="1493"/>
      <w:bookmarkEnd w:id="1494"/>
      <w:bookmarkEnd w:id="1495"/>
      <w:bookmarkEnd w:id="1496"/>
      <w:bookmarkEnd w:id="1497"/>
      <w:bookmarkEnd w:id="149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35pt" o:ole="" fillcolor="window">
            <v:imagedata r:id="rId16" o:title=""/>
          </v:shape>
          <o:OLEObject Type="Embed" ProgID="PowerPoint.Slide.8" ShapeID="_x0000_i1026" DrawAspect="Content" ObjectID="_169453342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65pt" o:ole="" fillcolor="window">
                  <v:imagedata r:id="rId18" o:title=""/>
                </v:shape>
                <o:OLEObject Type="Embed" ProgID="Equation.3" ShapeID="_x0000_i1027" DrawAspect="Content" ObjectID="_169453342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65pt" o:ole="" fillcolor="window">
                  <v:imagedata r:id="rId20" o:title=""/>
                </v:shape>
                <o:OLEObject Type="Embed" ProgID="Equation.3" ShapeID="_x0000_i1028" DrawAspect="Content" ObjectID="_169453342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65pt;height:30.65pt" o:ole="" fillcolor="window">
                  <v:imagedata r:id="rId22" o:title=""/>
                </v:shape>
                <o:OLEObject Type="Embed" ProgID="Equation.3" ShapeID="_x0000_i1029" DrawAspect="Content" ObjectID="_169453342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499" w:name="_Toc21096522"/>
      <w:bookmarkStart w:id="1500" w:name="_Toc29763489"/>
      <w:bookmarkStart w:id="1501" w:name="_Toc36029960"/>
      <w:bookmarkStart w:id="1502" w:name="_Toc37179860"/>
      <w:bookmarkStart w:id="1503" w:name="_Toc45869560"/>
      <w:bookmarkStart w:id="1504" w:name="_Toc52555359"/>
      <w:bookmarkStart w:id="1505" w:name="_Toc61112815"/>
      <w:bookmarkStart w:id="1506" w:name="_Toc67911699"/>
      <w:bookmarkStart w:id="1507" w:name="_Toc74840519"/>
      <w:bookmarkStart w:id="1508" w:name="_Toc76503654"/>
      <w:bookmarkStart w:id="1509" w:name="_Toc83042206"/>
      <w:r w:rsidRPr="009202AA">
        <w:t>6.6.4.3.3</w:t>
      </w:r>
      <w:r w:rsidRPr="009202AA">
        <w:tab/>
      </w:r>
      <w:r w:rsidRPr="009202AA">
        <w:rPr>
          <w:iCs/>
        </w:rPr>
        <w:t>Basic limits</w:t>
      </w:r>
      <w:r w:rsidRPr="009202AA">
        <w:t xml:space="preserve"> for single RAT UTRA TDD 1,28Mcps operation</w:t>
      </w:r>
      <w:bookmarkEnd w:id="1499"/>
      <w:bookmarkEnd w:id="1500"/>
      <w:bookmarkEnd w:id="1501"/>
      <w:bookmarkEnd w:id="1502"/>
      <w:bookmarkEnd w:id="1503"/>
      <w:bookmarkEnd w:id="1504"/>
      <w:bookmarkEnd w:id="1505"/>
      <w:bookmarkEnd w:id="1506"/>
      <w:bookmarkEnd w:id="1507"/>
      <w:bookmarkEnd w:id="1508"/>
      <w:bookmarkEnd w:id="1509"/>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510" w:name="_MON_1071231893"/>
    <w:bookmarkEnd w:id="1510"/>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6pt;height:261.6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9453342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65pt;height:30.65pt" o:ole="" fillcolor="window">
                  <v:imagedata r:id="rId26" o:title=""/>
                </v:shape>
                <o:OLEObject Type="Embed" ProgID="Equation.3" ShapeID="_x0000_i1031" DrawAspect="Content" ObjectID="_169453342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65pt;height:30.65pt" o:ole="" fillcolor="window">
                  <v:imagedata r:id="rId28" o:title=""/>
                </v:shape>
                <o:OLEObject Type="Embed" ProgID="Equation.3" ShapeID="_x0000_i1032" DrawAspect="Content" ObjectID="_169453342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511" w:name="_Toc21096523"/>
      <w:bookmarkStart w:id="1512" w:name="_Toc29763490"/>
      <w:bookmarkStart w:id="1513" w:name="_Toc36029961"/>
      <w:bookmarkStart w:id="1514" w:name="_Toc37179861"/>
      <w:bookmarkStart w:id="1515" w:name="_Toc45869561"/>
      <w:bookmarkStart w:id="1516" w:name="_Toc52555360"/>
      <w:bookmarkStart w:id="1517" w:name="_Toc61112816"/>
      <w:bookmarkStart w:id="1518" w:name="_Toc67911700"/>
      <w:bookmarkStart w:id="1519" w:name="_Toc74840520"/>
      <w:bookmarkStart w:id="1520" w:name="_Toc76503655"/>
      <w:bookmarkStart w:id="1521" w:name="_Toc83042207"/>
      <w:r w:rsidRPr="009202AA">
        <w:rPr>
          <w:lang w:eastAsia="zh-CN"/>
        </w:rPr>
        <w:t>6.6.4.4</w:t>
      </w:r>
      <w:r w:rsidRPr="009202AA">
        <w:rPr>
          <w:lang w:eastAsia="zh-CN"/>
        </w:rPr>
        <w:tab/>
        <w:t>Minimum requirement for single RAT E-UTRA operation</w:t>
      </w:r>
      <w:bookmarkEnd w:id="1511"/>
      <w:bookmarkEnd w:id="1512"/>
      <w:bookmarkEnd w:id="1513"/>
      <w:bookmarkEnd w:id="1514"/>
      <w:bookmarkEnd w:id="1515"/>
      <w:bookmarkEnd w:id="1516"/>
      <w:bookmarkEnd w:id="1517"/>
      <w:bookmarkEnd w:id="1518"/>
      <w:bookmarkEnd w:id="1519"/>
      <w:bookmarkEnd w:id="1520"/>
      <w:bookmarkEnd w:id="152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522" w:name="_Toc21096524"/>
      <w:bookmarkStart w:id="1523" w:name="_Toc29763491"/>
      <w:bookmarkStart w:id="1524" w:name="_Toc36029962"/>
      <w:bookmarkStart w:id="1525" w:name="_Toc37179862"/>
      <w:bookmarkStart w:id="1526" w:name="_Toc45869562"/>
      <w:bookmarkStart w:id="1527" w:name="_Toc52555361"/>
      <w:bookmarkStart w:id="1528" w:name="_Toc61112817"/>
      <w:bookmarkStart w:id="1529" w:name="_Toc67911701"/>
      <w:bookmarkStart w:id="1530" w:name="_Toc74840521"/>
      <w:bookmarkStart w:id="1531" w:name="_Toc76503656"/>
      <w:bookmarkStart w:id="1532" w:name="_Toc83042208"/>
      <w:r w:rsidRPr="009202AA">
        <w:rPr>
          <w:lang w:eastAsia="zh-CN"/>
        </w:rPr>
        <w:t>6.6.5</w:t>
      </w:r>
      <w:r w:rsidRPr="009202AA">
        <w:rPr>
          <w:lang w:eastAsia="zh-CN"/>
        </w:rPr>
        <w:tab/>
        <w:t>Operating band unwanted emission</w:t>
      </w:r>
      <w:bookmarkEnd w:id="1522"/>
      <w:bookmarkEnd w:id="1523"/>
      <w:bookmarkEnd w:id="1524"/>
      <w:bookmarkEnd w:id="1525"/>
      <w:bookmarkEnd w:id="1526"/>
      <w:bookmarkEnd w:id="1527"/>
      <w:bookmarkEnd w:id="1528"/>
      <w:bookmarkEnd w:id="1529"/>
      <w:bookmarkEnd w:id="1530"/>
      <w:bookmarkEnd w:id="1531"/>
      <w:bookmarkEnd w:id="1532"/>
    </w:p>
    <w:p w14:paraId="4E637D7D" w14:textId="77777777" w:rsidR="004C4A70" w:rsidRPr="009202AA" w:rsidRDefault="004C4A70" w:rsidP="004C4A70">
      <w:pPr>
        <w:pStyle w:val="Heading4"/>
      </w:pPr>
      <w:bookmarkStart w:id="1533" w:name="_Toc21096525"/>
      <w:bookmarkStart w:id="1534" w:name="_Toc29763492"/>
      <w:bookmarkStart w:id="1535" w:name="_Toc36029963"/>
      <w:bookmarkStart w:id="1536" w:name="_Toc37179863"/>
      <w:bookmarkStart w:id="1537" w:name="_Toc45869563"/>
      <w:bookmarkStart w:id="1538" w:name="_Toc52555362"/>
      <w:bookmarkStart w:id="1539" w:name="_Toc61112818"/>
      <w:bookmarkStart w:id="1540" w:name="_Toc67911702"/>
      <w:bookmarkStart w:id="1541" w:name="_Toc74840522"/>
      <w:bookmarkStart w:id="1542" w:name="_Toc76503657"/>
      <w:bookmarkStart w:id="1543" w:name="_Toc83042209"/>
      <w:r w:rsidRPr="009202AA">
        <w:t>6.6.5.1</w:t>
      </w:r>
      <w:r w:rsidRPr="009202AA">
        <w:tab/>
        <w:t>General</w:t>
      </w:r>
      <w:bookmarkEnd w:id="1533"/>
      <w:bookmarkEnd w:id="1534"/>
      <w:bookmarkEnd w:id="1535"/>
      <w:bookmarkEnd w:id="1536"/>
      <w:bookmarkEnd w:id="1537"/>
      <w:bookmarkEnd w:id="1538"/>
      <w:bookmarkEnd w:id="1539"/>
      <w:bookmarkEnd w:id="1540"/>
      <w:bookmarkEnd w:id="1541"/>
      <w:bookmarkEnd w:id="1542"/>
      <w:bookmarkEnd w:id="154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544" w:name="_Toc21096526"/>
      <w:bookmarkStart w:id="1545" w:name="_Toc29763493"/>
      <w:bookmarkStart w:id="1546" w:name="_Toc36029964"/>
      <w:bookmarkStart w:id="1547" w:name="_Toc37179864"/>
      <w:bookmarkStart w:id="1548" w:name="_Toc45869564"/>
      <w:bookmarkStart w:id="1549" w:name="_Toc52555363"/>
      <w:bookmarkStart w:id="1550" w:name="_Toc61112819"/>
      <w:bookmarkStart w:id="1551" w:name="_Toc67911703"/>
      <w:bookmarkStart w:id="1552" w:name="_Toc74840523"/>
      <w:bookmarkStart w:id="1553" w:name="_Toc76503658"/>
      <w:bookmarkStart w:id="1554" w:name="_Toc83042210"/>
      <w:r w:rsidRPr="009202AA">
        <w:t>6.6.5.2</w:t>
      </w:r>
      <w:r w:rsidRPr="009202AA">
        <w:tab/>
      </w:r>
      <w:r w:rsidRPr="009202AA">
        <w:rPr>
          <w:lang w:eastAsia="zh-CN"/>
        </w:rPr>
        <w:t>Minimum requirement for MSR operation</w:t>
      </w:r>
      <w:bookmarkEnd w:id="1544"/>
      <w:bookmarkEnd w:id="1545"/>
      <w:bookmarkEnd w:id="1546"/>
      <w:bookmarkEnd w:id="1547"/>
      <w:bookmarkEnd w:id="1548"/>
      <w:bookmarkEnd w:id="1549"/>
      <w:bookmarkEnd w:id="1550"/>
      <w:bookmarkEnd w:id="1551"/>
      <w:bookmarkEnd w:id="1552"/>
      <w:bookmarkEnd w:id="1553"/>
      <w:bookmarkEnd w:id="1554"/>
    </w:p>
    <w:p w14:paraId="71C658A6" w14:textId="77777777" w:rsidR="004C4A70" w:rsidRPr="009202AA" w:rsidRDefault="004C4A70" w:rsidP="004C4A70">
      <w:pPr>
        <w:pStyle w:val="Heading5"/>
        <w:rPr>
          <w:lang w:eastAsia="zh-CN"/>
        </w:rPr>
      </w:pPr>
      <w:bookmarkStart w:id="1555" w:name="_Toc21096527"/>
      <w:bookmarkStart w:id="1556" w:name="_Toc29763494"/>
      <w:bookmarkStart w:id="1557" w:name="_Toc36029965"/>
      <w:bookmarkStart w:id="1558" w:name="_Toc37179865"/>
      <w:bookmarkStart w:id="1559" w:name="_Toc45869565"/>
      <w:bookmarkStart w:id="1560" w:name="_Toc52555364"/>
      <w:bookmarkStart w:id="1561" w:name="_Toc61112820"/>
      <w:bookmarkStart w:id="1562" w:name="_Toc67911704"/>
      <w:bookmarkStart w:id="1563" w:name="_Toc74840524"/>
      <w:bookmarkStart w:id="1564" w:name="_Toc76503659"/>
      <w:bookmarkStart w:id="1565" w:name="_Toc83042211"/>
      <w:r w:rsidRPr="009202AA">
        <w:rPr>
          <w:lang w:eastAsia="zh-CN"/>
        </w:rPr>
        <w:t>6.6.5.2.1</w:t>
      </w:r>
      <w:r w:rsidRPr="009202AA">
        <w:rPr>
          <w:lang w:eastAsia="zh-CN"/>
        </w:rPr>
        <w:tab/>
        <w:t>General</w:t>
      </w:r>
      <w:bookmarkEnd w:id="1555"/>
      <w:bookmarkEnd w:id="1556"/>
      <w:bookmarkEnd w:id="1557"/>
      <w:bookmarkEnd w:id="1558"/>
      <w:bookmarkEnd w:id="1559"/>
      <w:bookmarkEnd w:id="1560"/>
      <w:bookmarkEnd w:id="1561"/>
      <w:bookmarkEnd w:id="1562"/>
      <w:bookmarkEnd w:id="1563"/>
      <w:bookmarkEnd w:id="1564"/>
      <w:bookmarkEnd w:id="15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566" w:name="_Toc21096528"/>
      <w:bookmarkStart w:id="1567" w:name="_Toc29763495"/>
      <w:bookmarkStart w:id="1568" w:name="_Toc36029966"/>
      <w:bookmarkStart w:id="1569" w:name="_Toc37179866"/>
      <w:bookmarkStart w:id="1570" w:name="_Toc45869566"/>
      <w:bookmarkStart w:id="1571" w:name="_Toc52555365"/>
      <w:bookmarkStart w:id="1572" w:name="_Toc61112821"/>
      <w:bookmarkStart w:id="1573" w:name="_Toc67911705"/>
      <w:bookmarkStart w:id="1574" w:name="_Toc74840525"/>
      <w:bookmarkStart w:id="1575" w:name="_Toc76503660"/>
      <w:bookmarkStart w:id="1576" w:name="_Toc83042212"/>
      <w:r w:rsidRPr="009202AA">
        <w:t>6.6.5.2.2</w:t>
      </w:r>
      <w:r w:rsidRPr="009202AA">
        <w:tab/>
      </w:r>
      <w:r w:rsidRPr="009202AA">
        <w:rPr>
          <w:i/>
        </w:rPr>
        <w:t>Basic limits</w:t>
      </w:r>
      <w:r w:rsidRPr="009202AA">
        <w:t xml:space="preserve"> for Band Categories 1 and 3</w:t>
      </w:r>
      <w:bookmarkEnd w:id="1566"/>
      <w:bookmarkEnd w:id="1567"/>
      <w:bookmarkEnd w:id="1568"/>
      <w:bookmarkEnd w:id="1569"/>
      <w:bookmarkEnd w:id="1570"/>
      <w:bookmarkEnd w:id="1571"/>
      <w:bookmarkEnd w:id="1572"/>
      <w:bookmarkEnd w:id="1573"/>
      <w:bookmarkEnd w:id="1574"/>
      <w:bookmarkEnd w:id="1575"/>
      <w:bookmarkEnd w:id="1576"/>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65pt" o:ole="" fillcolor="window">
                  <v:imagedata r:id="rId30" o:title=""/>
                </v:shape>
                <o:OLEObject Type="Embed" ProgID="Equation.3" ShapeID="_x0000_i1033" DrawAspect="Content" ObjectID="_169453342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t xml:space="preserve">Table 6.6.5.2.2-1a: </w:t>
      </w:r>
      <w:bookmarkStart w:id="1577"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157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35pt;mso-wrap-style:square;mso-position-horizontal-relative:page;mso-position-vertical-relative:page" o:ole="">
                  <v:imagedata r:id="rId33" o:title=""/>
                </v:shape>
                <o:OLEObject Type="Embed" ProgID="Equation.3" ShapeID="对象 119" DrawAspect="Content" ObjectID="_169453342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35pt;mso-wrap-style:square;mso-position-horizontal-relative:page;mso-position-vertical-relative:page" o:ole="">
                  <v:imagedata r:id="rId35" o:title=""/>
                </v:shape>
                <o:OLEObject Type="Embed" ProgID="Equation.3" ShapeID="对象 120" DrawAspect="Content" ObjectID="_169453343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1578"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578"/>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7pt;height:30.65pt" o:ole="">
                  <v:imagedata r:id="rId37" o:title=""/>
                </v:shape>
                <o:OLEObject Type="Embed" ProgID="Equation.DSMT4" ShapeID="_x0000_i1036" DrawAspect="Content" ObjectID="_169453343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65pt" o:ole="" fillcolor="window">
                  <v:imagedata r:id="rId39" o:title=""/>
                </v:shape>
                <o:OLEObject Type="Embed" ProgID="Equation.DSMT4" ShapeID="_x0000_i1037" DrawAspect="Content" ObjectID="_169453343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1579"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65pt" o:ole="">
                  <v:imagedata r:id="rId41" o:title=""/>
                </v:shape>
                <o:OLEObject Type="Embed" ProgID="Equation.3" ShapeID="_x0000_i1038" DrawAspect="Content" ObjectID="_169453343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579"/>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1580" w:name="_Hlk61624714"/>
      <w:r w:rsidR="0004165C" w:rsidRPr="000B7012">
        <w:rPr>
          <w:lang w:eastAsia="zh-CN"/>
        </w:rPr>
        <w:t>LA BS OBUE</w:t>
      </w:r>
      <w:r w:rsidR="0004165C" w:rsidRPr="000B7012">
        <w:t xml:space="preserve"> in BC1 bands</w:t>
      </w:r>
      <w:bookmarkEnd w:id="158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65pt" o:ole="">
                  <v:imagedata r:id="rId43" o:title=""/>
                </v:shape>
                <o:OLEObject Type="Embed" ProgID="Equation.3" ShapeID="_x0000_i1039" DrawAspect="Content" ObjectID="_169453343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581" w:name="_Toc21096529"/>
      <w:bookmarkStart w:id="1582" w:name="_Toc29763496"/>
      <w:bookmarkStart w:id="1583" w:name="_Toc36029967"/>
      <w:bookmarkStart w:id="1584" w:name="_Toc37179867"/>
      <w:bookmarkStart w:id="1585" w:name="_Toc45869567"/>
      <w:bookmarkStart w:id="1586" w:name="_Toc52555366"/>
      <w:bookmarkStart w:id="1587" w:name="_Toc61112822"/>
      <w:bookmarkStart w:id="1588" w:name="_Toc67911706"/>
      <w:bookmarkStart w:id="1589" w:name="_Toc74840526"/>
      <w:bookmarkStart w:id="1590" w:name="_Toc76503661"/>
      <w:bookmarkStart w:id="1591" w:name="_Toc83042213"/>
      <w:r w:rsidRPr="009202AA">
        <w:t>6.6.5.2.3</w:t>
      </w:r>
      <w:r w:rsidRPr="009202AA">
        <w:tab/>
      </w:r>
      <w:r w:rsidRPr="009202AA">
        <w:rPr>
          <w:i/>
        </w:rPr>
        <w:t>Basic limit</w:t>
      </w:r>
      <w:r w:rsidRPr="009202AA">
        <w:t xml:space="preserve"> for Band Category 2</w:t>
      </w:r>
      <w:bookmarkEnd w:id="1581"/>
      <w:bookmarkEnd w:id="1582"/>
      <w:bookmarkEnd w:id="1583"/>
      <w:bookmarkEnd w:id="1584"/>
      <w:bookmarkEnd w:id="1585"/>
      <w:bookmarkEnd w:id="1586"/>
      <w:bookmarkEnd w:id="1587"/>
      <w:bookmarkEnd w:id="1588"/>
      <w:bookmarkEnd w:id="1589"/>
      <w:bookmarkEnd w:id="1590"/>
      <w:bookmarkEnd w:id="159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65pt" o:ole="" fillcolor="window">
                  <v:imagedata r:id="rId30" o:title=""/>
                </v:shape>
                <o:OLEObject Type="Embed" ProgID="Equation.3" ShapeID="_x0000_i1040" DrawAspect="Content" ObjectID="_169453343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65pt;height:25.65pt;mso-wrap-style:square;mso-position-horizontal-relative:page;mso-position-vertical-relative:page" o:ole="">
                  <v:imagedata r:id="rId46" o:title=""/>
                </v:shape>
                <o:OLEObject Type="Embed" ProgID="Equation.3" ShapeID="对象 125" DrawAspect="Content" ObjectID="_169453343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65pt;height:36.35pt;mso-wrap-style:square;mso-position-horizontal-relative:page;mso-position-vertical-relative:page" o:ole="">
                  <v:imagedata r:id="rId48" o:title=""/>
                </v:shape>
                <o:OLEObject Type="Embed" ProgID="Equation.3" ShapeID="对象 126" DrawAspect="Content" ObjectID="_169453343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7pt;height:30.65pt" o:ole="">
                  <v:imagedata r:id="rId50" o:title=""/>
                </v:shape>
                <o:OLEObject Type="Embed" ProgID="Equation.DSMT4" ShapeID="_x0000_i1043" DrawAspect="Content" ObjectID="_169453343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65pt" o:ole="" fillcolor="window">
                  <v:imagedata r:id="rId39" o:title=""/>
                </v:shape>
                <o:OLEObject Type="Embed" ProgID="Equation.DSMT4" ShapeID="_x0000_i1044" DrawAspect="Content" ObjectID="_169453343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65pt" o:ole="">
                  <v:imagedata r:id="rId41" o:title=""/>
                </v:shape>
                <o:OLEObject Type="Embed" ProgID="Equation.3" ShapeID="_x0000_i1045" DrawAspect="Content" ObjectID="_169453344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35pt;mso-wrap-style:square;mso-position-horizontal-relative:page;mso-position-vertical-relative:page" o:ole="">
                  <v:fill o:detectmouseclick="t"/>
                  <v:imagedata r:id="rId54" o:title=""/>
                </v:shape>
                <o:OLEObject Type="Embed" ProgID="Equation.3" ShapeID="对象 130" DrawAspect="Content" ObjectID="_169453344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35pt;mso-wrap-style:square;mso-position-horizontal-relative:page;mso-position-vertical-relative:page" o:ole="">
                  <v:imagedata r:id="rId56" o:title=""/>
                </v:shape>
                <o:OLEObject Type="Embed" ProgID="Equation.3" ShapeID="对象 131" DrawAspect="Content" ObjectID="_169453344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65pt" o:ole="">
                  <v:imagedata r:id="rId43" o:title=""/>
                </v:shape>
                <o:OLEObject Type="Embed" ProgID="Equation.3" ShapeID="_x0000_i1048" DrawAspect="Content" ObjectID="_169453344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35pt;mso-wrap-style:square;mso-position-horizontal-relative:page;mso-position-vertical-relative:page" o:ole="">
                  <v:imagedata r:id="rId59" o:title=""/>
                </v:shape>
                <o:OLEObject Type="Embed" ProgID="Equation.3" ShapeID="对象 134" DrawAspect="Content" ObjectID="_169453344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3pt;height:41.35pt;mso-wrap-style:square;mso-position-horizontal-relative:page;mso-position-vertical-relative:page" o:ole="">
                  <v:imagedata r:id="rId61" o:title=""/>
                </v:shape>
                <o:OLEObject Type="Embed" ProgID="Equation.3" ShapeID="对象 136" DrawAspect="Content" ObjectID="_169453344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592" w:name="_Toc21096530"/>
      <w:bookmarkStart w:id="1593" w:name="_Toc29763497"/>
      <w:bookmarkStart w:id="1594" w:name="_Toc36029968"/>
      <w:bookmarkStart w:id="1595" w:name="_Toc37179868"/>
      <w:bookmarkStart w:id="1596" w:name="_Toc45869568"/>
      <w:bookmarkStart w:id="1597" w:name="_Toc52555367"/>
      <w:bookmarkStart w:id="1598" w:name="_Toc61112823"/>
      <w:bookmarkStart w:id="1599" w:name="_Toc67911707"/>
      <w:bookmarkStart w:id="1600" w:name="_Toc74840527"/>
      <w:bookmarkStart w:id="1601" w:name="_Toc76503662"/>
      <w:bookmarkStart w:id="1602" w:name="_Toc83042214"/>
      <w:r w:rsidRPr="009202AA">
        <w:t>6.6.5.2.4</w:t>
      </w:r>
      <w:r w:rsidRPr="009202AA">
        <w:tab/>
        <w:t>Additional requirements</w:t>
      </w:r>
      <w:bookmarkEnd w:id="1592"/>
      <w:bookmarkEnd w:id="1593"/>
      <w:bookmarkEnd w:id="1594"/>
      <w:bookmarkEnd w:id="1595"/>
      <w:bookmarkEnd w:id="1596"/>
      <w:bookmarkEnd w:id="1597"/>
      <w:bookmarkEnd w:id="1598"/>
      <w:bookmarkEnd w:id="1599"/>
      <w:bookmarkEnd w:id="1600"/>
      <w:bookmarkEnd w:id="1601"/>
      <w:bookmarkEnd w:id="1602"/>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603" w:name="_Toc21096531"/>
      <w:bookmarkStart w:id="1604" w:name="_Toc29763498"/>
      <w:bookmarkStart w:id="1605" w:name="_Toc36029969"/>
      <w:bookmarkStart w:id="1606" w:name="_Toc37179869"/>
      <w:bookmarkStart w:id="1607" w:name="_Toc45869569"/>
      <w:bookmarkStart w:id="1608" w:name="_Toc52555368"/>
      <w:bookmarkStart w:id="1609" w:name="_Toc61112824"/>
      <w:bookmarkStart w:id="1610" w:name="_Toc67911708"/>
      <w:bookmarkStart w:id="1611" w:name="_Toc74840528"/>
      <w:bookmarkStart w:id="1612" w:name="_Toc76503663"/>
      <w:bookmarkStart w:id="1613" w:name="_Toc83042215"/>
      <w:r w:rsidRPr="009202AA">
        <w:rPr>
          <w:lang w:eastAsia="zh-CN"/>
        </w:rPr>
        <w:t>6.6.5.3</w:t>
      </w:r>
      <w:r w:rsidRPr="009202AA">
        <w:rPr>
          <w:lang w:eastAsia="zh-CN"/>
        </w:rPr>
        <w:tab/>
        <w:t>Minimum requirement for single RAT UTRA operation</w:t>
      </w:r>
      <w:bookmarkEnd w:id="1603"/>
      <w:bookmarkEnd w:id="1604"/>
      <w:bookmarkEnd w:id="1605"/>
      <w:bookmarkEnd w:id="1606"/>
      <w:bookmarkEnd w:id="1607"/>
      <w:bookmarkEnd w:id="1608"/>
      <w:bookmarkEnd w:id="1609"/>
      <w:bookmarkEnd w:id="1610"/>
      <w:bookmarkEnd w:id="1611"/>
      <w:bookmarkEnd w:id="1612"/>
      <w:bookmarkEnd w:id="161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614" w:name="_Toc21096532"/>
      <w:bookmarkStart w:id="1615" w:name="_Toc29763499"/>
      <w:bookmarkStart w:id="1616" w:name="_Toc36029970"/>
      <w:bookmarkStart w:id="1617" w:name="_Toc37179870"/>
      <w:bookmarkStart w:id="1618" w:name="_Toc45869570"/>
      <w:bookmarkStart w:id="1619" w:name="_Toc52555369"/>
      <w:bookmarkStart w:id="1620" w:name="_Toc61112825"/>
      <w:bookmarkStart w:id="1621" w:name="_Toc67911709"/>
      <w:bookmarkStart w:id="1622" w:name="_Toc74840529"/>
      <w:bookmarkStart w:id="1623" w:name="_Toc76503664"/>
      <w:bookmarkStart w:id="1624" w:name="_Toc83042216"/>
      <w:r w:rsidRPr="009202AA">
        <w:rPr>
          <w:lang w:eastAsia="zh-CN"/>
        </w:rPr>
        <w:t>6.6.5.4</w:t>
      </w:r>
      <w:r w:rsidRPr="009202AA">
        <w:rPr>
          <w:lang w:eastAsia="zh-CN"/>
        </w:rPr>
        <w:tab/>
        <w:t>Minimum requirement for single RAT E-UTRA operation</w:t>
      </w:r>
      <w:bookmarkEnd w:id="1614"/>
      <w:bookmarkEnd w:id="1615"/>
      <w:bookmarkEnd w:id="1616"/>
      <w:bookmarkEnd w:id="1617"/>
      <w:bookmarkEnd w:id="1618"/>
      <w:bookmarkEnd w:id="1619"/>
      <w:bookmarkEnd w:id="1620"/>
      <w:bookmarkEnd w:id="1621"/>
      <w:bookmarkEnd w:id="1622"/>
      <w:bookmarkEnd w:id="1623"/>
      <w:bookmarkEnd w:id="1624"/>
    </w:p>
    <w:p w14:paraId="0DE4A0E2" w14:textId="77777777" w:rsidR="004C4A70" w:rsidRPr="009202AA" w:rsidRDefault="004C4A70" w:rsidP="004C4A70">
      <w:pPr>
        <w:pStyle w:val="Heading5"/>
        <w:rPr>
          <w:lang w:eastAsia="zh-CN"/>
        </w:rPr>
      </w:pPr>
      <w:bookmarkStart w:id="1625" w:name="_Toc21096533"/>
      <w:bookmarkStart w:id="1626" w:name="_Toc29763500"/>
      <w:bookmarkStart w:id="1627" w:name="_Toc36029971"/>
      <w:bookmarkStart w:id="1628" w:name="_Toc37179871"/>
      <w:bookmarkStart w:id="1629" w:name="_Toc45869571"/>
      <w:bookmarkStart w:id="1630" w:name="_Toc52555370"/>
      <w:bookmarkStart w:id="1631" w:name="_Toc61112826"/>
      <w:bookmarkStart w:id="1632" w:name="_Toc67911710"/>
      <w:bookmarkStart w:id="1633" w:name="_Toc74840530"/>
      <w:bookmarkStart w:id="1634" w:name="_Toc76503665"/>
      <w:bookmarkStart w:id="1635" w:name="_Toc83042217"/>
      <w:r w:rsidRPr="009202AA">
        <w:rPr>
          <w:lang w:eastAsia="zh-CN"/>
        </w:rPr>
        <w:t>6.6.5.4.1</w:t>
      </w:r>
      <w:r w:rsidRPr="009202AA">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636" w:name="_Toc21096534"/>
      <w:bookmarkStart w:id="1637" w:name="_Toc29763501"/>
      <w:bookmarkStart w:id="1638" w:name="_Toc36029972"/>
      <w:bookmarkStart w:id="1639" w:name="_Toc37179872"/>
      <w:bookmarkStart w:id="1640" w:name="_Toc45869572"/>
      <w:bookmarkStart w:id="1641" w:name="_Toc52555371"/>
      <w:bookmarkStart w:id="1642" w:name="_Toc61112827"/>
      <w:bookmarkStart w:id="1643" w:name="_Toc67911711"/>
      <w:bookmarkStart w:id="1644" w:name="_Toc74840531"/>
      <w:bookmarkStart w:id="1645" w:name="_Toc76503666"/>
      <w:bookmarkStart w:id="1646" w:name="_Toc83042218"/>
      <w:r w:rsidRPr="009202AA">
        <w:t>6.6.5.4.2</w:t>
      </w:r>
      <w:r w:rsidRPr="009202AA">
        <w:tab/>
        <w:t xml:space="preserve">Basic limits </w:t>
      </w:r>
      <w:r w:rsidRPr="009202AA">
        <w:rPr>
          <w:lang w:eastAsia="zh-CN"/>
        </w:rPr>
        <w:t xml:space="preserve">for Wide Area BS </w:t>
      </w:r>
      <w:r w:rsidRPr="009202AA">
        <w:t>(Category A)</w:t>
      </w:r>
      <w:bookmarkEnd w:id="1636"/>
      <w:bookmarkEnd w:id="1637"/>
      <w:bookmarkEnd w:id="1638"/>
      <w:bookmarkEnd w:id="1639"/>
      <w:bookmarkEnd w:id="1640"/>
      <w:bookmarkEnd w:id="1641"/>
      <w:bookmarkEnd w:id="1642"/>
      <w:bookmarkEnd w:id="1643"/>
      <w:bookmarkEnd w:id="1644"/>
      <w:bookmarkEnd w:id="1645"/>
      <w:bookmarkEnd w:id="1646"/>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647" w:name="_Toc21096535"/>
      <w:bookmarkStart w:id="1648" w:name="_Toc29763502"/>
      <w:bookmarkStart w:id="1649" w:name="_Toc36029973"/>
      <w:bookmarkStart w:id="1650" w:name="_Toc37179873"/>
      <w:bookmarkStart w:id="1651" w:name="_Toc45869573"/>
      <w:bookmarkStart w:id="1652" w:name="_Toc52555372"/>
      <w:bookmarkStart w:id="1653" w:name="_Toc61112828"/>
      <w:bookmarkStart w:id="1654" w:name="_Toc67911712"/>
      <w:bookmarkStart w:id="1655" w:name="_Toc74840532"/>
      <w:bookmarkStart w:id="1656" w:name="_Toc76503667"/>
      <w:bookmarkStart w:id="1657" w:name="_Toc83042219"/>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647"/>
      <w:bookmarkEnd w:id="1648"/>
      <w:bookmarkEnd w:id="1649"/>
      <w:bookmarkEnd w:id="1650"/>
      <w:bookmarkEnd w:id="1651"/>
      <w:bookmarkEnd w:id="1652"/>
      <w:bookmarkEnd w:id="1653"/>
      <w:bookmarkEnd w:id="1654"/>
      <w:bookmarkEnd w:id="1655"/>
      <w:bookmarkEnd w:id="1656"/>
      <w:bookmarkEnd w:id="1657"/>
    </w:p>
    <w:p w14:paraId="3172D92D" w14:textId="77777777" w:rsidR="004C4A70" w:rsidRPr="009202AA" w:rsidRDefault="004C4A70" w:rsidP="004C4A70">
      <w:pPr>
        <w:pStyle w:val="Heading6"/>
        <w:rPr>
          <w:rFonts w:cs="v5.0.0"/>
        </w:rPr>
      </w:pPr>
      <w:bookmarkStart w:id="1658" w:name="_Toc21096536"/>
      <w:bookmarkStart w:id="1659" w:name="_Toc29763503"/>
      <w:bookmarkStart w:id="1660" w:name="_Toc36029974"/>
      <w:bookmarkStart w:id="1661" w:name="_Toc37179874"/>
      <w:bookmarkStart w:id="1662" w:name="_Toc45869574"/>
      <w:bookmarkStart w:id="1663" w:name="_Toc52555373"/>
      <w:bookmarkStart w:id="1664" w:name="_Toc61112829"/>
      <w:bookmarkStart w:id="1665" w:name="_Toc67911713"/>
      <w:bookmarkStart w:id="1666" w:name="_Toc74840533"/>
      <w:bookmarkStart w:id="1667" w:name="_Toc76503668"/>
      <w:bookmarkStart w:id="1668" w:name="_Toc83042220"/>
      <w:r w:rsidRPr="009202AA">
        <w:t>6.6.5.4.3.1</w:t>
      </w:r>
      <w:r w:rsidRPr="009202AA">
        <w:tab/>
        <w:t>General</w:t>
      </w:r>
      <w:bookmarkEnd w:id="1658"/>
      <w:bookmarkEnd w:id="1659"/>
      <w:bookmarkEnd w:id="1660"/>
      <w:bookmarkEnd w:id="1661"/>
      <w:bookmarkEnd w:id="1662"/>
      <w:bookmarkEnd w:id="1663"/>
      <w:bookmarkEnd w:id="1664"/>
      <w:bookmarkEnd w:id="1665"/>
      <w:bookmarkEnd w:id="1666"/>
      <w:bookmarkEnd w:id="1667"/>
      <w:bookmarkEnd w:id="1668"/>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669" w:name="_Toc21096537"/>
      <w:bookmarkStart w:id="1670" w:name="_Toc29763504"/>
      <w:bookmarkStart w:id="1671" w:name="_Toc36029975"/>
      <w:bookmarkStart w:id="1672" w:name="_Toc37179875"/>
      <w:bookmarkStart w:id="1673" w:name="_Toc45869575"/>
      <w:bookmarkStart w:id="1674" w:name="_Toc52555374"/>
      <w:bookmarkStart w:id="1675" w:name="_Toc61112830"/>
      <w:bookmarkStart w:id="1676" w:name="_Toc67911714"/>
      <w:bookmarkStart w:id="1677" w:name="_Toc74840534"/>
      <w:bookmarkStart w:id="1678" w:name="_Toc76503669"/>
      <w:bookmarkStart w:id="1679" w:name="_Toc83042221"/>
      <w:r w:rsidRPr="009202AA">
        <w:t>6.6.5.4.3.2</w:t>
      </w:r>
      <w:r w:rsidRPr="009202AA">
        <w:tab/>
        <w:t>Category B</w:t>
      </w:r>
      <w:r w:rsidRPr="009202AA">
        <w:rPr>
          <w:lang w:eastAsia="zh-CN"/>
        </w:rPr>
        <w:t xml:space="preserve"> requirements (Option 1)</w:t>
      </w:r>
      <w:bookmarkEnd w:id="1669"/>
      <w:bookmarkEnd w:id="1670"/>
      <w:bookmarkEnd w:id="1671"/>
      <w:bookmarkEnd w:id="1672"/>
      <w:bookmarkEnd w:id="1673"/>
      <w:bookmarkEnd w:id="1674"/>
      <w:bookmarkEnd w:id="1675"/>
      <w:bookmarkEnd w:id="1676"/>
      <w:bookmarkEnd w:id="1677"/>
      <w:bookmarkEnd w:id="1678"/>
      <w:bookmarkEnd w:id="167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680" w:name="_Toc21096538"/>
      <w:bookmarkStart w:id="1681" w:name="_Toc29763505"/>
      <w:bookmarkStart w:id="1682" w:name="_Toc36029976"/>
      <w:bookmarkStart w:id="1683" w:name="_Toc37179876"/>
      <w:bookmarkStart w:id="1684" w:name="_Toc45869576"/>
      <w:bookmarkStart w:id="1685" w:name="_Toc52555375"/>
      <w:bookmarkStart w:id="1686" w:name="_Toc61112831"/>
      <w:bookmarkStart w:id="1687" w:name="_Toc67911715"/>
      <w:bookmarkStart w:id="1688" w:name="_Toc74840535"/>
      <w:bookmarkStart w:id="1689" w:name="_Toc76503670"/>
      <w:bookmarkStart w:id="1690" w:name="_Toc83042222"/>
      <w:r w:rsidRPr="009202AA">
        <w:t>6.6.5.4.3.3</w:t>
      </w:r>
      <w:r w:rsidRPr="009202AA">
        <w:tab/>
        <w:t>Category B (Option 2)</w:t>
      </w:r>
      <w:bookmarkEnd w:id="1680"/>
      <w:bookmarkEnd w:id="1681"/>
      <w:bookmarkEnd w:id="1682"/>
      <w:bookmarkEnd w:id="1683"/>
      <w:bookmarkEnd w:id="1684"/>
      <w:bookmarkEnd w:id="1685"/>
      <w:bookmarkEnd w:id="1686"/>
      <w:bookmarkEnd w:id="1687"/>
      <w:bookmarkEnd w:id="1688"/>
      <w:bookmarkEnd w:id="1689"/>
      <w:bookmarkEnd w:id="1690"/>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65pt" o:ole="" fillcolor="window">
                  <v:imagedata r:id="rId30" o:title=""/>
                </v:shape>
                <o:OLEObject Type="Embed" ProgID="Equation.3" ShapeID="_x0000_i1051" DrawAspect="Content" ObjectID="_169453344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35pt;height:30.65pt" o:ole="" fillcolor="window">
                  <v:imagedata r:id="rId66" o:title=""/>
                </v:shape>
                <o:OLEObject Type="Embed" ProgID="Equation.3" ShapeID="_x0000_i1052" DrawAspect="Content" ObjectID="_169453344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3pt;height:30.65pt" o:ole="" fillcolor="window">
                  <v:imagedata r:id="rId68" o:title=""/>
                </v:shape>
                <o:OLEObject Type="Embed" ProgID="Equation.3" ShapeID="_x0000_i1053" DrawAspect="Content" ObjectID="_169453344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65pt" o:ole="" fillcolor="window">
                  <v:imagedata r:id="rId30" o:title=""/>
                </v:shape>
                <o:OLEObject Type="Embed" ProgID="Equation.3" ShapeID="_x0000_i1054" DrawAspect="Content" ObjectID="_169453344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35pt;height:30.65pt" o:ole="" fillcolor="window">
                  <v:imagedata r:id="rId66" o:title=""/>
                </v:shape>
                <o:OLEObject Type="Embed" ProgID="Equation.3" ShapeID="_x0000_i1055" DrawAspect="Content" ObjectID="_169453345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3pt;height:30.65pt" o:ole="" fillcolor="window">
                  <v:imagedata r:id="rId68" o:title=""/>
                </v:shape>
                <o:OLEObject Type="Embed" ProgID="Equation.3" ShapeID="_x0000_i1056" DrawAspect="Content" ObjectID="_169453345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65pt" o:ole="" fillcolor="window">
                  <v:imagedata r:id="rId30" o:title=""/>
                </v:shape>
                <o:OLEObject Type="Embed" ProgID="Equation.3" ShapeID="_x0000_i1057" DrawAspect="Content" ObjectID="_169453345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691" w:name="_Toc21096539"/>
      <w:bookmarkStart w:id="1692" w:name="_Toc29763506"/>
      <w:bookmarkStart w:id="1693" w:name="_Toc36029977"/>
      <w:bookmarkStart w:id="1694" w:name="_Toc37179877"/>
      <w:bookmarkStart w:id="1695" w:name="_Toc45869577"/>
      <w:bookmarkStart w:id="1696" w:name="_Toc52555376"/>
      <w:bookmarkStart w:id="1697" w:name="_Toc61112832"/>
      <w:bookmarkStart w:id="1698" w:name="_Toc67911716"/>
      <w:bookmarkStart w:id="1699" w:name="_Toc74840536"/>
      <w:bookmarkStart w:id="1700" w:name="_Toc76503671"/>
      <w:bookmarkStart w:id="1701" w:name="_Toc83042223"/>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691"/>
      <w:bookmarkEnd w:id="1692"/>
      <w:bookmarkEnd w:id="1693"/>
      <w:bookmarkEnd w:id="1694"/>
      <w:bookmarkEnd w:id="1695"/>
      <w:bookmarkEnd w:id="1696"/>
      <w:bookmarkEnd w:id="1697"/>
      <w:bookmarkEnd w:id="1698"/>
      <w:bookmarkEnd w:id="1699"/>
      <w:bookmarkEnd w:id="1700"/>
      <w:bookmarkEnd w:id="170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7pt;height:30.65pt" o:ole="">
                  <v:imagedata r:id="rId74" o:title=""/>
                </v:shape>
                <o:OLEObject Type="Embed" ProgID="Equation.DSMT4" ShapeID="_x0000_i1058" DrawAspect="Content" ObjectID="_169453345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7pt;height:30.65pt" o:ole="">
                  <v:imagedata r:id="rId76" o:title=""/>
                </v:shape>
                <o:OLEObject Type="Embed" ProgID="Equation.3" ShapeID="_x0000_i1059" DrawAspect="Content" ObjectID="_169453345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65pt" o:ole="">
                  <v:imagedata r:id="rId43" o:title=""/>
                </v:shape>
                <o:OLEObject Type="Embed" ProgID="Equation.3" ShapeID="_x0000_i1060" DrawAspect="Content" ObjectID="_169453345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702" w:name="_Toc21096540"/>
      <w:bookmarkStart w:id="1703" w:name="_Toc29763507"/>
      <w:bookmarkStart w:id="1704" w:name="_Toc36029978"/>
      <w:bookmarkStart w:id="1705" w:name="_Toc37179878"/>
      <w:bookmarkStart w:id="1706" w:name="_Toc45869578"/>
      <w:bookmarkStart w:id="1707" w:name="_Toc52555377"/>
      <w:bookmarkStart w:id="1708" w:name="_Toc61112833"/>
      <w:bookmarkStart w:id="1709" w:name="_Toc67911717"/>
      <w:bookmarkStart w:id="1710" w:name="_Toc74840537"/>
      <w:bookmarkStart w:id="1711" w:name="_Toc76503672"/>
      <w:bookmarkStart w:id="1712" w:name="_Toc83042224"/>
      <w:r w:rsidRPr="009202AA">
        <w:t>6.6.5.4.5</w:t>
      </w:r>
      <w:r w:rsidRPr="009202AA">
        <w:tab/>
      </w:r>
      <w:r w:rsidRPr="009202AA">
        <w:rPr>
          <w:rFonts w:cs="Arial"/>
        </w:rPr>
        <w:t>Basic limit</w:t>
      </w:r>
      <w:r w:rsidRPr="009202AA">
        <w:t>s for Medium Range BS (Category A and B)</w:t>
      </w:r>
      <w:bookmarkEnd w:id="1702"/>
      <w:bookmarkEnd w:id="1703"/>
      <w:bookmarkEnd w:id="1704"/>
      <w:bookmarkEnd w:id="1705"/>
      <w:bookmarkEnd w:id="1706"/>
      <w:bookmarkEnd w:id="1707"/>
      <w:bookmarkEnd w:id="1708"/>
      <w:bookmarkEnd w:id="1709"/>
      <w:bookmarkEnd w:id="1710"/>
      <w:bookmarkEnd w:id="1711"/>
      <w:bookmarkEnd w:id="1712"/>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35pt;height:30.65pt" o:ole="">
                  <v:imagedata r:id="rId79" o:title=""/>
                </v:shape>
                <o:OLEObject Type="Embed" ProgID="Equation.3" ShapeID="_x0000_i1061" DrawAspect="Content" ObjectID="_169453345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65pt" o:ole="">
                  <v:imagedata r:id="rId81" o:title=""/>
                </v:shape>
                <o:OLEObject Type="Embed" ProgID="Equation.3" ShapeID="_x0000_i1062" DrawAspect="Content" ObjectID="_169453345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65pt" o:ole="">
                  <v:imagedata r:id="rId83" o:title=""/>
                </v:shape>
                <o:OLEObject Type="Embed" ProgID="Equation.3" ShapeID="_x0000_i1063" DrawAspect="Content" ObjectID="_169453345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713" w:name="_Toc21096541"/>
      <w:bookmarkStart w:id="1714" w:name="_Toc29763508"/>
      <w:bookmarkStart w:id="1715" w:name="_Toc36029979"/>
      <w:bookmarkStart w:id="1716" w:name="_Toc37179879"/>
      <w:bookmarkStart w:id="1717" w:name="_Toc45869579"/>
      <w:bookmarkStart w:id="1718" w:name="_Toc52555378"/>
      <w:bookmarkStart w:id="1719" w:name="_Toc61112834"/>
      <w:bookmarkStart w:id="1720" w:name="_Toc67911718"/>
      <w:bookmarkStart w:id="1721" w:name="_Toc74840538"/>
      <w:bookmarkStart w:id="1722" w:name="_Toc76503673"/>
      <w:bookmarkStart w:id="1723" w:name="_Toc83042225"/>
      <w:r w:rsidRPr="009202AA">
        <w:t>6.6.5.4.7</w:t>
      </w:r>
      <w:r w:rsidRPr="009202AA">
        <w:tab/>
        <w:t>Additional requirements</w:t>
      </w:r>
      <w:bookmarkEnd w:id="1713"/>
      <w:bookmarkEnd w:id="1714"/>
      <w:bookmarkEnd w:id="1715"/>
      <w:bookmarkEnd w:id="1716"/>
      <w:bookmarkEnd w:id="1717"/>
      <w:bookmarkEnd w:id="1718"/>
      <w:bookmarkEnd w:id="1719"/>
      <w:bookmarkEnd w:id="1720"/>
      <w:bookmarkEnd w:id="1721"/>
      <w:bookmarkEnd w:id="1722"/>
      <w:bookmarkEnd w:id="172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1724" w:name="_Toc21096542"/>
      <w:bookmarkStart w:id="1725" w:name="_Toc29763509"/>
      <w:bookmarkStart w:id="1726" w:name="_Toc36029980"/>
      <w:bookmarkStart w:id="1727" w:name="_Toc37179880"/>
      <w:bookmarkStart w:id="1728" w:name="_Toc45869580"/>
      <w:bookmarkStart w:id="1729" w:name="_Toc52555379"/>
      <w:bookmarkStart w:id="1730" w:name="_Toc61112835"/>
      <w:bookmarkStart w:id="1731"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732" w:name="_Toc74840539"/>
      <w:bookmarkStart w:id="1733" w:name="_Toc76503674"/>
      <w:bookmarkStart w:id="1734" w:name="_Toc83042226"/>
      <w:r w:rsidRPr="009202AA">
        <w:rPr>
          <w:lang w:eastAsia="zh-CN"/>
        </w:rPr>
        <w:t>6.6.6</w:t>
      </w:r>
      <w:r w:rsidRPr="009202AA">
        <w:rPr>
          <w:lang w:eastAsia="zh-CN"/>
        </w:rPr>
        <w:tab/>
        <w:t>Spurious emission</w:t>
      </w:r>
      <w:bookmarkEnd w:id="1724"/>
      <w:bookmarkEnd w:id="1725"/>
      <w:bookmarkEnd w:id="1726"/>
      <w:bookmarkEnd w:id="1727"/>
      <w:bookmarkEnd w:id="1728"/>
      <w:bookmarkEnd w:id="1729"/>
      <w:bookmarkEnd w:id="1730"/>
      <w:bookmarkEnd w:id="1731"/>
      <w:bookmarkEnd w:id="1732"/>
      <w:bookmarkEnd w:id="1733"/>
      <w:bookmarkEnd w:id="1734"/>
    </w:p>
    <w:p w14:paraId="46E5B369" w14:textId="77777777" w:rsidR="004C4A70" w:rsidRPr="009202AA" w:rsidRDefault="004C4A70" w:rsidP="004C4A70">
      <w:pPr>
        <w:pStyle w:val="Heading4"/>
      </w:pPr>
      <w:bookmarkStart w:id="1735" w:name="_Toc21096543"/>
      <w:bookmarkStart w:id="1736" w:name="_Toc29763510"/>
      <w:bookmarkStart w:id="1737" w:name="_Toc36029981"/>
      <w:bookmarkStart w:id="1738" w:name="_Toc37179881"/>
      <w:bookmarkStart w:id="1739" w:name="_Toc45869581"/>
      <w:bookmarkStart w:id="1740" w:name="_Toc52555380"/>
      <w:bookmarkStart w:id="1741" w:name="_Toc61112836"/>
      <w:bookmarkStart w:id="1742" w:name="_Toc67911720"/>
      <w:bookmarkStart w:id="1743" w:name="_Toc74840540"/>
      <w:bookmarkStart w:id="1744" w:name="_Toc76503675"/>
      <w:bookmarkStart w:id="1745" w:name="_Toc83042227"/>
      <w:r w:rsidRPr="009202AA">
        <w:t>6.6.6.1</w:t>
      </w:r>
      <w:r w:rsidRPr="009202AA">
        <w:tab/>
        <w:t>General</w:t>
      </w:r>
      <w:bookmarkEnd w:id="1735"/>
      <w:bookmarkEnd w:id="1736"/>
      <w:bookmarkEnd w:id="1737"/>
      <w:bookmarkEnd w:id="1738"/>
      <w:bookmarkEnd w:id="1739"/>
      <w:bookmarkEnd w:id="1740"/>
      <w:bookmarkEnd w:id="1741"/>
      <w:bookmarkEnd w:id="1742"/>
      <w:bookmarkEnd w:id="1743"/>
      <w:bookmarkEnd w:id="1744"/>
      <w:bookmarkEnd w:id="174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746" w:name="_Toc21096544"/>
      <w:bookmarkStart w:id="1747" w:name="_Toc29763511"/>
      <w:bookmarkStart w:id="1748" w:name="_Toc36029982"/>
      <w:bookmarkStart w:id="1749" w:name="_Toc37179882"/>
      <w:bookmarkStart w:id="1750" w:name="_Toc45869582"/>
      <w:bookmarkStart w:id="1751" w:name="_Toc52555381"/>
      <w:bookmarkStart w:id="1752" w:name="_Toc61112837"/>
      <w:bookmarkStart w:id="1753" w:name="_Toc67911721"/>
      <w:bookmarkStart w:id="1754" w:name="_Toc74840541"/>
      <w:bookmarkStart w:id="1755" w:name="_Toc76503676"/>
      <w:bookmarkStart w:id="1756" w:name="_Toc83042228"/>
      <w:r w:rsidRPr="009202AA">
        <w:t>6.6.6.2</w:t>
      </w:r>
      <w:r w:rsidRPr="009202AA">
        <w:tab/>
      </w:r>
      <w:r w:rsidRPr="009202AA">
        <w:rPr>
          <w:lang w:eastAsia="zh-CN"/>
        </w:rPr>
        <w:t>Minimum requirement for MSR operation</w:t>
      </w:r>
      <w:bookmarkEnd w:id="1746"/>
      <w:bookmarkEnd w:id="1747"/>
      <w:bookmarkEnd w:id="1748"/>
      <w:bookmarkEnd w:id="1749"/>
      <w:bookmarkEnd w:id="1750"/>
      <w:bookmarkEnd w:id="1751"/>
      <w:bookmarkEnd w:id="1752"/>
      <w:bookmarkEnd w:id="1753"/>
      <w:bookmarkEnd w:id="1754"/>
      <w:bookmarkEnd w:id="1755"/>
      <w:bookmarkEnd w:id="1756"/>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757" w:name="_Toc21096545"/>
      <w:bookmarkStart w:id="1758" w:name="_Toc29763512"/>
      <w:bookmarkStart w:id="1759" w:name="_Toc36029983"/>
      <w:bookmarkStart w:id="1760" w:name="_Toc37179883"/>
      <w:bookmarkStart w:id="1761" w:name="_Toc45869583"/>
      <w:bookmarkStart w:id="1762" w:name="_Toc52555382"/>
      <w:bookmarkStart w:id="1763" w:name="_Toc61112838"/>
      <w:bookmarkStart w:id="1764" w:name="_Toc67911722"/>
      <w:bookmarkStart w:id="1765" w:name="_Toc74840542"/>
      <w:bookmarkStart w:id="1766" w:name="_Toc76503677"/>
      <w:bookmarkStart w:id="1767" w:name="_Toc83042229"/>
      <w:r w:rsidRPr="009202AA">
        <w:rPr>
          <w:lang w:eastAsia="zh-CN"/>
        </w:rPr>
        <w:t>6.6.6.3</w:t>
      </w:r>
      <w:r w:rsidRPr="009202AA">
        <w:rPr>
          <w:lang w:eastAsia="zh-CN"/>
        </w:rPr>
        <w:tab/>
        <w:t>Minimum requirement for single RAT UTRA operation</w:t>
      </w:r>
      <w:bookmarkEnd w:id="1757"/>
      <w:bookmarkEnd w:id="1758"/>
      <w:bookmarkEnd w:id="1759"/>
      <w:bookmarkEnd w:id="1760"/>
      <w:bookmarkEnd w:id="1761"/>
      <w:bookmarkEnd w:id="1762"/>
      <w:bookmarkEnd w:id="1763"/>
      <w:bookmarkEnd w:id="1764"/>
      <w:bookmarkEnd w:id="1765"/>
      <w:bookmarkEnd w:id="1766"/>
      <w:bookmarkEnd w:id="176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768" w:name="_Toc21096546"/>
      <w:bookmarkStart w:id="1769" w:name="_Toc29763513"/>
      <w:bookmarkStart w:id="1770" w:name="_Toc36029984"/>
      <w:bookmarkStart w:id="1771" w:name="_Toc37179884"/>
      <w:bookmarkStart w:id="1772" w:name="_Toc45869584"/>
      <w:bookmarkStart w:id="1773" w:name="_Toc52555383"/>
      <w:bookmarkStart w:id="1774" w:name="_Toc61112839"/>
      <w:bookmarkStart w:id="1775" w:name="_Toc67911723"/>
      <w:bookmarkStart w:id="1776" w:name="_Toc74840543"/>
      <w:bookmarkStart w:id="1777" w:name="_Toc76503678"/>
      <w:bookmarkStart w:id="1778" w:name="_Toc83042230"/>
      <w:r w:rsidRPr="009202AA">
        <w:rPr>
          <w:lang w:eastAsia="zh-CN"/>
        </w:rPr>
        <w:t>6.6.6.4</w:t>
      </w:r>
      <w:r w:rsidRPr="009202AA">
        <w:rPr>
          <w:lang w:eastAsia="zh-CN"/>
        </w:rPr>
        <w:tab/>
        <w:t>Minimum requirement for single RAT E-UTRA operation</w:t>
      </w:r>
      <w:bookmarkEnd w:id="1768"/>
      <w:bookmarkEnd w:id="1769"/>
      <w:bookmarkEnd w:id="1770"/>
      <w:bookmarkEnd w:id="1771"/>
      <w:bookmarkEnd w:id="1772"/>
      <w:bookmarkEnd w:id="1773"/>
      <w:bookmarkEnd w:id="1774"/>
      <w:bookmarkEnd w:id="1775"/>
      <w:bookmarkEnd w:id="1776"/>
      <w:bookmarkEnd w:id="1777"/>
      <w:bookmarkEnd w:id="1778"/>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779" w:name="_Toc21096547"/>
      <w:bookmarkStart w:id="1780" w:name="_Toc29763514"/>
      <w:bookmarkStart w:id="1781" w:name="_Toc36029985"/>
      <w:bookmarkStart w:id="1782" w:name="_Toc37179885"/>
      <w:bookmarkStart w:id="1783" w:name="_Toc45869585"/>
      <w:bookmarkStart w:id="1784" w:name="_Toc52555384"/>
      <w:bookmarkStart w:id="1785" w:name="_Toc61112840"/>
      <w:bookmarkStart w:id="1786" w:name="_Toc67911724"/>
      <w:bookmarkStart w:id="1787" w:name="_Toc74840544"/>
      <w:bookmarkStart w:id="1788" w:name="_Toc76503679"/>
      <w:bookmarkStart w:id="1789" w:name="_Toc83042231"/>
      <w:r w:rsidRPr="009202AA">
        <w:rPr>
          <w:lang w:eastAsia="zh-CN"/>
        </w:rPr>
        <w:t>6.7</w:t>
      </w:r>
      <w:r w:rsidRPr="009202AA">
        <w:rPr>
          <w:lang w:eastAsia="zh-CN"/>
        </w:rPr>
        <w:tab/>
        <w:t>Transmitter intermodulation</w:t>
      </w:r>
      <w:bookmarkEnd w:id="1779"/>
      <w:bookmarkEnd w:id="1780"/>
      <w:bookmarkEnd w:id="1781"/>
      <w:bookmarkEnd w:id="1782"/>
      <w:bookmarkEnd w:id="1783"/>
      <w:bookmarkEnd w:id="1784"/>
      <w:bookmarkEnd w:id="1785"/>
      <w:bookmarkEnd w:id="1786"/>
      <w:bookmarkEnd w:id="1787"/>
      <w:bookmarkEnd w:id="1788"/>
      <w:bookmarkEnd w:id="1789"/>
    </w:p>
    <w:p w14:paraId="068CD99C" w14:textId="77777777" w:rsidR="004C4A70" w:rsidRPr="009202AA" w:rsidRDefault="004C4A70" w:rsidP="004C4A70">
      <w:pPr>
        <w:pStyle w:val="Heading3"/>
      </w:pPr>
      <w:bookmarkStart w:id="1790" w:name="_Toc21096548"/>
      <w:bookmarkStart w:id="1791" w:name="_Toc29763515"/>
      <w:bookmarkStart w:id="1792" w:name="_Toc36029986"/>
      <w:bookmarkStart w:id="1793" w:name="_Toc37179886"/>
      <w:bookmarkStart w:id="1794" w:name="_Toc45869586"/>
      <w:bookmarkStart w:id="1795" w:name="_Toc52555385"/>
      <w:bookmarkStart w:id="1796" w:name="_Toc61112841"/>
      <w:bookmarkStart w:id="1797" w:name="_Toc67911725"/>
      <w:bookmarkStart w:id="1798" w:name="_Toc74840545"/>
      <w:bookmarkStart w:id="1799" w:name="_Toc76503680"/>
      <w:bookmarkStart w:id="1800" w:name="_Toc83042232"/>
      <w:r w:rsidRPr="009202AA">
        <w:t>6.7.1</w:t>
      </w:r>
      <w:r w:rsidRPr="009202AA">
        <w:tab/>
        <w:t>General</w:t>
      </w:r>
      <w:bookmarkEnd w:id="1790"/>
      <w:bookmarkEnd w:id="1791"/>
      <w:bookmarkEnd w:id="1792"/>
      <w:bookmarkEnd w:id="1793"/>
      <w:bookmarkEnd w:id="1794"/>
      <w:bookmarkEnd w:id="1795"/>
      <w:bookmarkEnd w:id="1796"/>
      <w:bookmarkEnd w:id="1797"/>
      <w:bookmarkEnd w:id="1798"/>
      <w:bookmarkEnd w:id="1799"/>
      <w:bookmarkEnd w:id="1800"/>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801" w:name="_Toc21096549"/>
      <w:bookmarkStart w:id="1802" w:name="_Toc29763516"/>
      <w:bookmarkStart w:id="1803" w:name="_Toc36029987"/>
      <w:bookmarkStart w:id="1804" w:name="_Toc37179887"/>
      <w:bookmarkStart w:id="1805" w:name="_Toc45869587"/>
      <w:bookmarkStart w:id="1806" w:name="_Toc52555386"/>
      <w:bookmarkStart w:id="1807" w:name="_Toc61112842"/>
      <w:bookmarkStart w:id="1808" w:name="_Toc67911726"/>
      <w:bookmarkStart w:id="1809" w:name="_Toc74840546"/>
      <w:bookmarkStart w:id="1810" w:name="_Toc76503681"/>
      <w:bookmarkStart w:id="1811" w:name="_Toc83042233"/>
      <w:r w:rsidRPr="009202AA">
        <w:rPr>
          <w:lang w:eastAsia="zh-CN"/>
        </w:rPr>
        <w:t>6.7.2</w:t>
      </w:r>
      <w:r w:rsidRPr="009202AA">
        <w:rPr>
          <w:lang w:eastAsia="zh-CN"/>
        </w:rPr>
        <w:tab/>
        <w:t>Minimum requirement for MSR operation</w:t>
      </w:r>
      <w:bookmarkEnd w:id="1801"/>
      <w:bookmarkEnd w:id="1802"/>
      <w:bookmarkEnd w:id="1803"/>
      <w:bookmarkEnd w:id="1804"/>
      <w:bookmarkEnd w:id="1805"/>
      <w:bookmarkEnd w:id="1806"/>
      <w:bookmarkEnd w:id="1807"/>
      <w:bookmarkEnd w:id="1808"/>
      <w:bookmarkEnd w:id="1809"/>
      <w:bookmarkEnd w:id="1810"/>
      <w:bookmarkEnd w:id="1811"/>
    </w:p>
    <w:p w14:paraId="3DED0C31" w14:textId="77777777" w:rsidR="004C4A70" w:rsidRPr="009202AA" w:rsidRDefault="004C4A70" w:rsidP="004C4A70">
      <w:pPr>
        <w:pStyle w:val="Heading4"/>
      </w:pPr>
      <w:bookmarkStart w:id="1812" w:name="_Toc21096550"/>
      <w:bookmarkStart w:id="1813" w:name="_Toc29763517"/>
      <w:bookmarkStart w:id="1814" w:name="_Toc36029988"/>
      <w:bookmarkStart w:id="1815" w:name="_Toc37179888"/>
      <w:bookmarkStart w:id="1816" w:name="_Toc45869588"/>
      <w:bookmarkStart w:id="1817" w:name="_Toc52555387"/>
      <w:bookmarkStart w:id="1818" w:name="_Toc61112843"/>
      <w:bookmarkStart w:id="1819" w:name="_Toc67911727"/>
      <w:bookmarkStart w:id="1820" w:name="_Toc74840547"/>
      <w:bookmarkStart w:id="1821" w:name="_Toc76503682"/>
      <w:bookmarkStart w:id="1822" w:name="_Toc83042234"/>
      <w:r w:rsidRPr="009202AA">
        <w:t>6.7.2.1</w:t>
      </w:r>
      <w:r w:rsidRPr="009202AA">
        <w:tab/>
        <w:t>General co-location minimum requirement</w:t>
      </w:r>
      <w:bookmarkEnd w:id="1812"/>
      <w:bookmarkEnd w:id="1813"/>
      <w:bookmarkEnd w:id="1814"/>
      <w:bookmarkEnd w:id="1815"/>
      <w:bookmarkEnd w:id="1816"/>
      <w:bookmarkEnd w:id="1817"/>
      <w:bookmarkEnd w:id="1818"/>
      <w:bookmarkEnd w:id="1819"/>
      <w:bookmarkEnd w:id="1820"/>
      <w:bookmarkEnd w:id="1821"/>
      <w:bookmarkEnd w:id="1822"/>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823" w:name="_Toc21096551"/>
      <w:bookmarkStart w:id="1824" w:name="_Toc29763518"/>
      <w:bookmarkStart w:id="1825" w:name="_Toc36029989"/>
      <w:bookmarkStart w:id="1826" w:name="_Toc37179889"/>
      <w:bookmarkStart w:id="1827" w:name="_Toc45869589"/>
      <w:bookmarkStart w:id="1828" w:name="_Toc52555388"/>
      <w:bookmarkStart w:id="1829" w:name="_Toc61112844"/>
      <w:bookmarkStart w:id="1830" w:name="_Toc67911728"/>
      <w:bookmarkStart w:id="1831" w:name="_Toc74840548"/>
      <w:bookmarkStart w:id="1832" w:name="_Toc76503683"/>
      <w:bookmarkStart w:id="1833" w:name="_Toc83042235"/>
      <w:r w:rsidRPr="009202AA">
        <w:t>6.7.2.2</w:t>
      </w:r>
      <w:r w:rsidRPr="009202AA">
        <w:tab/>
        <w:t>Additional co-location minimum requirement (BC1 and BC2)</w:t>
      </w:r>
      <w:bookmarkEnd w:id="1823"/>
      <w:bookmarkEnd w:id="1824"/>
      <w:bookmarkEnd w:id="1825"/>
      <w:bookmarkEnd w:id="1826"/>
      <w:bookmarkEnd w:id="1827"/>
      <w:bookmarkEnd w:id="1828"/>
      <w:bookmarkEnd w:id="1829"/>
      <w:bookmarkEnd w:id="1830"/>
      <w:bookmarkEnd w:id="1831"/>
      <w:bookmarkEnd w:id="1832"/>
      <w:bookmarkEnd w:id="183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834" w:name="_Toc21096552"/>
      <w:bookmarkStart w:id="1835" w:name="_Toc29763519"/>
      <w:bookmarkStart w:id="1836" w:name="_Toc36029990"/>
      <w:bookmarkStart w:id="1837" w:name="_Toc37179890"/>
      <w:bookmarkStart w:id="1838" w:name="_Toc45869590"/>
      <w:bookmarkStart w:id="1839" w:name="_Toc52555389"/>
      <w:bookmarkStart w:id="1840" w:name="_Toc61112845"/>
      <w:bookmarkStart w:id="1841" w:name="_Toc67911729"/>
      <w:bookmarkStart w:id="1842" w:name="_Toc74840549"/>
      <w:bookmarkStart w:id="1843" w:name="_Toc76503684"/>
      <w:bookmarkStart w:id="1844" w:name="_Toc83042236"/>
      <w:r w:rsidRPr="009202AA">
        <w:t>6.7.2.3</w:t>
      </w:r>
      <w:r w:rsidRPr="009202AA">
        <w:tab/>
        <w:t>Additional co-location minimum requirement (BC3)</w:t>
      </w:r>
      <w:bookmarkEnd w:id="1834"/>
      <w:bookmarkEnd w:id="1835"/>
      <w:bookmarkEnd w:id="1836"/>
      <w:bookmarkEnd w:id="1837"/>
      <w:bookmarkEnd w:id="1838"/>
      <w:bookmarkEnd w:id="1839"/>
      <w:bookmarkEnd w:id="1840"/>
      <w:bookmarkEnd w:id="1841"/>
      <w:bookmarkEnd w:id="1842"/>
      <w:bookmarkEnd w:id="1843"/>
      <w:bookmarkEnd w:id="1844"/>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845" w:name="_Toc21096553"/>
      <w:bookmarkStart w:id="1846" w:name="_Toc29763520"/>
      <w:bookmarkStart w:id="1847" w:name="_Toc36029991"/>
      <w:bookmarkStart w:id="1848" w:name="_Toc37179891"/>
      <w:bookmarkStart w:id="1849" w:name="_Toc45869591"/>
      <w:bookmarkStart w:id="1850" w:name="_Toc52555390"/>
      <w:bookmarkStart w:id="1851" w:name="_Toc61112846"/>
      <w:bookmarkStart w:id="1852" w:name="_Toc67911730"/>
      <w:bookmarkStart w:id="1853" w:name="_Toc74840550"/>
      <w:bookmarkStart w:id="1854" w:name="_Toc76503685"/>
      <w:bookmarkStart w:id="1855" w:name="_Toc83042237"/>
      <w:r w:rsidRPr="009202AA">
        <w:t>6.7.2.4</w:t>
      </w:r>
      <w:r w:rsidRPr="009202AA">
        <w:tab/>
        <w:t>Additional co-location minimum requirements</w:t>
      </w:r>
      <w:bookmarkEnd w:id="1845"/>
      <w:bookmarkEnd w:id="1846"/>
      <w:bookmarkEnd w:id="1847"/>
      <w:bookmarkEnd w:id="1848"/>
      <w:bookmarkEnd w:id="1849"/>
      <w:bookmarkEnd w:id="1850"/>
      <w:bookmarkEnd w:id="1851"/>
      <w:bookmarkEnd w:id="1852"/>
      <w:bookmarkEnd w:id="1853"/>
      <w:bookmarkEnd w:id="1854"/>
      <w:bookmarkEnd w:id="1855"/>
    </w:p>
    <w:p w14:paraId="534536C4" w14:textId="77777777" w:rsidR="004C4A70" w:rsidRPr="009202AA" w:rsidRDefault="004C4A70" w:rsidP="004C4A70">
      <w:pPr>
        <w:pStyle w:val="Heading4"/>
      </w:pPr>
      <w:bookmarkStart w:id="1856" w:name="_Toc21096554"/>
      <w:bookmarkStart w:id="1857" w:name="_Toc29763521"/>
      <w:bookmarkStart w:id="1858" w:name="_Toc36029992"/>
      <w:bookmarkStart w:id="1859" w:name="_Toc37179892"/>
      <w:bookmarkStart w:id="1860" w:name="_Toc45869592"/>
      <w:bookmarkStart w:id="1861" w:name="_Toc52555391"/>
      <w:bookmarkStart w:id="1862" w:name="_Toc61112847"/>
      <w:bookmarkStart w:id="1863" w:name="_Toc67911731"/>
      <w:bookmarkStart w:id="1864" w:name="_Toc74840551"/>
      <w:bookmarkStart w:id="1865" w:name="_Toc76503686"/>
      <w:bookmarkStart w:id="1866" w:name="_Toc83042238"/>
      <w:r w:rsidRPr="009202AA">
        <w:t>6.7.2.5</w:t>
      </w:r>
      <w:r w:rsidRPr="009202AA">
        <w:tab/>
        <w:t>Intra-system minimum requirement</w:t>
      </w:r>
      <w:bookmarkEnd w:id="1856"/>
      <w:bookmarkEnd w:id="1857"/>
      <w:bookmarkEnd w:id="1858"/>
      <w:bookmarkEnd w:id="1859"/>
      <w:bookmarkEnd w:id="1860"/>
      <w:bookmarkEnd w:id="1861"/>
      <w:bookmarkEnd w:id="1862"/>
      <w:bookmarkEnd w:id="1863"/>
      <w:bookmarkEnd w:id="1864"/>
      <w:bookmarkEnd w:id="1865"/>
      <w:bookmarkEnd w:id="1866"/>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867" w:name="_Toc21096555"/>
      <w:bookmarkStart w:id="1868" w:name="_Toc29763522"/>
      <w:bookmarkStart w:id="1869" w:name="_Toc36029993"/>
      <w:bookmarkStart w:id="1870" w:name="_Toc37179893"/>
      <w:bookmarkStart w:id="1871" w:name="_Toc45869593"/>
      <w:bookmarkStart w:id="1872" w:name="_Toc52555392"/>
      <w:bookmarkStart w:id="1873" w:name="_Toc61112848"/>
      <w:bookmarkStart w:id="1874" w:name="_Toc67911732"/>
      <w:bookmarkStart w:id="1875" w:name="_Toc74840552"/>
      <w:bookmarkStart w:id="1876" w:name="_Toc76503687"/>
      <w:bookmarkStart w:id="1877" w:name="_Toc83042239"/>
      <w:r w:rsidRPr="009202AA">
        <w:rPr>
          <w:lang w:eastAsia="zh-CN"/>
        </w:rPr>
        <w:t>6.7.3</w:t>
      </w:r>
      <w:r w:rsidRPr="009202AA">
        <w:rPr>
          <w:lang w:eastAsia="zh-CN"/>
        </w:rPr>
        <w:tab/>
        <w:t>Minimum requirement for single RAT UTRA operation</w:t>
      </w:r>
      <w:bookmarkEnd w:id="1867"/>
      <w:bookmarkEnd w:id="1868"/>
      <w:bookmarkEnd w:id="1869"/>
      <w:bookmarkEnd w:id="1870"/>
      <w:bookmarkEnd w:id="1871"/>
      <w:bookmarkEnd w:id="1872"/>
      <w:bookmarkEnd w:id="1873"/>
      <w:bookmarkEnd w:id="1874"/>
      <w:bookmarkEnd w:id="1875"/>
      <w:bookmarkEnd w:id="1876"/>
      <w:bookmarkEnd w:id="1877"/>
    </w:p>
    <w:p w14:paraId="01B87D46" w14:textId="77777777" w:rsidR="004C4A70" w:rsidRPr="009202AA" w:rsidRDefault="004C4A70" w:rsidP="004C4A70">
      <w:pPr>
        <w:pStyle w:val="Heading4"/>
      </w:pPr>
      <w:bookmarkStart w:id="1878" w:name="_Toc21096556"/>
      <w:bookmarkStart w:id="1879" w:name="_Toc29763523"/>
      <w:bookmarkStart w:id="1880" w:name="_Toc36029994"/>
      <w:bookmarkStart w:id="1881" w:name="_Toc37179894"/>
      <w:bookmarkStart w:id="1882" w:name="_Toc45869594"/>
      <w:bookmarkStart w:id="1883" w:name="_Toc52555393"/>
      <w:bookmarkStart w:id="1884" w:name="_Toc61112849"/>
      <w:bookmarkStart w:id="1885" w:name="_Toc67911733"/>
      <w:bookmarkStart w:id="1886" w:name="_Toc74840553"/>
      <w:bookmarkStart w:id="1887" w:name="_Toc76503688"/>
      <w:bookmarkStart w:id="1888" w:name="_Toc83042240"/>
      <w:r w:rsidRPr="009202AA">
        <w:t>6.7.3.1</w:t>
      </w:r>
      <w:r w:rsidRPr="009202AA">
        <w:tab/>
        <w:t>General co-location minimum requirement for FDD UTRA</w:t>
      </w:r>
      <w:bookmarkEnd w:id="1878"/>
      <w:bookmarkEnd w:id="1879"/>
      <w:bookmarkEnd w:id="1880"/>
      <w:bookmarkEnd w:id="1881"/>
      <w:bookmarkEnd w:id="1882"/>
      <w:bookmarkEnd w:id="1883"/>
      <w:bookmarkEnd w:id="1884"/>
      <w:bookmarkEnd w:id="1885"/>
      <w:bookmarkEnd w:id="1886"/>
      <w:bookmarkEnd w:id="1887"/>
      <w:bookmarkEnd w:id="1888"/>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889" w:name="_Toc21096557"/>
      <w:bookmarkStart w:id="1890" w:name="_Toc29763524"/>
      <w:bookmarkStart w:id="1891" w:name="_Toc36029995"/>
      <w:bookmarkStart w:id="1892" w:name="_Toc37179895"/>
      <w:bookmarkStart w:id="1893" w:name="_Toc45869595"/>
      <w:bookmarkStart w:id="1894" w:name="_Toc52555394"/>
      <w:bookmarkStart w:id="1895" w:name="_Toc61112850"/>
      <w:bookmarkStart w:id="1896" w:name="_Toc67911734"/>
      <w:bookmarkStart w:id="1897" w:name="_Toc74840554"/>
      <w:bookmarkStart w:id="1898" w:name="_Toc76503689"/>
      <w:bookmarkStart w:id="1899" w:name="_Toc83042241"/>
      <w:r w:rsidRPr="009202AA">
        <w:t>6.7.3.2</w:t>
      </w:r>
      <w:r w:rsidRPr="009202AA">
        <w:tab/>
        <w:t>General co-location minimum requirement for 1,28 Mcps TDD UTRA</w:t>
      </w:r>
      <w:bookmarkEnd w:id="1889"/>
      <w:bookmarkEnd w:id="1890"/>
      <w:bookmarkEnd w:id="1891"/>
      <w:bookmarkEnd w:id="1892"/>
      <w:bookmarkEnd w:id="1893"/>
      <w:bookmarkEnd w:id="1894"/>
      <w:bookmarkEnd w:id="1895"/>
      <w:bookmarkEnd w:id="1896"/>
      <w:bookmarkEnd w:id="1897"/>
      <w:bookmarkEnd w:id="1898"/>
      <w:bookmarkEnd w:id="189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900" w:name="_Toc21096558"/>
      <w:bookmarkStart w:id="1901" w:name="_Toc29763525"/>
      <w:bookmarkStart w:id="1902" w:name="_Toc36029996"/>
      <w:bookmarkStart w:id="1903" w:name="_Toc37179896"/>
      <w:bookmarkStart w:id="1904" w:name="_Toc45869596"/>
      <w:bookmarkStart w:id="1905" w:name="_Toc52555395"/>
      <w:bookmarkStart w:id="1906" w:name="_Toc61112851"/>
      <w:bookmarkStart w:id="1907" w:name="_Toc67911735"/>
      <w:bookmarkStart w:id="1908" w:name="_Toc74840555"/>
      <w:bookmarkStart w:id="1909" w:name="_Toc76503690"/>
      <w:bookmarkStart w:id="1910" w:name="_Toc83042242"/>
      <w:r w:rsidRPr="009202AA">
        <w:t>6.7.3.3</w:t>
      </w:r>
      <w:r w:rsidRPr="009202AA">
        <w:tab/>
        <w:t>Intra-system minimum requirement</w:t>
      </w:r>
      <w:bookmarkEnd w:id="1900"/>
      <w:bookmarkEnd w:id="1901"/>
      <w:bookmarkEnd w:id="1902"/>
      <w:bookmarkEnd w:id="1903"/>
      <w:bookmarkEnd w:id="1904"/>
      <w:bookmarkEnd w:id="1905"/>
      <w:bookmarkEnd w:id="1906"/>
      <w:bookmarkEnd w:id="1907"/>
      <w:bookmarkEnd w:id="1908"/>
      <w:bookmarkEnd w:id="1909"/>
      <w:bookmarkEnd w:id="1910"/>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911" w:name="_Toc21096559"/>
      <w:bookmarkStart w:id="1912" w:name="_Toc29763526"/>
      <w:bookmarkStart w:id="1913" w:name="_Toc36029997"/>
      <w:bookmarkStart w:id="1914" w:name="_Toc37179897"/>
      <w:bookmarkStart w:id="1915" w:name="_Toc45869597"/>
      <w:bookmarkStart w:id="1916" w:name="_Toc52555396"/>
      <w:bookmarkStart w:id="1917" w:name="_Toc61112852"/>
      <w:bookmarkStart w:id="1918" w:name="_Toc67911736"/>
      <w:bookmarkStart w:id="1919" w:name="_Toc74840556"/>
      <w:bookmarkStart w:id="1920" w:name="_Toc76503691"/>
      <w:bookmarkStart w:id="1921" w:name="_Toc83042243"/>
      <w:r w:rsidRPr="009202AA">
        <w:rPr>
          <w:lang w:eastAsia="zh-CN"/>
        </w:rPr>
        <w:t>6.7.4</w:t>
      </w:r>
      <w:r w:rsidRPr="009202AA">
        <w:rPr>
          <w:lang w:eastAsia="zh-CN"/>
        </w:rPr>
        <w:tab/>
        <w:t>Minimum requirement for single RAT E-UTRA operation</w:t>
      </w:r>
      <w:bookmarkEnd w:id="1911"/>
      <w:bookmarkEnd w:id="1912"/>
      <w:bookmarkEnd w:id="1913"/>
      <w:bookmarkEnd w:id="1914"/>
      <w:bookmarkEnd w:id="1915"/>
      <w:bookmarkEnd w:id="1916"/>
      <w:bookmarkEnd w:id="1917"/>
      <w:bookmarkEnd w:id="1918"/>
      <w:bookmarkEnd w:id="1919"/>
      <w:bookmarkEnd w:id="1920"/>
      <w:bookmarkEnd w:id="1921"/>
    </w:p>
    <w:p w14:paraId="7E4BCF40" w14:textId="77777777" w:rsidR="004C4A70" w:rsidRPr="009202AA" w:rsidRDefault="004C4A70" w:rsidP="004C4A70">
      <w:pPr>
        <w:pStyle w:val="Heading4"/>
      </w:pPr>
      <w:bookmarkStart w:id="1922" w:name="_Toc21096560"/>
      <w:bookmarkStart w:id="1923" w:name="_Toc29763527"/>
      <w:bookmarkStart w:id="1924" w:name="_Toc36029998"/>
      <w:bookmarkStart w:id="1925" w:name="_Toc37179898"/>
      <w:bookmarkStart w:id="1926" w:name="_Toc45869598"/>
      <w:bookmarkStart w:id="1927" w:name="_Toc52555397"/>
      <w:bookmarkStart w:id="1928" w:name="_Toc61112853"/>
      <w:bookmarkStart w:id="1929" w:name="_Toc67911737"/>
      <w:bookmarkStart w:id="1930" w:name="_Toc74840557"/>
      <w:bookmarkStart w:id="1931" w:name="_Toc76503692"/>
      <w:bookmarkStart w:id="1932" w:name="_Toc83042244"/>
      <w:r w:rsidRPr="009202AA">
        <w:t>6.7.4.1</w:t>
      </w:r>
      <w:r w:rsidRPr="009202AA">
        <w:tab/>
        <w:t>General co-location minimum requirement</w:t>
      </w:r>
      <w:bookmarkEnd w:id="1922"/>
      <w:bookmarkEnd w:id="1923"/>
      <w:bookmarkEnd w:id="1924"/>
      <w:bookmarkEnd w:id="1925"/>
      <w:bookmarkEnd w:id="1926"/>
      <w:bookmarkEnd w:id="1927"/>
      <w:bookmarkEnd w:id="1928"/>
      <w:bookmarkEnd w:id="1929"/>
      <w:bookmarkEnd w:id="1930"/>
      <w:bookmarkEnd w:id="1931"/>
      <w:bookmarkEnd w:id="1932"/>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1933" w:name="_Toc74840558"/>
      <w:bookmarkStart w:id="1934" w:name="_Toc76503693"/>
      <w:bookmarkStart w:id="1935" w:name="_Toc83042245"/>
      <w:r w:rsidRPr="009202AA">
        <w:t>6.7.4.2</w:t>
      </w:r>
      <w:r w:rsidRPr="009202AA">
        <w:tab/>
      </w:r>
      <w:r>
        <w:t>Void</w:t>
      </w:r>
      <w:bookmarkEnd w:id="1933"/>
      <w:bookmarkEnd w:id="1934"/>
      <w:bookmarkEnd w:id="1935"/>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1936" w:name="_Toc21096562"/>
      <w:bookmarkStart w:id="1937" w:name="_Toc29763529"/>
      <w:bookmarkStart w:id="1938" w:name="_Toc36030000"/>
      <w:bookmarkStart w:id="1939" w:name="_Toc37179900"/>
      <w:bookmarkStart w:id="1940" w:name="_Toc45869600"/>
      <w:bookmarkStart w:id="1941" w:name="_Toc52555399"/>
      <w:bookmarkStart w:id="1942" w:name="_Toc61112855"/>
      <w:bookmarkStart w:id="1943" w:name="_Toc67911739"/>
      <w:bookmarkStart w:id="1944" w:name="_Toc74840559"/>
      <w:bookmarkStart w:id="1945" w:name="_Toc76503694"/>
      <w:bookmarkStart w:id="1946" w:name="_Toc83042246"/>
      <w:r w:rsidRPr="009202AA">
        <w:t>6.7.4.3</w:t>
      </w:r>
      <w:r w:rsidRPr="009202AA">
        <w:tab/>
        <w:t>Intra-system minimum requirement</w:t>
      </w:r>
      <w:bookmarkEnd w:id="1936"/>
      <w:bookmarkEnd w:id="1937"/>
      <w:bookmarkEnd w:id="1938"/>
      <w:bookmarkEnd w:id="1939"/>
      <w:bookmarkEnd w:id="1940"/>
      <w:bookmarkEnd w:id="1941"/>
      <w:bookmarkEnd w:id="1942"/>
      <w:bookmarkEnd w:id="1943"/>
      <w:bookmarkEnd w:id="1944"/>
      <w:bookmarkEnd w:id="1945"/>
      <w:bookmarkEnd w:id="1946"/>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947" w:name="_Toc21096563"/>
      <w:bookmarkStart w:id="1948" w:name="_Toc29763530"/>
      <w:bookmarkStart w:id="1949" w:name="_Toc36030001"/>
      <w:bookmarkStart w:id="1950" w:name="_Toc37179901"/>
      <w:bookmarkStart w:id="1951" w:name="_Toc45869601"/>
      <w:bookmarkStart w:id="1952" w:name="_Toc52555400"/>
      <w:bookmarkStart w:id="1953" w:name="_Toc61112856"/>
      <w:bookmarkStart w:id="1954" w:name="_Toc67911740"/>
      <w:bookmarkStart w:id="1955" w:name="_Toc74840560"/>
      <w:bookmarkStart w:id="1956" w:name="_Toc76503695"/>
      <w:bookmarkStart w:id="1957" w:name="_Toc83042247"/>
      <w:r w:rsidRPr="009202AA">
        <w:rPr>
          <w:lang w:eastAsia="zh-CN"/>
        </w:rPr>
        <w:t>7</w:t>
      </w:r>
      <w:r w:rsidRPr="009202AA">
        <w:rPr>
          <w:lang w:eastAsia="zh-CN"/>
        </w:rPr>
        <w:tab/>
        <w:t>Conducted receiver characteristics</w:t>
      </w:r>
      <w:bookmarkEnd w:id="1947"/>
      <w:bookmarkEnd w:id="1948"/>
      <w:bookmarkEnd w:id="1949"/>
      <w:bookmarkEnd w:id="1950"/>
      <w:bookmarkEnd w:id="1951"/>
      <w:bookmarkEnd w:id="1952"/>
      <w:bookmarkEnd w:id="1953"/>
      <w:bookmarkEnd w:id="1954"/>
      <w:bookmarkEnd w:id="1955"/>
      <w:bookmarkEnd w:id="1956"/>
      <w:bookmarkEnd w:id="1957"/>
    </w:p>
    <w:p w14:paraId="13111E5F" w14:textId="77777777" w:rsidR="004C4A70" w:rsidRPr="009202AA" w:rsidRDefault="004C4A70" w:rsidP="004C4A70">
      <w:pPr>
        <w:pStyle w:val="Heading2"/>
      </w:pPr>
      <w:bookmarkStart w:id="1958" w:name="_Toc21096564"/>
      <w:bookmarkStart w:id="1959" w:name="_Toc29763531"/>
      <w:bookmarkStart w:id="1960" w:name="_Toc36030002"/>
      <w:bookmarkStart w:id="1961" w:name="_Toc37179902"/>
      <w:bookmarkStart w:id="1962" w:name="_Toc45869602"/>
      <w:bookmarkStart w:id="1963" w:name="_Toc52555401"/>
      <w:bookmarkStart w:id="1964" w:name="_Toc61112857"/>
      <w:bookmarkStart w:id="1965" w:name="_Toc67911741"/>
      <w:bookmarkStart w:id="1966" w:name="_Toc74840561"/>
      <w:bookmarkStart w:id="1967" w:name="_Toc76503696"/>
      <w:bookmarkStart w:id="1968" w:name="_Toc83042248"/>
      <w:r w:rsidRPr="009202AA">
        <w:t>7.1</w:t>
      </w:r>
      <w:r w:rsidRPr="009202AA">
        <w:tab/>
        <w:t>General</w:t>
      </w:r>
      <w:bookmarkEnd w:id="1958"/>
      <w:bookmarkEnd w:id="1959"/>
      <w:bookmarkEnd w:id="1960"/>
      <w:bookmarkEnd w:id="1961"/>
      <w:bookmarkEnd w:id="1962"/>
      <w:bookmarkEnd w:id="1963"/>
      <w:bookmarkEnd w:id="1964"/>
      <w:bookmarkEnd w:id="1965"/>
      <w:bookmarkEnd w:id="1966"/>
      <w:bookmarkEnd w:id="1967"/>
      <w:bookmarkEnd w:id="1968"/>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969" w:name="_Toc21096565"/>
      <w:bookmarkStart w:id="1970" w:name="_Toc29763532"/>
      <w:bookmarkStart w:id="1971" w:name="_Toc36030003"/>
      <w:bookmarkStart w:id="1972" w:name="_Toc37179903"/>
      <w:bookmarkStart w:id="1973" w:name="_Toc45869603"/>
      <w:bookmarkStart w:id="1974" w:name="_Toc52555402"/>
      <w:bookmarkStart w:id="1975" w:name="_Toc61112858"/>
      <w:bookmarkStart w:id="1976" w:name="_Toc67911742"/>
      <w:bookmarkStart w:id="1977" w:name="_Toc74840562"/>
      <w:bookmarkStart w:id="1978" w:name="_Toc76503697"/>
      <w:bookmarkStart w:id="1979" w:name="_Toc83042249"/>
      <w:r w:rsidRPr="009202AA">
        <w:t>7.2</w:t>
      </w:r>
      <w:r w:rsidRPr="009202AA">
        <w:tab/>
        <w:t>Reference sensitivity level</w:t>
      </w:r>
      <w:bookmarkEnd w:id="1969"/>
      <w:bookmarkEnd w:id="1970"/>
      <w:bookmarkEnd w:id="1971"/>
      <w:bookmarkEnd w:id="1972"/>
      <w:bookmarkEnd w:id="1973"/>
      <w:bookmarkEnd w:id="1974"/>
      <w:bookmarkEnd w:id="1975"/>
      <w:bookmarkEnd w:id="1976"/>
      <w:bookmarkEnd w:id="1977"/>
      <w:bookmarkEnd w:id="1978"/>
      <w:bookmarkEnd w:id="1979"/>
    </w:p>
    <w:p w14:paraId="2E2AE3F1" w14:textId="77777777" w:rsidR="004C4A70" w:rsidRPr="009202AA" w:rsidRDefault="004C4A70" w:rsidP="004C4A70">
      <w:pPr>
        <w:pStyle w:val="Heading3"/>
      </w:pPr>
      <w:bookmarkStart w:id="1980" w:name="_Toc21096566"/>
      <w:bookmarkStart w:id="1981" w:name="_Toc29763533"/>
      <w:bookmarkStart w:id="1982" w:name="_Toc36030004"/>
      <w:bookmarkStart w:id="1983" w:name="_Toc37179904"/>
      <w:bookmarkStart w:id="1984" w:name="_Toc45869604"/>
      <w:bookmarkStart w:id="1985" w:name="_Toc52555403"/>
      <w:bookmarkStart w:id="1986" w:name="_Toc61112859"/>
      <w:bookmarkStart w:id="1987" w:name="_Toc67911743"/>
      <w:bookmarkStart w:id="1988" w:name="_Toc74840563"/>
      <w:bookmarkStart w:id="1989" w:name="_Toc76503698"/>
      <w:bookmarkStart w:id="1990" w:name="_Toc83042250"/>
      <w:r w:rsidRPr="009202AA">
        <w:t>7.2.1</w:t>
      </w:r>
      <w:r w:rsidRPr="009202AA">
        <w:tab/>
        <w:t>General</w:t>
      </w:r>
      <w:bookmarkEnd w:id="1980"/>
      <w:bookmarkEnd w:id="1981"/>
      <w:bookmarkEnd w:id="1982"/>
      <w:bookmarkEnd w:id="1983"/>
      <w:bookmarkEnd w:id="1984"/>
      <w:bookmarkEnd w:id="1985"/>
      <w:bookmarkEnd w:id="1986"/>
      <w:bookmarkEnd w:id="1987"/>
      <w:bookmarkEnd w:id="1988"/>
      <w:bookmarkEnd w:id="1989"/>
      <w:bookmarkEnd w:id="1990"/>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991" w:name="_Toc21096567"/>
      <w:bookmarkStart w:id="1992" w:name="_Toc29763534"/>
      <w:bookmarkStart w:id="1993" w:name="_Toc36030005"/>
      <w:bookmarkStart w:id="1994" w:name="_Toc37179905"/>
      <w:bookmarkStart w:id="1995" w:name="_Toc45869605"/>
      <w:bookmarkStart w:id="1996" w:name="_Toc52555404"/>
      <w:bookmarkStart w:id="1997" w:name="_Toc61112860"/>
      <w:bookmarkStart w:id="1998" w:name="_Toc67911744"/>
      <w:bookmarkStart w:id="1999" w:name="_Toc74840564"/>
      <w:bookmarkStart w:id="2000" w:name="_Toc76503699"/>
      <w:bookmarkStart w:id="2001" w:name="_Toc83042251"/>
      <w:r w:rsidRPr="009202AA">
        <w:rPr>
          <w:lang w:eastAsia="zh-CN"/>
        </w:rPr>
        <w:t>7.2.2</w:t>
      </w:r>
      <w:r w:rsidRPr="009202AA">
        <w:rPr>
          <w:lang w:eastAsia="zh-CN"/>
        </w:rPr>
        <w:tab/>
        <w:t>Minimum requirement for MSR operation</w:t>
      </w:r>
      <w:bookmarkEnd w:id="1991"/>
      <w:bookmarkEnd w:id="1992"/>
      <w:bookmarkEnd w:id="1993"/>
      <w:bookmarkEnd w:id="1994"/>
      <w:bookmarkEnd w:id="1995"/>
      <w:bookmarkEnd w:id="1996"/>
      <w:bookmarkEnd w:id="1997"/>
      <w:bookmarkEnd w:id="1998"/>
      <w:bookmarkEnd w:id="1999"/>
      <w:bookmarkEnd w:id="2000"/>
      <w:bookmarkEnd w:id="20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002" w:name="_Toc21096568"/>
      <w:bookmarkStart w:id="2003" w:name="_Toc29763535"/>
      <w:bookmarkStart w:id="2004" w:name="_Toc36030006"/>
      <w:bookmarkStart w:id="2005" w:name="_Toc37179906"/>
      <w:bookmarkStart w:id="2006" w:name="_Toc45869606"/>
      <w:bookmarkStart w:id="2007" w:name="_Toc52555405"/>
      <w:bookmarkStart w:id="2008" w:name="_Toc61112861"/>
      <w:bookmarkStart w:id="2009" w:name="_Toc67911745"/>
      <w:bookmarkStart w:id="2010" w:name="_Toc74840565"/>
      <w:bookmarkStart w:id="2011" w:name="_Toc76503700"/>
      <w:bookmarkStart w:id="2012" w:name="_Toc83042252"/>
      <w:r w:rsidRPr="009202AA">
        <w:rPr>
          <w:lang w:eastAsia="zh-CN"/>
        </w:rPr>
        <w:t>7.2.3</w:t>
      </w:r>
      <w:r w:rsidRPr="009202AA">
        <w:rPr>
          <w:lang w:eastAsia="zh-CN"/>
        </w:rPr>
        <w:tab/>
        <w:t>Minimum requirement for single RAT UTRA operation</w:t>
      </w:r>
      <w:bookmarkEnd w:id="2002"/>
      <w:bookmarkEnd w:id="2003"/>
      <w:bookmarkEnd w:id="2004"/>
      <w:bookmarkEnd w:id="2005"/>
      <w:bookmarkEnd w:id="2006"/>
      <w:bookmarkEnd w:id="2007"/>
      <w:bookmarkEnd w:id="2008"/>
      <w:bookmarkEnd w:id="2009"/>
      <w:bookmarkEnd w:id="2010"/>
      <w:bookmarkEnd w:id="2011"/>
      <w:bookmarkEnd w:id="2012"/>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013" w:name="_Toc21096569"/>
      <w:bookmarkStart w:id="2014" w:name="_Toc29763536"/>
      <w:bookmarkStart w:id="2015" w:name="_Toc36030007"/>
      <w:bookmarkStart w:id="2016" w:name="_Toc37179907"/>
      <w:bookmarkStart w:id="2017" w:name="_Toc45869607"/>
      <w:bookmarkStart w:id="2018" w:name="_Toc52555406"/>
      <w:bookmarkStart w:id="2019" w:name="_Toc61112862"/>
      <w:bookmarkStart w:id="2020" w:name="_Toc67911746"/>
      <w:bookmarkStart w:id="2021" w:name="_Toc74840566"/>
      <w:bookmarkStart w:id="2022" w:name="_Toc76503701"/>
      <w:bookmarkStart w:id="2023" w:name="_Toc83042253"/>
      <w:r w:rsidRPr="009202AA">
        <w:rPr>
          <w:lang w:eastAsia="zh-CN"/>
        </w:rPr>
        <w:t>7.2.4</w:t>
      </w:r>
      <w:r w:rsidRPr="009202AA">
        <w:rPr>
          <w:lang w:eastAsia="zh-CN"/>
        </w:rPr>
        <w:tab/>
        <w:t>Minimum requirement for single RAT E-UTRA operation</w:t>
      </w:r>
      <w:bookmarkEnd w:id="2013"/>
      <w:bookmarkEnd w:id="2014"/>
      <w:bookmarkEnd w:id="2015"/>
      <w:bookmarkEnd w:id="2016"/>
      <w:bookmarkEnd w:id="2017"/>
      <w:bookmarkEnd w:id="2018"/>
      <w:bookmarkEnd w:id="2019"/>
      <w:bookmarkEnd w:id="2020"/>
      <w:bookmarkEnd w:id="2021"/>
      <w:bookmarkEnd w:id="2022"/>
      <w:bookmarkEnd w:id="202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024" w:name="_Toc21096570"/>
      <w:bookmarkStart w:id="2025" w:name="_Toc29763537"/>
      <w:bookmarkStart w:id="2026" w:name="_Toc36030008"/>
      <w:bookmarkStart w:id="2027" w:name="_Toc37179908"/>
      <w:bookmarkStart w:id="2028" w:name="_Toc45869608"/>
      <w:bookmarkStart w:id="2029" w:name="_Toc52555407"/>
      <w:bookmarkStart w:id="2030" w:name="_Toc61112863"/>
      <w:bookmarkStart w:id="2031" w:name="_Toc67911747"/>
      <w:bookmarkStart w:id="2032" w:name="_Toc74840567"/>
      <w:bookmarkStart w:id="2033" w:name="_Toc76503702"/>
      <w:bookmarkStart w:id="2034" w:name="_Toc83042254"/>
      <w:r w:rsidRPr="009202AA">
        <w:t>7.3</w:t>
      </w:r>
      <w:r w:rsidRPr="009202AA">
        <w:tab/>
        <w:t>Dynamic range</w:t>
      </w:r>
      <w:bookmarkEnd w:id="2024"/>
      <w:bookmarkEnd w:id="2025"/>
      <w:bookmarkEnd w:id="2026"/>
      <w:bookmarkEnd w:id="2027"/>
      <w:bookmarkEnd w:id="2028"/>
      <w:bookmarkEnd w:id="2029"/>
      <w:bookmarkEnd w:id="2030"/>
      <w:bookmarkEnd w:id="2031"/>
      <w:bookmarkEnd w:id="2032"/>
      <w:bookmarkEnd w:id="2033"/>
      <w:bookmarkEnd w:id="2034"/>
    </w:p>
    <w:p w14:paraId="7D472AED" w14:textId="77777777" w:rsidR="004C4A70" w:rsidRPr="009202AA" w:rsidRDefault="004C4A70" w:rsidP="004C4A70">
      <w:pPr>
        <w:pStyle w:val="Heading3"/>
      </w:pPr>
      <w:bookmarkStart w:id="2035" w:name="_Toc21096571"/>
      <w:bookmarkStart w:id="2036" w:name="_Toc29763538"/>
      <w:bookmarkStart w:id="2037" w:name="_Toc36030009"/>
      <w:bookmarkStart w:id="2038" w:name="_Toc37179909"/>
      <w:bookmarkStart w:id="2039" w:name="_Toc45869609"/>
      <w:bookmarkStart w:id="2040" w:name="_Toc52555408"/>
      <w:bookmarkStart w:id="2041" w:name="_Toc61112864"/>
      <w:bookmarkStart w:id="2042" w:name="_Toc67911748"/>
      <w:bookmarkStart w:id="2043" w:name="_Toc74840568"/>
      <w:bookmarkStart w:id="2044" w:name="_Toc76503703"/>
      <w:bookmarkStart w:id="2045" w:name="_Toc83042255"/>
      <w:r w:rsidRPr="009202AA">
        <w:t>7.3.1</w:t>
      </w:r>
      <w:r w:rsidRPr="009202AA">
        <w:tab/>
        <w:t>General</w:t>
      </w:r>
      <w:bookmarkEnd w:id="2035"/>
      <w:bookmarkEnd w:id="2036"/>
      <w:bookmarkEnd w:id="2037"/>
      <w:bookmarkEnd w:id="2038"/>
      <w:bookmarkEnd w:id="2039"/>
      <w:bookmarkEnd w:id="2040"/>
      <w:bookmarkEnd w:id="2041"/>
      <w:bookmarkEnd w:id="2042"/>
      <w:bookmarkEnd w:id="2043"/>
      <w:bookmarkEnd w:id="2044"/>
      <w:bookmarkEnd w:id="204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046" w:name="_Toc21096572"/>
      <w:bookmarkStart w:id="2047" w:name="_Toc29763539"/>
      <w:bookmarkStart w:id="2048" w:name="_Toc36030010"/>
      <w:bookmarkStart w:id="2049" w:name="_Toc37179910"/>
      <w:bookmarkStart w:id="2050" w:name="_Toc45869610"/>
      <w:bookmarkStart w:id="2051" w:name="_Toc52555409"/>
      <w:bookmarkStart w:id="2052" w:name="_Toc61112865"/>
      <w:bookmarkStart w:id="2053" w:name="_Toc67911749"/>
      <w:bookmarkStart w:id="2054" w:name="_Toc74840569"/>
      <w:bookmarkStart w:id="2055" w:name="_Toc76503704"/>
      <w:bookmarkStart w:id="2056" w:name="_Toc83042256"/>
      <w:r w:rsidRPr="009202AA">
        <w:rPr>
          <w:lang w:eastAsia="zh-CN"/>
        </w:rPr>
        <w:t>7.3.2</w:t>
      </w:r>
      <w:r w:rsidRPr="009202AA">
        <w:rPr>
          <w:lang w:eastAsia="zh-CN"/>
        </w:rPr>
        <w:tab/>
        <w:t>Minimum requirement for MSR operation</w:t>
      </w:r>
      <w:bookmarkEnd w:id="2046"/>
      <w:bookmarkEnd w:id="2047"/>
      <w:bookmarkEnd w:id="2048"/>
      <w:bookmarkEnd w:id="2049"/>
      <w:bookmarkEnd w:id="2050"/>
      <w:bookmarkEnd w:id="2051"/>
      <w:bookmarkEnd w:id="2052"/>
      <w:bookmarkEnd w:id="2053"/>
      <w:bookmarkEnd w:id="2054"/>
      <w:bookmarkEnd w:id="2055"/>
      <w:bookmarkEnd w:id="2056"/>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057" w:name="_Toc21096573"/>
      <w:bookmarkStart w:id="2058" w:name="_Toc29763540"/>
      <w:bookmarkStart w:id="2059" w:name="_Toc36030011"/>
      <w:bookmarkStart w:id="2060" w:name="_Toc37179911"/>
      <w:bookmarkStart w:id="2061" w:name="_Toc45869611"/>
      <w:bookmarkStart w:id="2062" w:name="_Toc52555410"/>
      <w:bookmarkStart w:id="2063" w:name="_Toc61112866"/>
      <w:bookmarkStart w:id="2064" w:name="_Toc67911750"/>
      <w:bookmarkStart w:id="2065" w:name="_Toc74840570"/>
      <w:bookmarkStart w:id="2066" w:name="_Toc76503705"/>
      <w:bookmarkStart w:id="2067" w:name="_Toc83042257"/>
      <w:r w:rsidRPr="009202AA">
        <w:rPr>
          <w:lang w:eastAsia="zh-CN"/>
        </w:rPr>
        <w:t>7.3.3</w:t>
      </w:r>
      <w:r w:rsidRPr="009202AA">
        <w:rPr>
          <w:lang w:eastAsia="zh-CN"/>
        </w:rPr>
        <w:tab/>
        <w:t>Minimum requirement for single RAT UTRA operation</w:t>
      </w:r>
      <w:bookmarkEnd w:id="2057"/>
      <w:bookmarkEnd w:id="2058"/>
      <w:bookmarkEnd w:id="2059"/>
      <w:bookmarkEnd w:id="2060"/>
      <w:bookmarkEnd w:id="2061"/>
      <w:bookmarkEnd w:id="2062"/>
      <w:bookmarkEnd w:id="2063"/>
      <w:bookmarkEnd w:id="2064"/>
      <w:bookmarkEnd w:id="2065"/>
      <w:bookmarkEnd w:id="2066"/>
      <w:bookmarkEnd w:id="206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068" w:name="_Toc21096574"/>
      <w:bookmarkStart w:id="2069" w:name="_Toc29763541"/>
      <w:bookmarkStart w:id="2070" w:name="_Toc36030012"/>
      <w:bookmarkStart w:id="2071" w:name="_Toc37179912"/>
      <w:bookmarkStart w:id="2072" w:name="_Toc45869612"/>
      <w:bookmarkStart w:id="2073" w:name="_Toc52555411"/>
      <w:bookmarkStart w:id="2074" w:name="_Toc61112867"/>
      <w:bookmarkStart w:id="2075" w:name="_Toc67911751"/>
      <w:bookmarkStart w:id="2076" w:name="_Toc74840571"/>
      <w:bookmarkStart w:id="2077" w:name="_Toc76503706"/>
      <w:bookmarkStart w:id="2078" w:name="_Toc83042258"/>
      <w:r w:rsidRPr="009202AA">
        <w:rPr>
          <w:lang w:eastAsia="zh-CN"/>
        </w:rPr>
        <w:t>7.3.4</w:t>
      </w:r>
      <w:r w:rsidRPr="009202AA">
        <w:rPr>
          <w:lang w:eastAsia="zh-CN"/>
        </w:rPr>
        <w:tab/>
        <w:t>Minimum requirement for single RAT E-UTRA operation</w:t>
      </w:r>
      <w:bookmarkEnd w:id="2068"/>
      <w:bookmarkEnd w:id="2069"/>
      <w:bookmarkEnd w:id="2070"/>
      <w:bookmarkEnd w:id="2071"/>
      <w:bookmarkEnd w:id="2072"/>
      <w:bookmarkEnd w:id="2073"/>
      <w:bookmarkEnd w:id="2074"/>
      <w:bookmarkEnd w:id="2075"/>
      <w:bookmarkEnd w:id="2076"/>
      <w:bookmarkEnd w:id="2077"/>
      <w:bookmarkEnd w:id="2078"/>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079" w:name="_Toc21096575"/>
      <w:bookmarkStart w:id="2080" w:name="_Toc29763542"/>
      <w:bookmarkStart w:id="2081" w:name="_Toc36030013"/>
      <w:bookmarkStart w:id="2082" w:name="_Toc37179913"/>
      <w:bookmarkStart w:id="2083" w:name="_Toc45869613"/>
      <w:bookmarkStart w:id="2084" w:name="_Toc52555412"/>
      <w:bookmarkStart w:id="2085" w:name="_Toc61112868"/>
      <w:bookmarkStart w:id="2086" w:name="_Toc67911752"/>
      <w:bookmarkStart w:id="2087" w:name="_Toc74840572"/>
      <w:bookmarkStart w:id="2088" w:name="_Toc76503707"/>
      <w:bookmarkStart w:id="2089" w:name="_Toc83042259"/>
      <w:r w:rsidRPr="009202AA">
        <w:t>7.4</w:t>
      </w:r>
      <w:r w:rsidRPr="009202AA">
        <w:tab/>
        <w:t>Adjacent channel selectivity, general blocking, and narrowband blocking</w:t>
      </w:r>
      <w:bookmarkEnd w:id="2079"/>
      <w:bookmarkEnd w:id="2080"/>
      <w:bookmarkEnd w:id="2081"/>
      <w:bookmarkEnd w:id="2082"/>
      <w:bookmarkEnd w:id="2083"/>
      <w:bookmarkEnd w:id="2084"/>
      <w:bookmarkEnd w:id="2085"/>
      <w:bookmarkEnd w:id="2086"/>
      <w:bookmarkEnd w:id="2087"/>
      <w:bookmarkEnd w:id="2088"/>
      <w:bookmarkEnd w:id="2089"/>
    </w:p>
    <w:p w14:paraId="41705C7D" w14:textId="77777777" w:rsidR="004C4A70" w:rsidRPr="009202AA" w:rsidRDefault="004C4A70" w:rsidP="004C4A70">
      <w:pPr>
        <w:pStyle w:val="Heading3"/>
      </w:pPr>
      <w:bookmarkStart w:id="2090" w:name="_Toc21096576"/>
      <w:bookmarkStart w:id="2091" w:name="_Toc29763543"/>
      <w:bookmarkStart w:id="2092" w:name="_Toc36030014"/>
      <w:bookmarkStart w:id="2093" w:name="_Toc37179914"/>
      <w:bookmarkStart w:id="2094" w:name="_Toc45869614"/>
      <w:bookmarkStart w:id="2095" w:name="_Toc52555413"/>
      <w:bookmarkStart w:id="2096" w:name="_Toc61112869"/>
      <w:bookmarkStart w:id="2097" w:name="_Toc67911753"/>
      <w:bookmarkStart w:id="2098" w:name="_Toc74840573"/>
      <w:bookmarkStart w:id="2099" w:name="_Toc76503708"/>
      <w:bookmarkStart w:id="2100" w:name="_Toc83042260"/>
      <w:r w:rsidRPr="009202AA">
        <w:t>7.4.1</w:t>
      </w:r>
      <w:r w:rsidRPr="009202AA">
        <w:tab/>
        <w:t>General</w:t>
      </w:r>
      <w:bookmarkEnd w:id="2090"/>
      <w:bookmarkEnd w:id="2091"/>
      <w:bookmarkEnd w:id="2092"/>
      <w:bookmarkEnd w:id="2093"/>
      <w:bookmarkEnd w:id="2094"/>
      <w:bookmarkEnd w:id="2095"/>
      <w:bookmarkEnd w:id="2096"/>
      <w:bookmarkEnd w:id="2097"/>
      <w:bookmarkEnd w:id="2098"/>
      <w:bookmarkEnd w:id="2099"/>
      <w:bookmarkEnd w:id="2100"/>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101" w:name="_Toc21096577"/>
      <w:bookmarkStart w:id="2102" w:name="_Toc29763544"/>
      <w:bookmarkStart w:id="2103" w:name="_Toc36030015"/>
      <w:bookmarkStart w:id="2104" w:name="_Toc37179915"/>
      <w:bookmarkStart w:id="2105" w:name="_Toc45869615"/>
      <w:bookmarkStart w:id="2106" w:name="_Toc52555414"/>
      <w:bookmarkStart w:id="2107" w:name="_Toc61112870"/>
      <w:bookmarkStart w:id="2108" w:name="_Toc67911754"/>
      <w:bookmarkStart w:id="2109" w:name="_Toc74840574"/>
      <w:bookmarkStart w:id="2110" w:name="_Toc76503709"/>
      <w:bookmarkStart w:id="2111" w:name="_Toc83042261"/>
      <w:r w:rsidRPr="009202AA">
        <w:rPr>
          <w:lang w:eastAsia="zh-CN"/>
        </w:rPr>
        <w:t>7.4.2</w:t>
      </w:r>
      <w:r w:rsidRPr="009202AA">
        <w:rPr>
          <w:lang w:eastAsia="zh-CN"/>
        </w:rPr>
        <w:tab/>
        <w:t>Minimum requirement for MSR operation</w:t>
      </w:r>
      <w:bookmarkEnd w:id="2101"/>
      <w:bookmarkEnd w:id="2102"/>
      <w:bookmarkEnd w:id="2103"/>
      <w:bookmarkEnd w:id="2104"/>
      <w:bookmarkEnd w:id="2105"/>
      <w:bookmarkEnd w:id="2106"/>
      <w:bookmarkEnd w:id="2107"/>
      <w:bookmarkEnd w:id="2108"/>
      <w:bookmarkEnd w:id="2109"/>
      <w:bookmarkEnd w:id="2110"/>
      <w:bookmarkEnd w:id="2111"/>
    </w:p>
    <w:p w14:paraId="69B92F6A" w14:textId="77777777" w:rsidR="004C4A70" w:rsidRPr="009202AA" w:rsidRDefault="004C4A70" w:rsidP="004C4A70">
      <w:pPr>
        <w:pStyle w:val="Heading4"/>
      </w:pPr>
      <w:bookmarkStart w:id="2112" w:name="_Toc21096578"/>
      <w:bookmarkStart w:id="2113" w:name="_Toc29763545"/>
      <w:bookmarkStart w:id="2114" w:name="_Toc36030016"/>
      <w:bookmarkStart w:id="2115" w:name="_Toc37179916"/>
      <w:bookmarkStart w:id="2116" w:name="_Toc45869616"/>
      <w:bookmarkStart w:id="2117" w:name="_Toc52555415"/>
      <w:bookmarkStart w:id="2118" w:name="_Toc61112871"/>
      <w:bookmarkStart w:id="2119" w:name="_Toc67911755"/>
      <w:bookmarkStart w:id="2120" w:name="_Toc74840575"/>
      <w:bookmarkStart w:id="2121" w:name="_Toc76503710"/>
      <w:bookmarkStart w:id="2122" w:name="_Toc83042262"/>
      <w:r w:rsidRPr="009202AA">
        <w:t>7.4.2.1</w:t>
      </w:r>
      <w:r w:rsidRPr="009202AA">
        <w:tab/>
        <w:t>General minimum requirement</w:t>
      </w:r>
      <w:bookmarkEnd w:id="2112"/>
      <w:bookmarkEnd w:id="2113"/>
      <w:bookmarkEnd w:id="2114"/>
      <w:bookmarkEnd w:id="2115"/>
      <w:bookmarkEnd w:id="2116"/>
      <w:bookmarkEnd w:id="2117"/>
      <w:bookmarkEnd w:id="2118"/>
      <w:bookmarkEnd w:id="2119"/>
      <w:bookmarkEnd w:id="2120"/>
      <w:bookmarkEnd w:id="2121"/>
      <w:bookmarkEnd w:id="2122"/>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123" w:name="_Toc21096579"/>
      <w:bookmarkStart w:id="2124" w:name="_Toc29763546"/>
      <w:bookmarkStart w:id="2125" w:name="_Toc36030017"/>
      <w:bookmarkStart w:id="2126" w:name="_Toc37179917"/>
      <w:bookmarkStart w:id="2127" w:name="_Toc45869617"/>
      <w:bookmarkStart w:id="2128" w:name="_Toc52555416"/>
      <w:bookmarkStart w:id="2129" w:name="_Toc61112872"/>
      <w:bookmarkStart w:id="2130" w:name="_Toc67911756"/>
      <w:bookmarkStart w:id="2131" w:name="_Toc74840576"/>
      <w:bookmarkStart w:id="2132" w:name="_Toc76503711"/>
      <w:bookmarkStart w:id="2133" w:name="_Toc83042263"/>
      <w:r w:rsidRPr="009202AA">
        <w:t>7.4.2.2</w:t>
      </w:r>
      <w:r w:rsidRPr="009202AA">
        <w:tab/>
        <w:t>General narrowband blocking minimum requirement</w:t>
      </w:r>
      <w:bookmarkEnd w:id="2123"/>
      <w:bookmarkEnd w:id="2124"/>
      <w:bookmarkEnd w:id="2125"/>
      <w:bookmarkEnd w:id="2126"/>
      <w:bookmarkEnd w:id="2127"/>
      <w:bookmarkEnd w:id="2128"/>
      <w:bookmarkEnd w:id="2129"/>
      <w:bookmarkEnd w:id="2130"/>
      <w:bookmarkEnd w:id="2131"/>
      <w:bookmarkEnd w:id="2132"/>
      <w:bookmarkEnd w:id="213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134" w:name="_Toc21096580"/>
      <w:bookmarkStart w:id="2135" w:name="_Toc29763547"/>
      <w:bookmarkStart w:id="2136" w:name="_Toc36030018"/>
      <w:bookmarkStart w:id="2137" w:name="_Toc37179918"/>
      <w:bookmarkStart w:id="2138" w:name="_Toc45869618"/>
      <w:bookmarkStart w:id="2139" w:name="_Toc52555417"/>
      <w:bookmarkStart w:id="2140" w:name="_Toc61112873"/>
      <w:bookmarkStart w:id="2141" w:name="_Toc67911757"/>
      <w:bookmarkStart w:id="2142" w:name="_Toc74840577"/>
      <w:bookmarkStart w:id="2143" w:name="_Toc76503712"/>
      <w:bookmarkStart w:id="2144" w:name="_Toc83042264"/>
      <w:r w:rsidRPr="009202AA">
        <w:t>7.4.2.3</w:t>
      </w:r>
      <w:r w:rsidRPr="009202AA">
        <w:tab/>
        <w:t>Additional BC3 blocking minimum requirement</w:t>
      </w:r>
      <w:bookmarkEnd w:id="2134"/>
      <w:bookmarkEnd w:id="2135"/>
      <w:bookmarkEnd w:id="2136"/>
      <w:bookmarkEnd w:id="2137"/>
      <w:bookmarkEnd w:id="2138"/>
      <w:bookmarkEnd w:id="2139"/>
      <w:bookmarkEnd w:id="2140"/>
      <w:bookmarkEnd w:id="2141"/>
      <w:bookmarkEnd w:id="2142"/>
      <w:bookmarkEnd w:id="2143"/>
      <w:bookmarkEnd w:id="2144"/>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145" w:name="_Toc21096581"/>
      <w:bookmarkStart w:id="2146" w:name="_Toc29763548"/>
      <w:bookmarkStart w:id="2147" w:name="_Toc36030019"/>
      <w:bookmarkStart w:id="2148" w:name="_Toc37179919"/>
      <w:bookmarkStart w:id="2149" w:name="_Toc45869619"/>
      <w:bookmarkStart w:id="2150" w:name="_Toc52555418"/>
      <w:bookmarkStart w:id="2151" w:name="_Toc61112874"/>
      <w:bookmarkStart w:id="2152" w:name="_Toc67911758"/>
      <w:bookmarkStart w:id="2153" w:name="_Toc74840578"/>
      <w:bookmarkStart w:id="2154" w:name="_Toc76503713"/>
      <w:bookmarkStart w:id="2155" w:name="_Toc83042265"/>
      <w:r w:rsidRPr="009202AA">
        <w:rPr>
          <w:lang w:eastAsia="zh-CN"/>
        </w:rPr>
        <w:t>7.4.3</w:t>
      </w:r>
      <w:r w:rsidRPr="009202AA">
        <w:rPr>
          <w:lang w:eastAsia="zh-CN"/>
        </w:rPr>
        <w:tab/>
        <w:t>Minimum requirement for single RAT UTRA operation</w:t>
      </w:r>
      <w:bookmarkEnd w:id="2145"/>
      <w:bookmarkEnd w:id="2146"/>
      <w:bookmarkEnd w:id="2147"/>
      <w:bookmarkEnd w:id="2148"/>
      <w:bookmarkEnd w:id="2149"/>
      <w:bookmarkEnd w:id="2150"/>
      <w:bookmarkEnd w:id="2151"/>
      <w:bookmarkEnd w:id="2152"/>
      <w:bookmarkEnd w:id="2153"/>
      <w:bookmarkEnd w:id="2154"/>
      <w:bookmarkEnd w:id="215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156" w:name="_Toc21096582"/>
      <w:bookmarkStart w:id="2157" w:name="_Toc29763549"/>
      <w:bookmarkStart w:id="2158" w:name="_Toc36030020"/>
      <w:bookmarkStart w:id="2159" w:name="_Toc37179920"/>
      <w:bookmarkStart w:id="2160" w:name="_Toc45869620"/>
      <w:bookmarkStart w:id="2161" w:name="_Toc52555419"/>
      <w:bookmarkStart w:id="2162" w:name="_Toc61112875"/>
      <w:bookmarkStart w:id="2163" w:name="_Toc67911759"/>
      <w:bookmarkStart w:id="2164" w:name="_Toc74840579"/>
      <w:bookmarkStart w:id="2165" w:name="_Toc76503714"/>
      <w:bookmarkStart w:id="2166" w:name="_Toc83042266"/>
      <w:r w:rsidRPr="009202AA">
        <w:rPr>
          <w:lang w:eastAsia="zh-CN"/>
        </w:rPr>
        <w:t>7.4.4</w:t>
      </w:r>
      <w:r w:rsidRPr="009202AA">
        <w:rPr>
          <w:lang w:eastAsia="zh-CN"/>
        </w:rPr>
        <w:tab/>
        <w:t>Minimum requirement for single RAT E-UTRA operation</w:t>
      </w:r>
      <w:bookmarkEnd w:id="2156"/>
      <w:bookmarkEnd w:id="2157"/>
      <w:bookmarkEnd w:id="2158"/>
      <w:bookmarkEnd w:id="2159"/>
      <w:bookmarkEnd w:id="2160"/>
      <w:bookmarkEnd w:id="2161"/>
      <w:bookmarkEnd w:id="2162"/>
      <w:bookmarkEnd w:id="2163"/>
      <w:bookmarkEnd w:id="2164"/>
      <w:bookmarkEnd w:id="2165"/>
      <w:bookmarkEnd w:id="2166"/>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167" w:name="_Toc21096583"/>
      <w:bookmarkStart w:id="2168" w:name="_Toc29763550"/>
      <w:bookmarkStart w:id="2169" w:name="_Toc36030021"/>
      <w:bookmarkStart w:id="2170" w:name="_Toc37179921"/>
      <w:bookmarkStart w:id="2171" w:name="_Toc45869621"/>
      <w:bookmarkStart w:id="2172" w:name="_Toc52555420"/>
      <w:bookmarkStart w:id="2173" w:name="_Toc61112876"/>
      <w:bookmarkStart w:id="2174" w:name="_Toc67911760"/>
      <w:bookmarkStart w:id="2175" w:name="_Toc74840580"/>
      <w:bookmarkStart w:id="2176" w:name="_Toc76503715"/>
      <w:bookmarkStart w:id="2177" w:name="_Toc83042267"/>
      <w:r w:rsidRPr="009202AA">
        <w:t>7.5</w:t>
      </w:r>
      <w:r w:rsidRPr="009202AA">
        <w:tab/>
        <w:t>Blocking</w:t>
      </w:r>
      <w:bookmarkEnd w:id="2167"/>
      <w:bookmarkEnd w:id="2168"/>
      <w:bookmarkEnd w:id="2169"/>
      <w:bookmarkEnd w:id="2170"/>
      <w:bookmarkEnd w:id="2171"/>
      <w:bookmarkEnd w:id="2172"/>
      <w:bookmarkEnd w:id="2173"/>
      <w:bookmarkEnd w:id="2174"/>
      <w:bookmarkEnd w:id="2175"/>
      <w:bookmarkEnd w:id="2176"/>
      <w:bookmarkEnd w:id="2177"/>
    </w:p>
    <w:p w14:paraId="29EE3119" w14:textId="77777777" w:rsidR="004C4A70" w:rsidRPr="009202AA" w:rsidRDefault="004C4A70" w:rsidP="004C4A70">
      <w:pPr>
        <w:pStyle w:val="Heading3"/>
      </w:pPr>
      <w:bookmarkStart w:id="2178" w:name="_Toc21096584"/>
      <w:bookmarkStart w:id="2179" w:name="_Toc29763551"/>
      <w:bookmarkStart w:id="2180" w:name="_Toc36030022"/>
      <w:bookmarkStart w:id="2181" w:name="_Toc37179922"/>
      <w:bookmarkStart w:id="2182" w:name="_Toc45869622"/>
      <w:bookmarkStart w:id="2183" w:name="_Toc52555421"/>
      <w:bookmarkStart w:id="2184" w:name="_Toc61112877"/>
      <w:bookmarkStart w:id="2185" w:name="_Toc67911761"/>
      <w:bookmarkStart w:id="2186" w:name="_Toc74840581"/>
      <w:bookmarkStart w:id="2187" w:name="_Toc76503716"/>
      <w:bookmarkStart w:id="2188" w:name="_Toc83042268"/>
      <w:r w:rsidRPr="009202AA">
        <w:t>7.5.1</w:t>
      </w:r>
      <w:r w:rsidRPr="009202AA">
        <w:tab/>
        <w:t>General</w:t>
      </w:r>
      <w:bookmarkEnd w:id="2178"/>
      <w:bookmarkEnd w:id="2179"/>
      <w:bookmarkEnd w:id="2180"/>
      <w:bookmarkEnd w:id="2181"/>
      <w:bookmarkEnd w:id="2182"/>
      <w:bookmarkEnd w:id="2183"/>
      <w:bookmarkEnd w:id="2184"/>
      <w:bookmarkEnd w:id="2185"/>
      <w:bookmarkEnd w:id="2186"/>
      <w:bookmarkEnd w:id="2187"/>
      <w:bookmarkEnd w:id="2188"/>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189" w:name="_Toc21096585"/>
      <w:bookmarkStart w:id="2190" w:name="_Toc29763552"/>
      <w:bookmarkStart w:id="2191" w:name="_Toc36030023"/>
      <w:bookmarkStart w:id="2192" w:name="_Toc37179923"/>
      <w:bookmarkStart w:id="2193" w:name="_Toc45869623"/>
      <w:bookmarkStart w:id="2194" w:name="_Toc52555422"/>
      <w:bookmarkStart w:id="2195" w:name="_Toc61112878"/>
      <w:bookmarkStart w:id="2196" w:name="_Toc67911762"/>
      <w:bookmarkStart w:id="2197" w:name="_Toc74840582"/>
      <w:bookmarkStart w:id="2198" w:name="_Toc76503717"/>
      <w:bookmarkStart w:id="2199" w:name="_Toc83042269"/>
      <w:r w:rsidRPr="009202AA">
        <w:rPr>
          <w:lang w:eastAsia="zh-CN"/>
        </w:rPr>
        <w:t>7.5.2</w:t>
      </w:r>
      <w:r w:rsidRPr="009202AA">
        <w:rPr>
          <w:lang w:eastAsia="zh-CN"/>
        </w:rPr>
        <w:tab/>
        <w:t>Minimum requirement for MSR operation</w:t>
      </w:r>
      <w:bookmarkEnd w:id="2189"/>
      <w:bookmarkEnd w:id="2190"/>
      <w:bookmarkEnd w:id="2191"/>
      <w:bookmarkEnd w:id="2192"/>
      <w:bookmarkEnd w:id="2193"/>
      <w:bookmarkEnd w:id="2194"/>
      <w:bookmarkEnd w:id="2195"/>
      <w:bookmarkEnd w:id="2196"/>
      <w:bookmarkEnd w:id="2197"/>
      <w:bookmarkEnd w:id="2198"/>
      <w:bookmarkEnd w:id="2199"/>
    </w:p>
    <w:p w14:paraId="292D85F4" w14:textId="77777777" w:rsidR="004C4A70" w:rsidRPr="009202AA" w:rsidRDefault="004C4A70" w:rsidP="004C4A70">
      <w:pPr>
        <w:pStyle w:val="Heading4"/>
      </w:pPr>
      <w:bookmarkStart w:id="2200" w:name="_Toc21096586"/>
      <w:bookmarkStart w:id="2201" w:name="_Toc29763553"/>
      <w:bookmarkStart w:id="2202" w:name="_Toc36030024"/>
      <w:bookmarkStart w:id="2203" w:name="_Toc37179924"/>
      <w:bookmarkStart w:id="2204" w:name="_Toc45869624"/>
      <w:bookmarkStart w:id="2205" w:name="_Toc52555423"/>
      <w:bookmarkStart w:id="2206" w:name="_Toc61112879"/>
      <w:bookmarkStart w:id="2207" w:name="_Toc67911763"/>
      <w:bookmarkStart w:id="2208" w:name="_Toc74840583"/>
      <w:bookmarkStart w:id="2209" w:name="_Toc76503718"/>
      <w:bookmarkStart w:id="2210" w:name="_Toc83042270"/>
      <w:r w:rsidRPr="009202AA">
        <w:t>7.5.2.1</w:t>
      </w:r>
      <w:r w:rsidRPr="009202AA">
        <w:tab/>
        <w:t>General minimum requirement</w:t>
      </w:r>
      <w:bookmarkEnd w:id="2200"/>
      <w:bookmarkEnd w:id="2201"/>
      <w:bookmarkEnd w:id="2202"/>
      <w:bookmarkEnd w:id="2203"/>
      <w:bookmarkEnd w:id="2204"/>
      <w:bookmarkEnd w:id="2205"/>
      <w:bookmarkEnd w:id="2206"/>
      <w:bookmarkEnd w:id="2207"/>
      <w:bookmarkEnd w:id="2208"/>
      <w:bookmarkEnd w:id="2209"/>
      <w:bookmarkEnd w:id="2210"/>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211" w:name="_Toc21096587"/>
      <w:bookmarkStart w:id="2212" w:name="_Toc29763554"/>
      <w:bookmarkStart w:id="2213" w:name="_Toc36030025"/>
      <w:bookmarkStart w:id="2214" w:name="_Toc37179925"/>
      <w:bookmarkStart w:id="2215" w:name="_Toc45869625"/>
      <w:bookmarkStart w:id="2216" w:name="_Toc52555424"/>
      <w:bookmarkStart w:id="2217" w:name="_Toc61112880"/>
      <w:bookmarkStart w:id="2218" w:name="_Toc67911764"/>
      <w:bookmarkStart w:id="2219" w:name="_Toc74840584"/>
      <w:bookmarkStart w:id="2220" w:name="_Toc76503719"/>
      <w:bookmarkStart w:id="2221" w:name="_Toc83042271"/>
      <w:r w:rsidRPr="009202AA">
        <w:t>7.5.2.2</w:t>
      </w:r>
      <w:r w:rsidRPr="009202AA">
        <w:tab/>
        <w:t>Co-location minimum requirement</w:t>
      </w:r>
      <w:bookmarkEnd w:id="2211"/>
      <w:bookmarkEnd w:id="2212"/>
      <w:bookmarkEnd w:id="2213"/>
      <w:bookmarkEnd w:id="2214"/>
      <w:bookmarkEnd w:id="2215"/>
      <w:bookmarkEnd w:id="2216"/>
      <w:bookmarkEnd w:id="2217"/>
      <w:bookmarkEnd w:id="2218"/>
      <w:bookmarkEnd w:id="2219"/>
      <w:bookmarkEnd w:id="2220"/>
      <w:bookmarkEnd w:id="2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222" w:name="_Toc21096588"/>
      <w:bookmarkStart w:id="2223" w:name="_Toc29763555"/>
      <w:bookmarkStart w:id="2224" w:name="_Toc36030026"/>
      <w:bookmarkStart w:id="2225" w:name="_Toc37179926"/>
      <w:bookmarkStart w:id="2226" w:name="_Toc45869626"/>
      <w:bookmarkStart w:id="2227" w:name="_Toc52555425"/>
      <w:bookmarkStart w:id="2228" w:name="_Toc61112881"/>
      <w:bookmarkStart w:id="2229" w:name="_Toc67911765"/>
      <w:bookmarkStart w:id="2230" w:name="_Toc74840585"/>
      <w:bookmarkStart w:id="2231" w:name="_Toc76503720"/>
      <w:bookmarkStart w:id="2232" w:name="_Toc83042272"/>
      <w:r w:rsidRPr="009202AA">
        <w:rPr>
          <w:lang w:eastAsia="zh-CN"/>
        </w:rPr>
        <w:t>7.5.3</w:t>
      </w:r>
      <w:r w:rsidRPr="009202AA">
        <w:rPr>
          <w:lang w:eastAsia="zh-CN"/>
        </w:rPr>
        <w:tab/>
        <w:t>Minimum requirement for single RAT UTRA operation</w:t>
      </w:r>
      <w:bookmarkEnd w:id="2222"/>
      <w:bookmarkEnd w:id="2223"/>
      <w:bookmarkEnd w:id="2224"/>
      <w:bookmarkEnd w:id="2225"/>
      <w:bookmarkEnd w:id="2226"/>
      <w:bookmarkEnd w:id="2227"/>
      <w:bookmarkEnd w:id="2228"/>
      <w:bookmarkEnd w:id="2229"/>
      <w:bookmarkEnd w:id="2230"/>
      <w:bookmarkEnd w:id="2231"/>
      <w:bookmarkEnd w:id="2232"/>
    </w:p>
    <w:p w14:paraId="61835383" w14:textId="77777777" w:rsidR="004C4A70" w:rsidRPr="009202AA" w:rsidRDefault="004C4A70" w:rsidP="004C4A70">
      <w:pPr>
        <w:pStyle w:val="Heading4"/>
        <w:rPr>
          <w:lang w:eastAsia="zh-CN"/>
        </w:rPr>
      </w:pPr>
      <w:bookmarkStart w:id="2233" w:name="_Toc21096589"/>
      <w:bookmarkStart w:id="2234" w:name="_Toc29763556"/>
      <w:bookmarkStart w:id="2235" w:name="_Toc36030027"/>
      <w:bookmarkStart w:id="2236" w:name="_Toc37179927"/>
      <w:bookmarkStart w:id="2237" w:name="_Toc45869627"/>
      <w:bookmarkStart w:id="2238" w:name="_Toc52555426"/>
      <w:bookmarkStart w:id="2239" w:name="_Toc61112882"/>
      <w:bookmarkStart w:id="2240" w:name="_Toc67911766"/>
      <w:bookmarkStart w:id="2241" w:name="_Toc74840586"/>
      <w:bookmarkStart w:id="2242" w:name="_Toc76503721"/>
      <w:bookmarkStart w:id="2243" w:name="_Toc83042273"/>
      <w:r w:rsidRPr="009202AA">
        <w:t>7.5.3.1</w:t>
      </w:r>
      <w:r w:rsidRPr="009202AA">
        <w:tab/>
        <w:t>General minimum requirement</w:t>
      </w:r>
      <w:bookmarkEnd w:id="2233"/>
      <w:bookmarkEnd w:id="2234"/>
      <w:bookmarkEnd w:id="2235"/>
      <w:bookmarkEnd w:id="2236"/>
      <w:bookmarkEnd w:id="2237"/>
      <w:bookmarkEnd w:id="2238"/>
      <w:bookmarkEnd w:id="2239"/>
      <w:bookmarkEnd w:id="2240"/>
      <w:bookmarkEnd w:id="2241"/>
      <w:bookmarkEnd w:id="2242"/>
      <w:bookmarkEnd w:id="224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244" w:name="_Toc21096590"/>
      <w:bookmarkStart w:id="2245" w:name="_Toc29763557"/>
      <w:bookmarkStart w:id="2246" w:name="_Toc36030028"/>
      <w:bookmarkStart w:id="2247" w:name="_Toc37179928"/>
      <w:bookmarkStart w:id="2248" w:name="_Toc45869628"/>
      <w:bookmarkStart w:id="2249" w:name="_Toc52555427"/>
      <w:bookmarkStart w:id="2250" w:name="_Toc61112883"/>
      <w:bookmarkStart w:id="2251" w:name="_Toc67911767"/>
      <w:bookmarkStart w:id="2252" w:name="_Toc74840587"/>
      <w:bookmarkStart w:id="2253" w:name="_Toc76503722"/>
      <w:bookmarkStart w:id="2254" w:name="_Toc83042274"/>
      <w:r w:rsidRPr="009202AA">
        <w:t>7.5.3.2</w:t>
      </w:r>
      <w:r w:rsidRPr="009202AA">
        <w:tab/>
        <w:t>Co-location minimum requirement</w:t>
      </w:r>
      <w:bookmarkEnd w:id="2244"/>
      <w:bookmarkEnd w:id="2245"/>
      <w:bookmarkEnd w:id="2246"/>
      <w:bookmarkEnd w:id="2247"/>
      <w:bookmarkEnd w:id="2248"/>
      <w:bookmarkEnd w:id="2249"/>
      <w:bookmarkEnd w:id="2250"/>
      <w:bookmarkEnd w:id="2251"/>
      <w:bookmarkEnd w:id="2252"/>
      <w:bookmarkEnd w:id="2253"/>
      <w:bookmarkEnd w:id="2254"/>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255" w:name="_Toc21096591"/>
      <w:bookmarkStart w:id="2256" w:name="_Toc29763558"/>
      <w:bookmarkStart w:id="2257" w:name="_Toc36030029"/>
      <w:bookmarkStart w:id="2258" w:name="_Toc37179929"/>
      <w:bookmarkStart w:id="2259" w:name="_Toc45869629"/>
      <w:bookmarkStart w:id="2260" w:name="_Toc52555428"/>
      <w:bookmarkStart w:id="2261" w:name="_Toc61112884"/>
      <w:bookmarkStart w:id="2262" w:name="_Toc67911768"/>
      <w:bookmarkStart w:id="2263" w:name="_Toc74840588"/>
      <w:bookmarkStart w:id="2264" w:name="_Toc76503723"/>
      <w:bookmarkStart w:id="2265" w:name="_Toc83042275"/>
      <w:r w:rsidRPr="009202AA">
        <w:rPr>
          <w:lang w:eastAsia="zh-CN"/>
        </w:rPr>
        <w:t>7.5.4</w:t>
      </w:r>
      <w:r w:rsidRPr="009202AA">
        <w:rPr>
          <w:lang w:eastAsia="zh-CN"/>
        </w:rPr>
        <w:tab/>
        <w:t>Minimum requirement for single RAT E-UTRA operation</w:t>
      </w:r>
      <w:bookmarkEnd w:id="2255"/>
      <w:bookmarkEnd w:id="2256"/>
      <w:bookmarkEnd w:id="2257"/>
      <w:bookmarkEnd w:id="2258"/>
      <w:bookmarkEnd w:id="2259"/>
      <w:bookmarkEnd w:id="2260"/>
      <w:bookmarkEnd w:id="2261"/>
      <w:bookmarkEnd w:id="2262"/>
      <w:bookmarkEnd w:id="2263"/>
      <w:bookmarkEnd w:id="2264"/>
      <w:bookmarkEnd w:id="2265"/>
    </w:p>
    <w:p w14:paraId="1B6EE9EE" w14:textId="77777777" w:rsidR="004C4A70" w:rsidRPr="009202AA" w:rsidRDefault="004C4A70" w:rsidP="004C4A70">
      <w:pPr>
        <w:pStyle w:val="Heading4"/>
        <w:rPr>
          <w:lang w:eastAsia="zh-CN"/>
        </w:rPr>
      </w:pPr>
      <w:bookmarkStart w:id="2266" w:name="_Toc21096592"/>
      <w:bookmarkStart w:id="2267" w:name="_Toc29763559"/>
      <w:bookmarkStart w:id="2268" w:name="_Toc36030030"/>
      <w:bookmarkStart w:id="2269" w:name="_Toc37179930"/>
      <w:bookmarkStart w:id="2270" w:name="_Toc45869630"/>
      <w:bookmarkStart w:id="2271" w:name="_Toc52555429"/>
      <w:bookmarkStart w:id="2272" w:name="_Toc61112885"/>
      <w:bookmarkStart w:id="2273" w:name="_Toc67911769"/>
      <w:bookmarkStart w:id="2274" w:name="_Toc74840589"/>
      <w:bookmarkStart w:id="2275" w:name="_Toc76503724"/>
      <w:bookmarkStart w:id="2276" w:name="_Toc83042276"/>
      <w:r w:rsidRPr="009202AA">
        <w:t>7.5.4.1</w:t>
      </w:r>
      <w:r w:rsidRPr="009202AA">
        <w:tab/>
        <w:t>General minimum requirement</w:t>
      </w:r>
      <w:bookmarkEnd w:id="2266"/>
      <w:bookmarkEnd w:id="2267"/>
      <w:bookmarkEnd w:id="2268"/>
      <w:bookmarkEnd w:id="2269"/>
      <w:bookmarkEnd w:id="2270"/>
      <w:bookmarkEnd w:id="2271"/>
      <w:bookmarkEnd w:id="2272"/>
      <w:bookmarkEnd w:id="2273"/>
      <w:bookmarkEnd w:id="2274"/>
      <w:bookmarkEnd w:id="2275"/>
      <w:bookmarkEnd w:id="2276"/>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277" w:name="_Toc21096593"/>
      <w:bookmarkStart w:id="2278" w:name="_Toc29763560"/>
      <w:bookmarkStart w:id="2279" w:name="_Toc36030031"/>
      <w:bookmarkStart w:id="2280" w:name="_Toc37179931"/>
      <w:bookmarkStart w:id="2281" w:name="_Toc45869631"/>
      <w:bookmarkStart w:id="2282" w:name="_Toc52555430"/>
      <w:bookmarkStart w:id="2283" w:name="_Toc61112886"/>
      <w:bookmarkStart w:id="2284" w:name="_Toc67911770"/>
      <w:bookmarkStart w:id="2285" w:name="_Toc74840590"/>
      <w:bookmarkStart w:id="2286" w:name="_Toc76503725"/>
      <w:bookmarkStart w:id="2287" w:name="_Toc83042277"/>
      <w:r w:rsidRPr="009202AA">
        <w:t>7.5.4.2</w:t>
      </w:r>
      <w:r w:rsidRPr="009202AA">
        <w:tab/>
        <w:t>Co-location minimum requirement</w:t>
      </w:r>
      <w:bookmarkEnd w:id="2277"/>
      <w:bookmarkEnd w:id="2278"/>
      <w:bookmarkEnd w:id="2279"/>
      <w:bookmarkEnd w:id="2280"/>
      <w:bookmarkEnd w:id="2281"/>
      <w:bookmarkEnd w:id="2282"/>
      <w:bookmarkEnd w:id="2283"/>
      <w:bookmarkEnd w:id="2284"/>
      <w:bookmarkEnd w:id="2285"/>
      <w:bookmarkEnd w:id="2286"/>
      <w:bookmarkEnd w:id="228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288" w:name="_Toc21096594"/>
      <w:bookmarkStart w:id="2289" w:name="_Toc29763561"/>
      <w:bookmarkStart w:id="2290" w:name="_Toc36030032"/>
      <w:bookmarkStart w:id="2291" w:name="_Toc37179932"/>
      <w:bookmarkStart w:id="2292" w:name="_Toc45869632"/>
      <w:bookmarkStart w:id="2293" w:name="_Toc52555431"/>
      <w:bookmarkStart w:id="2294" w:name="_Toc61112887"/>
      <w:bookmarkStart w:id="2295" w:name="_Toc67911771"/>
      <w:bookmarkStart w:id="2296" w:name="_Toc74840591"/>
      <w:bookmarkStart w:id="2297" w:name="_Toc76503726"/>
      <w:bookmarkStart w:id="2298" w:name="_Toc83042278"/>
      <w:r w:rsidRPr="009202AA">
        <w:t>7.6</w:t>
      </w:r>
      <w:r w:rsidRPr="009202AA">
        <w:tab/>
        <w:t>Receiver spurious emissions</w:t>
      </w:r>
      <w:bookmarkEnd w:id="2288"/>
      <w:bookmarkEnd w:id="2289"/>
      <w:bookmarkEnd w:id="2290"/>
      <w:bookmarkEnd w:id="2291"/>
      <w:bookmarkEnd w:id="2292"/>
      <w:bookmarkEnd w:id="2293"/>
      <w:bookmarkEnd w:id="2294"/>
      <w:bookmarkEnd w:id="2295"/>
      <w:bookmarkEnd w:id="2296"/>
      <w:bookmarkEnd w:id="2297"/>
      <w:bookmarkEnd w:id="2298"/>
    </w:p>
    <w:p w14:paraId="6592DFC1" w14:textId="77777777" w:rsidR="004C4A70" w:rsidRPr="009202AA" w:rsidRDefault="004C4A70" w:rsidP="004C4A70">
      <w:pPr>
        <w:pStyle w:val="Heading3"/>
      </w:pPr>
      <w:bookmarkStart w:id="2299" w:name="_Toc21096595"/>
      <w:bookmarkStart w:id="2300" w:name="_Toc29763562"/>
      <w:bookmarkStart w:id="2301" w:name="_Toc36030033"/>
      <w:bookmarkStart w:id="2302" w:name="_Toc37179933"/>
      <w:bookmarkStart w:id="2303" w:name="_Toc45869633"/>
      <w:bookmarkStart w:id="2304" w:name="_Toc52555432"/>
      <w:bookmarkStart w:id="2305" w:name="_Toc61112888"/>
      <w:bookmarkStart w:id="2306" w:name="_Toc67911772"/>
      <w:bookmarkStart w:id="2307" w:name="_Toc74840592"/>
      <w:bookmarkStart w:id="2308" w:name="_Toc76503727"/>
      <w:bookmarkStart w:id="2309" w:name="_Toc83042279"/>
      <w:r w:rsidRPr="009202AA">
        <w:t>7.6.1</w:t>
      </w:r>
      <w:r w:rsidRPr="009202AA">
        <w:tab/>
        <w:t>General</w:t>
      </w:r>
      <w:bookmarkEnd w:id="2299"/>
      <w:bookmarkEnd w:id="2300"/>
      <w:bookmarkEnd w:id="2301"/>
      <w:bookmarkEnd w:id="2302"/>
      <w:bookmarkEnd w:id="2303"/>
      <w:bookmarkEnd w:id="2304"/>
      <w:bookmarkEnd w:id="2305"/>
      <w:bookmarkEnd w:id="2306"/>
      <w:bookmarkEnd w:id="2307"/>
      <w:bookmarkEnd w:id="2308"/>
      <w:bookmarkEnd w:id="230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310" w:name="_Toc21096596"/>
      <w:bookmarkStart w:id="2311" w:name="_Toc29763563"/>
      <w:bookmarkStart w:id="2312" w:name="_Toc36030034"/>
      <w:bookmarkStart w:id="2313" w:name="_Toc37179934"/>
      <w:bookmarkStart w:id="2314" w:name="_Toc45869634"/>
      <w:bookmarkStart w:id="2315" w:name="_Toc52555433"/>
      <w:bookmarkStart w:id="2316" w:name="_Toc61112889"/>
      <w:bookmarkStart w:id="2317" w:name="_Toc67911773"/>
      <w:bookmarkStart w:id="2318" w:name="_Toc74840593"/>
      <w:bookmarkStart w:id="2319" w:name="_Toc76503728"/>
      <w:bookmarkStart w:id="2320" w:name="_Toc83042280"/>
      <w:r w:rsidRPr="009202AA">
        <w:rPr>
          <w:lang w:eastAsia="zh-CN"/>
        </w:rPr>
        <w:t>7.6.2</w:t>
      </w:r>
      <w:r w:rsidRPr="009202AA">
        <w:rPr>
          <w:lang w:eastAsia="zh-CN"/>
        </w:rPr>
        <w:tab/>
        <w:t>Minimum requirement for MSR operation</w:t>
      </w:r>
      <w:bookmarkEnd w:id="2310"/>
      <w:bookmarkEnd w:id="2311"/>
      <w:bookmarkEnd w:id="2312"/>
      <w:bookmarkEnd w:id="2313"/>
      <w:bookmarkEnd w:id="2314"/>
      <w:bookmarkEnd w:id="2315"/>
      <w:bookmarkEnd w:id="2316"/>
      <w:bookmarkEnd w:id="2317"/>
      <w:bookmarkEnd w:id="2318"/>
      <w:bookmarkEnd w:id="2319"/>
      <w:bookmarkEnd w:id="2320"/>
    </w:p>
    <w:p w14:paraId="78105427" w14:textId="77777777" w:rsidR="004C4A70" w:rsidRPr="009202AA" w:rsidRDefault="004C4A70" w:rsidP="004C4A70">
      <w:pPr>
        <w:pStyle w:val="Heading4"/>
      </w:pPr>
      <w:bookmarkStart w:id="2321" w:name="_Toc21096597"/>
      <w:bookmarkStart w:id="2322" w:name="_Toc29763564"/>
      <w:bookmarkStart w:id="2323" w:name="_Toc36030035"/>
      <w:bookmarkStart w:id="2324" w:name="_Toc37179935"/>
      <w:bookmarkStart w:id="2325" w:name="_Toc45869635"/>
      <w:bookmarkStart w:id="2326" w:name="_Toc52555434"/>
      <w:bookmarkStart w:id="2327" w:name="_Toc61112890"/>
      <w:bookmarkStart w:id="2328" w:name="_Toc67911774"/>
      <w:bookmarkStart w:id="2329" w:name="_Toc74840594"/>
      <w:bookmarkStart w:id="2330" w:name="_Toc76503729"/>
      <w:bookmarkStart w:id="2331" w:name="_Toc83042281"/>
      <w:r w:rsidRPr="009202AA">
        <w:t>7.6.2.1</w:t>
      </w:r>
      <w:r w:rsidRPr="009202AA">
        <w:tab/>
        <w:t>General minimum requirement</w:t>
      </w:r>
      <w:bookmarkEnd w:id="2321"/>
      <w:bookmarkEnd w:id="2322"/>
      <w:bookmarkEnd w:id="2323"/>
      <w:bookmarkEnd w:id="2324"/>
      <w:bookmarkEnd w:id="2325"/>
      <w:bookmarkEnd w:id="2326"/>
      <w:bookmarkEnd w:id="2327"/>
      <w:bookmarkEnd w:id="2328"/>
      <w:bookmarkEnd w:id="2329"/>
      <w:bookmarkEnd w:id="2330"/>
      <w:bookmarkEnd w:id="233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332" w:name="_Toc21096598"/>
      <w:bookmarkStart w:id="2333" w:name="_Toc29763565"/>
      <w:bookmarkStart w:id="2334" w:name="_Toc36030036"/>
      <w:bookmarkStart w:id="2335" w:name="_Toc37179936"/>
      <w:bookmarkStart w:id="2336" w:name="_Toc45869636"/>
      <w:bookmarkStart w:id="2337" w:name="_Toc52555435"/>
      <w:bookmarkStart w:id="2338" w:name="_Toc61112891"/>
      <w:bookmarkStart w:id="2339" w:name="_Toc67911775"/>
      <w:bookmarkStart w:id="2340" w:name="_Toc74840595"/>
      <w:bookmarkStart w:id="2341" w:name="_Toc76503730"/>
      <w:bookmarkStart w:id="2342" w:name="_Toc83042282"/>
      <w:r w:rsidRPr="009202AA">
        <w:rPr>
          <w:lang w:eastAsia="zh-CN"/>
        </w:rPr>
        <w:t>7.6.3</w:t>
      </w:r>
      <w:r w:rsidRPr="009202AA">
        <w:rPr>
          <w:lang w:eastAsia="zh-CN"/>
        </w:rPr>
        <w:tab/>
        <w:t>Minimum requirement for single RAT UTRA operation</w:t>
      </w:r>
      <w:bookmarkEnd w:id="2332"/>
      <w:bookmarkEnd w:id="2333"/>
      <w:bookmarkEnd w:id="2334"/>
      <w:bookmarkEnd w:id="2335"/>
      <w:bookmarkEnd w:id="2336"/>
      <w:bookmarkEnd w:id="2337"/>
      <w:bookmarkEnd w:id="2338"/>
      <w:bookmarkEnd w:id="2339"/>
      <w:bookmarkEnd w:id="2340"/>
      <w:bookmarkEnd w:id="2341"/>
      <w:bookmarkEnd w:id="2342"/>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343" w:name="_Toc21096599"/>
      <w:bookmarkStart w:id="2344" w:name="_Toc29763566"/>
      <w:bookmarkStart w:id="2345" w:name="_Toc36030037"/>
      <w:bookmarkStart w:id="2346" w:name="_Toc37179937"/>
      <w:bookmarkStart w:id="2347" w:name="_Toc45869637"/>
      <w:bookmarkStart w:id="2348" w:name="_Toc52555436"/>
      <w:bookmarkStart w:id="2349" w:name="_Toc61112892"/>
      <w:bookmarkStart w:id="2350" w:name="_Toc67911776"/>
      <w:bookmarkStart w:id="2351" w:name="_Toc74840596"/>
      <w:bookmarkStart w:id="2352" w:name="_Toc76503731"/>
      <w:bookmarkStart w:id="2353" w:name="_Toc83042283"/>
      <w:r w:rsidRPr="009202AA">
        <w:rPr>
          <w:lang w:eastAsia="zh-CN"/>
        </w:rPr>
        <w:t>7.6.4</w:t>
      </w:r>
      <w:r w:rsidRPr="009202AA">
        <w:rPr>
          <w:lang w:eastAsia="zh-CN"/>
        </w:rPr>
        <w:tab/>
        <w:t>Minimum requirement for single RAT E-UTRA operation</w:t>
      </w:r>
      <w:bookmarkEnd w:id="2343"/>
      <w:bookmarkEnd w:id="2344"/>
      <w:bookmarkEnd w:id="2345"/>
      <w:bookmarkEnd w:id="2346"/>
      <w:bookmarkEnd w:id="2347"/>
      <w:bookmarkEnd w:id="2348"/>
      <w:bookmarkEnd w:id="2349"/>
      <w:bookmarkEnd w:id="2350"/>
      <w:bookmarkEnd w:id="2351"/>
      <w:bookmarkEnd w:id="2352"/>
      <w:bookmarkEnd w:id="235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354" w:name="_Toc21096600"/>
      <w:bookmarkStart w:id="2355" w:name="_Toc29763567"/>
      <w:bookmarkStart w:id="2356" w:name="_Toc36030038"/>
      <w:bookmarkStart w:id="2357" w:name="_Toc37179938"/>
      <w:bookmarkStart w:id="2358" w:name="_Toc45869638"/>
      <w:bookmarkStart w:id="2359" w:name="_Toc52555437"/>
      <w:bookmarkStart w:id="2360" w:name="_Toc61112893"/>
      <w:bookmarkStart w:id="2361" w:name="_Toc67911777"/>
      <w:bookmarkStart w:id="2362" w:name="_Toc74840597"/>
      <w:bookmarkStart w:id="2363" w:name="_Toc76503732"/>
      <w:bookmarkStart w:id="2364" w:name="_Toc83042284"/>
      <w:r w:rsidRPr="009202AA">
        <w:t>7.7</w:t>
      </w:r>
      <w:r w:rsidRPr="009202AA">
        <w:tab/>
        <w:t>Receiver intermodulation</w:t>
      </w:r>
      <w:bookmarkEnd w:id="2354"/>
      <w:bookmarkEnd w:id="2355"/>
      <w:bookmarkEnd w:id="2356"/>
      <w:bookmarkEnd w:id="2357"/>
      <w:bookmarkEnd w:id="2358"/>
      <w:bookmarkEnd w:id="2359"/>
      <w:bookmarkEnd w:id="2360"/>
      <w:bookmarkEnd w:id="2361"/>
      <w:bookmarkEnd w:id="2362"/>
      <w:bookmarkEnd w:id="2363"/>
      <w:bookmarkEnd w:id="2364"/>
    </w:p>
    <w:p w14:paraId="6C3C030C" w14:textId="77777777" w:rsidR="004C4A70" w:rsidRPr="009202AA" w:rsidRDefault="004C4A70" w:rsidP="004C4A70">
      <w:pPr>
        <w:pStyle w:val="Heading3"/>
      </w:pPr>
      <w:bookmarkStart w:id="2365" w:name="_Toc21096601"/>
      <w:bookmarkStart w:id="2366" w:name="_Toc29763568"/>
      <w:bookmarkStart w:id="2367" w:name="_Toc36030039"/>
      <w:bookmarkStart w:id="2368" w:name="_Toc37179939"/>
      <w:bookmarkStart w:id="2369" w:name="_Toc45869639"/>
      <w:bookmarkStart w:id="2370" w:name="_Toc52555438"/>
      <w:bookmarkStart w:id="2371" w:name="_Toc61112894"/>
      <w:bookmarkStart w:id="2372" w:name="_Toc67911778"/>
      <w:bookmarkStart w:id="2373" w:name="_Toc74840598"/>
      <w:bookmarkStart w:id="2374" w:name="_Toc76503733"/>
      <w:bookmarkStart w:id="2375" w:name="_Toc83042285"/>
      <w:r w:rsidRPr="009202AA">
        <w:t>7.7.1</w:t>
      </w:r>
      <w:r w:rsidRPr="009202AA">
        <w:tab/>
        <w:t>General</w:t>
      </w:r>
      <w:bookmarkEnd w:id="2365"/>
      <w:bookmarkEnd w:id="2366"/>
      <w:bookmarkEnd w:id="2367"/>
      <w:bookmarkEnd w:id="2368"/>
      <w:bookmarkEnd w:id="2369"/>
      <w:bookmarkEnd w:id="2370"/>
      <w:bookmarkEnd w:id="2371"/>
      <w:bookmarkEnd w:id="2372"/>
      <w:bookmarkEnd w:id="2373"/>
      <w:bookmarkEnd w:id="2374"/>
      <w:bookmarkEnd w:id="237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376" w:name="_Toc21096602"/>
      <w:bookmarkStart w:id="2377" w:name="_Toc29763569"/>
      <w:bookmarkStart w:id="2378" w:name="_Toc36030040"/>
      <w:bookmarkStart w:id="2379" w:name="_Toc37179940"/>
      <w:bookmarkStart w:id="2380" w:name="_Toc45869640"/>
      <w:bookmarkStart w:id="2381" w:name="_Toc52555439"/>
      <w:bookmarkStart w:id="2382" w:name="_Toc61112895"/>
      <w:bookmarkStart w:id="2383" w:name="_Toc67911779"/>
      <w:bookmarkStart w:id="2384" w:name="_Toc74840599"/>
      <w:bookmarkStart w:id="2385" w:name="_Toc76503734"/>
      <w:bookmarkStart w:id="2386" w:name="_Toc83042286"/>
      <w:r w:rsidRPr="009202AA">
        <w:rPr>
          <w:lang w:eastAsia="zh-CN"/>
        </w:rPr>
        <w:t>7.7.2</w:t>
      </w:r>
      <w:r w:rsidRPr="009202AA">
        <w:rPr>
          <w:lang w:eastAsia="zh-CN"/>
        </w:rPr>
        <w:tab/>
        <w:t>Minimum requirement for MSR operation</w:t>
      </w:r>
      <w:bookmarkEnd w:id="2376"/>
      <w:bookmarkEnd w:id="2377"/>
      <w:bookmarkEnd w:id="2378"/>
      <w:bookmarkEnd w:id="2379"/>
      <w:bookmarkEnd w:id="2380"/>
      <w:bookmarkEnd w:id="2381"/>
      <w:bookmarkEnd w:id="2382"/>
      <w:bookmarkEnd w:id="2383"/>
      <w:bookmarkEnd w:id="2384"/>
      <w:bookmarkEnd w:id="2385"/>
      <w:bookmarkEnd w:id="2386"/>
    </w:p>
    <w:p w14:paraId="68443362" w14:textId="77777777" w:rsidR="004C4A70" w:rsidRPr="009202AA" w:rsidRDefault="004C4A70" w:rsidP="004C4A70">
      <w:pPr>
        <w:pStyle w:val="Heading4"/>
      </w:pPr>
      <w:bookmarkStart w:id="2387" w:name="_Toc21096603"/>
      <w:bookmarkStart w:id="2388" w:name="_Toc29763570"/>
      <w:bookmarkStart w:id="2389" w:name="_Toc36030041"/>
      <w:bookmarkStart w:id="2390" w:name="_Toc37179941"/>
      <w:bookmarkStart w:id="2391" w:name="_Toc45869641"/>
      <w:bookmarkStart w:id="2392" w:name="_Toc52555440"/>
      <w:bookmarkStart w:id="2393" w:name="_Toc61112896"/>
      <w:bookmarkStart w:id="2394" w:name="_Toc67911780"/>
      <w:bookmarkStart w:id="2395" w:name="_Toc74840600"/>
      <w:bookmarkStart w:id="2396" w:name="_Toc76503735"/>
      <w:bookmarkStart w:id="2397" w:name="_Toc83042287"/>
      <w:r w:rsidRPr="009202AA">
        <w:t>7.7.2.1</w:t>
      </w:r>
      <w:r w:rsidRPr="009202AA">
        <w:tab/>
        <w:t>General intermodulation minimum requirement</w:t>
      </w:r>
      <w:bookmarkEnd w:id="2387"/>
      <w:bookmarkEnd w:id="2388"/>
      <w:bookmarkEnd w:id="2389"/>
      <w:bookmarkEnd w:id="2390"/>
      <w:bookmarkEnd w:id="2391"/>
      <w:bookmarkEnd w:id="2392"/>
      <w:bookmarkEnd w:id="2393"/>
      <w:bookmarkEnd w:id="2394"/>
      <w:bookmarkEnd w:id="2395"/>
      <w:bookmarkEnd w:id="2396"/>
      <w:bookmarkEnd w:id="239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398" w:name="_Toc21096604"/>
      <w:bookmarkStart w:id="2399" w:name="_Toc29763571"/>
      <w:bookmarkStart w:id="2400" w:name="_Toc36030042"/>
      <w:bookmarkStart w:id="2401" w:name="_Toc37179942"/>
      <w:bookmarkStart w:id="2402" w:name="_Toc45869642"/>
      <w:bookmarkStart w:id="2403" w:name="_Toc52555441"/>
      <w:bookmarkStart w:id="2404" w:name="_Toc61112897"/>
      <w:bookmarkStart w:id="2405" w:name="_Toc67911781"/>
      <w:bookmarkStart w:id="2406" w:name="_Toc74840601"/>
      <w:bookmarkStart w:id="2407" w:name="_Toc76503736"/>
      <w:bookmarkStart w:id="2408" w:name="_Toc83042288"/>
      <w:r w:rsidRPr="009202AA">
        <w:t>7.7.2.2</w:t>
      </w:r>
      <w:r w:rsidRPr="009202AA">
        <w:tab/>
        <w:t>General narrowband intermodulation minimum requirement</w:t>
      </w:r>
      <w:bookmarkEnd w:id="2398"/>
      <w:bookmarkEnd w:id="2399"/>
      <w:bookmarkEnd w:id="2400"/>
      <w:bookmarkEnd w:id="2401"/>
      <w:bookmarkEnd w:id="2402"/>
      <w:bookmarkEnd w:id="2403"/>
      <w:bookmarkEnd w:id="2404"/>
      <w:bookmarkEnd w:id="2405"/>
      <w:bookmarkEnd w:id="2406"/>
      <w:bookmarkEnd w:id="2407"/>
      <w:bookmarkEnd w:id="2408"/>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409" w:name="_Toc21096605"/>
      <w:bookmarkStart w:id="2410" w:name="_Toc29763572"/>
      <w:bookmarkStart w:id="2411" w:name="_Toc36030043"/>
      <w:bookmarkStart w:id="2412" w:name="_Toc37179943"/>
      <w:bookmarkStart w:id="2413" w:name="_Toc45869643"/>
      <w:bookmarkStart w:id="2414" w:name="_Toc52555442"/>
      <w:bookmarkStart w:id="2415" w:name="_Toc61112898"/>
      <w:bookmarkStart w:id="2416" w:name="_Toc67911782"/>
      <w:bookmarkStart w:id="2417" w:name="_Toc74840602"/>
      <w:bookmarkStart w:id="2418" w:name="_Toc76503737"/>
      <w:bookmarkStart w:id="2419" w:name="_Toc83042289"/>
      <w:r w:rsidRPr="009202AA">
        <w:rPr>
          <w:lang w:eastAsia="zh-CN"/>
        </w:rPr>
        <w:t>7.7.3</w:t>
      </w:r>
      <w:r w:rsidRPr="009202AA">
        <w:rPr>
          <w:lang w:eastAsia="zh-CN"/>
        </w:rPr>
        <w:tab/>
        <w:t>Minimum requirement for single RAT UTRA operation</w:t>
      </w:r>
      <w:bookmarkEnd w:id="2409"/>
      <w:bookmarkEnd w:id="2410"/>
      <w:bookmarkEnd w:id="2411"/>
      <w:bookmarkEnd w:id="2412"/>
      <w:bookmarkEnd w:id="2413"/>
      <w:bookmarkEnd w:id="2414"/>
      <w:bookmarkEnd w:id="2415"/>
      <w:bookmarkEnd w:id="2416"/>
      <w:bookmarkEnd w:id="2417"/>
      <w:bookmarkEnd w:id="2418"/>
      <w:bookmarkEnd w:id="241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420" w:name="_Toc21096606"/>
      <w:bookmarkStart w:id="2421" w:name="_Toc29763573"/>
      <w:bookmarkStart w:id="2422" w:name="_Toc36030044"/>
      <w:bookmarkStart w:id="2423" w:name="_Toc37179944"/>
      <w:bookmarkStart w:id="2424" w:name="_Toc45869644"/>
      <w:bookmarkStart w:id="2425" w:name="_Toc52555443"/>
      <w:bookmarkStart w:id="2426" w:name="_Toc61112899"/>
      <w:bookmarkStart w:id="2427" w:name="_Toc67911783"/>
      <w:bookmarkStart w:id="2428" w:name="_Toc74840603"/>
      <w:bookmarkStart w:id="2429" w:name="_Toc76503738"/>
      <w:bookmarkStart w:id="2430" w:name="_Toc83042290"/>
      <w:r w:rsidRPr="009202AA">
        <w:rPr>
          <w:lang w:eastAsia="zh-CN"/>
        </w:rPr>
        <w:t>7.7.4</w:t>
      </w:r>
      <w:r w:rsidRPr="009202AA">
        <w:rPr>
          <w:lang w:eastAsia="zh-CN"/>
        </w:rPr>
        <w:tab/>
        <w:t>Minimum requirement for single RAT E- UTRA operation</w:t>
      </w:r>
      <w:bookmarkEnd w:id="2420"/>
      <w:bookmarkEnd w:id="2421"/>
      <w:bookmarkEnd w:id="2422"/>
      <w:bookmarkEnd w:id="2423"/>
      <w:bookmarkEnd w:id="2424"/>
      <w:bookmarkEnd w:id="2425"/>
      <w:bookmarkEnd w:id="2426"/>
      <w:bookmarkEnd w:id="2427"/>
      <w:bookmarkEnd w:id="2428"/>
      <w:bookmarkEnd w:id="2429"/>
      <w:bookmarkEnd w:id="2430"/>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431" w:name="_Toc21096607"/>
      <w:bookmarkStart w:id="2432" w:name="_Toc29763574"/>
      <w:bookmarkStart w:id="2433" w:name="_Toc36030045"/>
      <w:bookmarkStart w:id="2434" w:name="_Toc37179945"/>
      <w:bookmarkStart w:id="2435" w:name="_Toc45869645"/>
      <w:bookmarkStart w:id="2436" w:name="_Toc52555444"/>
      <w:bookmarkStart w:id="2437" w:name="_Toc61112900"/>
      <w:bookmarkStart w:id="2438" w:name="_Toc67911784"/>
      <w:bookmarkStart w:id="2439" w:name="_Toc74840604"/>
      <w:bookmarkStart w:id="2440" w:name="_Toc76503739"/>
      <w:bookmarkStart w:id="2441" w:name="_Toc83042291"/>
      <w:r w:rsidRPr="009202AA">
        <w:t>7.8</w:t>
      </w:r>
      <w:r w:rsidRPr="009202AA">
        <w:tab/>
        <w:t>In-channel selectivity</w:t>
      </w:r>
      <w:bookmarkEnd w:id="2431"/>
      <w:bookmarkEnd w:id="2432"/>
      <w:bookmarkEnd w:id="2433"/>
      <w:bookmarkEnd w:id="2434"/>
      <w:bookmarkEnd w:id="2435"/>
      <w:bookmarkEnd w:id="2436"/>
      <w:bookmarkEnd w:id="2437"/>
      <w:bookmarkEnd w:id="2438"/>
      <w:bookmarkEnd w:id="2439"/>
      <w:bookmarkEnd w:id="2440"/>
      <w:bookmarkEnd w:id="2441"/>
    </w:p>
    <w:p w14:paraId="432299A8" w14:textId="77777777" w:rsidR="004C4A70" w:rsidRPr="009202AA" w:rsidRDefault="004C4A70" w:rsidP="004C4A70">
      <w:pPr>
        <w:pStyle w:val="Heading3"/>
      </w:pPr>
      <w:bookmarkStart w:id="2442" w:name="_Toc21096608"/>
      <w:bookmarkStart w:id="2443" w:name="_Toc29763575"/>
      <w:bookmarkStart w:id="2444" w:name="_Toc36030046"/>
      <w:bookmarkStart w:id="2445" w:name="_Toc37179946"/>
      <w:bookmarkStart w:id="2446" w:name="_Toc45869646"/>
      <w:bookmarkStart w:id="2447" w:name="_Toc52555445"/>
      <w:bookmarkStart w:id="2448" w:name="_Toc61112901"/>
      <w:bookmarkStart w:id="2449" w:name="_Toc67911785"/>
      <w:bookmarkStart w:id="2450" w:name="_Toc74840605"/>
      <w:bookmarkStart w:id="2451" w:name="_Toc76503740"/>
      <w:bookmarkStart w:id="2452" w:name="_Toc83042292"/>
      <w:r w:rsidRPr="009202AA">
        <w:t>7.8.1</w:t>
      </w:r>
      <w:r w:rsidRPr="009202AA">
        <w:tab/>
        <w:t>General</w:t>
      </w:r>
      <w:bookmarkEnd w:id="2442"/>
      <w:bookmarkEnd w:id="2443"/>
      <w:bookmarkEnd w:id="2444"/>
      <w:bookmarkEnd w:id="2445"/>
      <w:bookmarkEnd w:id="2446"/>
      <w:bookmarkEnd w:id="2447"/>
      <w:bookmarkEnd w:id="2448"/>
      <w:bookmarkEnd w:id="2449"/>
      <w:bookmarkEnd w:id="2450"/>
      <w:bookmarkEnd w:id="2451"/>
      <w:bookmarkEnd w:id="2452"/>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453" w:name="_Toc21096609"/>
      <w:bookmarkStart w:id="2454" w:name="_Toc29763576"/>
      <w:bookmarkStart w:id="2455" w:name="_Toc36030047"/>
      <w:bookmarkStart w:id="2456" w:name="_Toc37179947"/>
      <w:bookmarkStart w:id="2457" w:name="_Toc45869647"/>
      <w:bookmarkStart w:id="2458" w:name="_Toc52555446"/>
      <w:bookmarkStart w:id="2459" w:name="_Toc61112902"/>
      <w:bookmarkStart w:id="2460" w:name="_Toc67911786"/>
      <w:bookmarkStart w:id="2461" w:name="_Toc74840606"/>
      <w:bookmarkStart w:id="2462" w:name="_Toc76503741"/>
      <w:bookmarkStart w:id="2463" w:name="_Toc83042293"/>
      <w:r w:rsidRPr="009202AA">
        <w:rPr>
          <w:lang w:eastAsia="zh-CN"/>
        </w:rPr>
        <w:t>7.8.2</w:t>
      </w:r>
      <w:r w:rsidRPr="009202AA">
        <w:rPr>
          <w:lang w:eastAsia="zh-CN"/>
        </w:rPr>
        <w:tab/>
        <w:t>Minimum requirement for MSR operation</w:t>
      </w:r>
      <w:bookmarkEnd w:id="2453"/>
      <w:bookmarkEnd w:id="2454"/>
      <w:bookmarkEnd w:id="2455"/>
      <w:bookmarkEnd w:id="2456"/>
      <w:bookmarkEnd w:id="2457"/>
      <w:bookmarkEnd w:id="2458"/>
      <w:bookmarkEnd w:id="2459"/>
      <w:bookmarkEnd w:id="2460"/>
      <w:bookmarkEnd w:id="2461"/>
      <w:bookmarkEnd w:id="2462"/>
      <w:bookmarkEnd w:id="246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464" w:name="_Toc21096610"/>
      <w:bookmarkStart w:id="2465" w:name="_Toc29763577"/>
      <w:bookmarkStart w:id="2466" w:name="_Toc36030048"/>
      <w:bookmarkStart w:id="2467" w:name="_Toc37179948"/>
      <w:bookmarkStart w:id="2468" w:name="_Toc45869648"/>
      <w:bookmarkStart w:id="2469" w:name="_Toc52555447"/>
      <w:bookmarkStart w:id="2470" w:name="_Toc61112903"/>
      <w:bookmarkStart w:id="2471" w:name="_Toc67911787"/>
      <w:bookmarkStart w:id="2472" w:name="_Toc74840607"/>
      <w:bookmarkStart w:id="2473" w:name="_Toc76503742"/>
      <w:bookmarkStart w:id="2474" w:name="_Toc83042294"/>
      <w:r w:rsidRPr="009202AA">
        <w:rPr>
          <w:lang w:eastAsia="zh-CN"/>
        </w:rPr>
        <w:t>7.8.3</w:t>
      </w:r>
      <w:r w:rsidRPr="009202AA">
        <w:rPr>
          <w:lang w:eastAsia="zh-CN"/>
        </w:rPr>
        <w:tab/>
        <w:t>Minimum requirement for single RAT UTRA operation</w:t>
      </w:r>
      <w:bookmarkEnd w:id="2464"/>
      <w:bookmarkEnd w:id="2465"/>
      <w:bookmarkEnd w:id="2466"/>
      <w:bookmarkEnd w:id="2467"/>
      <w:bookmarkEnd w:id="2468"/>
      <w:bookmarkEnd w:id="2469"/>
      <w:bookmarkEnd w:id="2470"/>
      <w:bookmarkEnd w:id="2471"/>
      <w:bookmarkEnd w:id="2472"/>
      <w:bookmarkEnd w:id="2473"/>
      <w:bookmarkEnd w:id="2474"/>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475" w:name="_Toc21096611"/>
      <w:bookmarkStart w:id="2476" w:name="_Toc29763578"/>
      <w:bookmarkStart w:id="2477" w:name="_Toc36030049"/>
      <w:bookmarkStart w:id="2478" w:name="_Toc37179949"/>
      <w:bookmarkStart w:id="2479" w:name="_Toc45869649"/>
      <w:bookmarkStart w:id="2480" w:name="_Toc52555448"/>
      <w:bookmarkStart w:id="2481" w:name="_Toc61112904"/>
      <w:bookmarkStart w:id="2482" w:name="_Toc67911788"/>
      <w:bookmarkStart w:id="2483" w:name="_Toc74840608"/>
      <w:bookmarkStart w:id="2484" w:name="_Toc76503743"/>
      <w:bookmarkStart w:id="2485" w:name="_Toc83042295"/>
      <w:r w:rsidRPr="009202AA">
        <w:rPr>
          <w:lang w:eastAsia="zh-CN"/>
        </w:rPr>
        <w:t>7.8.4</w:t>
      </w:r>
      <w:r w:rsidRPr="009202AA">
        <w:rPr>
          <w:lang w:eastAsia="zh-CN"/>
        </w:rPr>
        <w:tab/>
        <w:t>Minimum requirement for single RAT E-UTRA operation</w:t>
      </w:r>
      <w:bookmarkEnd w:id="2475"/>
      <w:bookmarkEnd w:id="2476"/>
      <w:bookmarkEnd w:id="2477"/>
      <w:bookmarkEnd w:id="2478"/>
      <w:bookmarkEnd w:id="2479"/>
      <w:bookmarkEnd w:id="2480"/>
      <w:bookmarkEnd w:id="2481"/>
      <w:bookmarkEnd w:id="2482"/>
      <w:bookmarkEnd w:id="2483"/>
      <w:bookmarkEnd w:id="2484"/>
      <w:bookmarkEnd w:id="248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486" w:name="_Toc21096612"/>
      <w:bookmarkStart w:id="2487" w:name="_Toc29763579"/>
      <w:bookmarkStart w:id="2488" w:name="_Toc36030050"/>
      <w:bookmarkStart w:id="2489" w:name="_Toc37179950"/>
      <w:bookmarkStart w:id="2490" w:name="_Toc45869650"/>
      <w:bookmarkStart w:id="2491" w:name="_Toc52555449"/>
      <w:bookmarkStart w:id="2492" w:name="_Toc61112905"/>
      <w:bookmarkStart w:id="2493" w:name="_Toc67911789"/>
      <w:bookmarkStart w:id="2494" w:name="_Toc74840609"/>
      <w:bookmarkStart w:id="2495" w:name="_Toc76503744"/>
      <w:bookmarkStart w:id="2496" w:name="_Toc83042296"/>
      <w:r w:rsidRPr="009202AA">
        <w:t>8</w:t>
      </w:r>
      <w:r w:rsidRPr="009202AA">
        <w:tab/>
        <w:t>Performance requirements</w:t>
      </w:r>
      <w:bookmarkEnd w:id="2486"/>
      <w:bookmarkEnd w:id="2487"/>
      <w:bookmarkEnd w:id="2488"/>
      <w:bookmarkEnd w:id="2489"/>
      <w:bookmarkEnd w:id="2490"/>
      <w:bookmarkEnd w:id="2491"/>
      <w:bookmarkEnd w:id="2492"/>
      <w:bookmarkEnd w:id="2493"/>
      <w:bookmarkEnd w:id="2494"/>
      <w:bookmarkEnd w:id="2495"/>
      <w:bookmarkEnd w:id="2496"/>
    </w:p>
    <w:p w14:paraId="0CD232D9" w14:textId="77777777" w:rsidR="004C4A70" w:rsidRPr="009202AA" w:rsidRDefault="004C4A70" w:rsidP="004C4A70">
      <w:pPr>
        <w:pStyle w:val="Heading2"/>
      </w:pPr>
      <w:bookmarkStart w:id="2497" w:name="_Toc21096613"/>
      <w:bookmarkStart w:id="2498" w:name="_Toc29763580"/>
      <w:bookmarkStart w:id="2499" w:name="_Toc36030051"/>
      <w:bookmarkStart w:id="2500" w:name="_Toc37179951"/>
      <w:bookmarkStart w:id="2501" w:name="_Toc45869651"/>
      <w:bookmarkStart w:id="2502" w:name="_Toc52555450"/>
      <w:bookmarkStart w:id="2503" w:name="_Toc61112906"/>
      <w:bookmarkStart w:id="2504" w:name="_Toc67911790"/>
      <w:bookmarkStart w:id="2505" w:name="_Toc74840610"/>
      <w:bookmarkStart w:id="2506" w:name="_Toc76503745"/>
      <w:bookmarkStart w:id="2507" w:name="_Toc83042297"/>
      <w:r w:rsidRPr="009202AA">
        <w:t>8.1</w:t>
      </w:r>
      <w:r w:rsidRPr="009202AA">
        <w:tab/>
        <w:t>General</w:t>
      </w:r>
      <w:bookmarkEnd w:id="2497"/>
      <w:bookmarkEnd w:id="2498"/>
      <w:bookmarkEnd w:id="2499"/>
      <w:bookmarkEnd w:id="2500"/>
      <w:bookmarkEnd w:id="2501"/>
      <w:bookmarkEnd w:id="2502"/>
      <w:bookmarkEnd w:id="2503"/>
      <w:bookmarkEnd w:id="2504"/>
      <w:bookmarkEnd w:id="2505"/>
      <w:bookmarkEnd w:id="2506"/>
      <w:bookmarkEnd w:id="250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508" w:name="_Toc21096614"/>
      <w:bookmarkStart w:id="2509" w:name="_Toc29763581"/>
      <w:bookmarkStart w:id="2510" w:name="_Toc36030052"/>
      <w:bookmarkStart w:id="2511" w:name="_Toc37179952"/>
      <w:bookmarkStart w:id="2512" w:name="_Toc45869652"/>
      <w:bookmarkStart w:id="2513" w:name="_Toc52555451"/>
      <w:bookmarkStart w:id="2514" w:name="_Toc61112907"/>
      <w:bookmarkStart w:id="2515" w:name="_Toc67911791"/>
      <w:bookmarkStart w:id="2516" w:name="_Toc74840611"/>
      <w:bookmarkStart w:id="2517" w:name="_Toc76503746"/>
      <w:bookmarkStart w:id="2518" w:name="_Toc83042298"/>
      <w:r w:rsidRPr="009202AA">
        <w:t>8.1.1</w:t>
      </w:r>
      <w:r w:rsidRPr="009202AA">
        <w:tab/>
        <w:t>UTRA operation</w:t>
      </w:r>
      <w:bookmarkEnd w:id="2508"/>
      <w:bookmarkEnd w:id="2509"/>
      <w:bookmarkEnd w:id="2510"/>
      <w:bookmarkEnd w:id="2511"/>
      <w:bookmarkEnd w:id="2512"/>
      <w:bookmarkEnd w:id="2513"/>
      <w:bookmarkEnd w:id="2514"/>
      <w:bookmarkEnd w:id="2515"/>
      <w:bookmarkEnd w:id="2516"/>
      <w:bookmarkEnd w:id="2517"/>
      <w:bookmarkEnd w:id="2518"/>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65pt;height:36.35pt" o:ole="" fillcolor="window">
            <v:imagedata r:id="rId85" o:title=""/>
          </v:shape>
          <o:OLEObject Type="Embed" ProgID="Equation.3" ShapeID="_x0000_i1064" DrawAspect="Content" ObjectID="_169453345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7pt;height:20.65pt" o:ole="" fillcolor="window">
            <v:imagedata r:id="rId87" o:title=""/>
          </v:shape>
          <o:OLEObject Type="Embed" ProgID="Equation.3" ShapeID="_x0000_i1065" DrawAspect="Content" ObjectID="_169453346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7pt;height:20.65pt" o:ole="" fillcolor="window">
            <v:imagedata r:id="rId89" o:title=""/>
          </v:shape>
          <o:OLEObject Type="Embed" ProgID="Equation.3" ShapeID="_x0000_i1066" DrawAspect="Content" ObjectID="_169453346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65pt;height:20.65pt" o:ole="" fillcolor="window">
            <v:imagedata r:id="rId91" o:title=""/>
          </v:shape>
          <o:OLEObject Type="Embed" ProgID="Equation.3" ShapeID="_x0000_i1067" DrawAspect="Content" ObjectID="_169453346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65pt;height:15.7pt" o:ole="" fillcolor="window">
            <v:imagedata r:id="rId93" o:title=""/>
          </v:shape>
          <o:OLEObject Type="Embed" ProgID="Equation.3" ShapeID="_x0000_i1068" DrawAspect="Content" ObjectID="_169453346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519" w:name="_Toc21096615"/>
      <w:bookmarkStart w:id="2520" w:name="_Toc29763582"/>
      <w:bookmarkStart w:id="2521" w:name="_Toc36030053"/>
      <w:bookmarkStart w:id="2522" w:name="_Toc37179953"/>
      <w:bookmarkStart w:id="2523" w:name="_Toc45869653"/>
      <w:bookmarkStart w:id="2524" w:name="_Toc52555452"/>
      <w:bookmarkStart w:id="2525" w:name="_Toc61112908"/>
      <w:bookmarkStart w:id="2526" w:name="_Toc67911792"/>
      <w:bookmarkStart w:id="2527" w:name="_Toc74840612"/>
      <w:bookmarkStart w:id="2528" w:name="_Toc76503747"/>
      <w:bookmarkStart w:id="2529" w:name="_Toc83042299"/>
      <w:r w:rsidRPr="009202AA">
        <w:t>8.1.2</w:t>
      </w:r>
      <w:r w:rsidRPr="009202AA">
        <w:tab/>
        <w:t>E-UTRA operation</w:t>
      </w:r>
      <w:bookmarkEnd w:id="2519"/>
      <w:bookmarkEnd w:id="2520"/>
      <w:bookmarkEnd w:id="2521"/>
      <w:bookmarkEnd w:id="2522"/>
      <w:bookmarkEnd w:id="2523"/>
      <w:bookmarkEnd w:id="2524"/>
      <w:bookmarkEnd w:id="2525"/>
      <w:bookmarkEnd w:id="2526"/>
      <w:bookmarkEnd w:id="2527"/>
      <w:bookmarkEnd w:id="2528"/>
      <w:bookmarkEnd w:id="252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3pt;height:15.7pt" o:ole="">
            <v:imagedata r:id="rId95" o:title=""/>
          </v:shape>
          <o:OLEObject Type="Embed" ProgID="Equation.DSMT4" ShapeID="_x0000_i1069" DrawAspect="Content" ObjectID="_169453346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7pt;height:15.7pt" o:ole="">
            <v:imagedata r:id="rId97" o:title=""/>
          </v:shape>
          <o:OLEObject Type="Embed" ProgID="Equation.DSMT4" ShapeID="_x0000_i1070" DrawAspect="Content" ObjectID="_169453346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7pt;height:15.7pt" o:ole="">
            <v:imagedata r:id="rId99" o:title=""/>
          </v:shape>
          <o:OLEObject Type="Embed" ProgID="Equation.DSMT4" ShapeID="_x0000_i1071" DrawAspect="Content" ObjectID="_169453346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7pt;height:15.7pt" o:ole="">
            <v:imagedata r:id="rId99" o:title=""/>
          </v:shape>
          <o:OLEObject Type="Embed" ProgID="Equation.DSMT4" ShapeID="_x0000_i1072" DrawAspect="Content" ObjectID="_169453346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530" w:name="_Toc21096616"/>
      <w:bookmarkStart w:id="2531" w:name="_Toc29763583"/>
      <w:bookmarkStart w:id="2532" w:name="_Toc36030054"/>
      <w:bookmarkStart w:id="2533" w:name="_Toc37179954"/>
      <w:bookmarkStart w:id="2534" w:name="_Toc45869654"/>
      <w:bookmarkStart w:id="2535" w:name="_Toc52555453"/>
      <w:bookmarkStart w:id="2536" w:name="_Toc61112909"/>
      <w:bookmarkStart w:id="2537" w:name="_Toc67911793"/>
      <w:bookmarkStart w:id="2538" w:name="_Toc74840613"/>
      <w:bookmarkStart w:id="2539" w:name="_Toc76503748"/>
      <w:bookmarkStart w:id="2540" w:name="_Toc83042300"/>
      <w:r w:rsidRPr="009202AA">
        <w:t>8.2</w:t>
      </w:r>
      <w:r w:rsidRPr="009202AA">
        <w:tab/>
        <w:t>Minimum requirements for MSR operation</w:t>
      </w:r>
      <w:bookmarkEnd w:id="2530"/>
      <w:bookmarkEnd w:id="2531"/>
      <w:bookmarkEnd w:id="2532"/>
      <w:bookmarkEnd w:id="2533"/>
      <w:bookmarkEnd w:id="2534"/>
      <w:bookmarkEnd w:id="2535"/>
      <w:bookmarkEnd w:id="2536"/>
      <w:bookmarkEnd w:id="2537"/>
      <w:bookmarkEnd w:id="2538"/>
      <w:bookmarkEnd w:id="2539"/>
      <w:bookmarkEnd w:id="2540"/>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541" w:name="_Toc21096617"/>
      <w:bookmarkStart w:id="2542" w:name="_Toc29763584"/>
      <w:bookmarkStart w:id="2543" w:name="_Toc36030055"/>
      <w:bookmarkStart w:id="2544" w:name="_Toc37179955"/>
      <w:bookmarkStart w:id="2545" w:name="_Toc45869655"/>
      <w:bookmarkStart w:id="2546" w:name="_Toc52555454"/>
      <w:bookmarkStart w:id="2547" w:name="_Toc61112910"/>
      <w:bookmarkStart w:id="2548" w:name="_Toc67911794"/>
      <w:bookmarkStart w:id="2549" w:name="_Toc74840614"/>
      <w:bookmarkStart w:id="2550" w:name="_Toc76503749"/>
      <w:bookmarkStart w:id="2551" w:name="_Toc83042301"/>
      <w:r w:rsidRPr="009202AA">
        <w:t>8.3</w:t>
      </w:r>
      <w:r w:rsidRPr="009202AA">
        <w:tab/>
        <w:t>Minimum requirements for UTRA operation</w:t>
      </w:r>
      <w:bookmarkEnd w:id="2541"/>
      <w:bookmarkEnd w:id="2542"/>
      <w:bookmarkEnd w:id="2543"/>
      <w:bookmarkEnd w:id="2544"/>
      <w:bookmarkEnd w:id="2545"/>
      <w:bookmarkEnd w:id="2546"/>
      <w:bookmarkEnd w:id="2547"/>
      <w:bookmarkEnd w:id="2548"/>
      <w:bookmarkEnd w:id="2549"/>
      <w:bookmarkEnd w:id="2550"/>
      <w:bookmarkEnd w:id="255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552" w:name="_Toc21096618"/>
      <w:bookmarkStart w:id="2553" w:name="_Toc29763585"/>
      <w:bookmarkStart w:id="2554" w:name="_Toc36030056"/>
      <w:bookmarkStart w:id="2555" w:name="_Toc37179956"/>
      <w:bookmarkStart w:id="2556" w:name="_Toc45869656"/>
      <w:bookmarkStart w:id="2557" w:name="_Toc52555455"/>
      <w:bookmarkStart w:id="2558" w:name="_Toc61112911"/>
      <w:bookmarkStart w:id="2559" w:name="_Toc67911795"/>
      <w:bookmarkStart w:id="2560" w:name="_Toc74840615"/>
      <w:bookmarkStart w:id="2561" w:name="_Toc76503750"/>
      <w:bookmarkStart w:id="2562" w:name="_Toc83042302"/>
      <w:r w:rsidRPr="009202AA">
        <w:t>8.4</w:t>
      </w:r>
      <w:r w:rsidRPr="009202AA">
        <w:tab/>
        <w:t>Minimum requirements for E-UTRA operation</w:t>
      </w:r>
      <w:bookmarkEnd w:id="2552"/>
      <w:bookmarkEnd w:id="2553"/>
      <w:bookmarkEnd w:id="2554"/>
      <w:bookmarkEnd w:id="2555"/>
      <w:bookmarkEnd w:id="2556"/>
      <w:bookmarkEnd w:id="2557"/>
      <w:bookmarkEnd w:id="2558"/>
      <w:bookmarkEnd w:id="2559"/>
      <w:bookmarkEnd w:id="2560"/>
      <w:bookmarkEnd w:id="2561"/>
      <w:bookmarkEnd w:id="2562"/>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563" w:name="_Toc21096619"/>
      <w:bookmarkStart w:id="2564" w:name="_Toc29763586"/>
      <w:bookmarkStart w:id="2565" w:name="_Toc36030057"/>
      <w:bookmarkStart w:id="2566" w:name="_Toc37179957"/>
      <w:bookmarkStart w:id="2567" w:name="_Toc45869657"/>
      <w:bookmarkStart w:id="2568" w:name="_Toc52555456"/>
      <w:bookmarkStart w:id="2569" w:name="_Toc61112912"/>
      <w:bookmarkStart w:id="2570" w:name="_Toc67911796"/>
      <w:bookmarkStart w:id="2571" w:name="_Toc74840616"/>
      <w:bookmarkStart w:id="2572" w:name="_Toc76503751"/>
      <w:bookmarkStart w:id="2573" w:name="_Toc83042303"/>
      <w:r w:rsidRPr="009202AA">
        <w:rPr>
          <w:lang w:eastAsia="zh-CN"/>
        </w:rPr>
        <w:t>9</w:t>
      </w:r>
      <w:r w:rsidRPr="009202AA">
        <w:rPr>
          <w:lang w:eastAsia="zh-CN"/>
        </w:rPr>
        <w:tab/>
        <w:t>Radiated transmitter characteristics</w:t>
      </w:r>
      <w:bookmarkEnd w:id="2563"/>
      <w:bookmarkEnd w:id="2564"/>
      <w:bookmarkEnd w:id="2565"/>
      <w:bookmarkEnd w:id="2566"/>
      <w:bookmarkEnd w:id="2567"/>
      <w:bookmarkEnd w:id="2568"/>
      <w:bookmarkEnd w:id="2569"/>
      <w:bookmarkEnd w:id="2570"/>
      <w:bookmarkEnd w:id="2571"/>
      <w:bookmarkEnd w:id="2572"/>
      <w:bookmarkEnd w:id="2573"/>
    </w:p>
    <w:p w14:paraId="284BC99D" w14:textId="77777777" w:rsidR="004C4A70" w:rsidRPr="009202AA" w:rsidRDefault="004C4A70" w:rsidP="004C4A70">
      <w:pPr>
        <w:pStyle w:val="Heading2"/>
        <w:rPr>
          <w:lang w:eastAsia="zh-CN"/>
        </w:rPr>
      </w:pPr>
      <w:bookmarkStart w:id="2574" w:name="_Toc21096620"/>
      <w:bookmarkStart w:id="2575" w:name="_Toc29763587"/>
      <w:bookmarkStart w:id="2576" w:name="_Toc36030058"/>
      <w:bookmarkStart w:id="2577" w:name="_Toc37179958"/>
      <w:bookmarkStart w:id="2578" w:name="_Toc45869658"/>
      <w:bookmarkStart w:id="2579" w:name="_Toc52555457"/>
      <w:bookmarkStart w:id="2580" w:name="_Toc61112913"/>
      <w:bookmarkStart w:id="2581" w:name="_Toc67911797"/>
      <w:bookmarkStart w:id="2582" w:name="_Toc74840617"/>
      <w:bookmarkStart w:id="2583" w:name="_Toc76503752"/>
      <w:bookmarkStart w:id="2584" w:name="_Toc83042304"/>
      <w:r w:rsidRPr="009202AA">
        <w:rPr>
          <w:lang w:eastAsia="zh-CN"/>
        </w:rPr>
        <w:t>9.1</w:t>
      </w:r>
      <w:r w:rsidRPr="009202AA">
        <w:rPr>
          <w:lang w:eastAsia="zh-CN"/>
        </w:rPr>
        <w:tab/>
        <w:t>General</w:t>
      </w:r>
      <w:bookmarkEnd w:id="2574"/>
      <w:bookmarkEnd w:id="2575"/>
      <w:bookmarkEnd w:id="2576"/>
      <w:bookmarkEnd w:id="2577"/>
      <w:bookmarkEnd w:id="2578"/>
      <w:bookmarkEnd w:id="2579"/>
      <w:bookmarkEnd w:id="2580"/>
      <w:bookmarkEnd w:id="2581"/>
      <w:bookmarkEnd w:id="2582"/>
      <w:bookmarkEnd w:id="2583"/>
      <w:bookmarkEnd w:id="2584"/>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4.65pt;height:35.65pt" o:ole="">
            <v:imagedata r:id="rId102" o:title=""/>
          </v:shape>
          <o:OLEObject Type="Embed" ProgID="Equation.3" ShapeID="_x0000_i1073" DrawAspect="Content" ObjectID="_169453346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585" w:name="_Toc21096621"/>
      <w:bookmarkStart w:id="2586" w:name="_Toc29763588"/>
      <w:bookmarkStart w:id="2587" w:name="_Toc36030059"/>
      <w:bookmarkStart w:id="2588" w:name="_Toc37179959"/>
      <w:bookmarkStart w:id="2589" w:name="_Toc45869659"/>
      <w:bookmarkStart w:id="2590" w:name="_Toc52555458"/>
      <w:bookmarkStart w:id="2591" w:name="_Toc61112914"/>
      <w:bookmarkStart w:id="2592" w:name="_Toc67911798"/>
      <w:bookmarkStart w:id="2593" w:name="_Toc74840618"/>
      <w:bookmarkStart w:id="2594" w:name="_Toc76503753"/>
      <w:bookmarkStart w:id="2595" w:name="_Toc83042305"/>
      <w:r w:rsidRPr="009202AA">
        <w:rPr>
          <w:lang w:eastAsia="zh-CN"/>
        </w:rPr>
        <w:t>9.2</w:t>
      </w:r>
      <w:r w:rsidRPr="009202AA">
        <w:rPr>
          <w:lang w:eastAsia="zh-CN"/>
        </w:rPr>
        <w:tab/>
        <w:t>Radiated transmit power</w:t>
      </w:r>
      <w:bookmarkEnd w:id="2585"/>
      <w:bookmarkEnd w:id="2586"/>
      <w:bookmarkEnd w:id="2587"/>
      <w:bookmarkEnd w:id="2588"/>
      <w:bookmarkEnd w:id="2589"/>
      <w:bookmarkEnd w:id="2590"/>
      <w:bookmarkEnd w:id="2591"/>
      <w:bookmarkEnd w:id="2592"/>
      <w:bookmarkEnd w:id="2593"/>
      <w:bookmarkEnd w:id="2594"/>
      <w:bookmarkEnd w:id="2595"/>
    </w:p>
    <w:p w14:paraId="3C17DBF3" w14:textId="77777777" w:rsidR="004C4A70" w:rsidRPr="009202AA" w:rsidRDefault="004C4A70" w:rsidP="004C4A70">
      <w:pPr>
        <w:pStyle w:val="Heading3"/>
      </w:pPr>
      <w:bookmarkStart w:id="2596" w:name="_Toc21096622"/>
      <w:bookmarkStart w:id="2597" w:name="_Toc29763589"/>
      <w:bookmarkStart w:id="2598" w:name="_Toc36030060"/>
      <w:bookmarkStart w:id="2599" w:name="_Toc37179960"/>
      <w:bookmarkStart w:id="2600" w:name="_Toc45869660"/>
      <w:bookmarkStart w:id="2601" w:name="_Toc52555459"/>
      <w:bookmarkStart w:id="2602" w:name="_Toc61112915"/>
      <w:bookmarkStart w:id="2603" w:name="_Toc67911799"/>
      <w:bookmarkStart w:id="2604" w:name="_Toc74840619"/>
      <w:bookmarkStart w:id="2605" w:name="_Toc76503754"/>
      <w:bookmarkStart w:id="2606" w:name="_Toc83042306"/>
      <w:r w:rsidRPr="009202AA">
        <w:t>9.2.1</w:t>
      </w:r>
      <w:r w:rsidRPr="009202AA">
        <w:tab/>
        <w:t>General</w:t>
      </w:r>
      <w:bookmarkEnd w:id="2596"/>
      <w:bookmarkEnd w:id="2597"/>
      <w:bookmarkEnd w:id="2598"/>
      <w:bookmarkEnd w:id="2599"/>
      <w:bookmarkEnd w:id="2600"/>
      <w:bookmarkEnd w:id="2601"/>
      <w:bookmarkEnd w:id="2602"/>
      <w:bookmarkEnd w:id="2603"/>
      <w:bookmarkEnd w:id="2604"/>
      <w:bookmarkEnd w:id="2605"/>
      <w:bookmarkEnd w:id="2606"/>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607" w:name="_Toc21096623"/>
      <w:bookmarkStart w:id="2608" w:name="_Toc29763590"/>
      <w:bookmarkStart w:id="2609" w:name="_Toc36030061"/>
      <w:bookmarkStart w:id="2610" w:name="_Toc37179961"/>
      <w:bookmarkStart w:id="2611" w:name="_Toc45869661"/>
      <w:bookmarkStart w:id="2612" w:name="_Toc52555460"/>
      <w:bookmarkStart w:id="2613" w:name="_Toc61112916"/>
      <w:bookmarkStart w:id="2614" w:name="_Toc67911800"/>
      <w:bookmarkStart w:id="2615" w:name="_Toc74840620"/>
      <w:bookmarkStart w:id="2616" w:name="_Toc76503755"/>
      <w:bookmarkStart w:id="2617" w:name="_Toc83042307"/>
      <w:r w:rsidRPr="009202AA">
        <w:rPr>
          <w:lang w:eastAsia="zh-CN"/>
        </w:rPr>
        <w:t>9.2.2</w:t>
      </w:r>
      <w:r w:rsidRPr="009202AA">
        <w:rPr>
          <w:lang w:eastAsia="zh-CN"/>
        </w:rPr>
        <w:tab/>
        <w:t>Minimum requirement for MSR operation</w:t>
      </w:r>
      <w:bookmarkEnd w:id="2607"/>
      <w:bookmarkEnd w:id="2608"/>
      <w:bookmarkEnd w:id="2609"/>
      <w:bookmarkEnd w:id="2610"/>
      <w:bookmarkEnd w:id="2611"/>
      <w:bookmarkEnd w:id="2612"/>
      <w:bookmarkEnd w:id="2613"/>
      <w:bookmarkEnd w:id="2614"/>
      <w:bookmarkEnd w:id="2615"/>
      <w:bookmarkEnd w:id="2616"/>
      <w:bookmarkEnd w:id="261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618" w:name="_Toc21096624"/>
      <w:bookmarkStart w:id="2619" w:name="_Toc29763591"/>
      <w:bookmarkStart w:id="2620" w:name="_Toc36030062"/>
      <w:bookmarkStart w:id="2621" w:name="_Toc37179962"/>
      <w:bookmarkStart w:id="2622" w:name="_Toc45869662"/>
      <w:bookmarkStart w:id="2623" w:name="_Toc52555461"/>
      <w:bookmarkStart w:id="2624" w:name="_Toc61112917"/>
      <w:bookmarkStart w:id="2625" w:name="_Toc67911801"/>
      <w:bookmarkStart w:id="2626" w:name="_Toc74840621"/>
      <w:bookmarkStart w:id="2627" w:name="_Toc76503756"/>
      <w:bookmarkStart w:id="2628" w:name="_Toc83042308"/>
      <w:r w:rsidRPr="009202AA">
        <w:rPr>
          <w:lang w:eastAsia="zh-CN"/>
        </w:rPr>
        <w:t>9.2.3</w:t>
      </w:r>
      <w:r w:rsidRPr="009202AA">
        <w:rPr>
          <w:lang w:eastAsia="zh-CN"/>
        </w:rPr>
        <w:tab/>
        <w:t>Minimum requirement for single RAT UTRA operation</w:t>
      </w:r>
      <w:bookmarkEnd w:id="2618"/>
      <w:bookmarkEnd w:id="2619"/>
      <w:bookmarkEnd w:id="2620"/>
      <w:bookmarkEnd w:id="2621"/>
      <w:bookmarkEnd w:id="2622"/>
      <w:bookmarkEnd w:id="2623"/>
      <w:bookmarkEnd w:id="2624"/>
      <w:bookmarkEnd w:id="2625"/>
      <w:bookmarkEnd w:id="2626"/>
      <w:bookmarkEnd w:id="2627"/>
      <w:bookmarkEnd w:id="2628"/>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629" w:name="_Toc21096625"/>
      <w:bookmarkStart w:id="2630" w:name="_Toc29763592"/>
      <w:bookmarkStart w:id="2631" w:name="_Toc36030063"/>
      <w:bookmarkStart w:id="2632" w:name="_Toc37179963"/>
      <w:bookmarkStart w:id="2633" w:name="_Toc45869663"/>
      <w:bookmarkStart w:id="2634" w:name="_Toc52555462"/>
      <w:bookmarkStart w:id="2635" w:name="_Toc61112918"/>
      <w:bookmarkStart w:id="2636" w:name="_Toc67911802"/>
      <w:bookmarkStart w:id="2637" w:name="_Toc74840622"/>
      <w:bookmarkStart w:id="2638" w:name="_Toc76503757"/>
      <w:bookmarkStart w:id="2639" w:name="_Toc83042309"/>
      <w:r w:rsidRPr="009202AA">
        <w:rPr>
          <w:lang w:eastAsia="zh-CN"/>
        </w:rPr>
        <w:t>9.2.4</w:t>
      </w:r>
      <w:r w:rsidRPr="009202AA">
        <w:rPr>
          <w:lang w:eastAsia="zh-CN"/>
        </w:rPr>
        <w:tab/>
        <w:t>Minimum requirement for single RAT E-UTRA operation</w:t>
      </w:r>
      <w:bookmarkEnd w:id="2629"/>
      <w:bookmarkEnd w:id="2630"/>
      <w:bookmarkEnd w:id="2631"/>
      <w:bookmarkEnd w:id="2632"/>
      <w:bookmarkEnd w:id="2633"/>
      <w:bookmarkEnd w:id="2634"/>
      <w:bookmarkEnd w:id="2635"/>
      <w:bookmarkEnd w:id="2636"/>
      <w:bookmarkEnd w:id="2637"/>
      <w:bookmarkEnd w:id="2638"/>
      <w:bookmarkEnd w:id="263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640" w:name="_Toc21096626"/>
      <w:bookmarkStart w:id="2641" w:name="_Toc29763593"/>
      <w:bookmarkStart w:id="2642" w:name="_Toc36030064"/>
      <w:bookmarkStart w:id="2643" w:name="_Toc37179964"/>
      <w:bookmarkStart w:id="2644" w:name="_Toc45869664"/>
      <w:bookmarkStart w:id="2645" w:name="_Toc52555463"/>
      <w:bookmarkStart w:id="2646" w:name="_Toc61112919"/>
      <w:bookmarkStart w:id="2647" w:name="_Toc67911803"/>
      <w:bookmarkStart w:id="2648" w:name="_Toc74840623"/>
      <w:bookmarkStart w:id="2649" w:name="_Toc76503758"/>
      <w:bookmarkStart w:id="2650" w:name="_Toc83042310"/>
      <w:r w:rsidRPr="009202AA">
        <w:t>9.3</w:t>
      </w:r>
      <w:r w:rsidRPr="009202AA">
        <w:tab/>
        <w:t>OTA Base Station output power</w:t>
      </w:r>
      <w:bookmarkEnd w:id="2640"/>
      <w:bookmarkEnd w:id="2641"/>
      <w:bookmarkEnd w:id="2642"/>
      <w:bookmarkEnd w:id="2643"/>
      <w:bookmarkEnd w:id="2644"/>
      <w:bookmarkEnd w:id="2645"/>
      <w:bookmarkEnd w:id="2646"/>
      <w:bookmarkEnd w:id="2647"/>
      <w:bookmarkEnd w:id="2648"/>
      <w:bookmarkEnd w:id="2649"/>
      <w:bookmarkEnd w:id="2650"/>
    </w:p>
    <w:p w14:paraId="353B50BC" w14:textId="77777777" w:rsidR="004C4A70" w:rsidRPr="009202AA" w:rsidRDefault="004C4A70" w:rsidP="004C4A70">
      <w:pPr>
        <w:pStyle w:val="Heading3"/>
      </w:pPr>
      <w:bookmarkStart w:id="2651" w:name="_Toc21096627"/>
      <w:bookmarkStart w:id="2652" w:name="_Toc29763594"/>
      <w:bookmarkStart w:id="2653" w:name="_Toc36030065"/>
      <w:bookmarkStart w:id="2654" w:name="_Toc37179965"/>
      <w:bookmarkStart w:id="2655" w:name="_Toc45869665"/>
      <w:bookmarkStart w:id="2656" w:name="_Toc52555464"/>
      <w:bookmarkStart w:id="2657" w:name="_Toc61112920"/>
      <w:bookmarkStart w:id="2658" w:name="_Toc67911804"/>
      <w:bookmarkStart w:id="2659" w:name="_Toc74840624"/>
      <w:bookmarkStart w:id="2660" w:name="_Toc76503759"/>
      <w:bookmarkStart w:id="2661" w:name="_Toc83042311"/>
      <w:r w:rsidRPr="009202AA">
        <w:t>9.3.1</w:t>
      </w:r>
      <w:r w:rsidRPr="009202AA">
        <w:tab/>
        <w:t>General</w:t>
      </w:r>
      <w:bookmarkEnd w:id="2651"/>
      <w:bookmarkEnd w:id="2652"/>
      <w:bookmarkEnd w:id="2653"/>
      <w:bookmarkEnd w:id="2654"/>
      <w:bookmarkEnd w:id="2655"/>
      <w:bookmarkEnd w:id="2656"/>
      <w:bookmarkEnd w:id="2657"/>
      <w:bookmarkEnd w:id="2658"/>
      <w:bookmarkEnd w:id="2659"/>
      <w:bookmarkEnd w:id="2660"/>
      <w:bookmarkEnd w:id="26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662" w:name="_Toc21096628"/>
      <w:bookmarkStart w:id="2663" w:name="_Toc29763595"/>
      <w:bookmarkStart w:id="2664" w:name="_Toc36030066"/>
      <w:bookmarkStart w:id="2665" w:name="_Toc37179966"/>
      <w:bookmarkStart w:id="2666" w:name="_Toc45869666"/>
      <w:bookmarkStart w:id="2667" w:name="_Toc52555465"/>
      <w:bookmarkStart w:id="2668" w:name="_Toc61112921"/>
      <w:bookmarkStart w:id="2669" w:name="_Toc67911805"/>
      <w:bookmarkStart w:id="2670" w:name="_Toc74840625"/>
      <w:bookmarkStart w:id="2671" w:name="_Toc76503760"/>
      <w:bookmarkStart w:id="2672" w:name="_Toc83042312"/>
      <w:r w:rsidRPr="009202AA">
        <w:t>9.3.2</w:t>
      </w:r>
      <w:r w:rsidRPr="009202AA">
        <w:tab/>
        <w:t>OTA Maximum output power</w:t>
      </w:r>
      <w:bookmarkEnd w:id="2662"/>
      <w:bookmarkEnd w:id="2663"/>
      <w:bookmarkEnd w:id="2664"/>
      <w:bookmarkEnd w:id="2665"/>
      <w:bookmarkEnd w:id="2666"/>
      <w:bookmarkEnd w:id="2667"/>
      <w:bookmarkEnd w:id="2668"/>
      <w:bookmarkEnd w:id="2669"/>
      <w:bookmarkEnd w:id="2670"/>
      <w:bookmarkEnd w:id="2671"/>
      <w:bookmarkEnd w:id="2672"/>
    </w:p>
    <w:p w14:paraId="6F27BD44" w14:textId="77777777" w:rsidR="004C4A70" w:rsidRPr="009202AA" w:rsidRDefault="004C4A70" w:rsidP="004C4A70">
      <w:pPr>
        <w:pStyle w:val="Heading4"/>
      </w:pPr>
      <w:bookmarkStart w:id="2673" w:name="_Toc21096629"/>
      <w:bookmarkStart w:id="2674" w:name="_Toc29763596"/>
      <w:bookmarkStart w:id="2675" w:name="_Toc36030067"/>
      <w:bookmarkStart w:id="2676" w:name="_Toc37179967"/>
      <w:bookmarkStart w:id="2677" w:name="_Toc45869667"/>
      <w:bookmarkStart w:id="2678" w:name="_Toc52555466"/>
      <w:bookmarkStart w:id="2679" w:name="_Toc61112922"/>
      <w:bookmarkStart w:id="2680" w:name="_Toc67911806"/>
      <w:bookmarkStart w:id="2681" w:name="_Toc74840626"/>
      <w:bookmarkStart w:id="2682" w:name="_Toc76503761"/>
      <w:bookmarkStart w:id="2683" w:name="_Toc83042313"/>
      <w:r w:rsidRPr="009202AA">
        <w:t>9.3.2.1</w:t>
      </w:r>
      <w:r w:rsidRPr="009202AA">
        <w:tab/>
        <w:t>General</w:t>
      </w:r>
      <w:bookmarkEnd w:id="2673"/>
      <w:bookmarkEnd w:id="2674"/>
      <w:bookmarkEnd w:id="2675"/>
      <w:bookmarkEnd w:id="2676"/>
      <w:bookmarkEnd w:id="2677"/>
      <w:bookmarkEnd w:id="2678"/>
      <w:bookmarkEnd w:id="2679"/>
      <w:bookmarkEnd w:id="2680"/>
      <w:bookmarkEnd w:id="2681"/>
      <w:bookmarkEnd w:id="2682"/>
      <w:bookmarkEnd w:id="268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684" w:name="_Toc21096630"/>
      <w:bookmarkStart w:id="2685" w:name="_Toc29763597"/>
      <w:bookmarkStart w:id="2686" w:name="_Toc36030068"/>
      <w:bookmarkStart w:id="2687" w:name="_Toc37179968"/>
      <w:bookmarkStart w:id="2688" w:name="_Toc45869668"/>
      <w:bookmarkStart w:id="2689" w:name="_Toc52555467"/>
      <w:bookmarkStart w:id="2690" w:name="_Toc61112923"/>
      <w:bookmarkStart w:id="2691" w:name="_Toc67911807"/>
      <w:bookmarkStart w:id="2692" w:name="_Toc74840627"/>
      <w:bookmarkStart w:id="2693" w:name="_Toc76503762"/>
      <w:bookmarkStart w:id="2694" w:name="_Toc83042314"/>
      <w:r w:rsidRPr="009202AA">
        <w:t>9.3.2.2</w:t>
      </w:r>
      <w:r w:rsidRPr="009202AA">
        <w:tab/>
        <w:t>Minimum requirement for MSR operation</w:t>
      </w:r>
      <w:bookmarkEnd w:id="2684"/>
      <w:bookmarkEnd w:id="2685"/>
      <w:bookmarkEnd w:id="2686"/>
      <w:bookmarkEnd w:id="2687"/>
      <w:bookmarkEnd w:id="2688"/>
      <w:bookmarkEnd w:id="2689"/>
      <w:bookmarkEnd w:id="2690"/>
      <w:bookmarkEnd w:id="2691"/>
      <w:bookmarkEnd w:id="2692"/>
      <w:bookmarkEnd w:id="2693"/>
      <w:bookmarkEnd w:id="2694"/>
    </w:p>
    <w:p w14:paraId="458AC122" w14:textId="77777777" w:rsidR="004C4A70" w:rsidRPr="009202AA" w:rsidRDefault="004C4A70" w:rsidP="004C4A70">
      <w:pPr>
        <w:pStyle w:val="Heading5"/>
      </w:pPr>
      <w:bookmarkStart w:id="2695" w:name="_Toc21096631"/>
      <w:bookmarkStart w:id="2696" w:name="_Toc29763598"/>
      <w:bookmarkStart w:id="2697" w:name="_Toc36030069"/>
      <w:bookmarkStart w:id="2698" w:name="_Toc37179969"/>
      <w:bookmarkStart w:id="2699" w:name="_Toc45869669"/>
      <w:bookmarkStart w:id="2700" w:name="_Toc52555468"/>
      <w:bookmarkStart w:id="2701" w:name="_Toc61112924"/>
      <w:bookmarkStart w:id="2702" w:name="_Toc67911808"/>
      <w:bookmarkStart w:id="2703" w:name="_Toc74840628"/>
      <w:bookmarkStart w:id="2704" w:name="_Toc76503763"/>
      <w:bookmarkStart w:id="2705" w:name="_Toc83042315"/>
      <w:r w:rsidRPr="009202AA">
        <w:t>9.3.2.2.1</w:t>
      </w:r>
      <w:r w:rsidRPr="009202AA">
        <w:tab/>
        <w:t>General</w:t>
      </w:r>
      <w:bookmarkEnd w:id="2695"/>
      <w:bookmarkEnd w:id="2696"/>
      <w:bookmarkEnd w:id="2697"/>
      <w:bookmarkEnd w:id="2698"/>
      <w:bookmarkEnd w:id="2699"/>
      <w:bookmarkEnd w:id="2700"/>
      <w:bookmarkEnd w:id="2701"/>
      <w:bookmarkEnd w:id="2702"/>
      <w:bookmarkEnd w:id="2703"/>
      <w:bookmarkEnd w:id="2704"/>
      <w:bookmarkEnd w:id="270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706" w:name="_Toc21096632"/>
      <w:bookmarkStart w:id="2707" w:name="_Toc29763599"/>
      <w:bookmarkStart w:id="2708" w:name="_Toc36030070"/>
      <w:bookmarkStart w:id="2709" w:name="_Toc37179970"/>
      <w:bookmarkStart w:id="2710" w:name="_Toc45869670"/>
      <w:bookmarkStart w:id="2711" w:name="_Toc52555469"/>
      <w:bookmarkStart w:id="2712" w:name="_Toc61112925"/>
      <w:bookmarkStart w:id="2713" w:name="_Toc67911809"/>
      <w:bookmarkStart w:id="2714" w:name="_Toc74840629"/>
      <w:bookmarkStart w:id="2715" w:name="_Toc76503764"/>
      <w:bookmarkStart w:id="2716" w:name="_Toc83042316"/>
      <w:r w:rsidRPr="009202AA">
        <w:t>9.3.2.2.2</w:t>
      </w:r>
      <w:r w:rsidRPr="009202AA">
        <w:tab/>
        <w:t>Additional requirements (regional)</w:t>
      </w:r>
      <w:bookmarkEnd w:id="2706"/>
      <w:bookmarkEnd w:id="2707"/>
      <w:bookmarkEnd w:id="2708"/>
      <w:bookmarkEnd w:id="2709"/>
      <w:bookmarkEnd w:id="2710"/>
      <w:bookmarkEnd w:id="2711"/>
      <w:bookmarkEnd w:id="2712"/>
      <w:bookmarkEnd w:id="2713"/>
      <w:bookmarkEnd w:id="2714"/>
      <w:bookmarkEnd w:id="2715"/>
      <w:bookmarkEnd w:id="2716"/>
    </w:p>
    <w:p w14:paraId="00CCEFC4" w14:textId="050A1FDC" w:rsidR="004C4A70" w:rsidRPr="009202AA" w:rsidRDefault="004C4A70" w:rsidP="00BF2C71">
      <w:pPr>
        <w:pStyle w:val="Heading4"/>
      </w:pPr>
      <w:bookmarkStart w:id="2717" w:name="_Toc21096633"/>
      <w:bookmarkStart w:id="2718" w:name="_Toc29763600"/>
      <w:bookmarkStart w:id="2719" w:name="_Toc36030071"/>
      <w:bookmarkStart w:id="2720" w:name="_Toc37179971"/>
      <w:bookmarkStart w:id="2721" w:name="_Toc45869671"/>
      <w:bookmarkStart w:id="2722" w:name="_Toc52555470"/>
      <w:bookmarkStart w:id="2723" w:name="_Toc61112926"/>
      <w:bookmarkStart w:id="2724" w:name="_Toc67911810"/>
      <w:bookmarkStart w:id="2725" w:name="_Toc74840630"/>
      <w:bookmarkStart w:id="2726" w:name="_Toc76503765"/>
      <w:bookmarkStart w:id="2727" w:name="_Toc83042317"/>
      <w:r w:rsidRPr="009202AA">
        <w:t>9.3.2.3</w:t>
      </w:r>
      <w:r w:rsidRPr="009202AA">
        <w:tab/>
        <w:t>Minimum requirement for single RAT UTRA operation</w:t>
      </w:r>
      <w:bookmarkEnd w:id="2717"/>
      <w:bookmarkEnd w:id="2718"/>
      <w:bookmarkEnd w:id="2719"/>
      <w:bookmarkEnd w:id="2720"/>
      <w:bookmarkEnd w:id="2721"/>
      <w:bookmarkEnd w:id="2722"/>
      <w:bookmarkEnd w:id="2723"/>
      <w:bookmarkEnd w:id="2724"/>
      <w:bookmarkEnd w:id="2725"/>
      <w:bookmarkEnd w:id="2726"/>
      <w:bookmarkEnd w:id="272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728" w:name="_Toc21096634"/>
      <w:bookmarkStart w:id="2729" w:name="_Toc29763601"/>
      <w:bookmarkStart w:id="2730" w:name="_Toc36030072"/>
      <w:bookmarkStart w:id="2731" w:name="_Toc37179972"/>
      <w:bookmarkStart w:id="2732" w:name="_Toc45869672"/>
      <w:bookmarkStart w:id="2733" w:name="_Toc52555471"/>
      <w:bookmarkStart w:id="2734" w:name="_Toc61112927"/>
      <w:bookmarkStart w:id="2735" w:name="_Toc67911811"/>
      <w:bookmarkStart w:id="2736" w:name="_Toc74840631"/>
      <w:bookmarkStart w:id="2737" w:name="_Toc76503766"/>
      <w:bookmarkStart w:id="2738" w:name="_Toc83042318"/>
      <w:r w:rsidRPr="009202AA">
        <w:t>9.3.2.4</w:t>
      </w:r>
      <w:r w:rsidRPr="009202AA">
        <w:tab/>
        <w:t>Minimum requirement for single RAT E-UTRA operation</w:t>
      </w:r>
      <w:bookmarkEnd w:id="2728"/>
      <w:bookmarkEnd w:id="2729"/>
      <w:bookmarkEnd w:id="2730"/>
      <w:bookmarkEnd w:id="2731"/>
      <w:bookmarkEnd w:id="2732"/>
      <w:bookmarkEnd w:id="2733"/>
      <w:bookmarkEnd w:id="2734"/>
      <w:bookmarkEnd w:id="2735"/>
      <w:bookmarkEnd w:id="2736"/>
      <w:bookmarkEnd w:id="2737"/>
      <w:bookmarkEnd w:id="2738"/>
    </w:p>
    <w:p w14:paraId="2D769F57" w14:textId="77777777" w:rsidR="004C4A70" w:rsidRPr="009202AA" w:rsidRDefault="004C4A70" w:rsidP="004C4A70">
      <w:pPr>
        <w:pStyle w:val="Heading5"/>
      </w:pPr>
      <w:bookmarkStart w:id="2739" w:name="_Toc21096635"/>
      <w:bookmarkStart w:id="2740" w:name="_Toc29763602"/>
      <w:bookmarkStart w:id="2741" w:name="_Toc36030073"/>
      <w:bookmarkStart w:id="2742" w:name="_Toc37179973"/>
      <w:bookmarkStart w:id="2743" w:name="_Toc45869673"/>
      <w:bookmarkStart w:id="2744" w:name="_Toc52555472"/>
      <w:bookmarkStart w:id="2745" w:name="_Toc61112928"/>
      <w:bookmarkStart w:id="2746" w:name="_Toc67911812"/>
      <w:bookmarkStart w:id="2747" w:name="_Toc74840632"/>
      <w:bookmarkStart w:id="2748" w:name="_Toc76503767"/>
      <w:bookmarkStart w:id="2749" w:name="_Toc83042319"/>
      <w:r w:rsidRPr="009202AA">
        <w:t>9.3.2.4.1</w:t>
      </w:r>
      <w:r w:rsidRPr="009202AA">
        <w:tab/>
        <w:t>General</w:t>
      </w:r>
      <w:bookmarkEnd w:id="2739"/>
      <w:bookmarkEnd w:id="2740"/>
      <w:bookmarkEnd w:id="2741"/>
      <w:bookmarkEnd w:id="2742"/>
      <w:bookmarkEnd w:id="2743"/>
      <w:bookmarkEnd w:id="2744"/>
      <w:bookmarkEnd w:id="2745"/>
      <w:bookmarkEnd w:id="2746"/>
      <w:bookmarkEnd w:id="2747"/>
      <w:bookmarkEnd w:id="2748"/>
      <w:bookmarkEnd w:id="274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750" w:name="_Toc21096636"/>
      <w:bookmarkStart w:id="2751" w:name="_Toc29763603"/>
      <w:bookmarkStart w:id="2752" w:name="_Toc36030074"/>
      <w:bookmarkStart w:id="2753" w:name="_Toc37179974"/>
      <w:bookmarkStart w:id="2754" w:name="_Toc45869674"/>
      <w:bookmarkStart w:id="2755" w:name="_Toc52555473"/>
      <w:bookmarkStart w:id="2756" w:name="_Toc61112929"/>
      <w:bookmarkStart w:id="2757" w:name="_Toc67911813"/>
      <w:bookmarkStart w:id="2758" w:name="_Toc74840633"/>
      <w:bookmarkStart w:id="2759" w:name="_Toc76503768"/>
      <w:bookmarkStart w:id="2760" w:name="_Toc83042320"/>
      <w:r w:rsidRPr="009202AA">
        <w:t>9.3.2.4.2</w:t>
      </w:r>
      <w:r w:rsidRPr="009202AA">
        <w:tab/>
        <w:t>Additional requirements (regional)</w:t>
      </w:r>
      <w:bookmarkEnd w:id="2750"/>
      <w:bookmarkEnd w:id="2751"/>
      <w:bookmarkEnd w:id="2752"/>
      <w:bookmarkEnd w:id="2753"/>
      <w:bookmarkEnd w:id="2754"/>
      <w:bookmarkEnd w:id="2755"/>
      <w:bookmarkEnd w:id="2756"/>
      <w:bookmarkEnd w:id="2757"/>
      <w:bookmarkEnd w:id="2758"/>
      <w:bookmarkEnd w:id="2759"/>
      <w:bookmarkEnd w:id="2760"/>
    </w:p>
    <w:p w14:paraId="349C8557" w14:textId="77777777" w:rsidR="004C4A70" w:rsidRPr="009202AA" w:rsidRDefault="004C4A70" w:rsidP="004C4A70">
      <w:pPr>
        <w:pStyle w:val="Heading3"/>
        <w:rPr>
          <w:lang w:val="sv-SE"/>
        </w:rPr>
      </w:pPr>
      <w:bookmarkStart w:id="2761" w:name="_Toc21096637"/>
      <w:bookmarkStart w:id="2762" w:name="_Toc29763604"/>
      <w:bookmarkStart w:id="2763" w:name="_Toc36030075"/>
      <w:bookmarkStart w:id="2764" w:name="_Toc37179975"/>
      <w:bookmarkStart w:id="2765" w:name="_Toc45869675"/>
      <w:bookmarkStart w:id="2766" w:name="_Toc52555474"/>
      <w:bookmarkStart w:id="2767" w:name="_Toc61112930"/>
      <w:bookmarkStart w:id="2768" w:name="_Toc67911814"/>
      <w:bookmarkStart w:id="2769" w:name="_Toc74840634"/>
      <w:bookmarkStart w:id="2770" w:name="_Toc76503769"/>
      <w:bookmarkStart w:id="2771" w:name="_Toc83042321"/>
      <w:r w:rsidRPr="009202AA">
        <w:rPr>
          <w:lang w:val="sv-SE"/>
        </w:rPr>
        <w:t>9.3.3</w:t>
      </w:r>
      <w:r w:rsidRPr="009202AA">
        <w:rPr>
          <w:lang w:val="sv-SE"/>
        </w:rPr>
        <w:tab/>
        <w:t>OTA E-UTRA DL RS power</w:t>
      </w:r>
      <w:bookmarkEnd w:id="2761"/>
      <w:bookmarkEnd w:id="2762"/>
      <w:bookmarkEnd w:id="2763"/>
      <w:bookmarkEnd w:id="2764"/>
      <w:bookmarkEnd w:id="2765"/>
      <w:bookmarkEnd w:id="2766"/>
      <w:bookmarkEnd w:id="2767"/>
      <w:bookmarkEnd w:id="2768"/>
      <w:bookmarkEnd w:id="2769"/>
      <w:bookmarkEnd w:id="2770"/>
      <w:bookmarkEnd w:id="2771"/>
    </w:p>
    <w:p w14:paraId="73B423F5" w14:textId="77777777" w:rsidR="004C4A70" w:rsidRPr="009202AA" w:rsidRDefault="004C4A70" w:rsidP="004C4A70">
      <w:pPr>
        <w:pStyle w:val="Heading4"/>
        <w:ind w:left="864" w:hanging="864"/>
      </w:pPr>
      <w:bookmarkStart w:id="2772" w:name="_Toc21096638"/>
      <w:bookmarkStart w:id="2773" w:name="_Toc29763605"/>
      <w:bookmarkStart w:id="2774" w:name="_Toc36030076"/>
      <w:bookmarkStart w:id="2775" w:name="_Toc37179976"/>
      <w:bookmarkStart w:id="2776" w:name="_Toc45869676"/>
      <w:bookmarkStart w:id="2777" w:name="_Toc52555475"/>
      <w:bookmarkStart w:id="2778" w:name="_Toc61112931"/>
      <w:bookmarkStart w:id="2779" w:name="_Toc67911815"/>
      <w:bookmarkStart w:id="2780" w:name="_Toc74840635"/>
      <w:bookmarkStart w:id="2781" w:name="_Toc76503770"/>
      <w:bookmarkStart w:id="2782" w:name="_Toc83042322"/>
      <w:r w:rsidRPr="009202AA">
        <w:t>9.3.3.1</w:t>
      </w:r>
      <w:r w:rsidRPr="009202AA">
        <w:tab/>
        <w:t>General</w:t>
      </w:r>
      <w:bookmarkEnd w:id="2772"/>
      <w:bookmarkEnd w:id="2773"/>
      <w:bookmarkEnd w:id="2774"/>
      <w:bookmarkEnd w:id="2775"/>
      <w:bookmarkEnd w:id="2776"/>
      <w:bookmarkEnd w:id="2777"/>
      <w:bookmarkEnd w:id="2778"/>
      <w:bookmarkEnd w:id="2779"/>
      <w:bookmarkEnd w:id="2780"/>
      <w:bookmarkEnd w:id="2781"/>
      <w:bookmarkEnd w:id="2782"/>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783" w:name="_Toc21096639"/>
      <w:bookmarkStart w:id="2784" w:name="_Toc29763606"/>
      <w:bookmarkStart w:id="2785" w:name="_Toc36030077"/>
      <w:bookmarkStart w:id="2786" w:name="_Toc37179977"/>
      <w:bookmarkStart w:id="2787" w:name="_Toc45869677"/>
      <w:bookmarkStart w:id="2788" w:name="_Toc52555476"/>
      <w:bookmarkStart w:id="2789" w:name="_Toc61112932"/>
      <w:bookmarkStart w:id="2790" w:name="_Toc67911816"/>
      <w:bookmarkStart w:id="2791" w:name="_Toc74840636"/>
      <w:bookmarkStart w:id="2792" w:name="_Toc76503771"/>
      <w:bookmarkStart w:id="2793" w:name="_Toc83042323"/>
      <w:r w:rsidRPr="009202AA">
        <w:t>9.3.3.2</w:t>
      </w:r>
      <w:r w:rsidRPr="009202AA">
        <w:tab/>
        <w:t>Minimum requirement for MSR operation</w:t>
      </w:r>
      <w:bookmarkEnd w:id="2783"/>
      <w:bookmarkEnd w:id="2784"/>
      <w:bookmarkEnd w:id="2785"/>
      <w:bookmarkEnd w:id="2786"/>
      <w:bookmarkEnd w:id="2787"/>
      <w:bookmarkEnd w:id="2788"/>
      <w:bookmarkEnd w:id="2789"/>
      <w:bookmarkEnd w:id="2790"/>
      <w:bookmarkEnd w:id="2791"/>
      <w:bookmarkEnd w:id="2792"/>
      <w:bookmarkEnd w:id="279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794" w:name="_Toc21096640"/>
      <w:bookmarkStart w:id="2795" w:name="_Toc29763607"/>
      <w:bookmarkStart w:id="2796" w:name="_Toc36030078"/>
      <w:bookmarkStart w:id="2797" w:name="_Toc37179978"/>
      <w:bookmarkStart w:id="2798" w:name="_Toc45869678"/>
      <w:bookmarkStart w:id="2799" w:name="_Toc52555477"/>
      <w:bookmarkStart w:id="2800" w:name="_Toc61112933"/>
      <w:bookmarkStart w:id="2801" w:name="_Toc67911817"/>
      <w:bookmarkStart w:id="2802" w:name="_Toc74840637"/>
      <w:bookmarkStart w:id="2803" w:name="_Toc76503772"/>
      <w:bookmarkStart w:id="2804" w:name="_Toc83042324"/>
      <w:r w:rsidRPr="009202AA">
        <w:t>9.3.3.3</w:t>
      </w:r>
      <w:r w:rsidRPr="009202AA">
        <w:tab/>
        <w:t>Minimum requirement for single RAT UTRA operation</w:t>
      </w:r>
      <w:bookmarkEnd w:id="2794"/>
      <w:bookmarkEnd w:id="2795"/>
      <w:bookmarkEnd w:id="2796"/>
      <w:bookmarkEnd w:id="2797"/>
      <w:bookmarkEnd w:id="2798"/>
      <w:bookmarkEnd w:id="2799"/>
      <w:bookmarkEnd w:id="2800"/>
      <w:bookmarkEnd w:id="2801"/>
      <w:bookmarkEnd w:id="2802"/>
      <w:bookmarkEnd w:id="2803"/>
      <w:bookmarkEnd w:id="2804"/>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805" w:name="_Toc21096641"/>
      <w:bookmarkStart w:id="2806" w:name="_Toc29763608"/>
      <w:bookmarkStart w:id="2807" w:name="_Toc36030079"/>
      <w:bookmarkStart w:id="2808" w:name="_Toc37179979"/>
      <w:bookmarkStart w:id="2809" w:name="_Toc45869679"/>
      <w:bookmarkStart w:id="2810" w:name="_Toc52555478"/>
      <w:bookmarkStart w:id="2811" w:name="_Toc61112934"/>
      <w:bookmarkStart w:id="2812" w:name="_Toc67911818"/>
      <w:bookmarkStart w:id="2813" w:name="_Toc74840638"/>
      <w:bookmarkStart w:id="2814" w:name="_Toc76503773"/>
      <w:bookmarkStart w:id="2815" w:name="_Toc83042325"/>
      <w:r w:rsidRPr="009202AA">
        <w:t>9.3.3.4</w:t>
      </w:r>
      <w:r w:rsidRPr="009202AA">
        <w:tab/>
        <w:t>Minimum requirement for single RAT E-UTRA operation</w:t>
      </w:r>
      <w:bookmarkEnd w:id="2805"/>
      <w:bookmarkEnd w:id="2806"/>
      <w:bookmarkEnd w:id="2807"/>
      <w:bookmarkEnd w:id="2808"/>
      <w:bookmarkEnd w:id="2809"/>
      <w:bookmarkEnd w:id="2810"/>
      <w:bookmarkEnd w:id="2811"/>
      <w:bookmarkEnd w:id="2812"/>
      <w:bookmarkEnd w:id="2813"/>
      <w:bookmarkEnd w:id="2814"/>
      <w:bookmarkEnd w:id="281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816" w:name="_Toc21096642"/>
      <w:bookmarkStart w:id="2817" w:name="_Toc29763609"/>
      <w:bookmarkStart w:id="2818" w:name="_Toc36030080"/>
      <w:bookmarkStart w:id="2819" w:name="_Toc37179980"/>
      <w:bookmarkStart w:id="2820" w:name="_Toc45869680"/>
      <w:bookmarkStart w:id="2821" w:name="_Toc52555479"/>
      <w:bookmarkStart w:id="2822" w:name="_Toc61112935"/>
      <w:bookmarkStart w:id="2823" w:name="_Toc67911819"/>
      <w:bookmarkStart w:id="2824" w:name="_Toc74840639"/>
      <w:bookmarkStart w:id="2825" w:name="_Toc76503774"/>
      <w:bookmarkStart w:id="2826" w:name="_Toc83042326"/>
      <w:r w:rsidRPr="009202AA">
        <w:t>9.4</w:t>
      </w:r>
      <w:r w:rsidRPr="009202AA">
        <w:tab/>
        <w:t>OTA Output power dynamics</w:t>
      </w:r>
      <w:bookmarkEnd w:id="2816"/>
      <w:bookmarkEnd w:id="2817"/>
      <w:bookmarkEnd w:id="2818"/>
      <w:bookmarkEnd w:id="2819"/>
      <w:bookmarkEnd w:id="2820"/>
      <w:bookmarkEnd w:id="2821"/>
      <w:bookmarkEnd w:id="2822"/>
      <w:bookmarkEnd w:id="2823"/>
      <w:bookmarkEnd w:id="2824"/>
      <w:bookmarkEnd w:id="2825"/>
      <w:bookmarkEnd w:id="2826"/>
    </w:p>
    <w:p w14:paraId="4670C24B" w14:textId="77777777" w:rsidR="004C4A70" w:rsidRPr="009202AA" w:rsidRDefault="004C4A70" w:rsidP="004C4A70">
      <w:pPr>
        <w:pStyle w:val="Heading3"/>
      </w:pPr>
      <w:bookmarkStart w:id="2827" w:name="_Toc21096643"/>
      <w:bookmarkStart w:id="2828" w:name="_Toc29763610"/>
      <w:bookmarkStart w:id="2829" w:name="_Toc36030081"/>
      <w:bookmarkStart w:id="2830" w:name="_Toc37179981"/>
      <w:bookmarkStart w:id="2831" w:name="_Toc45869681"/>
      <w:bookmarkStart w:id="2832" w:name="_Toc52555480"/>
      <w:bookmarkStart w:id="2833" w:name="_Toc61112936"/>
      <w:bookmarkStart w:id="2834" w:name="_Toc67911820"/>
      <w:bookmarkStart w:id="2835" w:name="_Toc74840640"/>
      <w:bookmarkStart w:id="2836" w:name="_Toc76503775"/>
      <w:bookmarkStart w:id="2837" w:name="_Toc83042327"/>
      <w:r w:rsidRPr="009202AA">
        <w:t>9.4.1</w:t>
      </w:r>
      <w:r w:rsidRPr="009202AA">
        <w:tab/>
        <w:t>General</w:t>
      </w:r>
      <w:bookmarkEnd w:id="2827"/>
      <w:bookmarkEnd w:id="2828"/>
      <w:bookmarkEnd w:id="2829"/>
      <w:bookmarkEnd w:id="2830"/>
      <w:bookmarkEnd w:id="2831"/>
      <w:bookmarkEnd w:id="2832"/>
      <w:bookmarkEnd w:id="2833"/>
      <w:bookmarkEnd w:id="2834"/>
      <w:bookmarkEnd w:id="2835"/>
      <w:bookmarkEnd w:id="2836"/>
      <w:bookmarkEnd w:id="283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838" w:name="_Toc21096644"/>
      <w:bookmarkStart w:id="2839" w:name="_Toc29763611"/>
      <w:bookmarkStart w:id="2840" w:name="_Toc36030082"/>
      <w:bookmarkStart w:id="2841" w:name="_Toc37179982"/>
      <w:bookmarkStart w:id="2842" w:name="_Toc45869682"/>
      <w:bookmarkStart w:id="2843" w:name="_Toc52555481"/>
      <w:bookmarkStart w:id="2844" w:name="_Toc61112937"/>
      <w:bookmarkStart w:id="2845" w:name="_Toc67911821"/>
      <w:bookmarkStart w:id="2846" w:name="_Toc74840641"/>
      <w:bookmarkStart w:id="2847" w:name="_Toc76503776"/>
      <w:bookmarkStart w:id="2848" w:name="_Toc83042328"/>
      <w:r w:rsidRPr="009202AA">
        <w:t>9.4.2</w:t>
      </w:r>
      <w:r w:rsidRPr="009202AA">
        <w:tab/>
        <w:t>OTA UTRA Inner loop power control in the downlink</w:t>
      </w:r>
      <w:bookmarkEnd w:id="2838"/>
      <w:bookmarkEnd w:id="2839"/>
      <w:bookmarkEnd w:id="2840"/>
      <w:bookmarkEnd w:id="2841"/>
      <w:bookmarkEnd w:id="2842"/>
      <w:bookmarkEnd w:id="2843"/>
      <w:bookmarkEnd w:id="2844"/>
      <w:bookmarkEnd w:id="2845"/>
      <w:bookmarkEnd w:id="2846"/>
      <w:bookmarkEnd w:id="2847"/>
      <w:bookmarkEnd w:id="2848"/>
    </w:p>
    <w:p w14:paraId="4259698E" w14:textId="77777777" w:rsidR="004C4A70" w:rsidRPr="009202AA" w:rsidRDefault="004C4A70" w:rsidP="004C4A70">
      <w:pPr>
        <w:pStyle w:val="Heading4"/>
      </w:pPr>
      <w:bookmarkStart w:id="2849" w:name="_Toc21096645"/>
      <w:bookmarkStart w:id="2850" w:name="_Toc29763612"/>
      <w:bookmarkStart w:id="2851" w:name="_Toc36030083"/>
      <w:bookmarkStart w:id="2852" w:name="_Toc37179983"/>
      <w:bookmarkStart w:id="2853" w:name="_Toc45869683"/>
      <w:bookmarkStart w:id="2854" w:name="_Toc52555482"/>
      <w:bookmarkStart w:id="2855" w:name="_Toc61112938"/>
      <w:bookmarkStart w:id="2856" w:name="_Toc67911822"/>
      <w:bookmarkStart w:id="2857" w:name="_Toc74840642"/>
      <w:bookmarkStart w:id="2858" w:name="_Toc76503777"/>
      <w:bookmarkStart w:id="2859" w:name="_Toc83042329"/>
      <w:r w:rsidRPr="009202AA">
        <w:t>9.4.2.1</w:t>
      </w:r>
      <w:r w:rsidRPr="009202AA">
        <w:tab/>
        <w:t>General</w:t>
      </w:r>
      <w:bookmarkEnd w:id="2849"/>
      <w:bookmarkEnd w:id="2850"/>
      <w:bookmarkEnd w:id="2851"/>
      <w:bookmarkEnd w:id="2852"/>
      <w:bookmarkEnd w:id="2853"/>
      <w:bookmarkEnd w:id="2854"/>
      <w:bookmarkEnd w:id="2855"/>
      <w:bookmarkEnd w:id="2856"/>
      <w:bookmarkEnd w:id="2857"/>
      <w:bookmarkEnd w:id="2858"/>
      <w:bookmarkEnd w:id="285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860" w:name="_Toc21096646"/>
      <w:bookmarkStart w:id="2861" w:name="_Toc29763613"/>
      <w:bookmarkStart w:id="2862" w:name="_Toc36030084"/>
      <w:bookmarkStart w:id="2863" w:name="_Toc37179984"/>
      <w:bookmarkStart w:id="2864" w:name="_Toc45869684"/>
      <w:bookmarkStart w:id="2865" w:name="_Toc52555483"/>
      <w:bookmarkStart w:id="2866" w:name="_Toc61112939"/>
      <w:bookmarkStart w:id="2867" w:name="_Toc67911823"/>
      <w:bookmarkStart w:id="2868" w:name="_Toc74840643"/>
      <w:bookmarkStart w:id="2869" w:name="_Toc76503778"/>
      <w:bookmarkStart w:id="2870" w:name="_Toc83042330"/>
      <w:r w:rsidRPr="009202AA">
        <w:t>9.4.2.2</w:t>
      </w:r>
      <w:r w:rsidRPr="009202AA">
        <w:tab/>
        <w:t>Minimum requirement for MSR operation</w:t>
      </w:r>
      <w:bookmarkEnd w:id="2860"/>
      <w:bookmarkEnd w:id="2861"/>
      <w:bookmarkEnd w:id="2862"/>
      <w:bookmarkEnd w:id="2863"/>
      <w:bookmarkEnd w:id="2864"/>
      <w:bookmarkEnd w:id="2865"/>
      <w:bookmarkEnd w:id="2866"/>
      <w:bookmarkEnd w:id="2867"/>
      <w:bookmarkEnd w:id="2868"/>
      <w:bookmarkEnd w:id="2869"/>
      <w:bookmarkEnd w:id="2870"/>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871" w:name="_Toc21096647"/>
      <w:bookmarkStart w:id="2872" w:name="_Toc29763614"/>
      <w:bookmarkStart w:id="2873" w:name="_Toc36030085"/>
      <w:bookmarkStart w:id="2874" w:name="_Toc37179985"/>
      <w:bookmarkStart w:id="2875" w:name="_Toc45869685"/>
      <w:bookmarkStart w:id="2876" w:name="_Toc52555484"/>
      <w:bookmarkStart w:id="2877" w:name="_Toc61112940"/>
      <w:bookmarkStart w:id="2878" w:name="_Toc67911824"/>
      <w:bookmarkStart w:id="2879" w:name="_Toc74840644"/>
      <w:bookmarkStart w:id="2880" w:name="_Toc76503779"/>
      <w:bookmarkStart w:id="2881" w:name="_Toc83042331"/>
      <w:r w:rsidRPr="009202AA">
        <w:t>9.4.2.3</w:t>
      </w:r>
      <w:r w:rsidRPr="009202AA">
        <w:tab/>
        <w:t>Minimum requirement for single RAT UTRA operation</w:t>
      </w:r>
      <w:bookmarkEnd w:id="2871"/>
      <w:bookmarkEnd w:id="2872"/>
      <w:bookmarkEnd w:id="2873"/>
      <w:bookmarkEnd w:id="2874"/>
      <w:bookmarkEnd w:id="2875"/>
      <w:bookmarkEnd w:id="2876"/>
      <w:bookmarkEnd w:id="2877"/>
      <w:bookmarkEnd w:id="2878"/>
      <w:bookmarkEnd w:id="2879"/>
      <w:bookmarkEnd w:id="2880"/>
      <w:bookmarkEnd w:id="28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882" w:name="_Toc21096648"/>
      <w:bookmarkStart w:id="2883" w:name="_Toc29763615"/>
      <w:bookmarkStart w:id="2884" w:name="_Toc36030086"/>
      <w:bookmarkStart w:id="2885" w:name="_Toc37179986"/>
      <w:bookmarkStart w:id="2886" w:name="_Toc45869686"/>
      <w:bookmarkStart w:id="2887" w:name="_Toc52555485"/>
      <w:bookmarkStart w:id="2888" w:name="_Toc61112941"/>
      <w:bookmarkStart w:id="2889" w:name="_Toc67911825"/>
      <w:bookmarkStart w:id="2890" w:name="_Toc74840645"/>
      <w:bookmarkStart w:id="2891" w:name="_Toc76503780"/>
      <w:bookmarkStart w:id="2892" w:name="_Toc83042332"/>
      <w:r w:rsidRPr="009202AA">
        <w:t>9.4.2.4</w:t>
      </w:r>
      <w:r w:rsidRPr="009202AA">
        <w:tab/>
        <w:t>Minimum requirement for single RAT E-UTRA operation</w:t>
      </w:r>
      <w:bookmarkEnd w:id="2882"/>
      <w:bookmarkEnd w:id="2883"/>
      <w:bookmarkEnd w:id="2884"/>
      <w:bookmarkEnd w:id="2885"/>
      <w:bookmarkEnd w:id="2886"/>
      <w:bookmarkEnd w:id="2887"/>
      <w:bookmarkEnd w:id="2888"/>
      <w:bookmarkEnd w:id="2889"/>
      <w:bookmarkEnd w:id="2890"/>
      <w:bookmarkEnd w:id="2891"/>
      <w:bookmarkEnd w:id="2892"/>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893" w:name="_Toc21096649"/>
      <w:bookmarkStart w:id="2894" w:name="_Toc29763616"/>
      <w:bookmarkStart w:id="2895" w:name="_Toc36030087"/>
      <w:bookmarkStart w:id="2896" w:name="_Toc37179987"/>
      <w:bookmarkStart w:id="2897" w:name="_Toc45869687"/>
      <w:bookmarkStart w:id="2898" w:name="_Toc52555486"/>
      <w:bookmarkStart w:id="2899" w:name="_Toc61112942"/>
      <w:bookmarkStart w:id="2900" w:name="_Toc67911826"/>
      <w:bookmarkStart w:id="2901" w:name="_Toc74840646"/>
      <w:bookmarkStart w:id="2902" w:name="_Toc76503781"/>
      <w:bookmarkStart w:id="2903" w:name="_Toc83042333"/>
      <w:r w:rsidRPr="009202AA">
        <w:t>9.4.3</w:t>
      </w:r>
      <w:r w:rsidRPr="009202AA">
        <w:tab/>
        <w:t>OTA Power control dynamic range</w:t>
      </w:r>
      <w:bookmarkEnd w:id="2893"/>
      <w:bookmarkEnd w:id="2894"/>
      <w:bookmarkEnd w:id="2895"/>
      <w:bookmarkEnd w:id="2896"/>
      <w:bookmarkEnd w:id="2897"/>
      <w:bookmarkEnd w:id="2898"/>
      <w:bookmarkEnd w:id="2899"/>
      <w:bookmarkEnd w:id="2900"/>
      <w:bookmarkEnd w:id="2901"/>
      <w:bookmarkEnd w:id="2902"/>
      <w:bookmarkEnd w:id="2903"/>
    </w:p>
    <w:p w14:paraId="493B12C1" w14:textId="77777777" w:rsidR="004C4A70" w:rsidRPr="009202AA" w:rsidRDefault="004C4A70" w:rsidP="004C4A70">
      <w:pPr>
        <w:pStyle w:val="Heading4"/>
      </w:pPr>
      <w:bookmarkStart w:id="2904" w:name="_Toc21096650"/>
      <w:bookmarkStart w:id="2905" w:name="_Toc29763617"/>
      <w:bookmarkStart w:id="2906" w:name="_Toc36030088"/>
      <w:bookmarkStart w:id="2907" w:name="_Toc37179988"/>
      <w:bookmarkStart w:id="2908" w:name="_Toc45869688"/>
      <w:bookmarkStart w:id="2909" w:name="_Toc52555487"/>
      <w:bookmarkStart w:id="2910" w:name="_Toc61112943"/>
      <w:bookmarkStart w:id="2911" w:name="_Toc67911827"/>
      <w:bookmarkStart w:id="2912" w:name="_Toc74840647"/>
      <w:bookmarkStart w:id="2913" w:name="_Toc76503782"/>
      <w:bookmarkStart w:id="2914" w:name="_Toc83042334"/>
      <w:r w:rsidRPr="009202AA">
        <w:t>9.4.3.1</w:t>
      </w:r>
      <w:r w:rsidRPr="009202AA">
        <w:tab/>
        <w:t>General</w:t>
      </w:r>
      <w:bookmarkEnd w:id="2904"/>
      <w:bookmarkEnd w:id="2905"/>
      <w:bookmarkEnd w:id="2906"/>
      <w:bookmarkEnd w:id="2907"/>
      <w:bookmarkEnd w:id="2908"/>
      <w:bookmarkEnd w:id="2909"/>
      <w:bookmarkEnd w:id="2910"/>
      <w:bookmarkEnd w:id="2911"/>
      <w:bookmarkEnd w:id="2912"/>
      <w:bookmarkEnd w:id="2913"/>
      <w:bookmarkEnd w:id="2914"/>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915" w:name="_Toc21096651"/>
      <w:bookmarkStart w:id="2916" w:name="_Toc29763618"/>
      <w:bookmarkStart w:id="2917" w:name="_Toc36030089"/>
      <w:bookmarkStart w:id="2918" w:name="_Toc37179989"/>
      <w:bookmarkStart w:id="2919" w:name="_Toc45869689"/>
      <w:bookmarkStart w:id="2920" w:name="_Toc52555488"/>
      <w:bookmarkStart w:id="2921" w:name="_Toc61112944"/>
      <w:bookmarkStart w:id="2922" w:name="_Toc67911828"/>
      <w:bookmarkStart w:id="2923" w:name="_Toc74840648"/>
      <w:bookmarkStart w:id="2924" w:name="_Toc76503783"/>
      <w:bookmarkStart w:id="2925" w:name="_Toc83042335"/>
      <w:r w:rsidRPr="009202AA">
        <w:t>9.4.3.2</w:t>
      </w:r>
      <w:r w:rsidRPr="009202AA">
        <w:tab/>
        <w:t>Minimum requirement for MSR operation</w:t>
      </w:r>
      <w:bookmarkEnd w:id="2915"/>
      <w:bookmarkEnd w:id="2916"/>
      <w:bookmarkEnd w:id="2917"/>
      <w:bookmarkEnd w:id="2918"/>
      <w:bookmarkEnd w:id="2919"/>
      <w:bookmarkEnd w:id="2920"/>
      <w:bookmarkEnd w:id="2921"/>
      <w:bookmarkEnd w:id="2922"/>
      <w:bookmarkEnd w:id="2923"/>
      <w:bookmarkEnd w:id="2924"/>
      <w:bookmarkEnd w:id="292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926" w:name="_Toc21096652"/>
      <w:bookmarkStart w:id="2927" w:name="_Toc29763619"/>
      <w:bookmarkStart w:id="2928" w:name="_Toc36030090"/>
      <w:bookmarkStart w:id="2929" w:name="_Toc37179990"/>
      <w:bookmarkStart w:id="2930" w:name="_Toc45869690"/>
      <w:bookmarkStart w:id="2931" w:name="_Toc52555489"/>
      <w:bookmarkStart w:id="2932" w:name="_Toc61112945"/>
      <w:bookmarkStart w:id="2933" w:name="_Toc67911829"/>
      <w:bookmarkStart w:id="2934" w:name="_Toc74840649"/>
      <w:bookmarkStart w:id="2935" w:name="_Toc76503784"/>
      <w:bookmarkStart w:id="2936" w:name="_Toc83042336"/>
      <w:r w:rsidRPr="009202AA">
        <w:t>9.4.3.3</w:t>
      </w:r>
      <w:r w:rsidRPr="009202AA">
        <w:tab/>
        <w:t>Minimum requirement for single RAT UTRA operation</w:t>
      </w:r>
      <w:bookmarkEnd w:id="2926"/>
      <w:bookmarkEnd w:id="2927"/>
      <w:bookmarkEnd w:id="2928"/>
      <w:bookmarkEnd w:id="2929"/>
      <w:bookmarkEnd w:id="2930"/>
      <w:bookmarkEnd w:id="2931"/>
      <w:bookmarkEnd w:id="2932"/>
      <w:bookmarkEnd w:id="2933"/>
      <w:bookmarkEnd w:id="2934"/>
      <w:bookmarkEnd w:id="2935"/>
      <w:bookmarkEnd w:id="2936"/>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937" w:name="_Toc21096653"/>
      <w:bookmarkStart w:id="2938" w:name="_Toc29763620"/>
      <w:bookmarkStart w:id="2939" w:name="_Toc36030091"/>
      <w:bookmarkStart w:id="2940" w:name="_Toc37179991"/>
      <w:bookmarkStart w:id="2941" w:name="_Toc45869691"/>
      <w:bookmarkStart w:id="2942" w:name="_Toc52555490"/>
      <w:bookmarkStart w:id="2943" w:name="_Toc61112946"/>
      <w:bookmarkStart w:id="2944" w:name="_Toc67911830"/>
      <w:bookmarkStart w:id="2945" w:name="_Toc74840650"/>
      <w:bookmarkStart w:id="2946" w:name="_Toc76503785"/>
      <w:bookmarkStart w:id="2947" w:name="_Toc83042337"/>
      <w:r w:rsidRPr="009202AA">
        <w:t>9.4.3.4</w:t>
      </w:r>
      <w:r w:rsidRPr="009202AA">
        <w:tab/>
        <w:t>Minimum requirement for single RAT E-UTRA operation</w:t>
      </w:r>
      <w:bookmarkEnd w:id="2937"/>
      <w:bookmarkEnd w:id="2938"/>
      <w:bookmarkEnd w:id="2939"/>
      <w:bookmarkEnd w:id="2940"/>
      <w:bookmarkEnd w:id="2941"/>
      <w:bookmarkEnd w:id="2942"/>
      <w:bookmarkEnd w:id="2943"/>
      <w:bookmarkEnd w:id="2944"/>
      <w:bookmarkEnd w:id="2945"/>
      <w:bookmarkEnd w:id="2946"/>
      <w:bookmarkEnd w:id="294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948" w:name="_Toc21096654"/>
      <w:bookmarkStart w:id="2949" w:name="_Toc29763621"/>
      <w:bookmarkStart w:id="2950" w:name="_Toc36030092"/>
      <w:bookmarkStart w:id="2951" w:name="_Toc37179992"/>
      <w:bookmarkStart w:id="2952" w:name="_Toc45869692"/>
      <w:bookmarkStart w:id="2953" w:name="_Toc52555491"/>
      <w:bookmarkStart w:id="2954" w:name="_Toc61112947"/>
      <w:bookmarkStart w:id="2955" w:name="_Toc67911831"/>
      <w:bookmarkStart w:id="2956" w:name="_Toc74840651"/>
      <w:bookmarkStart w:id="2957" w:name="_Toc76503786"/>
      <w:bookmarkStart w:id="2958" w:name="_Toc83042338"/>
      <w:r w:rsidRPr="009202AA">
        <w:t>9.4.4</w:t>
      </w:r>
      <w:r w:rsidRPr="009202AA">
        <w:tab/>
        <w:t>OTA Total power dynamic range</w:t>
      </w:r>
      <w:bookmarkEnd w:id="2948"/>
      <w:bookmarkEnd w:id="2949"/>
      <w:bookmarkEnd w:id="2950"/>
      <w:bookmarkEnd w:id="2951"/>
      <w:bookmarkEnd w:id="2952"/>
      <w:bookmarkEnd w:id="2953"/>
      <w:bookmarkEnd w:id="2954"/>
      <w:bookmarkEnd w:id="2955"/>
      <w:bookmarkEnd w:id="2956"/>
      <w:bookmarkEnd w:id="2957"/>
      <w:bookmarkEnd w:id="2958"/>
    </w:p>
    <w:p w14:paraId="15164A2B" w14:textId="77777777" w:rsidR="004C4A70" w:rsidRPr="009202AA" w:rsidRDefault="004C4A70" w:rsidP="004C4A70">
      <w:pPr>
        <w:pStyle w:val="Heading4"/>
      </w:pPr>
      <w:bookmarkStart w:id="2959" w:name="_Toc21096655"/>
      <w:bookmarkStart w:id="2960" w:name="_Toc29763622"/>
      <w:bookmarkStart w:id="2961" w:name="_Toc36030093"/>
      <w:bookmarkStart w:id="2962" w:name="_Toc37179993"/>
      <w:bookmarkStart w:id="2963" w:name="_Toc45869693"/>
      <w:bookmarkStart w:id="2964" w:name="_Toc52555492"/>
      <w:bookmarkStart w:id="2965" w:name="_Toc61112948"/>
      <w:bookmarkStart w:id="2966" w:name="_Toc67911832"/>
      <w:bookmarkStart w:id="2967" w:name="_Toc74840652"/>
      <w:bookmarkStart w:id="2968" w:name="_Toc76503787"/>
      <w:bookmarkStart w:id="2969" w:name="_Toc83042339"/>
      <w:r w:rsidRPr="009202AA">
        <w:t>9.4.4.1</w:t>
      </w:r>
      <w:r w:rsidRPr="009202AA">
        <w:tab/>
        <w:t>General</w:t>
      </w:r>
      <w:bookmarkEnd w:id="2959"/>
      <w:bookmarkEnd w:id="2960"/>
      <w:bookmarkEnd w:id="2961"/>
      <w:bookmarkEnd w:id="2962"/>
      <w:bookmarkEnd w:id="2963"/>
      <w:bookmarkEnd w:id="2964"/>
      <w:bookmarkEnd w:id="2965"/>
      <w:bookmarkEnd w:id="2966"/>
      <w:bookmarkEnd w:id="2967"/>
      <w:bookmarkEnd w:id="2968"/>
      <w:bookmarkEnd w:id="296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970" w:name="_Hlk528437478"/>
      <w:r w:rsidRPr="009202AA">
        <w:t xml:space="preserve"> when transmitting on all RBs</w:t>
      </w:r>
      <w:bookmarkEnd w:id="297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971" w:name="_Toc21096656"/>
      <w:bookmarkStart w:id="2972" w:name="_Toc29763623"/>
      <w:bookmarkStart w:id="2973" w:name="_Toc36030094"/>
      <w:bookmarkStart w:id="2974" w:name="_Toc37179994"/>
      <w:bookmarkStart w:id="2975" w:name="_Toc45869694"/>
      <w:bookmarkStart w:id="2976" w:name="_Toc52555493"/>
      <w:bookmarkStart w:id="2977" w:name="_Toc61112949"/>
      <w:bookmarkStart w:id="2978" w:name="_Toc67911833"/>
      <w:bookmarkStart w:id="2979" w:name="_Toc74840653"/>
      <w:bookmarkStart w:id="2980" w:name="_Toc76503788"/>
      <w:bookmarkStart w:id="2981" w:name="_Toc83042340"/>
      <w:r w:rsidRPr="009202AA">
        <w:t>9.4.4.2</w:t>
      </w:r>
      <w:r w:rsidRPr="009202AA">
        <w:tab/>
        <w:t>Minimum requirement for MSR operation</w:t>
      </w:r>
      <w:bookmarkEnd w:id="2971"/>
      <w:bookmarkEnd w:id="2972"/>
      <w:bookmarkEnd w:id="2973"/>
      <w:bookmarkEnd w:id="2974"/>
      <w:bookmarkEnd w:id="2975"/>
      <w:bookmarkEnd w:id="2976"/>
      <w:bookmarkEnd w:id="2977"/>
      <w:bookmarkEnd w:id="2978"/>
      <w:bookmarkEnd w:id="2979"/>
      <w:bookmarkEnd w:id="2980"/>
      <w:bookmarkEnd w:id="2981"/>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982" w:name="_Toc21096657"/>
      <w:bookmarkStart w:id="2983" w:name="_Toc29763624"/>
      <w:bookmarkStart w:id="2984" w:name="_Toc36030095"/>
      <w:bookmarkStart w:id="2985" w:name="_Toc37179995"/>
      <w:bookmarkStart w:id="2986" w:name="_Toc45869695"/>
      <w:bookmarkStart w:id="2987" w:name="_Toc52555494"/>
      <w:bookmarkStart w:id="2988" w:name="_Toc61112950"/>
      <w:bookmarkStart w:id="2989" w:name="_Toc67911834"/>
      <w:bookmarkStart w:id="2990" w:name="_Toc74840654"/>
      <w:bookmarkStart w:id="2991" w:name="_Toc76503789"/>
      <w:bookmarkStart w:id="2992" w:name="_Toc83042341"/>
      <w:r w:rsidRPr="009202AA">
        <w:t>9.4.4.3</w:t>
      </w:r>
      <w:r w:rsidRPr="009202AA">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993" w:name="_Toc21096658"/>
      <w:bookmarkStart w:id="2994" w:name="_Toc29763625"/>
      <w:bookmarkStart w:id="2995" w:name="_Toc36030096"/>
      <w:bookmarkStart w:id="2996" w:name="_Toc37179996"/>
      <w:bookmarkStart w:id="2997" w:name="_Toc45869696"/>
      <w:bookmarkStart w:id="2998" w:name="_Toc52555495"/>
      <w:bookmarkStart w:id="2999" w:name="_Toc61112951"/>
      <w:bookmarkStart w:id="3000" w:name="_Toc67911835"/>
      <w:bookmarkStart w:id="3001" w:name="_Toc74840655"/>
      <w:bookmarkStart w:id="3002" w:name="_Toc76503790"/>
      <w:bookmarkStart w:id="3003" w:name="_Toc83042342"/>
      <w:r w:rsidRPr="009202AA">
        <w:t>9.4.4.4</w:t>
      </w:r>
      <w:r w:rsidRPr="009202AA">
        <w:tab/>
        <w:t>Minimum requirement for single RAT E-UTRA operation</w:t>
      </w:r>
      <w:bookmarkEnd w:id="2993"/>
      <w:bookmarkEnd w:id="2994"/>
      <w:bookmarkEnd w:id="2995"/>
      <w:bookmarkEnd w:id="2996"/>
      <w:bookmarkEnd w:id="2997"/>
      <w:bookmarkEnd w:id="2998"/>
      <w:bookmarkEnd w:id="2999"/>
      <w:bookmarkEnd w:id="3000"/>
      <w:bookmarkEnd w:id="3001"/>
      <w:bookmarkEnd w:id="3002"/>
      <w:bookmarkEnd w:id="3003"/>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004" w:name="_Toc21096659"/>
      <w:bookmarkStart w:id="3005" w:name="_Toc29763626"/>
      <w:bookmarkStart w:id="3006" w:name="_Toc36030097"/>
      <w:bookmarkStart w:id="3007" w:name="_Toc37179997"/>
      <w:bookmarkStart w:id="3008" w:name="_Toc45869697"/>
      <w:bookmarkStart w:id="3009" w:name="_Toc52555496"/>
      <w:bookmarkStart w:id="3010" w:name="_Toc61112952"/>
      <w:bookmarkStart w:id="3011" w:name="_Toc67911836"/>
      <w:bookmarkStart w:id="3012" w:name="_Toc74840656"/>
      <w:bookmarkStart w:id="3013" w:name="_Toc76503791"/>
      <w:bookmarkStart w:id="3014" w:name="_Toc83042343"/>
      <w:r w:rsidRPr="009202AA">
        <w:t>9.4.5</w:t>
      </w:r>
      <w:r w:rsidRPr="009202AA">
        <w:tab/>
        <w:t>OTA IPDL time mask</w:t>
      </w:r>
      <w:bookmarkEnd w:id="3004"/>
      <w:bookmarkEnd w:id="3005"/>
      <w:bookmarkEnd w:id="3006"/>
      <w:bookmarkEnd w:id="3007"/>
      <w:bookmarkEnd w:id="3008"/>
      <w:bookmarkEnd w:id="3009"/>
      <w:bookmarkEnd w:id="3010"/>
      <w:bookmarkEnd w:id="3011"/>
      <w:bookmarkEnd w:id="3012"/>
      <w:bookmarkEnd w:id="3013"/>
      <w:bookmarkEnd w:id="3014"/>
    </w:p>
    <w:p w14:paraId="30CB4DBE" w14:textId="77777777" w:rsidR="004C4A70" w:rsidRPr="009202AA" w:rsidRDefault="004C4A70" w:rsidP="004C4A70">
      <w:pPr>
        <w:pStyle w:val="Heading4"/>
      </w:pPr>
      <w:bookmarkStart w:id="3015" w:name="_Toc21096660"/>
      <w:bookmarkStart w:id="3016" w:name="_Toc29763627"/>
      <w:bookmarkStart w:id="3017" w:name="_Toc36030098"/>
      <w:bookmarkStart w:id="3018" w:name="_Toc37179998"/>
      <w:bookmarkStart w:id="3019" w:name="_Toc45869698"/>
      <w:bookmarkStart w:id="3020" w:name="_Toc52555497"/>
      <w:bookmarkStart w:id="3021" w:name="_Toc61112953"/>
      <w:bookmarkStart w:id="3022" w:name="_Toc67911837"/>
      <w:bookmarkStart w:id="3023" w:name="_Toc74840657"/>
      <w:bookmarkStart w:id="3024" w:name="_Toc76503792"/>
      <w:bookmarkStart w:id="3025" w:name="_Toc83042344"/>
      <w:r w:rsidRPr="009202AA">
        <w:t>9.4.5.1</w:t>
      </w:r>
      <w:r w:rsidRPr="009202AA">
        <w:tab/>
        <w:t>General</w:t>
      </w:r>
      <w:bookmarkEnd w:id="3015"/>
      <w:bookmarkEnd w:id="3016"/>
      <w:bookmarkEnd w:id="3017"/>
      <w:bookmarkEnd w:id="3018"/>
      <w:bookmarkEnd w:id="3019"/>
      <w:bookmarkEnd w:id="3020"/>
      <w:bookmarkEnd w:id="3021"/>
      <w:bookmarkEnd w:id="3022"/>
      <w:bookmarkEnd w:id="3023"/>
      <w:bookmarkEnd w:id="3024"/>
      <w:bookmarkEnd w:id="3025"/>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026" w:name="_Toc21096661"/>
      <w:bookmarkStart w:id="3027" w:name="_Toc29763628"/>
      <w:bookmarkStart w:id="3028" w:name="_Toc36030099"/>
      <w:bookmarkStart w:id="3029" w:name="_Toc37179999"/>
      <w:bookmarkStart w:id="3030" w:name="_Toc45869699"/>
      <w:bookmarkStart w:id="3031" w:name="_Toc52555498"/>
      <w:bookmarkStart w:id="3032" w:name="_Toc61112954"/>
      <w:bookmarkStart w:id="3033" w:name="_Toc67911838"/>
      <w:bookmarkStart w:id="3034" w:name="_Toc74840658"/>
      <w:bookmarkStart w:id="3035" w:name="_Toc76503793"/>
      <w:bookmarkStart w:id="3036" w:name="_Toc83042345"/>
      <w:r w:rsidRPr="009202AA">
        <w:t>9.4.5.2</w:t>
      </w:r>
      <w:r w:rsidRPr="009202AA">
        <w:tab/>
        <w:t>Minimum requirement for MSR operation</w:t>
      </w:r>
      <w:bookmarkEnd w:id="3026"/>
      <w:bookmarkEnd w:id="3027"/>
      <w:bookmarkEnd w:id="3028"/>
      <w:bookmarkEnd w:id="3029"/>
      <w:bookmarkEnd w:id="3030"/>
      <w:bookmarkEnd w:id="3031"/>
      <w:bookmarkEnd w:id="3032"/>
      <w:bookmarkEnd w:id="3033"/>
      <w:bookmarkEnd w:id="3034"/>
      <w:bookmarkEnd w:id="3035"/>
      <w:bookmarkEnd w:id="303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037" w:name="_Toc21096662"/>
      <w:bookmarkStart w:id="3038" w:name="_Toc29763629"/>
      <w:bookmarkStart w:id="3039" w:name="_Toc36030100"/>
      <w:bookmarkStart w:id="3040" w:name="_Toc37180000"/>
      <w:bookmarkStart w:id="3041" w:name="_Toc45869700"/>
      <w:bookmarkStart w:id="3042" w:name="_Toc52555499"/>
      <w:bookmarkStart w:id="3043" w:name="_Toc61112955"/>
      <w:bookmarkStart w:id="3044" w:name="_Toc67911839"/>
      <w:bookmarkStart w:id="3045" w:name="_Toc74840659"/>
      <w:bookmarkStart w:id="3046" w:name="_Toc76503794"/>
      <w:bookmarkStart w:id="3047" w:name="_Toc83042346"/>
      <w:r w:rsidRPr="009202AA">
        <w:t>9.4.5.3</w:t>
      </w:r>
      <w:r w:rsidRPr="009202AA">
        <w:tab/>
        <w:t>Minimum requirement for single RAT UTRA operation</w:t>
      </w:r>
      <w:bookmarkEnd w:id="3037"/>
      <w:bookmarkEnd w:id="3038"/>
      <w:bookmarkEnd w:id="3039"/>
      <w:bookmarkEnd w:id="3040"/>
      <w:bookmarkEnd w:id="3041"/>
      <w:bookmarkEnd w:id="3042"/>
      <w:bookmarkEnd w:id="3043"/>
      <w:bookmarkEnd w:id="3044"/>
      <w:bookmarkEnd w:id="3045"/>
      <w:bookmarkEnd w:id="3046"/>
      <w:bookmarkEnd w:id="3047"/>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048" w:name="_Toc21096663"/>
      <w:bookmarkStart w:id="3049" w:name="_Toc29763630"/>
      <w:bookmarkStart w:id="3050" w:name="_Toc36030101"/>
      <w:bookmarkStart w:id="3051" w:name="_Toc37180001"/>
      <w:bookmarkStart w:id="3052" w:name="_Toc45869701"/>
      <w:bookmarkStart w:id="3053" w:name="_Toc52555500"/>
      <w:bookmarkStart w:id="3054" w:name="_Toc61112956"/>
      <w:bookmarkStart w:id="3055" w:name="_Toc67911840"/>
      <w:bookmarkStart w:id="3056" w:name="_Toc74840660"/>
      <w:bookmarkStart w:id="3057" w:name="_Toc76503795"/>
      <w:bookmarkStart w:id="3058" w:name="_Toc83042347"/>
      <w:r w:rsidRPr="009202AA">
        <w:t>9.4.5.4</w:t>
      </w:r>
      <w:r w:rsidRPr="009202AA">
        <w:tab/>
        <w:t>Minimum requirement for single RAT E-UTRA operation</w:t>
      </w:r>
      <w:bookmarkEnd w:id="3048"/>
      <w:bookmarkEnd w:id="3049"/>
      <w:bookmarkEnd w:id="3050"/>
      <w:bookmarkEnd w:id="3051"/>
      <w:bookmarkEnd w:id="3052"/>
      <w:bookmarkEnd w:id="3053"/>
      <w:bookmarkEnd w:id="3054"/>
      <w:bookmarkEnd w:id="3055"/>
      <w:bookmarkEnd w:id="3056"/>
      <w:bookmarkEnd w:id="3057"/>
      <w:bookmarkEnd w:id="305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059" w:name="_Toc21096664"/>
      <w:bookmarkStart w:id="3060" w:name="_Toc29763631"/>
      <w:bookmarkStart w:id="3061" w:name="_Toc36030102"/>
      <w:bookmarkStart w:id="3062" w:name="_Toc37180002"/>
      <w:bookmarkStart w:id="3063" w:name="_Toc45869702"/>
      <w:bookmarkStart w:id="3064" w:name="_Toc52555501"/>
      <w:bookmarkStart w:id="3065" w:name="_Toc61112957"/>
      <w:bookmarkStart w:id="3066" w:name="_Toc67911841"/>
      <w:bookmarkStart w:id="3067" w:name="_Toc74840661"/>
      <w:bookmarkStart w:id="3068" w:name="_Toc76503796"/>
      <w:bookmarkStart w:id="3069" w:name="_Toc83042348"/>
      <w:r w:rsidRPr="009202AA">
        <w:t>9.4.6</w:t>
      </w:r>
      <w:r w:rsidRPr="009202AA">
        <w:tab/>
        <w:t>OTA RE Power control dynamic range</w:t>
      </w:r>
      <w:bookmarkEnd w:id="3059"/>
      <w:bookmarkEnd w:id="3060"/>
      <w:bookmarkEnd w:id="3061"/>
      <w:bookmarkEnd w:id="3062"/>
      <w:bookmarkEnd w:id="3063"/>
      <w:bookmarkEnd w:id="3064"/>
      <w:bookmarkEnd w:id="3065"/>
      <w:bookmarkEnd w:id="3066"/>
      <w:bookmarkEnd w:id="3067"/>
      <w:bookmarkEnd w:id="3068"/>
      <w:bookmarkEnd w:id="3069"/>
    </w:p>
    <w:p w14:paraId="48EB8B3E" w14:textId="77777777" w:rsidR="004C4A70" w:rsidRPr="009202AA" w:rsidRDefault="004C4A70" w:rsidP="004C4A70">
      <w:pPr>
        <w:pStyle w:val="Heading4"/>
      </w:pPr>
      <w:bookmarkStart w:id="3070" w:name="_Toc21096665"/>
      <w:bookmarkStart w:id="3071" w:name="_Toc29763632"/>
      <w:bookmarkStart w:id="3072" w:name="_Toc36030103"/>
      <w:bookmarkStart w:id="3073" w:name="_Toc37180003"/>
      <w:bookmarkStart w:id="3074" w:name="_Toc45869703"/>
      <w:bookmarkStart w:id="3075" w:name="_Toc52555502"/>
      <w:bookmarkStart w:id="3076" w:name="_Toc61112958"/>
      <w:bookmarkStart w:id="3077" w:name="_Toc67911842"/>
      <w:bookmarkStart w:id="3078" w:name="_Toc74840662"/>
      <w:bookmarkStart w:id="3079" w:name="_Toc76503797"/>
      <w:bookmarkStart w:id="3080" w:name="_Toc83042349"/>
      <w:r w:rsidRPr="009202AA">
        <w:t>9.4.6.1</w:t>
      </w:r>
      <w:r w:rsidRPr="009202AA">
        <w:tab/>
        <w:t>General</w:t>
      </w:r>
      <w:bookmarkEnd w:id="3070"/>
      <w:bookmarkEnd w:id="3071"/>
      <w:bookmarkEnd w:id="3072"/>
      <w:bookmarkEnd w:id="3073"/>
      <w:bookmarkEnd w:id="3074"/>
      <w:bookmarkEnd w:id="3075"/>
      <w:bookmarkEnd w:id="3076"/>
      <w:bookmarkEnd w:id="3077"/>
      <w:bookmarkEnd w:id="3078"/>
      <w:bookmarkEnd w:id="3079"/>
      <w:bookmarkEnd w:id="308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081" w:name="_Toc21096666"/>
      <w:bookmarkStart w:id="3082" w:name="_Toc29763633"/>
      <w:bookmarkStart w:id="3083" w:name="_Toc36030104"/>
      <w:bookmarkStart w:id="3084" w:name="_Toc37180004"/>
      <w:bookmarkStart w:id="3085" w:name="_Toc45869704"/>
      <w:bookmarkStart w:id="3086" w:name="_Toc52555503"/>
      <w:bookmarkStart w:id="3087" w:name="_Toc61112959"/>
      <w:bookmarkStart w:id="3088" w:name="_Toc67911843"/>
      <w:bookmarkStart w:id="3089" w:name="_Toc74840663"/>
      <w:bookmarkStart w:id="3090" w:name="_Toc76503798"/>
      <w:bookmarkStart w:id="3091" w:name="_Toc83042350"/>
      <w:r w:rsidRPr="009202AA">
        <w:t>9.4.6.2</w:t>
      </w:r>
      <w:r w:rsidRPr="009202AA">
        <w:tab/>
        <w:t>Minimum requirement for MSR operation</w:t>
      </w:r>
      <w:bookmarkEnd w:id="3081"/>
      <w:bookmarkEnd w:id="3082"/>
      <w:bookmarkEnd w:id="3083"/>
      <w:bookmarkEnd w:id="3084"/>
      <w:bookmarkEnd w:id="3085"/>
      <w:bookmarkEnd w:id="3086"/>
      <w:bookmarkEnd w:id="3087"/>
      <w:bookmarkEnd w:id="3088"/>
      <w:bookmarkEnd w:id="3089"/>
      <w:bookmarkEnd w:id="3090"/>
      <w:bookmarkEnd w:id="3091"/>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092" w:name="_Toc21096667"/>
      <w:bookmarkStart w:id="3093" w:name="_Toc29763634"/>
      <w:bookmarkStart w:id="3094" w:name="_Toc36030105"/>
      <w:bookmarkStart w:id="3095" w:name="_Toc37180005"/>
      <w:bookmarkStart w:id="3096" w:name="_Toc45869705"/>
      <w:bookmarkStart w:id="3097" w:name="_Toc52555504"/>
      <w:bookmarkStart w:id="3098" w:name="_Toc61112960"/>
      <w:bookmarkStart w:id="3099" w:name="_Toc67911844"/>
      <w:bookmarkStart w:id="3100" w:name="_Toc74840664"/>
      <w:bookmarkStart w:id="3101" w:name="_Toc76503799"/>
      <w:bookmarkStart w:id="3102" w:name="_Toc83042351"/>
      <w:r w:rsidRPr="009202AA">
        <w:t>9.4.6.3</w:t>
      </w:r>
      <w:r w:rsidRPr="009202AA">
        <w:tab/>
        <w:t>Minimum requirement for single RAT UTRA operation</w:t>
      </w:r>
      <w:bookmarkEnd w:id="3092"/>
      <w:bookmarkEnd w:id="3093"/>
      <w:bookmarkEnd w:id="3094"/>
      <w:bookmarkEnd w:id="3095"/>
      <w:bookmarkEnd w:id="3096"/>
      <w:bookmarkEnd w:id="3097"/>
      <w:bookmarkEnd w:id="3098"/>
      <w:bookmarkEnd w:id="3099"/>
      <w:bookmarkEnd w:id="3100"/>
      <w:bookmarkEnd w:id="3101"/>
      <w:bookmarkEnd w:id="31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103" w:name="_Toc21096668"/>
      <w:bookmarkStart w:id="3104" w:name="_Toc29763635"/>
      <w:bookmarkStart w:id="3105" w:name="_Toc36030106"/>
      <w:bookmarkStart w:id="3106" w:name="_Toc37180006"/>
      <w:bookmarkStart w:id="3107" w:name="_Toc45869706"/>
      <w:bookmarkStart w:id="3108" w:name="_Toc52555505"/>
      <w:bookmarkStart w:id="3109" w:name="_Toc61112961"/>
      <w:bookmarkStart w:id="3110" w:name="_Toc67911845"/>
      <w:bookmarkStart w:id="3111" w:name="_Toc74840665"/>
      <w:bookmarkStart w:id="3112" w:name="_Toc76503800"/>
      <w:bookmarkStart w:id="3113" w:name="_Toc83042352"/>
      <w:r w:rsidRPr="009202AA">
        <w:t>9.4.6.4</w:t>
      </w:r>
      <w:r w:rsidRPr="009202AA">
        <w:tab/>
        <w:t>Minimum requirement for single RAT E-UTRA operation</w:t>
      </w:r>
      <w:bookmarkEnd w:id="3103"/>
      <w:bookmarkEnd w:id="3104"/>
      <w:bookmarkEnd w:id="3105"/>
      <w:bookmarkEnd w:id="3106"/>
      <w:bookmarkEnd w:id="3107"/>
      <w:bookmarkEnd w:id="3108"/>
      <w:bookmarkEnd w:id="3109"/>
      <w:bookmarkEnd w:id="3110"/>
      <w:bookmarkEnd w:id="3111"/>
      <w:bookmarkEnd w:id="3112"/>
      <w:bookmarkEnd w:id="3113"/>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114" w:name="_Toc21096669"/>
      <w:bookmarkStart w:id="3115" w:name="_Toc29763636"/>
      <w:bookmarkStart w:id="3116" w:name="_Toc36030107"/>
      <w:bookmarkStart w:id="3117" w:name="_Toc37180007"/>
      <w:bookmarkStart w:id="3118" w:name="_Toc45869707"/>
      <w:bookmarkStart w:id="3119" w:name="_Toc52555506"/>
      <w:bookmarkStart w:id="3120" w:name="_Toc61112962"/>
      <w:bookmarkStart w:id="3121" w:name="_Toc67911846"/>
      <w:bookmarkStart w:id="3122" w:name="_Toc74840666"/>
      <w:bookmarkStart w:id="3123" w:name="_Toc76503801"/>
      <w:bookmarkStart w:id="3124" w:name="_Toc83042353"/>
      <w:r w:rsidRPr="009202AA">
        <w:t>9.5</w:t>
      </w:r>
      <w:r w:rsidRPr="009202AA">
        <w:tab/>
        <w:t>OTA Transmit ON/OFF power</w:t>
      </w:r>
      <w:bookmarkEnd w:id="3114"/>
      <w:bookmarkEnd w:id="3115"/>
      <w:bookmarkEnd w:id="3116"/>
      <w:bookmarkEnd w:id="3117"/>
      <w:bookmarkEnd w:id="3118"/>
      <w:bookmarkEnd w:id="3119"/>
      <w:bookmarkEnd w:id="3120"/>
      <w:bookmarkEnd w:id="3121"/>
      <w:bookmarkEnd w:id="3122"/>
      <w:bookmarkEnd w:id="3123"/>
      <w:bookmarkEnd w:id="3124"/>
    </w:p>
    <w:p w14:paraId="36E8C697" w14:textId="77777777" w:rsidR="004C4A70" w:rsidRPr="009202AA" w:rsidRDefault="004C4A70" w:rsidP="004C4A70">
      <w:pPr>
        <w:pStyle w:val="Heading3"/>
      </w:pPr>
      <w:bookmarkStart w:id="3125" w:name="_Toc21096670"/>
      <w:bookmarkStart w:id="3126" w:name="_Toc29763637"/>
      <w:bookmarkStart w:id="3127" w:name="_Toc36030108"/>
      <w:bookmarkStart w:id="3128" w:name="_Toc37180008"/>
      <w:bookmarkStart w:id="3129" w:name="_Toc45869708"/>
      <w:bookmarkStart w:id="3130" w:name="_Toc52555507"/>
      <w:bookmarkStart w:id="3131" w:name="_Toc61112963"/>
      <w:bookmarkStart w:id="3132" w:name="_Toc67911847"/>
      <w:bookmarkStart w:id="3133" w:name="_Toc74840667"/>
      <w:bookmarkStart w:id="3134" w:name="_Toc76503802"/>
      <w:bookmarkStart w:id="3135" w:name="_Toc83042354"/>
      <w:r w:rsidRPr="009202AA">
        <w:t>9.5.1</w:t>
      </w:r>
      <w:r w:rsidRPr="009202AA">
        <w:tab/>
        <w:t>General</w:t>
      </w:r>
      <w:bookmarkEnd w:id="3125"/>
      <w:bookmarkEnd w:id="3126"/>
      <w:bookmarkEnd w:id="3127"/>
      <w:bookmarkEnd w:id="3128"/>
      <w:bookmarkEnd w:id="3129"/>
      <w:bookmarkEnd w:id="3130"/>
      <w:bookmarkEnd w:id="3131"/>
      <w:bookmarkEnd w:id="3132"/>
      <w:bookmarkEnd w:id="3133"/>
      <w:bookmarkEnd w:id="3134"/>
      <w:bookmarkEnd w:id="3135"/>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136" w:name="_Toc21096671"/>
      <w:bookmarkStart w:id="3137" w:name="_Toc29763638"/>
      <w:bookmarkStart w:id="3138" w:name="_Toc36030109"/>
      <w:bookmarkStart w:id="3139" w:name="_Toc37180009"/>
      <w:bookmarkStart w:id="3140" w:name="_Toc45869709"/>
      <w:bookmarkStart w:id="3141" w:name="_Toc52555508"/>
      <w:bookmarkStart w:id="3142" w:name="_Toc61112964"/>
      <w:bookmarkStart w:id="3143" w:name="_Toc67911848"/>
      <w:bookmarkStart w:id="3144" w:name="_Toc74840668"/>
      <w:bookmarkStart w:id="3145" w:name="_Toc76503803"/>
      <w:bookmarkStart w:id="3146" w:name="_Toc83042355"/>
      <w:r w:rsidRPr="009202AA">
        <w:t>9.5.2</w:t>
      </w:r>
      <w:r w:rsidRPr="009202AA">
        <w:tab/>
        <w:t>OTA Transmitter OFF power</w:t>
      </w:r>
      <w:bookmarkEnd w:id="3136"/>
      <w:bookmarkEnd w:id="3137"/>
      <w:bookmarkEnd w:id="3138"/>
      <w:bookmarkEnd w:id="3139"/>
      <w:bookmarkEnd w:id="3140"/>
      <w:bookmarkEnd w:id="3141"/>
      <w:bookmarkEnd w:id="3142"/>
      <w:bookmarkEnd w:id="3143"/>
      <w:bookmarkEnd w:id="3144"/>
      <w:bookmarkEnd w:id="3145"/>
      <w:bookmarkEnd w:id="3146"/>
    </w:p>
    <w:p w14:paraId="5C818FE3" w14:textId="77777777" w:rsidR="004C4A70" w:rsidRPr="009202AA" w:rsidRDefault="004C4A70" w:rsidP="004C4A70">
      <w:pPr>
        <w:pStyle w:val="Heading4"/>
      </w:pPr>
      <w:bookmarkStart w:id="3147" w:name="_Toc21096672"/>
      <w:bookmarkStart w:id="3148" w:name="_Toc29763639"/>
      <w:bookmarkStart w:id="3149" w:name="_Toc36030110"/>
      <w:bookmarkStart w:id="3150" w:name="_Toc37180010"/>
      <w:bookmarkStart w:id="3151" w:name="_Toc45869710"/>
      <w:bookmarkStart w:id="3152" w:name="_Toc52555509"/>
      <w:bookmarkStart w:id="3153" w:name="_Toc61112965"/>
      <w:bookmarkStart w:id="3154" w:name="_Toc67911849"/>
      <w:bookmarkStart w:id="3155" w:name="_Toc74840669"/>
      <w:bookmarkStart w:id="3156" w:name="_Toc76503804"/>
      <w:bookmarkStart w:id="3157" w:name="_Toc83042356"/>
      <w:r w:rsidRPr="009202AA">
        <w:t>9.5.2.1</w:t>
      </w:r>
      <w:r w:rsidRPr="009202AA">
        <w:tab/>
        <w:t>General</w:t>
      </w:r>
      <w:bookmarkEnd w:id="3147"/>
      <w:bookmarkEnd w:id="3148"/>
      <w:bookmarkEnd w:id="3149"/>
      <w:bookmarkEnd w:id="3150"/>
      <w:bookmarkEnd w:id="3151"/>
      <w:bookmarkEnd w:id="3152"/>
      <w:bookmarkEnd w:id="3153"/>
      <w:bookmarkEnd w:id="3154"/>
      <w:bookmarkEnd w:id="3155"/>
      <w:bookmarkEnd w:id="3156"/>
      <w:bookmarkEnd w:id="3157"/>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158" w:name="_Toc21096673"/>
      <w:bookmarkStart w:id="3159" w:name="_Toc29763640"/>
      <w:bookmarkStart w:id="3160" w:name="_Toc36030111"/>
      <w:bookmarkStart w:id="3161" w:name="_Toc37180011"/>
      <w:bookmarkStart w:id="3162" w:name="_Toc45869711"/>
      <w:bookmarkStart w:id="3163" w:name="_Toc52555510"/>
      <w:bookmarkStart w:id="3164" w:name="_Toc61112966"/>
      <w:bookmarkStart w:id="3165" w:name="_Toc67911850"/>
      <w:bookmarkStart w:id="3166" w:name="_Toc74840670"/>
      <w:bookmarkStart w:id="3167" w:name="_Toc76503805"/>
      <w:bookmarkStart w:id="3168" w:name="_Toc83042357"/>
      <w:r w:rsidRPr="009202AA">
        <w:t>9.5.2.2</w:t>
      </w:r>
      <w:r w:rsidRPr="009202AA">
        <w:tab/>
        <w:t>Minimum requirement for MSR operation</w:t>
      </w:r>
      <w:bookmarkEnd w:id="3158"/>
      <w:bookmarkEnd w:id="3159"/>
      <w:bookmarkEnd w:id="3160"/>
      <w:bookmarkEnd w:id="3161"/>
      <w:bookmarkEnd w:id="3162"/>
      <w:bookmarkEnd w:id="3163"/>
      <w:bookmarkEnd w:id="3164"/>
      <w:bookmarkEnd w:id="3165"/>
      <w:bookmarkEnd w:id="3166"/>
      <w:bookmarkEnd w:id="3167"/>
      <w:bookmarkEnd w:id="316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169" w:name="_Toc21096674"/>
      <w:bookmarkStart w:id="3170" w:name="_Toc29763641"/>
      <w:bookmarkStart w:id="3171" w:name="_Toc36030112"/>
      <w:bookmarkStart w:id="3172" w:name="_Toc37180012"/>
      <w:bookmarkStart w:id="3173" w:name="_Toc45869712"/>
      <w:bookmarkStart w:id="3174" w:name="_Toc52555511"/>
      <w:bookmarkStart w:id="3175" w:name="_Toc61112967"/>
      <w:bookmarkStart w:id="3176" w:name="_Toc67911851"/>
      <w:bookmarkStart w:id="3177" w:name="_Toc74840671"/>
      <w:bookmarkStart w:id="3178" w:name="_Toc76503806"/>
      <w:bookmarkStart w:id="3179" w:name="_Toc83042358"/>
      <w:r w:rsidRPr="009202AA">
        <w:t>9.5.2.3</w:t>
      </w:r>
      <w:r w:rsidRPr="009202AA">
        <w:tab/>
        <w:t>Minimum requirement for single RAT UTRA operation</w:t>
      </w:r>
      <w:bookmarkEnd w:id="3169"/>
      <w:bookmarkEnd w:id="3170"/>
      <w:bookmarkEnd w:id="3171"/>
      <w:bookmarkEnd w:id="3172"/>
      <w:bookmarkEnd w:id="3173"/>
      <w:bookmarkEnd w:id="3174"/>
      <w:bookmarkEnd w:id="3175"/>
      <w:bookmarkEnd w:id="3176"/>
      <w:bookmarkEnd w:id="3177"/>
      <w:bookmarkEnd w:id="3178"/>
      <w:bookmarkEnd w:id="3179"/>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180" w:name="_Toc21096675"/>
      <w:bookmarkStart w:id="3181" w:name="_Toc29763642"/>
      <w:bookmarkStart w:id="3182" w:name="_Toc36030113"/>
      <w:bookmarkStart w:id="3183" w:name="_Toc37180013"/>
      <w:bookmarkStart w:id="3184" w:name="_Toc45869713"/>
      <w:bookmarkStart w:id="3185" w:name="_Toc52555512"/>
      <w:bookmarkStart w:id="3186" w:name="_Toc61112968"/>
      <w:bookmarkStart w:id="3187" w:name="_Toc67911852"/>
      <w:bookmarkStart w:id="3188" w:name="_Toc74840672"/>
      <w:bookmarkStart w:id="3189" w:name="_Toc76503807"/>
      <w:bookmarkStart w:id="3190" w:name="_Toc83042359"/>
      <w:r w:rsidRPr="009202AA">
        <w:t>9.5.2.4</w:t>
      </w:r>
      <w:r w:rsidRPr="009202AA">
        <w:tab/>
        <w:t>Minimum requirement for single RAT E-UTRA operation</w:t>
      </w:r>
      <w:bookmarkEnd w:id="3180"/>
      <w:bookmarkEnd w:id="3181"/>
      <w:bookmarkEnd w:id="3182"/>
      <w:bookmarkEnd w:id="3183"/>
      <w:bookmarkEnd w:id="3184"/>
      <w:bookmarkEnd w:id="3185"/>
      <w:bookmarkEnd w:id="3186"/>
      <w:bookmarkEnd w:id="3187"/>
      <w:bookmarkEnd w:id="3188"/>
      <w:bookmarkEnd w:id="3189"/>
      <w:bookmarkEnd w:id="319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191" w:name="_Toc21096676"/>
      <w:bookmarkStart w:id="3192" w:name="_Toc29763643"/>
      <w:bookmarkStart w:id="3193" w:name="_Toc36030114"/>
      <w:bookmarkStart w:id="3194" w:name="_Toc37180014"/>
      <w:bookmarkStart w:id="3195" w:name="_Toc45869714"/>
      <w:bookmarkStart w:id="3196" w:name="_Toc52555513"/>
      <w:bookmarkStart w:id="3197" w:name="_Toc61112969"/>
      <w:bookmarkStart w:id="3198" w:name="_Toc67911853"/>
      <w:bookmarkStart w:id="3199" w:name="_Toc74840673"/>
      <w:bookmarkStart w:id="3200" w:name="_Toc76503808"/>
      <w:bookmarkStart w:id="3201" w:name="_Toc83042360"/>
      <w:r w:rsidRPr="009202AA">
        <w:t>9.5.3</w:t>
      </w:r>
      <w:r w:rsidRPr="009202AA">
        <w:tab/>
        <w:t>OTA Transmitter transient period</w:t>
      </w:r>
      <w:bookmarkEnd w:id="3191"/>
      <w:bookmarkEnd w:id="3192"/>
      <w:bookmarkEnd w:id="3193"/>
      <w:bookmarkEnd w:id="3194"/>
      <w:bookmarkEnd w:id="3195"/>
      <w:bookmarkEnd w:id="3196"/>
      <w:bookmarkEnd w:id="3197"/>
      <w:bookmarkEnd w:id="3198"/>
      <w:bookmarkEnd w:id="3199"/>
      <w:bookmarkEnd w:id="3200"/>
      <w:bookmarkEnd w:id="3201"/>
    </w:p>
    <w:p w14:paraId="3FAA78FC" w14:textId="77777777" w:rsidR="004C4A70" w:rsidRPr="009202AA" w:rsidRDefault="004C4A70" w:rsidP="004C4A70">
      <w:pPr>
        <w:pStyle w:val="Heading4"/>
      </w:pPr>
      <w:bookmarkStart w:id="3202" w:name="_Toc21096677"/>
      <w:bookmarkStart w:id="3203" w:name="_Toc29763644"/>
      <w:bookmarkStart w:id="3204" w:name="_Toc36030115"/>
      <w:bookmarkStart w:id="3205" w:name="_Toc37180015"/>
      <w:bookmarkStart w:id="3206" w:name="_Toc45869715"/>
      <w:bookmarkStart w:id="3207" w:name="_Toc52555514"/>
      <w:bookmarkStart w:id="3208" w:name="_Toc61112970"/>
      <w:bookmarkStart w:id="3209" w:name="_Toc67911854"/>
      <w:bookmarkStart w:id="3210" w:name="_Toc74840674"/>
      <w:bookmarkStart w:id="3211" w:name="_Toc76503809"/>
      <w:bookmarkStart w:id="3212" w:name="_Toc83042361"/>
      <w:r w:rsidRPr="009202AA">
        <w:t>9.5.3.1</w:t>
      </w:r>
      <w:r w:rsidRPr="009202AA">
        <w:tab/>
        <w:t>General</w:t>
      </w:r>
      <w:bookmarkEnd w:id="3202"/>
      <w:bookmarkEnd w:id="3203"/>
      <w:bookmarkEnd w:id="3204"/>
      <w:bookmarkEnd w:id="3205"/>
      <w:bookmarkEnd w:id="3206"/>
      <w:bookmarkEnd w:id="3207"/>
      <w:bookmarkEnd w:id="3208"/>
      <w:bookmarkEnd w:id="3209"/>
      <w:bookmarkEnd w:id="3210"/>
      <w:bookmarkEnd w:id="3211"/>
      <w:bookmarkEnd w:id="321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213" w:name="_MON_1572099549"/>
    <w:bookmarkStart w:id="3214" w:name="_MON_1572355398"/>
    <w:bookmarkStart w:id="3215" w:name="_MON_1572099568"/>
    <w:bookmarkStart w:id="3216" w:name="_MON_1572099724"/>
    <w:bookmarkStart w:id="3217" w:name="_MON_1572157718"/>
    <w:bookmarkStart w:id="3218" w:name="_MON_1572454981"/>
    <w:bookmarkStart w:id="3219" w:name="_MON_1572099771"/>
    <w:bookmarkStart w:id="3220" w:name="_MON_1572161131"/>
    <w:bookmarkStart w:id="3221" w:name="_MON_1572099881"/>
    <w:bookmarkEnd w:id="3213"/>
    <w:bookmarkEnd w:id="3214"/>
    <w:bookmarkEnd w:id="3215"/>
    <w:bookmarkEnd w:id="3216"/>
    <w:bookmarkEnd w:id="3217"/>
    <w:bookmarkEnd w:id="3218"/>
    <w:bookmarkEnd w:id="3219"/>
    <w:bookmarkEnd w:id="3220"/>
    <w:bookmarkEnd w:id="3221"/>
    <w:bookmarkStart w:id="3222" w:name="_MON_1565440135"/>
    <w:bookmarkEnd w:id="3222"/>
    <w:p w14:paraId="5D377FEA" w14:textId="77777777" w:rsidR="004C4A70" w:rsidRPr="009202AA" w:rsidRDefault="004C4A70" w:rsidP="004C4A70">
      <w:pPr>
        <w:pStyle w:val="TH"/>
      </w:pPr>
      <w:r w:rsidRPr="009202AA">
        <w:object w:dxaOrig="9720" w:dyaOrig="4692" w14:anchorId="27D64257">
          <v:shape id="_x0000_i1074" type="#_x0000_t75" style="width:447.7pt;height:251.65pt" o:ole="">
            <v:imagedata r:id="rId105" o:title="" croptop="6311f" cropleft="2026f" cropright="2877f"/>
          </v:shape>
          <o:OLEObject Type="Embed" ProgID="Word.Picture.8" ShapeID="_x0000_i1074" DrawAspect="Content" ObjectID="_169453346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223" w:name="OLE_LINK18"/>
      <w:bookmarkStart w:id="322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223"/>
      <w:bookmarkEnd w:id="322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225" w:name="_Toc21096678"/>
      <w:bookmarkStart w:id="3226" w:name="_Toc29763645"/>
      <w:bookmarkStart w:id="3227" w:name="_Toc36030116"/>
      <w:bookmarkStart w:id="3228" w:name="_Toc37180016"/>
      <w:bookmarkStart w:id="3229" w:name="_Toc45869716"/>
      <w:bookmarkStart w:id="3230" w:name="_Toc52555515"/>
      <w:bookmarkStart w:id="3231" w:name="_Toc61112971"/>
      <w:bookmarkStart w:id="3232" w:name="_Toc67911855"/>
      <w:bookmarkStart w:id="3233" w:name="_Toc74840675"/>
      <w:bookmarkStart w:id="3234" w:name="_Toc76503810"/>
      <w:bookmarkStart w:id="3235" w:name="_Toc83042362"/>
      <w:r w:rsidRPr="009202AA">
        <w:t>9.5.3.2</w:t>
      </w:r>
      <w:r w:rsidRPr="009202AA">
        <w:tab/>
        <w:t>Minimum requirement for MSR operation</w:t>
      </w:r>
      <w:bookmarkEnd w:id="3225"/>
      <w:bookmarkEnd w:id="3226"/>
      <w:bookmarkEnd w:id="3227"/>
      <w:bookmarkEnd w:id="3228"/>
      <w:bookmarkEnd w:id="3229"/>
      <w:bookmarkEnd w:id="3230"/>
      <w:bookmarkEnd w:id="3231"/>
      <w:bookmarkEnd w:id="3232"/>
      <w:bookmarkEnd w:id="3233"/>
      <w:bookmarkEnd w:id="3234"/>
      <w:bookmarkEnd w:id="3235"/>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236" w:name="_Toc21096679"/>
      <w:bookmarkStart w:id="3237" w:name="_Toc29763646"/>
      <w:bookmarkStart w:id="3238" w:name="_Toc36030117"/>
      <w:bookmarkStart w:id="3239" w:name="_Toc37180017"/>
      <w:bookmarkStart w:id="3240" w:name="_Toc45869717"/>
      <w:bookmarkStart w:id="3241" w:name="_Toc52555516"/>
      <w:bookmarkStart w:id="3242" w:name="_Toc61112972"/>
      <w:bookmarkStart w:id="3243" w:name="_Toc67911856"/>
      <w:bookmarkStart w:id="3244" w:name="_Toc74840676"/>
      <w:bookmarkStart w:id="3245" w:name="_Toc76503811"/>
      <w:bookmarkStart w:id="3246" w:name="_Toc83042363"/>
      <w:r w:rsidRPr="009202AA">
        <w:t>9.5.3.3</w:t>
      </w:r>
      <w:r w:rsidRPr="009202AA">
        <w:tab/>
        <w:t>Minimum requirement for single RAT UTRA operation</w:t>
      </w:r>
      <w:bookmarkEnd w:id="3236"/>
      <w:bookmarkEnd w:id="3237"/>
      <w:bookmarkEnd w:id="3238"/>
      <w:bookmarkEnd w:id="3239"/>
      <w:bookmarkEnd w:id="3240"/>
      <w:bookmarkEnd w:id="3241"/>
      <w:bookmarkEnd w:id="3242"/>
      <w:bookmarkEnd w:id="3243"/>
      <w:bookmarkEnd w:id="3244"/>
      <w:bookmarkEnd w:id="3245"/>
      <w:bookmarkEnd w:id="324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247" w:name="_Toc21096680"/>
      <w:bookmarkStart w:id="3248" w:name="_Toc29763647"/>
      <w:bookmarkStart w:id="3249" w:name="_Toc36030118"/>
      <w:bookmarkStart w:id="3250" w:name="_Toc37180018"/>
      <w:bookmarkStart w:id="3251" w:name="_Toc45869718"/>
      <w:bookmarkStart w:id="3252" w:name="_Toc52555517"/>
      <w:bookmarkStart w:id="3253" w:name="_Toc61112973"/>
      <w:bookmarkStart w:id="3254" w:name="_Toc67911857"/>
      <w:bookmarkStart w:id="3255" w:name="_Toc74840677"/>
      <w:bookmarkStart w:id="3256" w:name="_Toc76503812"/>
      <w:bookmarkStart w:id="3257" w:name="_Toc83042364"/>
      <w:r w:rsidRPr="009202AA">
        <w:t>9.5.3.4</w:t>
      </w:r>
      <w:r w:rsidRPr="009202AA">
        <w:tab/>
        <w:t>Minimum requirement for single RAT E-UTRA operation</w:t>
      </w:r>
      <w:bookmarkEnd w:id="3247"/>
      <w:bookmarkEnd w:id="3248"/>
      <w:bookmarkEnd w:id="3249"/>
      <w:bookmarkEnd w:id="3250"/>
      <w:bookmarkEnd w:id="3251"/>
      <w:bookmarkEnd w:id="3252"/>
      <w:bookmarkEnd w:id="3253"/>
      <w:bookmarkEnd w:id="3254"/>
      <w:bookmarkEnd w:id="3255"/>
      <w:bookmarkEnd w:id="3256"/>
      <w:bookmarkEnd w:id="3257"/>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258" w:name="_Toc21096681"/>
      <w:bookmarkStart w:id="3259" w:name="_Toc29763648"/>
      <w:bookmarkStart w:id="3260" w:name="_Toc36030119"/>
      <w:bookmarkStart w:id="3261" w:name="_Toc37180019"/>
      <w:bookmarkStart w:id="3262" w:name="_Toc45869719"/>
      <w:bookmarkStart w:id="3263" w:name="_Toc52555518"/>
      <w:bookmarkStart w:id="3264" w:name="_Toc61112974"/>
      <w:bookmarkStart w:id="3265" w:name="_Toc67911858"/>
      <w:bookmarkStart w:id="3266" w:name="_Toc74840678"/>
      <w:bookmarkStart w:id="3267" w:name="_Toc76503813"/>
      <w:bookmarkStart w:id="3268" w:name="_Toc83042365"/>
      <w:r w:rsidRPr="009202AA">
        <w:t>9.6</w:t>
      </w:r>
      <w:r w:rsidRPr="009202AA">
        <w:tab/>
        <w:t>OTA Transmitted signal quality</w:t>
      </w:r>
      <w:bookmarkEnd w:id="3258"/>
      <w:bookmarkEnd w:id="3259"/>
      <w:bookmarkEnd w:id="3260"/>
      <w:bookmarkEnd w:id="3261"/>
      <w:bookmarkEnd w:id="3262"/>
      <w:bookmarkEnd w:id="3263"/>
      <w:bookmarkEnd w:id="3264"/>
      <w:bookmarkEnd w:id="3265"/>
      <w:bookmarkEnd w:id="3266"/>
      <w:bookmarkEnd w:id="3267"/>
      <w:bookmarkEnd w:id="3268"/>
    </w:p>
    <w:p w14:paraId="3A68B5A6" w14:textId="77777777" w:rsidR="004C4A70" w:rsidRPr="009202AA" w:rsidRDefault="004C4A70" w:rsidP="004C4A70">
      <w:pPr>
        <w:pStyle w:val="Heading3"/>
      </w:pPr>
      <w:bookmarkStart w:id="3269" w:name="_Toc21096682"/>
      <w:bookmarkStart w:id="3270" w:name="_Toc29763649"/>
      <w:bookmarkStart w:id="3271" w:name="_Toc36030120"/>
      <w:bookmarkStart w:id="3272" w:name="_Toc37180020"/>
      <w:bookmarkStart w:id="3273" w:name="_Toc45869720"/>
      <w:bookmarkStart w:id="3274" w:name="_Toc52555519"/>
      <w:bookmarkStart w:id="3275" w:name="_Toc61112975"/>
      <w:bookmarkStart w:id="3276" w:name="_Toc67911859"/>
      <w:bookmarkStart w:id="3277" w:name="_Toc74840679"/>
      <w:bookmarkStart w:id="3278" w:name="_Toc76503814"/>
      <w:bookmarkStart w:id="3279" w:name="_Toc83042366"/>
      <w:r w:rsidRPr="009202AA">
        <w:t>9.6.1</w:t>
      </w:r>
      <w:r w:rsidRPr="009202AA">
        <w:tab/>
        <w:t>General</w:t>
      </w:r>
      <w:bookmarkEnd w:id="3269"/>
      <w:bookmarkEnd w:id="3270"/>
      <w:bookmarkEnd w:id="3271"/>
      <w:bookmarkEnd w:id="3272"/>
      <w:bookmarkEnd w:id="3273"/>
      <w:bookmarkEnd w:id="3274"/>
      <w:bookmarkEnd w:id="3275"/>
      <w:bookmarkEnd w:id="3276"/>
      <w:bookmarkEnd w:id="3277"/>
      <w:bookmarkEnd w:id="3278"/>
      <w:bookmarkEnd w:id="3279"/>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280" w:name="_Toc21096683"/>
      <w:bookmarkStart w:id="3281" w:name="_Toc29763650"/>
      <w:bookmarkStart w:id="3282" w:name="_Toc36030121"/>
      <w:bookmarkStart w:id="3283" w:name="_Toc37180021"/>
      <w:bookmarkStart w:id="3284" w:name="_Toc45869721"/>
      <w:bookmarkStart w:id="3285" w:name="_Toc52555520"/>
      <w:bookmarkStart w:id="3286" w:name="_Toc61112976"/>
      <w:bookmarkStart w:id="3287" w:name="_Toc67911860"/>
      <w:bookmarkStart w:id="3288" w:name="_Toc74840680"/>
      <w:bookmarkStart w:id="3289" w:name="_Toc76503815"/>
      <w:bookmarkStart w:id="3290" w:name="_Toc83042367"/>
      <w:r w:rsidRPr="009202AA">
        <w:t>9.6.2</w:t>
      </w:r>
      <w:r w:rsidRPr="009202AA">
        <w:tab/>
        <w:t>OTA Frequency Error</w:t>
      </w:r>
      <w:bookmarkEnd w:id="3280"/>
      <w:bookmarkEnd w:id="3281"/>
      <w:bookmarkEnd w:id="3282"/>
      <w:bookmarkEnd w:id="3283"/>
      <w:bookmarkEnd w:id="3284"/>
      <w:bookmarkEnd w:id="3285"/>
      <w:bookmarkEnd w:id="3286"/>
      <w:bookmarkEnd w:id="3287"/>
      <w:bookmarkEnd w:id="3288"/>
      <w:bookmarkEnd w:id="3289"/>
      <w:bookmarkEnd w:id="3290"/>
    </w:p>
    <w:p w14:paraId="52319ACD" w14:textId="77777777" w:rsidR="004C4A70" w:rsidRPr="009202AA" w:rsidRDefault="004C4A70" w:rsidP="004C4A70">
      <w:pPr>
        <w:pStyle w:val="Heading4"/>
      </w:pPr>
      <w:bookmarkStart w:id="3291" w:name="_Toc21096684"/>
      <w:bookmarkStart w:id="3292" w:name="_Toc29763651"/>
      <w:bookmarkStart w:id="3293" w:name="_Toc36030122"/>
      <w:bookmarkStart w:id="3294" w:name="_Toc37180022"/>
      <w:bookmarkStart w:id="3295" w:name="_Toc45869722"/>
      <w:bookmarkStart w:id="3296" w:name="_Toc52555521"/>
      <w:bookmarkStart w:id="3297" w:name="_Toc61112977"/>
      <w:bookmarkStart w:id="3298" w:name="_Toc67911861"/>
      <w:bookmarkStart w:id="3299" w:name="_Toc74840681"/>
      <w:bookmarkStart w:id="3300" w:name="_Toc76503816"/>
      <w:bookmarkStart w:id="3301" w:name="_Toc83042368"/>
      <w:r w:rsidRPr="009202AA">
        <w:t>9.6.2.1</w:t>
      </w:r>
      <w:r w:rsidRPr="009202AA">
        <w:tab/>
        <w:t>General</w:t>
      </w:r>
      <w:bookmarkEnd w:id="3291"/>
      <w:bookmarkEnd w:id="3292"/>
      <w:bookmarkEnd w:id="3293"/>
      <w:bookmarkEnd w:id="3294"/>
      <w:bookmarkEnd w:id="3295"/>
      <w:bookmarkEnd w:id="3296"/>
      <w:bookmarkEnd w:id="3297"/>
      <w:bookmarkEnd w:id="3298"/>
      <w:bookmarkEnd w:id="3299"/>
      <w:bookmarkEnd w:id="3300"/>
      <w:bookmarkEnd w:id="3301"/>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302" w:name="_Toc21096685"/>
      <w:bookmarkStart w:id="3303" w:name="_Toc29763652"/>
      <w:bookmarkStart w:id="3304" w:name="_Toc36030123"/>
      <w:bookmarkStart w:id="3305" w:name="_Toc37180023"/>
      <w:bookmarkStart w:id="3306" w:name="_Toc45869723"/>
      <w:bookmarkStart w:id="3307" w:name="_Toc52555522"/>
      <w:bookmarkStart w:id="3308" w:name="_Toc61112978"/>
      <w:bookmarkStart w:id="3309" w:name="_Toc67911862"/>
      <w:bookmarkStart w:id="3310" w:name="_Toc74840682"/>
      <w:bookmarkStart w:id="3311" w:name="_Toc76503817"/>
      <w:bookmarkStart w:id="3312" w:name="_Toc83042369"/>
      <w:r w:rsidRPr="009202AA">
        <w:t>9.6.2.2</w:t>
      </w:r>
      <w:r w:rsidRPr="009202AA">
        <w:tab/>
        <w:t>Minimum requirement for MSR operation</w:t>
      </w:r>
      <w:bookmarkEnd w:id="3302"/>
      <w:bookmarkEnd w:id="3303"/>
      <w:bookmarkEnd w:id="3304"/>
      <w:bookmarkEnd w:id="3305"/>
      <w:bookmarkEnd w:id="3306"/>
      <w:bookmarkEnd w:id="3307"/>
      <w:bookmarkEnd w:id="3308"/>
      <w:bookmarkEnd w:id="3309"/>
      <w:bookmarkEnd w:id="3310"/>
      <w:bookmarkEnd w:id="3311"/>
      <w:bookmarkEnd w:id="331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313" w:name="_Toc21096686"/>
      <w:bookmarkStart w:id="3314" w:name="_Toc29763653"/>
      <w:bookmarkStart w:id="3315" w:name="_Toc36030124"/>
      <w:bookmarkStart w:id="3316" w:name="_Toc37180024"/>
      <w:bookmarkStart w:id="3317" w:name="_Toc45869724"/>
      <w:bookmarkStart w:id="3318" w:name="_Toc52555523"/>
      <w:bookmarkStart w:id="3319" w:name="_Toc61112979"/>
      <w:bookmarkStart w:id="3320" w:name="_Toc67911863"/>
      <w:bookmarkStart w:id="3321" w:name="_Toc74840683"/>
      <w:bookmarkStart w:id="3322" w:name="_Toc76503818"/>
      <w:bookmarkStart w:id="3323" w:name="_Toc83042370"/>
      <w:r w:rsidRPr="009202AA">
        <w:t>9.6.2.3</w:t>
      </w:r>
      <w:r w:rsidRPr="009202AA">
        <w:tab/>
        <w:t>Minimum requirement for single RAT UTRA operation</w:t>
      </w:r>
      <w:bookmarkEnd w:id="3313"/>
      <w:bookmarkEnd w:id="3314"/>
      <w:bookmarkEnd w:id="3315"/>
      <w:bookmarkEnd w:id="3316"/>
      <w:bookmarkEnd w:id="3317"/>
      <w:bookmarkEnd w:id="3318"/>
      <w:bookmarkEnd w:id="3319"/>
      <w:bookmarkEnd w:id="3320"/>
      <w:bookmarkEnd w:id="3321"/>
      <w:bookmarkEnd w:id="3322"/>
      <w:bookmarkEnd w:id="3323"/>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324" w:name="_Toc21096687"/>
      <w:bookmarkStart w:id="3325" w:name="_Toc29763654"/>
      <w:bookmarkStart w:id="3326" w:name="_Toc36030125"/>
      <w:bookmarkStart w:id="3327" w:name="_Toc37180025"/>
      <w:bookmarkStart w:id="3328" w:name="_Toc45869725"/>
      <w:bookmarkStart w:id="3329" w:name="_Toc52555524"/>
      <w:bookmarkStart w:id="3330" w:name="_Toc61112980"/>
      <w:bookmarkStart w:id="3331" w:name="_Toc67911864"/>
      <w:bookmarkStart w:id="3332" w:name="_Toc74840684"/>
      <w:bookmarkStart w:id="3333" w:name="_Toc76503819"/>
      <w:bookmarkStart w:id="3334" w:name="_Toc83042371"/>
      <w:r w:rsidRPr="009202AA">
        <w:t>9.6.2.4</w:t>
      </w:r>
      <w:r w:rsidRPr="009202AA">
        <w:tab/>
        <w:t>Minimum requirement for single RAT E-UTRA operation</w:t>
      </w:r>
      <w:bookmarkEnd w:id="3324"/>
      <w:bookmarkEnd w:id="3325"/>
      <w:bookmarkEnd w:id="3326"/>
      <w:bookmarkEnd w:id="3327"/>
      <w:bookmarkEnd w:id="3328"/>
      <w:bookmarkEnd w:id="3329"/>
      <w:bookmarkEnd w:id="3330"/>
      <w:bookmarkEnd w:id="3331"/>
      <w:bookmarkEnd w:id="3332"/>
      <w:bookmarkEnd w:id="3333"/>
      <w:bookmarkEnd w:id="33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335" w:name="_Toc21096688"/>
      <w:bookmarkStart w:id="3336" w:name="_Toc29763655"/>
      <w:bookmarkStart w:id="3337" w:name="_Toc36030126"/>
      <w:bookmarkStart w:id="3338" w:name="_Toc37180026"/>
      <w:bookmarkStart w:id="3339" w:name="_Toc45869726"/>
      <w:bookmarkStart w:id="3340" w:name="_Toc52555525"/>
      <w:bookmarkStart w:id="3341" w:name="_Toc61112981"/>
      <w:bookmarkStart w:id="3342" w:name="_Toc67911865"/>
      <w:bookmarkStart w:id="3343" w:name="_Toc74840685"/>
      <w:bookmarkStart w:id="3344" w:name="_Toc76503820"/>
      <w:bookmarkStart w:id="3345" w:name="_Toc83042372"/>
      <w:r w:rsidRPr="009202AA">
        <w:t>9.6.3</w:t>
      </w:r>
      <w:r w:rsidRPr="009202AA">
        <w:tab/>
        <w:t>OTA Time alignment error</w:t>
      </w:r>
      <w:bookmarkEnd w:id="3335"/>
      <w:bookmarkEnd w:id="3336"/>
      <w:bookmarkEnd w:id="3337"/>
      <w:bookmarkEnd w:id="3338"/>
      <w:bookmarkEnd w:id="3339"/>
      <w:bookmarkEnd w:id="3340"/>
      <w:bookmarkEnd w:id="3341"/>
      <w:bookmarkEnd w:id="3342"/>
      <w:bookmarkEnd w:id="3343"/>
      <w:bookmarkEnd w:id="3344"/>
      <w:bookmarkEnd w:id="3345"/>
    </w:p>
    <w:p w14:paraId="6F6FEDD3" w14:textId="77777777" w:rsidR="004C4A70" w:rsidRPr="009202AA" w:rsidRDefault="004C4A70" w:rsidP="004C4A70">
      <w:pPr>
        <w:pStyle w:val="Heading4"/>
      </w:pPr>
      <w:bookmarkStart w:id="3346" w:name="_Toc21096689"/>
      <w:bookmarkStart w:id="3347" w:name="_Toc29763656"/>
      <w:bookmarkStart w:id="3348" w:name="_Toc36030127"/>
      <w:bookmarkStart w:id="3349" w:name="_Toc37180027"/>
      <w:bookmarkStart w:id="3350" w:name="_Toc45869727"/>
      <w:bookmarkStart w:id="3351" w:name="_Toc52555526"/>
      <w:bookmarkStart w:id="3352" w:name="_Toc61112982"/>
      <w:bookmarkStart w:id="3353" w:name="_Toc67911866"/>
      <w:bookmarkStart w:id="3354" w:name="_Toc74840686"/>
      <w:bookmarkStart w:id="3355" w:name="_Toc76503821"/>
      <w:bookmarkStart w:id="3356" w:name="_Toc83042373"/>
      <w:r w:rsidRPr="009202AA">
        <w:t>9.6.3.1</w:t>
      </w:r>
      <w:r w:rsidRPr="009202AA">
        <w:tab/>
        <w:t>General</w:t>
      </w:r>
      <w:bookmarkEnd w:id="3346"/>
      <w:bookmarkEnd w:id="3347"/>
      <w:bookmarkEnd w:id="3348"/>
      <w:bookmarkEnd w:id="3349"/>
      <w:bookmarkEnd w:id="3350"/>
      <w:bookmarkEnd w:id="3351"/>
      <w:bookmarkEnd w:id="3352"/>
      <w:bookmarkEnd w:id="3353"/>
      <w:bookmarkEnd w:id="3354"/>
      <w:bookmarkEnd w:id="3355"/>
      <w:bookmarkEnd w:id="335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357" w:name="_Toc21096690"/>
      <w:bookmarkStart w:id="3358" w:name="_Toc29763657"/>
      <w:bookmarkStart w:id="3359" w:name="_Toc36030128"/>
      <w:bookmarkStart w:id="3360" w:name="_Toc37180028"/>
      <w:bookmarkStart w:id="3361" w:name="_Toc45869728"/>
      <w:bookmarkStart w:id="3362" w:name="_Toc52555527"/>
      <w:bookmarkStart w:id="3363" w:name="_Toc61112983"/>
      <w:bookmarkStart w:id="3364" w:name="_Toc67911867"/>
      <w:bookmarkStart w:id="3365" w:name="_Toc74840687"/>
      <w:bookmarkStart w:id="3366" w:name="_Toc76503822"/>
      <w:bookmarkStart w:id="3367" w:name="_Toc83042374"/>
      <w:r w:rsidRPr="009202AA">
        <w:t>9.6.3.2</w:t>
      </w:r>
      <w:r w:rsidRPr="009202AA">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368" w:name="_Toc21096691"/>
      <w:bookmarkStart w:id="3369" w:name="_Toc29763658"/>
      <w:bookmarkStart w:id="3370" w:name="_Toc36030129"/>
      <w:bookmarkStart w:id="3371" w:name="_Toc37180029"/>
      <w:bookmarkStart w:id="3372" w:name="_Toc45869729"/>
      <w:bookmarkStart w:id="3373" w:name="_Toc52555528"/>
      <w:bookmarkStart w:id="3374" w:name="_Toc61112984"/>
      <w:bookmarkStart w:id="3375" w:name="_Toc67911868"/>
      <w:bookmarkStart w:id="3376" w:name="_Toc74840688"/>
      <w:bookmarkStart w:id="3377" w:name="_Toc76503823"/>
      <w:bookmarkStart w:id="3378" w:name="_Toc83042375"/>
      <w:r w:rsidRPr="009202AA">
        <w:t>9.6.3.3</w:t>
      </w:r>
      <w:r w:rsidRPr="009202AA">
        <w:tab/>
        <w:t>Minimum requirement for single RAT UTRA operation</w:t>
      </w:r>
      <w:bookmarkEnd w:id="3368"/>
      <w:bookmarkEnd w:id="3369"/>
      <w:bookmarkEnd w:id="3370"/>
      <w:bookmarkEnd w:id="3371"/>
      <w:bookmarkEnd w:id="3372"/>
      <w:bookmarkEnd w:id="3373"/>
      <w:bookmarkEnd w:id="3374"/>
      <w:bookmarkEnd w:id="3375"/>
      <w:bookmarkEnd w:id="3376"/>
      <w:bookmarkEnd w:id="3377"/>
      <w:bookmarkEnd w:id="337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379" w:name="_Toc21096692"/>
      <w:bookmarkStart w:id="3380" w:name="_Toc29763659"/>
      <w:bookmarkStart w:id="3381" w:name="_Toc36030130"/>
      <w:bookmarkStart w:id="3382" w:name="_Toc37180030"/>
      <w:bookmarkStart w:id="3383" w:name="_Toc45869730"/>
      <w:bookmarkStart w:id="3384" w:name="_Toc52555529"/>
      <w:bookmarkStart w:id="3385" w:name="_Toc61112985"/>
      <w:bookmarkStart w:id="3386" w:name="_Toc67911869"/>
      <w:bookmarkStart w:id="3387" w:name="_Toc74840689"/>
      <w:bookmarkStart w:id="3388" w:name="_Toc76503824"/>
      <w:bookmarkStart w:id="3389" w:name="_Toc83042376"/>
      <w:r w:rsidRPr="009202AA">
        <w:t>9.6.3.4</w:t>
      </w:r>
      <w:r w:rsidRPr="009202AA">
        <w:tab/>
        <w:t>Minimum requirement for single RAT E-UTRA operation</w:t>
      </w:r>
      <w:bookmarkEnd w:id="3379"/>
      <w:bookmarkEnd w:id="3380"/>
      <w:bookmarkEnd w:id="3381"/>
      <w:bookmarkEnd w:id="3382"/>
      <w:bookmarkEnd w:id="3383"/>
      <w:bookmarkEnd w:id="3384"/>
      <w:bookmarkEnd w:id="3385"/>
      <w:bookmarkEnd w:id="3386"/>
      <w:bookmarkEnd w:id="3387"/>
      <w:bookmarkEnd w:id="3388"/>
      <w:bookmarkEnd w:id="3389"/>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390" w:name="_Toc21096693"/>
      <w:bookmarkStart w:id="3391" w:name="_Toc29763660"/>
      <w:bookmarkStart w:id="3392" w:name="_Toc36030131"/>
      <w:bookmarkStart w:id="3393" w:name="_Toc37180031"/>
      <w:bookmarkStart w:id="3394" w:name="_Toc45869731"/>
      <w:bookmarkStart w:id="3395" w:name="_Toc52555530"/>
      <w:bookmarkStart w:id="3396" w:name="_Toc61112986"/>
      <w:bookmarkStart w:id="3397" w:name="_Toc67911870"/>
      <w:bookmarkStart w:id="3398" w:name="_Toc74840690"/>
      <w:bookmarkStart w:id="3399" w:name="_Toc76503825"/>
      <w:bookmarkStart w:id="3400" w:name="_Toc83042377"/>
      <w:r w:rsidRPr="009202AA">
        <w:t>9.6.4</w:t>
      </w:r>
      <w:r w:rsidRPr="009202AA">
        <w:tab/>
        <w:t>OTA Modulation quality</w:t>
      </w:r>
      <w:bookmarkEnd w:id="3390"/>
      <w:bookmarkEnd w:id="3391"/>
      <w:bookmarkEnd w:id="3392"/>
      <w:bookmarkEnd w:id="3393"/>
      <w:bookmarkEnd w:id="3394"/>
      <w:bookmarkEnd w:id="3395"/>
      <w:bookmarkEnd w:id="3396"/>
      <w:bookmarkEnd w:id="3397"/>
      <w:bookmarkEnd w:id="3398"/>
      <w:bookmarkEnd w:id="3399"/>
      <w:bookmarkEnd w:id="3400"/>
    </w:p>
    <w:p w14:paraId="062CED22" w14:textId="77777777" w:rsidR="004C4A70" w:rsidRPr="009202AA" w:rsidRDefault="004C4A70" w:rsidP="004C4A70">
      <w:pPr>
        <w:pStyle w:val="Heading4"/>
      </w:pPr>
      <w:bookmarkStart w:id="3401" w:name="_Toc21096694"/>
      <w:bookmarkStart w:id="3402" w:name="_Toc29763661"/>
      <w:bookmarkStart w:id="3403" w:name="_Toc36030132"/>
      <w:bookmarkStart w:id="3404" w:name="_Toc37180032"/>
      <w:bookmarkStart w:id="3405" w:name="_Toc45869732"/>
      <w:bookmarkStart w:id="3406" w:name="_Toc52555531"/>
      <w:bookmarkStart w:id="3407" w:name="_Toc61112987"/>
      <w:bookmarkStart w:id="3408" w:name="_Toc67911871"/>
      <w:bookmarkStart w:id="3409" w:name="_Toc74840691"/>
      <w:bookmarkStart w:id="3410" w:name="_Toc76503826"/>
      <w:bookmarkStart w:id="3411" w:name="_Toc83042378"/>
      <w:r w:rsidRPr="009202AA">
        <w:t>9.6.4.1</w:t>
      </w:r>
      <w:r w:rsidRPr="009202AA">
        <w:tab/>
        <w:t>General</w:t>
      </w:r>
      <w:bookmarkEnd w:id="3401"/>
      <w:bookmarkEnd w:id="3402"/>
      <w:bookmarkEnd w:id="3403"/>
      <w:bookmarkEnd w:id="3404"/>
      <w:bookmarkEnd w:id="3405"/>
      <w:bookmarkEnd w:id="3406"/>
      <w:bookmarkEnd w:id="3407"/>
      <w:bookmarkEnd w:id="3408"/>
      <w:bookmarkEnd w:id="3409"/>
      <w:bookmarkEnd w:id="3410"/>
      <w:bookmarkEnd w:id="3411"/>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412" w:name="_Toc21096695"/>
      <w:bookmarkStart w:id="3413" w:name="_Toc29763662"/>
      <w:bookmarkStart w:id="3414" w:name="_Toc36030133"/>
      <w:bookmarkStart w:id="3415" w:name="_Toc37180033"/>
      <w:bookmarkStart w:id="3416" w:name="_Toc45869733"/>
      <w:bookmarkStart w:id="3417" w:name="_Toc52555532"/>
      <w:bookmarkStart w:id="3418" w:name="_Toc61112988"/>
      <w:bookmarkStart w:id="3419" w:name="_Toc67911872"/>
      <w:bookmarkStart w:id="3420" w:name="_Toc74840692"/>
      <w:bookmarkStart w:id="3421" w:name="_Toc76503827"/>
      <w:bookmarkStart w:id="3422" w:name="_Toc83042379"/>
      <w:r w:rsidRPr="009202AA">
        <w:t>9.6.4.2</w:t>
      </w:r>
      <w:r w:rsidRPr="009202AA">
        <w:tab/>
        <w:t>Minimum requirement for MSR operation</w:t>
      </w:r>
      <w:bookmarkEnd w:id="3412"/>
      <w:bookmarkEnd w:id="3413"/>
      <w:bookmarkEnd w:id="3414"/>
      <w:bookmarkEnd w:id="3415"/>
      <w:bookmarkEnd w:id="3416"/>
      <w:bookmarkEnd w:id="3417"/>
      <w:bookmarkEnd w:id="3418"/>
      <w:bookmarkEnd w:id="3419"/>
      <w:bookmarkEnd w:id="3420"/>
      <w:bookmarkEnd w:id="3421"/>
      <w:bookmarkEnd w:id="342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423" w:name="_Toc21096696"/>
      <w:bookmarkStart w:id="3424" w:name="_Toc29763663"/>
      <w:bookmarkStart w:id="3425" w:name="_Toc36030134"/>
      <w:bookmarkStart w:id="3426" w:name="_Toc37180034"/>
      <w:bookmarkStart w:id="3427" w:name="_Toc45869734"/>
      <w:bookmarkStart w:id="3428" w:name="_Toc52555533"/>
      <w:bookmarkStart w:id="3429" w:name="_Toc61112989"/>
      <w:bookmarkStart w:id="3430" w:name="_Toc67911873"/>
      <w:bookmarkStart w:id="3431" w:name="_Toc74840693"/>
      <w:bookmarkStart w:id="3432" w:name="_Toc76503828"/>
      <w:bookmarkStart w:id="3433" w:name="_Toc83042380"/>
      <w:r w:rsidRPr="009202AA">
        <w:t>9.6.4.3</w:t>
      </w:r>
      <w:r w:rsidRPr="009202AA">
        <w:tab/>
        <w:t>Minimum requirement for single RAT UTRA operation</w:t>
      </w:r>
      <w:bookmarkEnd w:id="3423"/>
      <w:bookmarkEnd w:id="3424"/>
      <w:bookmarkEnd w:id="3425"/>
      <w:bookmarkEnd w:id="3426"/>
      <w:bookmarkEnd w:id="3427"/>
      <w:bookmarkEnd w:id="3428"/>
      <w:bookmarkEnd w:id="3429"/>
      <w:bookmarkEnd w:id="3430"/>
      <w:bookmarkEnd w:id="3431"/>
      <w:bookmarkEnd w:id="3432"/>
      <w:bookmarkEnd w:id="3433"/>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434" w:name="_Toc21096697"/>
      <w:bookmarkStart w:id="3435" w:name="_Toc29763664"/>
      <w:bookmarkStart w:id="3436" w:name="_Toc36030135"/>
      <w:bookmarkStart w:id="3437" w:name="_Toc37180035"/>
      <w:bookmarkStart w:id="3438" w:name="_Toc45869735"/>
      <w:bookmarkStart w:id="3439" w:name="_Toc52555534"/>
      <w:bookmarkStart w:id="3440" w:name="_Toc61112990"/>
      <w:bookmarkStart w:id="3441" w:name="_Toc67911874"/>
      <w:bookmarkStart w:id="3442" w:name="_Toc74840694"/>
      <w:bookmarkStart w:id="3443" w:name="_Toc76503829"/>
      <w:bookmarkStart w:id="3444" w:name="_Toc83042381"/>
      <w:r w:rsidRPr="009202AA">
        <w:t>9.6.4.4</w:t>
      </w:r>
      <w:r w:rsidRPr="009202AA">
        <w:tab/>
        <w:t>Minimum requirement for single RAT E-UTRA operation</w:t>
      </w:r>
      <w:bookmarkEnd w:id="3434"/>
      <w:bookmarkEnd w:id="3435"/>
      <w:bookmarkEnd w:id="3436"/>
      <w:bookmarkEnd w:id="3437"/>
      <w:bookmarkEnd w:id="3438"/>
      <w:bookmarkEnd w:id="3439"/>
      <w:bookmarkEnd w:id="3440"/>
      <w:bookmarkEnd w:id="3441"/>
      <w:bookmarkEnd w:id="3442"/>
      <w:bookmarkEnd w:id="3443"/>
      <w:bookmarkEnd w:id="344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445" w:name="_Toc21096698"/>
      <w:bookmarkStart w:id="3446" w:name="_Toc29763665"/>
      <w:bookmarkStart w:id="3447" w:name="_Toc36030136"/>
      <w:bookmarkStart w:id="3448" w:name="_Toc37180036"/>
      <w:bookmarkStart w:id="3449" w:name="_Toc45869736"/>
      <w:bookmarkStart w:id="3450" w:name="_Toc52555535"/>
      <w:bookmarkStart w:id="3451" w:name="_Toc61112991"/>
      <w:bookmarkStart w:id="3452" w:name="_Toc67911875"/>
      <w:bookmarkStart w:id="3453" w:name="_Toc74840695"/>
      <w:bookmarkStart w:id="3454" w:name="_Toc76503830"/>
      <w:bookmarkStart w:id="3455" w:name="_Toc83042382"/>
      <w:r w:rsidRPr="009202AA">
        <w:t>9.6.5</w:t>
      </w:r>
      <w:r w:rsidRPr="009202AA">
        <w:tab/>
        <w:t>OTA Transmit pulse shape filter</w:t>
      </w:r>
      <w:bookmarkEnd w:id="3445"/>
      <w:bookmarkEnd w:id="3446"/>
      <w:bookmarkEnd w:id="3447"/>
      <w:bookmarkEnd w:id="3448"/>
      <w:bookmarkEnd w:id="3449"/>
      <w:bookmarkEnd w:id="3450"/>
      <w:bookmarkEnd w:id="3451"/>
      <w:bookmarkEnd w:id="3452"/>
      <w:bookmarkEnd w:id="3453"/>
      <w:bookmarkEnd w:id="3454"/>
      <w:bookmarkEnd w:id="3455"/>
    </w:p>
    <w:p w14:paraId="74708687" w14:textId="77777777" w:rsidR="004C4A70" w:rsidRPr="009202AA" w:rsidRDefault="004C4A70" w:rsidP="004C4A70">
      <w:pPr>
        <w:pStyle w:val="Heading4"/>
      </w:pPr>
      <w:bookmarkStart w:id="3456" w:name="_Toc21096699"/>
      <w:bookmarkStart w:id="3457" w:name="_Toc29763666"/>
      <w:bookmarkStart w:id="3458" w:name="_Toc36030137"/>
      <w:bookmarkStart w:id="3459" w:name="_Toc37180037"/>
      <w:bookmarkStart w:id="3460" w:name="_Toc45869737"/>
      <w:bookmarkStart w:id="3461" w:name="_Toc52555536"/>
      <w:bookmarkStart w:id="3462" w:name="_Toc61112992"/>
      <w:bookmarkStart w:id="3463" w:name="_Toc67911876"/>
      <w:bookmarkStart w:id="3464" w:name="_Toc74840696"/>
      <w:bookmarkStart w:id="3465" w:name="_Toc76503831"/>
      <w:bookmarkStart w:id="3466" w:name="_Toc83042383"/>
      <w:r w:rsidRPr="009202AA">
        <w:t>9.6.5.1</w:t>
      </w:r>
      <w:r w:rsidRPr="009202AA">
        <w:tab/>
        <w:t>General</w:t>
      </w:r>
      <w:bookmarkEnd w:id="3456"/>
      <w:bookmarkEnd w:id="3457"/>
      <w:bookmarkEnd w:id="3458"/>
      <w:bookmarkEnd w:id="3459"/>
      <w:bookmarkEnd w:id="3460"/>
      <w:bookmarkEnd w:id="3461"/>
      <w:bookmarkEnd w:id="3462"/>
      <w:bookmarkEnd w:id="3463"/>
      <w:bookmarkEnd w:id="3464"/>
      <w:bookmarkEnd w:id="3465"/>
      <w:bookmarkEnd w:id="346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467" w:name="_Toc21096700"/>
      <w:bookmarkStart w:id="3468" w:name="_Toc29763667"/>
      <w:bookmarkStart w:id="3469" w:name="_Toc36030138"/>
      <w:bookmarkStart w:id="3470" w:name="_Toc37180038"/>
      <w:bookmarkStart w:id="3471" w:name="_Toc45869738"/>
      <w:bookmarkStart w:id="3472" w:name="_Toc52555537"/>
      <w:bookmarkStart w:id="3473" w:name="_Toc61112993"/>
      <w:bookmarkStart w:id="3474" w:name="_Toc67911877"/>
      <w:bookmarkStart w:id="3475" w:name="_Toc74840697"/>
      <w:bookmarkStart w:id="3476" w:name="_Toc76503832"/>
      <w:bookmarkStart w:id="3477" w:name="_Toc83042384"/>
      <w:r w:rsidRPr="009202AA">
        <w:t>9.7</w:t>
      </w:r>
      <w:r w:rsidRPr="009202AA">
        <w:tab/>
        <w:t>OTA Unwanted Emissions</w:t>
      </w:r>
      <w:bookmarkEnd w:id="3467"/>
      <w:bookmarkEnd w:id="3468"/>
      <w:bookmarkEnd w:id="3469"/>
      <w:bookmarkEnd w:id="3470"/>
      <w:bookmarkEnd w:id="3471"/>
      <w:bookmarkEnd w:id="3472"/>
      <w:bookmarkEnd w:id="3473"/>
      <w:bookmarkEnd w:id="3474"/>
      <w:bookmarkEnd w:id="3475"/>
      <w:bookmarkEnd w:id="3476"/>
      <w:bookmarkEnd w:id="3477"/>
    </w:p>
    <w:p w14:paraId="675513EF" w14:textId="77777777" w:rsidR="004C4A70" w:rsidRPr="009202AA" w:rsidRDefault="004C4A70" w:rsidP="004C4A70">
      <w:pPr>
        <w:pStyle w:val="Heading3"/>
      </w:pPr>
      <w:bookmarkStart w:id="3478" w:name="_Toc21096701"/>
      <w:bookmarkStart w:id="3479" w:name="_Toc29763668"/>
      <w:bookmarkStart w:id="3480" w:name="_Toc36030139"/>
      <w:bookmarkStart w:id="3481" w:name="_Toc37180039"/>
      <w:bookmarkStart w:id="3482" w:name="_Toc45869739"/>
      <w:bookmarkStart w:id="3483" w:name="_Toc52555538"/>
      <w:bookmarkStart w:id="3484" w:name="_Toc61112994"/>
      <w:bookmarkStart w:id="3485" w:name="_Toc67911878"/>
      <w:bookmarkStart w:id="3486" w:name="_Toc74840698"/>
      <w:bookmarkStart w:id="3487" w:name="_Toc76503833"/>
      <w:bookmarkStart w:id="3488" w:name="_Toc83042385"/>
      <w:r w:rsidRPr="009202AA">
        <w:t>9.7.1</w:t>
      </w:r>
      <w:r w:rsidRPr="009202AA">
        <w:tab/>
        <w:t>General</w:t>
      </w:r>
      <w:bookmarkEnd w:id="3478"/>
      <w:bookmarkEnd w:id="3479"/>
      <w:bookmarkEnd w:id="3480"/>
      <w:bookmarkEnd w:id="3481"/>
      <w:bookmarkEnd w:id="3482"/>
      <w:bookmarkEnd w:id="3483"/>
      <w:bookmarkEnd w:id="3484"/>
      <w:bookmarkEnd w:id="3485"/>
      <w:bookmarkEnd w:id="3486"/>
      <w:bookmarkEnd w:id="3487"/>
      <w:bookmarkEnd w:id="348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489" w:name="_Toc21096702"/>
      <w:bookmarkStart w:id="3490" w:name="_Toc29763669"/>
      <w:bookmarkStart w:id="3491" w:name="_Toc36030140"/>
      <w:bookmarkStart w:id="3492" w:name="_Toc37180040"/>
      <w:bookmarkStart w:id="3493" w:name="_Toc45869740"/>
      <w:bookmarkStart w:id="3494" w:name="_Toc52555539"/>
      <w:bookmarkStart w:id="3495" w:name="_Toc61112995"/>
      <w:bookmarkStart w:id="3496" w:name="_Toc67911879"/>
      <w:bookmarkStart w:id="3497" w:name="_Toc74840699"/>
      <w:bookmarkStart w:id="3498" w:name="_Toc76503834"/>
      <w:bookmarkStart w:id="3499" w:name="_Toc83042386"/>
      <w:r w:rsidRPr="009202AA">
        <w:t>9.7.2</w:t>
      </w:r>
      <w:r w:rsidRPr="009202AA">
        <w:tab/>
        <w:t>OTA occupied bandwidth</w:t>
      </w:r>
      <w:bookmarkEnd w:id="3489"/>
      <w:bookmarkEnd w:id="3490"/>
      <w:bookmarkEnd w:id="3491"/>
      <w:bookmarkEnd w:id="3492"/>
      <w:bookmarkEnd w:id="3493"/>
      <w:bookmarkEnd w:id="3494"/>
      <w:bookmarkEnd w:id="3495"/>
      <w:bookmarkEnd w:id="3496"/>
      <w:bookmarkEnd w:id="3497"/>
      <w:bookmarkEnd w:id="3498"/>
      <w:bookmarkEnd w:id="3499"/>
    </w:p>
    <w:p w14:paraId="262913ED" w14:textId="77777777" w:rsidR="004C4A70" w:rsidRPr="009202AA" w:rsidRDefault="004C4A70" w:rsidP="004C4A70">
      <w:pPr>
        <w:pStyle w:val="Heading4"/>
      </w:pPr>
      <w:bookmarkStart w:id="3500" w:name="_Toc21096703"/>
      <w:bookmarkStart w:id="3501" w:name="_Toc29763670"/>
      <w:bookmarkStart w:id="3502" w:name="_Toc36030141"/>
      <w:bookmarkStart w:id="3503" w:name="_Toc37180041"/>
      <w:bookmarkStart w:id="3504" w:name="_Toc45869741"/>
      <w:bookmarkStart w:id="3505" w:name="_Toc52555540"/>
      <w:bookmarkStart w:id="3506" w:name="_Toc61112996"/>
      <w:bookmarkStart w:id="3507" w:name="_Toc67911880"/>
      <w:bookmarkStart w:id="3508" w:name="_Toc74840700"/>
      <w:bookmarkStart w:id="3509" w:name="_Toc76503835"/>
      <w:bookmarkStart w:id="3510" w:name="_Toc83042387"/>
      <w:r w:rsidRPr="009202AA">
        <w:t>9.7.2.1</w:t>
      </w:r>
      <w:r w:rsidRPr="009202AA">
        <w:tab/>
        <w:t>General</w:t>
      </w:r>
      <w:bookmarkEnd w:id="3500"/>
      <w:bookmarkEnd w:id="3501"/>
      <w:bookmarkEnd w:id="3502"/>
      <w:bookmarkEnd w:id="3503"/>
      <w:bookmarkEnd w:id="3504"/>
      <w:bookmarkEnd w:id="3505"/>
      <w:bookmarkEnd w:id="3506"/>
      <w:bookmarkEnd w:id="3507"/>
      <w:bookmarkEnd w:id="3508"/>
      <w:bookmarkEnd w:id="3509"/>
      <w:bookmarkEnd w:id="351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511" w:name="_Toc21096704"/>
      <w:bookmarkStart w:id="3512" w:name="_Toc29763671"/>
      <w:bookmarkStart w:id="3513" w:name="_Toc36030142"/>
      <w:bookmarkStart w:id="3514" w:name="_Toc37180042"/>
      <w:bookmarkStart w:id="3515" w:name="_Toc45869742"/>
      <w:bookmarkStart w:id="3516" w:name="_Toc52555541"/>
      <w:bookmarkStart w:id="3517" w:name="_Toc61112997"/>
      <w:bookmarkStart w:id="3518" w:name="_Toc67911881"/>
      <w:bookmarkStart w:id="3519" w:name="_Toc74840701"/>
      <w:bookmarkStart w:id="3520" w:name="_Toc76503836"/>
      <w:bookmarkStart w:id="3521" w:name="_Toc83042388"/>
      <w:r w:rsidRPr="009202AA">
        <w:t>9.7.2.2</w:t>
      </w:r>
      <w:r w:rsidRPr="009202AA">
        <w:tab/>
        <w:t>Minimum requirement for MSR operation</w:t>
      </w:r>
      <w:bookmarkEnd w:id="3511"/>
      <w:bookmarkEnd w:id="3512"/>
      <w:bookmarkEnd w:id="3513"/>
      <w:bookmarkEnd w:id="3514"/>
      <w:bookmarkEnd w:id="3515"/>
      <w:bookmarkEnd w:id="3516"/>
      <w:bookmarkEnd w:id="3517"/>
      <w:bookmarkEnd w:id="3518"/>
      <w:bookmarkEnd w:id="3519"/>
      <w:bookmarkEnd w:id="3520"/>
      <w:bookmarkEnd w:id="3521"/>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522" w:name="_Toc21096705"/>
      <w:bookmarkStart w:id="3523" w:name="_Toc29763672"/>
      <w:bookmarkStart w:id="3524" w:name="_Toc36030143"/>
      <w:bookmarkStart w:id="3525" w:name="_Toc37180043"/>
      <w:bookmarkStart w:id="3526" w:name="_Toc45869743"/>
      <w:bookmarkStart w:id="3527" w:name="_Toc52555542"/>
      <w:bookmarkStart w:id="3528" w:name="_Toc61112998"/>
      <w:bookmarkStart w:id="3529" w:name="_Toc67911882"/>
      <w:bookmarkStart w:id="3530" w:name="_Toc74840702"/>
      <w:bookmarkStart w:id="3531" w:name="_Toc76503837"/>
      <w:bookmarkStart w:id="3532" w:name="_Toc83042389"/>
      <w:r w:rsidRPr="009202AA">
        <w:t>9.7.2.3</w:t>
      </w:r>
      <w:r w:rsidRPr="009202AA">
        <w:tab/>
        <w:t>Minimum requirement for single RAT UTRA operation</w:t>
      </w:r>
      <w:bookmarkEnd w:id="3522"/>
      <w:bookmarkEnd w:id="3523"/>
      <w:bookmarkEnd w:id="3524"/>
      <w:bookmarkEnd w:id="3525"/>
      <w:bookmarkEnd w:id="3526"/>
      <w:bookmarkEnd w:id="3527"/>
      <w:bookmarkEnd w:id="3528"/>
      <w:bookmarkEnd w:id="3529"/>
      <w:bookmarkEnd w:id="3530"/>
      <w:bookmarkEnd w:id="3531"/>
      <w:bookmarkEnd w:id="353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533" w:name="_Toc21096706"/>
      <w:bookmarkStart w:id="3534" w:name="_Toc29763673"/>
      <w:bookmarkStart w:id="3535" w:name="_Toc36030144"/>
      <w:bookmarkStart w:id="3536" w:name="_Toc37180044"/>
      <w:bookmarkStart w:id="3537" w:name="_Toc45869744"/>
      <w:bookmarkStart w:id="3538" w:name="_Toc52555543"/>
      <w:bookmarkStart w:id="3539" w:name="_Toc61112999"/>
      <w:bookmarkStart w:id="3540" w:name="_Toc67911883"/>
      <w:bookmarkStart w:id="3541" w:name="_Toc74840703"/>
      <w:bookmarkStart w:id="3542" w:name="_Toc76503838"/>
      <w:bookmarkStart w:id="3543" w:name="_Toc83042390"/>
      <w:r w:rsidRPr="009202AA">
        <w:t>9.7.2.4</w:t>
      </w:r>
      <w:r w:rsidRPr="009202AA">
        <w:tab/>
        <w:t>Minimum requirement for single RAT E-UTRA operation</w:t>
      </w:r>
      <w:bookmarkEnd w:id="3533"/>
      <w:bookmarkEnd w:id="3534"/>
      <w:bookmarkEnd w:id="3535"/>
      <w:bookmarkEnd w:id="3536"/>
      <w:bookmarkEnd w:id="3537"/>
      <w:bookmarkEnd w:id="3538"/>
      <w:bookmarkEnd w:id="3539"/>
      <w:bookmarkEnd w:id="3540"/>
      <w:bookmarkEnd w:id="3541"/>
      <w:bookmarkEnd w:id="3542"/>
      <w:bookmarkEnd w:id="3543"/>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544" w:name="_Toc21096707"/>
      <w:bookmarkStart w:id="3545" w:name="_Toc29763674"/>
      <w:bookmarkStart w:id="3546" w:name="_Toc36030145"/>
      <w:bookmarkStart w:id="3547" w:name="_Toc37180045"/>
      <w:bookmarkStart w:id="3548" w:name="_Toc45869745"/>
      <w:bookmarkStart w:id="3549" w:name="_Toc52555544"/>
      <w:bookmarkStart w:id="3550" w:name="_Toc61113000"/>
      <w:bookmarkStart w:id="3551" w:name="_Toc67911884"/>
      <w:bookmarkStart w:id="3552" w:name="_Toc74840704"/>
      <w:bookmarkStart w:id="3553" w:name="_Toc76503839"/>
      <w:bookmarkStart w:id="3554" w:name="_Toc83042391"/>
      <w:r w:rsidRPr="009202AA">
        <w:t>9.7.3</w:t>
      </w:r>
      <w:r w:rsidRPr="009202AA">
        <w:tab/>
        <w:t>OTA Adjacent Channel Leakage power Ratio</w:t>
      </w:r>
      <w:bookmarkEnd w:id="3544"/>
      <w:bookmarkEnd w:id="3545"/>
      <w:bookmarkEnd w:id="3546"/>
      <w:bookmarkEnd w:id="3547"/>
      <w:bookmarkEnd w:id="3548"/>
      <w:bookmarkEnd w:id="3549"/>
      <w:bookmarkEnd w:id="3550"/>
      <w:bookmarkEnd w:id="3551"/>
      <w:bookmarkEnd w:id="3552"/>
      <w:bookmarkEnd w:id="3553"/>
      <w:bookmarkEnd w:id="3554"/>
    </w:p>
    <w:p w14:paraId="6752DCE9" w14:textId="77777777" w:rsidR="004C4A70" w:rsidRPr="009202AA" w:rsidRDefault="004C4A70" w:rsidP="004C4A70">
      <w:pPr>
        <w:pStyle w:val="Heading4"/>
      </w:pPr>
      <w:bookmarkStart w:id="3555" w:name="_Toc21096708"/>
      <w:bookmarkStart w:id="3556" w:name="_Toc29763675"/>
      <w:bookmarkStart w:id="3557" w:name="_Toc36030146"/>
      <w:bookmarkStart w:id="3558" w:name="_Toc37180046"/>
      <w:bookmarkStart w:id="3559" w:name="_Toc45869746"/>
      <w:bookmarkStart w:id="3560" w:name="_Toc52555545"/>
      <w:bookmarkStart w:id="3561" w:name="_Toc61113001"/>
      <w:bookmarkStart w:id="3562" w:name="_Toc67911885"/>
      <w:bookmarkStart w:id="3563" w:name="_Toc74840705"/>
      <w:bookmarkStart w:id="3564" w:name="_Toc76503840"/>
      <w:bookmarkStart w:id="3565" w:name="_Toc83042392"/>
      <w:r w:rsidRPr="009202AA">
        <w:t>9.7.3.1</w:t>
      </w:r>
      <w:r w:rsidRPr="009202AA">
        <w:tab/>
        <w:t>General</w:t>
      </w:r>
      <w:bookmarkEnd w:id="3555"/>
      <w:bookmarkEnd w:id="3556"/>
      <w:bookmarkEnd w:id="3557"/>
      <w:bookmarkEnd w:id="3558"/>
      <w:bookmarkEnd w:id="3559"/>
      <w:bookmarkEnd w:id="3560"/>
      <w:bookmarkEnd w:id="3561"/>
      <w:bookmarkEnd w:id="3562"/>
      <w:bookmarkEnd w:id="3563"/>
      <w:bookmarkEnd w:id="3564"/>
      <w:bookmarkEnd w:id="3565"/>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566" w:name="_Toc21096709"/>
      <w:bookmarkStart w:id="3567" w:name="_Toc29763676"/>
      <w:bookmarkStart w:id="3568" w:name="_Toc36030147"/>
      <w:bookmarkStart w:id="3569" w:name="_Toc37180047"/>
      <w:bookmarkStart w:id="3570" w:name="_Toc45869747"/>
      <w:bookmarkStart w:id="3571" w:name="_Toc52555546"/>
      <w:bookmarkStart w:id="3572" w:name="_Toc61113002"/>
      <w:bookmarkStart w:id="3573" w:name="_Toc67911886"/>
      <w:bookmarkStart w:id="3574" w:name="_Toc74840706"/>
      <w:bookmarkStart w:id="3575" w:name="_Toc76503841"/>
      <w:bookmarkStart w:id="3576" w:name="_Toc83042393"/>
      <w:r w:rsidRPr="009202AA">
        <w:t>9.7.3.2</w:t>
      </w:r>
      <w:r w:rsidRPr="009202AA">
        <w:tab/>
        <w:t>Minimum requirement for MSR operation</w:t>
      </w:r>
      <w:bookmarkEnd w:id="3566"/>
      <w:bookmarkEnd w:id="3567"/>
      <w:bookmarkEnd w:id="3568"/>
      <w:bookmarkEnd w:id="3569"/>
      <w:bookmarkEnd w:id="3570"/>
      <w:bookmarkEnd w:id="3571"/>
      <w:bookmarkEnd w:id="3572"/>
      <w:bookmarkEnd w:id="3573"/>
      <w:bookmarkEnd w:id="3574"/>
      <w:bookmarkEnd w:id="3575"/>
      <w:bookmarkEnd w:id="357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577" w:name="_Toc21096710"/>
      <w:bookmarkStart w:id="3578" w:name="_Toc29763677"/>
      <w:bookmarkStart w:id="3579" w:name="_Toc36030148"/>
      <w:bookmarkStart w:id="3580" w:name="_Toc37180048"/>
      <w:bookmarkStart w:id="3581" w:name="_Toc45869748"/>
      <w:bookmarkStart w:id="3582" w:name="_Toc52555547"/>
      <w:bookmarkStart w:id="3583" w:name="_Toc61113003"/>
      <w:bookmarkStart w:id="3584" w:name="_Toc67911887"/>
      <w:bookmarkStart w:id="3585" w:name="_Toc74840707"/>
      <w:bookmarkStart w:id="3586" w:name="_Toc76503842"/>
      <w:bookmarkStart w:id="3587" w:name="_Toc83042394"/>
      <w:r w:rsidRPr="009202AA">
        <w:t>9.7.3.3</w:t>
      </w:r>
      <w:r w:rsidRPr="009202AA">
        <w:tab/>
        <w:t>Minimum requirement for single RAT UTRA operation</w:t>
      </w:r>
      <w:bookmarkEnd w:id="3577"/>
      <w:bookmarkEnd w:id="3578"/>
      <w:bookmarkEnd w:id="3579"/>
      <w:bookmarkEnd w:id="3580"/>
      <w:bookmarkEnd w:id="3581"/>
      <w:bookmarkEnd w:id="3582"/>
      <w:bookmarkEnd w:id="3583"/>
      <w:bookmarkEnd w:id="3584"/>
      <w:bookmarkEnd w:id="3585"/>
      <w:bookmarkEnd w:id="3586"/>
      <w:bookmarkEnd w:id="3587"/>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588" w:name="_Toc21096711"/>
      <w:bookmarkStart w:id="3589" w:name="_Toc29763678"/>
      <w:bookmarkStart w:id="3590" w:name="_Toc36030149"/>
      <w:bookmarkStart w:id="3591" w:name="_Toc37180049"/>
      <w:bookmarkStart w:id="3592" w:name="_Toc45869749"/>
      <w:bookmarkStart w:id="3593" w:name="_Toc52555548"/>
      <w:bookmarkStart w:id="3594" w:name="_Toc61113004"/>
      <w:bookmarkStart w:id="3595" w:name="_Toc67911888"/>
      <w:bookmarkStart w:id="3596" w:name="_Toc74840708"/>
      <w:bookmarkStart w:id="3597" w:name="_Toc76503843"/>
      <w:bookmarkStart w:id="3598" w:name="_Toc83042395"/>
      <w:r w:rsidRPr="009202AA">
        <w:t>9.7.3.4</w:t>
      </w:r>
      <w:r w:rsidRPr="009202AA">
        <w:tab/>
        <w:t>Minimum requirement for single RAT E-UTRA operation</w:t>
      </w:r>
      <w:bookmarkEnd w:id="3588"/>
      <w:bookmarkEnd w:id="3589"/>
      <w:bookmarkEnd w:id="3590"/>
      <w:bookmarkEnd w:id="3591"/>
      <w:bookmarkEnd w:id="3592"/>
      <w:bookmarkEnd w:id="3593"/>
      <w:bookmarkEnd w:id="3594"/>
      <w:bookmarkEnd w:id="3595"/>
      <w:bookmarkEnd w:id="3596"/>
      <w:bookmarkEnd w:id="3597"/>
      <w:bookmarkEnd w:id="359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599" w:name="_Toc21096712"/>
      <w:bookmarkStart w:id="3600" w:name="_Toc29763679"/>
      <w:bookmarkStart w:id="3601" w:name="_Toc36030150"/>
      <w:bookmarkStart w:id="3602" w:name="_Toc37180050"/>
      <w:bookmarkStart w:id="3603" w:name="_Toc45869750"/>
      <w:bookmarkStart w:id="3604" w:name="_Toc52555549"/>
      <w:bookmarkStart w:id="3605" w:name="_Toc61113005"/>
      <w:bookmarkStart w:id="3606" w:name="_Toc67911889"/>
      <w:bookmarkStart w:id="3607" w:name="_Toc74840709"/>
      <w:bookmarkStart w:id="3608" w:name="_Toc76503844"/>
      <w:bookmarkStart w:id="3609" w:name="_Toc83042396"/>
      <w:r w:rsidRPr="009202AA">
        <w:rPr>
          <w:rFonts w:eastAsia="SimSun"/>
        </w:rPr>
        <w:t>9.7.4</w:t>
      </w:r>
      <w:r w:rsidRPr="009202AA">
        <w:rPr>
          <w:rFonts w:eastAsia="SimSun"/>
        </w:rPr>
        <w:tab/>
        <w:t>OTA Spectrum emission mask</w:t>
      </w:r>
      <w:bookmarkEnd w:id="3599"/>
      <w:bookmarkEnd w:id="3600"/>
      <w:bookmarkEnd w:id="3601"/>
      <w:bookmarkEnd w:id="3602"/>
      <w:bookmarkEnd w:id="3603"/>
      <w:bookmarkEnd w:id="3604"/>
      <w:bookmarkEnd w:id="3605"/>
      <w:bookmarkEnd w:id="3606"/>
      <w:bookmarkEnd w:id="3607"/>
      <w:bookmarkEnd w:id="3608"/>
      <w:bookmarkEnd w:id="3609"/>
    </w:p>
    <w:p w14:paraId="1A0477DB" w14:textId="77777777" w:rsidR="004C4A70" w:rsidRPr="009202AA" w:rsidRDefault="004C4A70" w:rsidP="004C4A70">
      <w:pPr>
        <w:pStyle w:val="Heading4"/>
        <w:rPr>
          <w:rFonts w:eastAsia="SimSun"/>
        </w:rPr>
      </w:pPr>
      <w:bookmarkStart w:id="3610" w:name="_Toc21096713"/>
      <w:bookmarkStart w:id="3611" w:name="_Toc29763680"/>
      <w:bookmarkStart w:id="3612" w:name="_Toc36030151"/>
      <w:bookmarkStart w:id="3613" w:name="_Toc37180051"/>
      <w:bookmarkStart w:id="3614" w:name="_Toc45869751"/>
      <w:bookmarkStart w:id="3615" w:name="_Toc52555550"/>
      <w:bookmarkStart w:id="3616" w:name="_Toc61113006"/>
      <w:bookmarkStart w:id="3617" w:name="_Toc67911890"/>
      <w:bookmarkStart w:id="3618" w:name="_Toc74840710"/>
      <w:bookmarkStart w:id="3619" w:name="_Toc76503845"/>
      <w:bookmarkStart w:id="3620" w:name="_Toc83042397"/>
      <w:r w:rsidRPr="009202AA">
        <w:rPr>
          <w:rFonts w:eastAsia="SimSun"/>
        </w:rPr>
        <w:t>9.7.4.1</w:t>
      </w:r>
      <w:r w:rsidRPr="009202AA">
        <w:rPr>
          <w:rFonts w:eastAsia="SimSun"/>
        </w:rPr>
        <w:tab/>
        <w:t>General</w:t>
      </w:r>
      <w:bookmarkEnd w:id="3610"/>
      <w:bookmarkEnd w:id="3611"/>
      <w:bookmarkEnd w:id="3612"/>
      <w:bookmarkEnd w:id="3613"/>
      <w:bookmarkEnd w:id="3614"/>
      <w:bookmarkEnd w:id="3615"/>
      <w:bookmarkEnd w:id="3616"/>
      <w:bookmarkEnd w:id="3617"/>
      <w:bookmarkEnd w:id="3618"/>
      <w:bookmarkEnd w:id="3619"/>
      <w:bookmarkEnd w:id="362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621" w:name="_Toc21096714"/>
      <w:bookmarkStart w:id="3622" w:name="_Toc29763681"/>
      <w:bookmarkStart w:id="3623" w:name="_Toc36030152"/>
      <w:bookmarkStart w:id="3624" w:name="_Toc37180052"/>
      <w:bookmarkStart w:id="3625" w:name="_Toc45869752"/>
      <w:bookmarkStart w:id="3626" w:name="_Toc52555551"/>
      <w:bookmarkStart w:id="3627" w:name="_Toc61113007"/>
      <w:bookmarkStart w:id="3628" w:name="_Toc67911891"/>
      <w:bookmarkStart w:id="3629" w:name="_Toc74840711"/>
      <w:bookmarkStart w:id="3630" w:name="_Toc76503846"/>
      <w:bookmarkStart w:id="3631" w:name="_Toc83042398"/>
      <w:r w:rsidRPr="009202AA">
        <w:rPr>
          <w:rFonts w:eastAsia="SimSun"/>
        </w:rPr>
        <w:t>9.7.4.2</w:t>
      </w:r>
      <w:r w:rsidRPr="009202AA">
        <w:rPr>
          <w:rFonts w:eastAsia="SimSun"/>
        </w:rPr>
        <w:tab/>
        <w:t>Minimum requirement for MSR operation</w:t>
      </w:r>
      <w:bookmarkEnd w:id="3621"/>
      <w:bookmarkEnd w:id="3622"/>
      <w:bookmarkEnd w:id="3623"/>
      <w:bookmarkEnd w:id="3624"/>
      <w:bookmarkEnd w:id="3625"/>
      <w:bookmarkEnd w:id="3626"/>
      <w:bookmarkEnd w:id="3627"/>
      <w:bookmarkEnd w:id="3628"/>
      <w:bookmarkEnd w:id="3629"/>
      <w:bookmarkEnd w:id="3630"/>
      <w:bookmarkEnd w:id="3631"/>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632" w:name="_Toc21096715"/>
      <w:bookmarkStart w:id="3633" w:name="_Toc29763682"/>
      <w:bookmarkStart w:id="3634" w:name="_Toc36030153"/>
      <w:bookmarkStart w:id="3635" w:name="_Toc37180053"/>
      <w:bookmarkStart w:id="3636" w:name="_Toc45869753"/>
      <w:bookmarkStart w:id="3637" w:name="_Toc52555552"/>
      <w:bookmarkStart w:id="3638" w:name="_Toc61113008"/>
      <w:bookmarkStart w:id="3639" w:name="_Toc67911892"/>
      <w:bookmarkStart w:id="3640" w:name="_Toc74840712"/>
      <w:bookmarkStart w:id="3641" w:name="_Toc76503847"/>
      <w:bookmarkStart w:id="3642" w:name="_Toc83042399"/>
      <w:r w:rsidRPr="009202AA">
        <w:rPr>
          <w:rFonts w:eastAsia="SimSun"/>
        </w:rPr>
        <w:t>9.7.4.3</w:t>
      </w:r>
      <w:r w:rsidRPr="009202AA">
        <w:rPr>
          <w:rFonts w:eastAsia="SimSun"/>
        </w:rPr>
        <w:tab/>
        <w:t>Minimum requirement for single RAT UTRA operation</w:t>
      </w:r>
      <w:bookmarkEnd w:id="3632"/>
      <w:bookmarkEnd w:id="3633"/>
      <w:bookmarkEnd w:id="3634"/>
      <w:bookmarkEnd w:id="3635"/>
      <w:bookmarkEnd w:id="3636"/>
      <w:bookmarkEnd w:id="3637"/>
      <w:bookmarkEnd w:id="3638"/>
      <w:bookmarkEnd w:id="3639"/>
      <w:bookmarkEnd w:id="3640"/>
      <w:bookmarkEnd w:id="3641"/>
      <w:bookmarkEnd w:id="3642"/>
    </w:p>
    <w:p w14:paraId="366C5E1A" w14:textId="77777777" w:rsidR="004C4A70" w:rsidRPr="009202AA" w:rsidRDefault="004C4A70" w:rsidP="004C4A70">
      <w:pPr>
        <w:pStyle w:val="Heading5"/>
        <w:rPr>
          <w:rFonts w:eastAsia="SimSun"/>
        </w:rPr>
      </w:pPr>
      <w:bookmarkStart w:id="3643" w:name="_Toc21096716"/>
      <w:bookmarkStart w:id="3644" w:name="_Toc29763683"/>
      <w:bookmarkStart w:id="3645" w:name="_Toc36030154"/>
      <w:bookmarkStart w:id="3646" w:name="_Toc37180054"/>
      <w:bookmarkStart w:id="3647" w:name="_Toc45869754"/>
      <w:bookmarkStart w:id="3648" w:name="_Toc52555553"/>
      <w:bookmarkStart w:id="3649" w:name="_Toc61113009"/>
      <w:bookmarkStart w:id="3650" w:name="_Toc67911893"/>
      <w:bookmarkStart w:id="3651" w:name="_Toc74840713"/>
      <w:bookmarkStart w:id="3652" w:name="_Toc76503848"/>
      <w:bookmarkStart w:id="3653" w:name="_Toc83042400"/>
      <w:r w:rsidRPr="009202AA">
        <w:rPr>
          <w:rFonts w:eastAsia="SimSun"/>
        </w:rPr>
        <w:t>9.7.4.3.1</w:t>
      </w:r>
      <w:r w:rsidRPr="009202AA">
        <w:rPr>
          <w:rFonts w:eastAsia="SimSun"/>
        </w:rPr>
        <w:tab/>
        <w:t>General</w:t>
      </w:r>
      <w:bookmarkEnd w:id="3643"/>
      <w:bookmarkEnd w:id="3644"/>
      <w:bookmarkEnd w:id="3645"/>
      <w:bookmarkEnd w:id="3646"/>
      <w:bookmarkEnd w:id="3647"/>
      <w:bookmarkEnd w:id="3648"/>
      <w:bookmarkEnd w:id="3649"/>
      <w:bookmarkEnd w:id="3650"/>
      <w:bookmarkEnd w:id="3651"/>
      <w:bookmarkEnd w:id="3652"/>
      <w:bookmarkEnd w:id="3653"/>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654" w:name="_Toc21096717"/>
      <w:bookmarkStart w:id="3655" w:name="_Toc29763684"/>
      <w:bookmarkStart w:id="3656" w:name="_Toc36030155"/>
      <w:bookmarkStart w:id="3657" w:name="_Toc37180055"/>
      <w:bookmarkStart w:id="3658" w:name="_Toc45869755"/>
      <w:bookmarkStart w:id="3659" w:name="_Toc52555554"/>
      <w:bookmarkStart w:id="3660" w:name="_Toc61113010"/>
      <w:bookmarkStart w:id="3661" w:name="_Toc67911894"/>
      <w:bookmarkStart w:id="3662" w:name="_Toc74840714"/>
      <w:bookmarkStart w:id="3663" w:name="_Toc76503849"/>
      <w:bookmarkStart w:id="3664" w:name="_Toc83042401"/>
      <w:r w:rsidRPr="009202AA">
        <w:rPr>
          <w:rFonts w:eastAsia="SimSun"/>
        </w:rPr>
        <w:t>9.7.4.3.2</w:t>
      </w:r>
      <w:r w:rsidRPr="009202AA">
        <w:rPr>
          <w:rFonts w:eastAsia="SimSun"/>
        </w:rPr>
        <w:tab/>
        <w:t>Minimum requirements for single RAT UTRA FDD operation</w:t>
      </w:r>
      <w:bookmarkEnd w:id="3654"/>
      <w:bookmarkEnd w:id="3655"/>
      <w:bookmarkEnd w:id="3656"/>
      <w:bookmarkEnd w:id="3657"/>
      <w:bookmarkEnd w:id="3658"/>
      <w:bookmarkEnd w:id="3659"/>
      <w:bookmarkEnd w:id="3660"/>
      <w:bookmarkEnd w:id="3661"/>
      <w:bookmarkEnd w:id="3662"/>
      <w:bookmarkEnd w:id="3663"/>
      <w:bookmarkEnd w:id="366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35pt" o:ole="" fillcolor="window">
            <v:imagedata r:id="rId107" o:title=""/>
          </v:shape>
          <o:OLEObject Type="Embed" ProgID="PowerPoint.Slide.8" ShapeID="_x0000_i1075" DrawAspect="Content" ObjectID="_169453347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3pt;height:30.65pt" o:ole="" fillcolor="window">
                  <v:imagedata r:id="rId109" o:title=""/>
                </v:shape>
                <o:OLEObject Type="Embed" ProgID="Equation.3" ShapeID="_x0000_i1076" DrawAspect="Content" ObjectID="_169453347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3pt;height:30.65pt" o:ole="" fillcolor="window">
                  <v:imagedata r:id="rId109" o:title=""/>
                </v:shape>
                <o:OLEObject Type="Embed" ProgID="Equation.3" ShapeID="_x0000_i1077" DrawAspect="Content" ObjectID="_169453347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7pt;height:30.65pt" o:ole="" fillcolor="window">
                  <v:imagedata r:id="rId112" o:title=""/>
                </v:shape>
                <o:OLEObject Type="Embed" ProgID="Equation.3" ShapeID="_x0000_i1078" DrawAspect="Content" ObjectID="_169453347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665" w:name="_Toc21096718"/>
      <w:bookmarkStart w:id="3666" w:name="_Toc29763685"/>
      <w:bookmarkStart w:id="3667" w:name="_Toc36030156"/>
      <w:bookmarkStart w:id="3668" w:name="_Toc37180056"/>
      <w:bookmarkStart w:id="3669" w:name="_Toc45869756"/>
      <w:bookmarkStart w:id="3670" w:name="_Toc52555555"/>
      <w:bookmarkStart w:id="3671" w:name="_Toc61113011"/>
      <w:bookmarkStart w:id="3672" w:name="_Toc67911895"/>
      <w:bookmarkStart w:id="3673" w:name="_Toc74840715"/>
      <w:bookmarkStart w:id="3674" w:name="_Toc76503850"/>
      <w:bookmarkStart w:id="3675" w:name="_Toc83042402"/>
      <w:r w:rsidRPr="009202AA">
        <w:t>9.7.4.4</w:t>
      </w:r>
      <w:r w:rsidRPr="009202AA">
        <w:tab/>
        <w:t>Minimum requirement for single RAT E-UTRA operation</w:t>
      </w:r>
      <w:bookmarkEnd w:id="3665"/>
      <w:bookmarkEnd w:id="3666"/>
      <w:bookmarkEnd w:id="3667"/>
      <w:bookmarkEnd w:id="3668"/>
      <w:bookmarkEnd w:id="3669"/>
      <w:bookmarkEnd w:id="3670"/>
      <w:bookmarkEnd w:id="3671"/>
      <w:bookmarkEnd w:id="3672"/>
      <w:bookmarkEnd w:id="3673"/>
      <w:bookmarkEnd w:id="3674"/>
      <w:bookmarkEnd w:id="3675"/>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3676" w:name="_Toc21096719"/>
      <w:bookmarkStart w:id="3677" w:name="_Toc29763686"/>
      <w:bookmarkStart w:id="3678" w:name="_Toc36030157"/>
      <w:bookmarkStart w:id="3679" w:name="_Toc37180057"/>
      <w:bookmarkStart w:id="3680" w:name="_Toc45869757"/>
      <w:bookmarkStart w:id="3681" w:name="_Toc52555556"/>
      <w:bookmarkStart w:id="3682" w:name="_Toc61113012"/>
      <w:bookmarkStart w:id="3683" w:name="_Toc67911896"/>
      <w:bookmarkStart w:id="3684" w:name="_Toc74840716"/>
      <w:bookmarkStart w:id="3685" w:name="_Toc76503851"/>
      <w:bookmarkStart w:id="3686" w:name="_Toc83042403"/>
      <w:r w:rsidRPr="009202AA">
        <w:t>9.7.5</w:t>
      </w:r>
      <w:r w:rsidRPr="009202AA">
        <w:tab/>
        <w:t>OTA Operating band unwanted emission</w:t>
      </w:r>
      <w:bookmarkEnd w:id="3676"/>
      <w:bookmarkEnd w:id="3677"/>
      <w:bookmarkEnd w:id="3678"/>
      <w:bookmarkEnd w:id="3679"/>
      <w:bookmarkEnd w:id="3680"/>
      <w:bookmarkEnd w:id="3681"/>
      <w:bookmarkEnd w:id="3682"/>
      <w:bookmarkEnd w:id="3683"/>
      <w:bookmarkEnd w:id="3684"/>
      <w:bookmarkEnd w:id="3685"/>
      <w:bookmarkEnd w:id="3686"/>
      <w:r w:rsidRPr="009202AA">
        <w:tab/>
      </w:r>
    </w:p>
    <w:p w14:paraId="04532869" w14:textId="77777777" w:rsidR="004C4A70" w:rsidRPr="009202AA" w:rsidRDefault="004C4A70" w:rsidP="004C4A70">
      <w:pPr>
        <w:pStyle w:val="Heading4"/>
      </w:pPr>
      <w:bookmarkStart w:id="3687" w:name="_Toc21096720"/>
      <w:bookmarkStart w:id="3688" w:name="_Toc29763687"/>
      <w:bookmarkStart w:id="3689" w:name="_Toc36030158"/>
      <w:bookmarkStart w:id="3690" w:name="_Toc37180058"/>
      <w:bookmarkStart w:id="3691" w:name="_Toc45869758"/>
      <w:bookmarkStart w:id="3692" w:name="_Toc52555557"/>
      <w:bookmarkStart w:id="3693" w:name="_Toc61113013"/>
      <w:bookmarkStart w:id="3694" w:name="_Toc67911897"/>
      <w:bookmarkStart w:id="3695" w:name="_Toc74840717"/>
      <w:bookmarkStart w:id="3696" w:name="_Toc76503852"/>
      <w:bookmarkStart w:id="3697" w:name="_Toc83042404"/>
      <w:r w:rsidRPr="009202AA">
        <w:t>9.7.5.1</w:t>
      </w:r>
      <w:r w:rsidRPr="009202AA">
        <w:tab/>
        <w:t>General</w:t>
      </w:r>
      <w:bookmarkEnd w:id="3687"/>
      <w:bookmarkEnd w:id="3688"/>
      <w:bookmarkEnd w:id="3689"/>
      <w:bookmarkEnd w:id="3690"/>
      <w:bookmarkEnd w:id="3691"/>
      <w:bookmarkEnd w:id="3692"/>
      <w:bookmarkEnd w:id="3693"/>
      <w:bookmarkEnd w:id="3694"/>
      <w:bookmarkEnd w:id="3695"/>
      <w:bookmarkEnd w:id="3696"/>
      <w:bookmarkEnd w:id="3697"/>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r>
        <w:t xml:space="preserve">Additional limits in clause </w:t>
      </w:r>
      <w:r w:rsidRPr="00EF2F0E">
        <w:t>9.7.5.2.4.7</w:t>
      </w:r>
      <w:r>
        <w:t xml:space="preserve"> may apply outside OBUE frequency domain.</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3698" w:name="_Toc21096721"/>
      <w:bookmarkStart w:id="3699" w:name="_Toc29763688"/>
      <w:bookmarkStart w:id="3700" w:name="_Toc36030159"/>
      <w:bookmarkStart w:id="3701" w:name="_Toc37180059"/>
      <w:bookmarkStart w:id="3702" w:name="_Toc45869759"/>
      <w:bookmarkStart w:id="3703" w:name="_Toc52555558"/>
      <w:bookmarkStart w:id="3704" w:name="_Toc61113014"/>
      <w:bookmarkStart w:id="3705" w:name="_Toc67911898"/>
      <w:bookmarkStart w:id="3706" w:name="_Toc74840718"/>
      <w:bookmarkStart w:id="3707" w:name="_Toc76503853"/>
      <w:bookmarkStart w:id="3708" w:name="_Toc83042405"/>
      <w:r w:rsidRPr="009202AA">
        <w:rPr>
          <w:rFonts w:eastAsia="SimSun"/>
        </w:rPr>
        <w:t>9.7.5.2</w:t>
      </w:r>
      <w:r w:rsidRPr="009202AA">
        <w:rPr>
          <w:rFonts w:eastAsia="SimSun"/>
        </w:rPr>
        <w:tab/>
        <w:t>Minimum requirement for MSR operation</w:t>
      </w:r>
      <w:bookmarkEnd w:id="3698"/>
      <w:bookmarkEnd w:id="3699"/>
      <w:bookmarkEnd w:id="3700"/>
      <w:bookmarkEnd w:id="3701"/>
      <w:bookmarkEnd w:id="3702"/>
      <w:bookmarkEnd w:id="3703"/>
      <w:bookmarkEnd w:id="3704"/>
      <w:bookmarkEnd w:id="3705"/>
      <w:bookmarkEnd w:id="3706"/>
      <w:bookmarkEnd w:id="3707"/>
      <w:bookmarkEnd w:id="3708"/>
      <w:r w:rsidRPr="009202AA">
        <w:rPr>
          <w:rFonts w:eastAsia="SimSun"/>
        </w:rPr>
        <w:tab/>
      </w:r>
    </w:p>
    <w:p w14:paraId="08C67942" w14:textId="77777777" w:rsidR="004C4A70" w:rsidRPr="009202AA" w:rsidRDefault="004C4A70" w:rsidP="004C4A70">
      <w:pPr>
        <w:pStyle w:val="Heading5"/>
        <w:rPr>
          <w:rFonts w:eastAsia="SimSun"/>
        </w:rPr>
      </w:pPr>
      <w:bookmarkStart w:id="3709" w:name="_Toc21096722"/>
      <w:bookmarkStart w:id="3710" w:name="_Toc29763689"/>
      <w:bookmarkStart w:id="3711" w:name="_Toc36030160"/>
      <w:bookmarkStart w:id="3712" w:name="_Toc37180060"/>
      <w:bookmarkStart w:id="3713" w:name="_Toc45869760"/>
      <w:bookmarkStart w:id="3714" w:name="_Toc52555559"/>
      <w:bookmarkStart w:id="3715" w:name="_Toc61113015"/>
      <w:bookmarkStart w:id="3716" w:name="_Toc67911899"/>
      <w:bookmarkStart w:id="3717" w:name="_Toc74840719"/>
      <w:bookmarkStart w:id="3718" w:name="_Toc76503854"/>
      <w:bookmarkStart w:id="3719" w:name="_Toc83042406"/>
      <w:r w:rsidRPr="009202AA">
        <w:rPr>
          <w:rFonts w:eastAsia="SimSun"/>
        </w:rPr>
        <w:t>9.7.5.2.1</w:t>
      </w:r>
      <w:r w:rsidRPr="009202AA">
        <w:rPr>
          <w:rFonts w:eastAsia="SimSun"/>
        </w:rPr>
        <w:tab/>
        <w:t>General</w:t>
      </w:r>
      <w:bookmarkEnd w:id="3709"/>
      <w:bookmarkEnd w:id="3710"/>
      <w:bookmarkEnd w:id="3711"/>
      <w:bookmarkEnd w:id="3712"/>
      <w:bookmarkEnd w:id="3713"/>
      <w:bookmarkEnd w:id="3714"/>
      <w:bookmarkEnd w:id="3715"/>
      <w:bookmarkEnd w:id="3716"/>
      <w:bookmarkEnd w:id="3717"/>
      <w:bookmarkEnd w:id="3718"/>
      <w:bookmarkEnd w:id="3719"/>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3720" w:name="_Toc21096723"/>
      <w:bookmarkStart w:id="3721" w:name="_Toc29763690"/>
      <w:bookmarkStart w:id="3722" w:name="_Toc36030161"/>
      <w:bookmarkStart w:id="3723" w:name="_Toc37180061"/>
      <w:bookmarkStart w:id="3724" w:name="_Toc45869761"/>
      <w:bookmarkStart w:id="3725" w:name="_Toc52555560"/>
      <w:bookmarkStart w:id="3726" w:name="_Toc61113016"/>
      <w:bookmarkStart w:id="3727" w:name="_Toc67911900"/>
      <w:bookmarkStart w:id="3728" w:name="_Toc74840720"/>
      <w:bookmarkStart w:id="3729" w:name="_Toc76503855"/>
      <w:bookmarkStart w:id="3730" w:name="_Toc83042407"/>
      <w:r w:rsidRPr="009202AA">
        <w:rPr>
          <w:rFonts w:eastAsia="SimSun"/>
        </w:rPr>
        <w:t>9.7.5.2.2</w:t>
      </w:r>
      <w:r w:rsidRPr="009202AA">
        <w:rPr>
          <w:rFonts w:eastAsia="SimSun"/>
        </w:rPr>
        <w:tab/>
        <w:t>Minimum requirements for Band Categories 1 and 3</w:t>
      </w:r>
      <w:bookmarkEnd w:id="3720"/>
      <w:bookmarkEnd w:id="3721"/>
      <w:bookmarkEnd w:id="3722"/>
      <w:bookmarkEnd w:id="3723"/>
      <w:bookmarkEnd w:id="3724"/>
      <w:bookmarkEnd w:id="3725"/>
      <w:bookmarkEnd w:id="3726"/>
      <w:bookmarkEnd w:id="3727"/>
      <w:bookmarkEnd w:id="3728"/>
      <w:bookmarkEnd w:id="3729"/>
      <w:bookmarkEnd w:id="373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65pt" o:ole="" fillcolor="window">
                  <v:imagedata r:id="rId114" o:title=""/>
                </v:shape>
                <o:OLEObject Type="Embed" ProgID="Equation.3" ShapeID="_x0000_i1079" DrawAspect="Content" ObjectID="_169453347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373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35pt;height:30.65pt" o:ole="">
                  <v:imagedata r:id="rId116" o:title=""/>
                </v:shape>
                <o:OLEObject Type="Embed" ProgID="Equation.3" ShapeID="_x0000_i1080" DrawAspect="Content" ObjectID="_1694533475" r:id="rId117"/>
              </w:object>
            </w:r>
            <w:bookmarkEnd w:id="373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35pt;height:30.65pt" o:ole="">
                  <v:imagedata r:id="rId116" o:title=""/>
                </v:shape>
                <o:OLEObject Type="Embed" ProgID="Equation.3" ShapeID="_x0000_i1081" DrawAspect="Content" ObjectID="_169453347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65pt;mso-wrap-style:square;mso-position-horizontal-relative:page;mso-position-vertical-relative:page" o:ole="">
                  <v:fill o:detectmouseclick="t"/>
                  <v:imagedata r:id="rId119" o:title=""/>
                </v:shape>
                <o:OLEObject Type="Embed" ProgID="Equation.3" ShapeID="对象 102" DrawAspect="Content" ObjectID="_169453347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65pt;mso-wrap-style:square;mso-position-horizontal-relative:page;mso-position-vertical-relative:page" o:ole="">
                  <v:fill o:detectmouseclick="t"/>
                  <v:imagedata r:id="rId121" o:title=""/>
                </v:shape>
                <o:OLEObject Type="Embed" ProgID="Equation.3" ShapeID="对象 103" DrawAspect="Content" ObjectID="_169453347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3732" w:name="_Toc21096724"/>
      <w:bookmarkStart w:id="3733" w:name="_Toc29763691"/>
      <w:bookmarkStart w:id="3734" w:name="_Toc36030162"/>
      <w:bookmarkStart w:id="3735" w:name="_Toc37180062"/>
      <w:bookmarkStart w:id="3736" w:name="_Toc45869762"/>
      <w:bookmarkStart w:id="3737" w:name="_Toc52555561"/>
      <w:bookmarkStart w:id="3738" w:name="_Toc61113017"/>
      <w:bookmarkStart w:id="3739" w:name="_Toc67911901"/>
      <w:bookmarkStart w:id="3740" w:name="_Toc74840721"/>
      <w:bookmarkStart w:id="3741" w:name="_Toc76503856"/>
      <w:bookmarkStart w:id="3742" w:name="_Toc83042408"/>
      <w:r w:rsidRPr="009202AA">
        <w:t>9.7.5.2.3</w:t>
      </w:r>
      <w:r w:rsidRPr="009202AA">
        <w:tab/>
      </w:r>
      <w:r w:rsidRPr="009202AA">
        <w:rPr>
          <w:i/>
        </w:rPr>
        <w:t>Minimum requirement</w:t>
      </w:r>
      <w:r w:rsidRPr="009202AA">
        <w:t xml:space="preserve"> for Band Category 2</w:t>
      </w:r>
      <w:bookmarkEnd w:id="3732"/>
      <w:bookmarkEnd w:id="3733"/>
      <w:bookmarkEnd w:id="3734"/>
      <w:bookmarkEnd w:id="3735"/>
      <w:bookmarkEnd w:id="3736"/>
      <w:bookmarkEnd w:id="3737"/>
      <w:bookmarkEnd w:id="3738"/>
      <w:bookmarkEnd w:id="3739"/>
      <w:bookmarkEnd w:id="3740"/>
      <w:bookmarkEnd w:id="3741"/>
      <w:bookmarkEnd w:id="3742"/>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35pt;mso-wrap-style:square;mso-position-horizontal-relative:page;mso-position-vertical-relative:page" o:ole="">
                  <v:imagedata r:id="rId123" o:title=""/>
                </v:shape>
                <o:OLEObject Type="Embed" ProgID="Equation.3" ShapeID="对象 139" DrawAspect="Content" ObjectID="_169453347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35pt;mso-wrap-style:square;mso-position-horizontal-relative:page;mso-position-vertical-relative:page" o:ole="">
                  <v:imagedata r:id="rId125" o:title=""/>
                </v:shape>
                <o:OLEObject Type="Embed" ProgID="Equation.3" ShapeID="对象 140" DrawAspect="Content" ObjectID="_169453348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3pt;height:30.65pt" o:ole="">
                  <v:imagedata r:id="rId127" o:title=""/>
                </v:shape>
                <o:OLEObject Type="Embed" ProgID="Equation.3" ShapeID="_x0000_i1086" DrawAspect="Content" ObjectID="_169453348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3pt;height:30.65pt" o:ole="">
                  <v:imagedata r:id="rId129" o:title=""/>
                </v:shape>
                <o:OLEObject Type="Embed" ProgID="Equation.3" ShapeID="_x0000_i1087" DrawAspect="Content" ObjectID="_169453348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3pt;height:41.35pt;mso-wrap-style:square;mso-position-horizontal-relative:page;mso-position-vertical-relative:page" o:ole="">
                  <v:imagedata r:id="rId131" o:title=""/>
                </v:shape>
                <o:OLEObject Type="Embed" ProgID="Equation.3" ShapeID="对象 143" DrawAspect="Content" ObjectID="_169453348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35pt;mso-wrap-style:square;mso-position-horizontal-relative:page;mso-position-vertical-relative:page" o:ole="">
                  <v:imagedata r:id="rId133" o:title=""/>
                </v:shape>
                <o:OLEObject Type="Embed" ProgID="Equation.3" ShapeID="对象 144" DrawAspect="Content" ObjectID="_169453348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7pt;height:30.65pt" o:ole="">
                  <v:imagedata r:id="rId135" o:title=""/>
                </v:shape>
                <o:OLEObject Type="Embed" ProgID="Equation.3" ShapeID="_x0000_i1090" DrawAspect="Content" ObjectID="_169453348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35pt;mso-wrap-style:square;mso-position-horizontal-relative:page;mso-position-vertical-relative:page" o:ole="">
                  <v:fill o:detectmouseclick="t"/>
                  <v:imagedata r:id="rId137" o:title=""/>
                </v:shape>
                <o:OLEObject Type="Embed" ProgID="Equation.3" ShapeID="对象 109" DrawAspect="Content" ObjectID="_169453348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35pt;mso-wrap-style:square;mso-position-horizontal-relative:page;mso-position-vertical-relative:page" o:ole="">
                  <v:fill o:detectmouseclick="t"/>
                  <v:imagedata r:id="rId139" o:title=""/>
                </v:shape>
                <o:OLEObject Type="Embed" ProgID="Equation.3" ShapeID="对象 110" DrawAspect="Content" ObjectID="_169453348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3743" w:name="_Toc21096725"/>
      <w:bookmarkStart w:id="3744" w:name="_Toc29763692"/>
      <w:bookmarkStart w:id="3745" w:name="_Toc36030163"/>
      <w:bookmarkStart w:id="3746" w:name="_Toc37180063"/>
      <w:bookmarkStart w:id="3747" w:name="_Toc45869763"/>
      <w:bookmarkStart w:id="3748" w:name="_Toc52555562"/>
      <w:bookmarkStart w:id="3749" w:name="_Toc61113018"/>
      <w:bookmarkStart w:id="3750" w:name="_Toc67911902"/>
      <w:bookmarkStart w:id="3751" w:name="_Toc74840722"/>
      <w:bookmarkStart w:id="3752" w:name="_Toc76503857"/>
      <w:bookmarkStart w:id="3753" w:name="_Toc83042409"/>
      <w:r w:rsidRPr="009202AA">
        <w:rPr>
          <w:rFonts w:eastAsia="SimSun"/>
        </w:rPr>
        <w:t>9.7.5.2.4</w:t>
      </w:r>
      <w:r w:rsidRPr="009202AA">
        <w:rPr>
          <w:rFonts w:eastAsia="SimSun"/>
        </w:rPr>
        <w:tab/>
        <w:t>Additional requirements</w:t>
      </w:r>
      <w:bookmarkEnd w:id="3743"/>
      <w:bookmarkEnd w:id="3744"/>
      <w:bookmarkEnd w:id="3745"/>
      <w:bookmarkEnd w:id="3746"/>
      <w:bookmarkEnd w:id="3747"/>
      <w:bookmarkEnd w:id="3748"/>
      <w:bookmarkEnd w:id="3749"/>
      <w:bookmarkEnd w:id="3750"/>
      <w:bookmarkEnd w:id="3751"/>
      <w:bookmarkEnd w:id="3752"/>
      <w:bookmarkEnd w:id="3753"/>
    </w:p>
    <w:p w14:paraId="588A2DF6" w14:textId="77777777" w:rsidR="004C4A70" w:rsidRPr="009202AA" w:rsidRDefault="004C4A70" w:rsidP="004C4A70">
      <w:pPr>
        <w:pStyle w:val="Heading6"/>
      </w:pPr>
      <w:bookmarkStart w:id="3754" w:name="_Toc21096726"/>
      <w:bookmarkStart w:id="3755" w:name="_Toc29763693"/>
      <w:bookmarkStart w:id="3756" w:name="_Toc36030164"/>
      <w:bookmarkStart w:id="3757" w:name="_Toc37180064"/>
      <w:bookmarkStart w:id="3758" w:name="_Toc45869764"/>
      <w:bookmarkStart w:id="3759" w:name="_Toc52555563"/>
      <w:bookmarkStart w:id="3760" w:name="_Toc61113019"/>
      <w:bookmarkStart w:id="3761" w:name="_Toc67911903"/>
      <w:bookmarkStart w:id="3762" w:name="_Toc74840723"/>
      <w:bookmarkStart w:id="3763" w:name="_Toc76503858"/>
      <w:bookmarkStart w:id="3764" w:name="_Toc83042410"/>
      <w:r w:rsidRPr="009202AA">
        <w:t>9.7.5.2.4.1</w:t>
      </w:r>
      <w:r w:rsidRPr="009202AA">
        <w:tab/>
        <w:t>Limits in FCC Title 47</w:t>
      </w:r>
      <w:bookmarkEnd w:id="3754"/>
      <w:bookmarkEnd w:id="3755"/>
      <w:bookmarkEnd w:id="3756"/>
      <w:bookmarkEnd w:id="3757"/>
      <w:bookmarkEnd w:id="3758"/>
      <w:bookmarkEnd w:id="3759"/>
      <w:bookmarkEnd w:id="3760"/>
      <w:bookmarkEnd w:id="3761"/>
      <w:bookmarkEnd w:id="3762"/>
      <w:bookmarkEnd w:id="3763"/>
      <w:bookmarkEnd w:id="3764"/>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3765" w:name="_Toc21096727"/>
      <w:bookmarkStart w:id="3766" w:name="_Toc29763694"/>
      <w:bookmarkStart w:id="3767" w:name="_Toc36030165"/>
      <w:bookmarkStart w:id="3768" w:name="_Toc37180065"/>
      <w:bookmarkStart w:id="3769" w:name="_Toc45869765"/>
      <w:bookmarkStart w:id="3770" w:name="_Toc52555564"/>
      <w:bookmarkStart w:id="3771" w:name="_Toc61113020"/>
      <w:bookmarkStart w:id="3772" w:name="_Toc67911904"/>
      <w:bookmarkStart w:id="3773" w:name="_Toc74840724"/>
      <w:bookmarkStart w:id="3774" w:name="_Toc76503859"/>
      <w:bookmarkStart w:id="3775" w:name="_Toc83042411"/>
      <w:r w:rsidRPr="009202AA">
        <w:t>9.7.5.2.4.2</w:t>
      </w:r>
      <w:r w:rsidRPr="009202AA">
        <w:tab/>
        <w:t>Unsynchronized operation for BC3</w:t>
      </w:r>
      <w:bookmarkEnd w:id="3765"/>
      <w:bookmarkEnd w:id="3766"/>
      <w:bookmarkEnd w:id="3767"/>
      <w:bookmarkEnd w:id="3768"/>
      <w:bookmarkEnd w:id="3769"/>
      <w:bookmarkEnd w:id="3770"/>
      <w:bookmarkEnd w:id="3771"/>
      <w:bookmarkEnd w:id="3772"/>
      <w:bookmarkEnd w:id="3773"/>
      <w:bookmarkEnd w:id="3774"/>
      <w:bookmarkEnd w:id="37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3776" w:name="_Toc21096728"/>
      <w:bookmarkStart w:id="3777" w:name="_Toc29763695"/>
      <w:bookmarkStart w:id="3778" w:name="_Toc36030166"/>
      <w:bookmarkStart w:id="3779" w:name="_Toc37180066"/>
      <w:bookmarkStart w:id="3780" w:name="_Toc45869766"/>
      <w:bookmarkStart w:id="3781" w:name="_Toc52555565"/>
      <w:bookmarkStart w:id="3782" w:name="_Toc61113021"/>
      <w:bookmarkStart w:id="3783" w:name="_Toc67911905"/>
      <w:bookmarkStart w:id="3784" w:name="_Toc74840725"/>
      <w:bookmarkStart w:id="3785" w:name="_Toc76503860"/>
      <w:bookmarkStart w:id="3786" w:name="_Toc83042412"/>
      <w:r w:rsidRPr="009202AA">
        <w:t>9.7.5.2.4.3</w:t>
      </w:r>
      <w:r w:rsidRPr="009202AA">
        <w:tab/>
        <w:t>Protection of DTT</w:t>
      </w:r>
      <w:bookmarkEnd w:id="3776"/>
      <w:bookmarkEnd w:id="3777"/>
      <w:bookmarkEnd w:id="3778"/>
      <w:bookmarkEnd w:id="3779"/>
      <w:bookmarkEnd w:id="3780"/>
      <w:bookmarkEnd w:id="3781"/>
      <w:bookmarkEnd w:id="3782"/>
      <w:bookmarkEnd w:id="3783"/>
      <w:bookmarkEnd w:id="3784"/>
      <w:bookmarkEnd w:id="3785"/>
      <w:bookmarkEnd w:id="3786"/>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3787" w:name="_Toc52555566"/>
      <w:bookmarkStart w:id="3788" w:name="_Toc61113022"/>
      <w:bookmarkStart w:id="3789" w:name="_Toc67911906"/>
      <w:bookmarkStart w:id="3790" w:name="_Toc74840726"/>
      <w:bookmarkStart w:id="3791" w:name="_Toc76503861"/>
      <w:bookmarkStart w:id="3792" w:name="_Toc83042413"/>
      <w:r w:rsidRPr="009202AA">
        <w:t>9.7.5.2.4.4</w:t>
      </w:r>
      <w:r w:rsidRPr="009202AA">
        <w:tab/>
      </w:r>
      <w:bookmarkEnd w:id="3787"/>
      <w:r w:rsidR="0032518B">
        <w:t>Void</w:t>
      </w:r>
      <w:bookmarkEnd w:id="3788"/>
      <w:bookmarkEnd w:id="3789"/>
      <w:bookmarkEnd w:id="3790"/>
      <w:bookmarkEnd w:id="3791"/>
      <w:bookmarkEnd w:id="3792"/>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3793" w:name="_Toc486925406"/>
      <w:bookmarkStart w:id="3794" w:name="_Toc52555567"/>
      <w:bookmarkStart w:id="3795" w:name="_Toc61113023"/>
      <w:bookmarkStart w:id="3796" w:name="_Toc67911907"/>
      <w:bookmarkStart w:id="3797" w:name="_Toc74840727"/>
      <w:bookmarkStart w:id="3798" w:name="_Toc76503862"/>
      <w:bookmarkStart w:id="3799" w:name="_Toc83042414"/>
      <w:r w:rsidRPr="009202AA">
        <w:t>9.7.5.2.4.5</w:t>
      </w:r>
      <w:r w:rsidRPr="009202AA">
        <w:tab/>
        <w:t>Co-existence with RNSS/GPS services in North America</w:t>
      </w:r>
      <w:bookmarkEnd w:id="3793"/>
      <w:bookmarkEnd w:id="3794"/>
      <w:bookmarkEnd w:id="3795"/>
      <w:bookmarkEnd w:id="3796"/>
      <w:bookmarkEnd w:id="3797"/>
      <w:bookmarkEnd w:id="3798"/>
      <w:bookmarkEnd w:id="3799"/>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3800" w:name="_Toc61112508"/>
      <w:bookmarkStart w:id="3801" w:name="_Toc74840728"/>
      <w:bookmarkStart w:id="3802" w:name="_Toc76503863"/>
      <w:bookmarkStart w:id="3803" w:name="_Toc83042415"/>
      <w:r w:rsidRPr="00EF2F0E">
        <w:t>9.7.5.2.4.6</w:t>
      </w:r>
      <w:r w:rsidRPr="00EF2F0E">
        <w:tab/>
      </w:r>
      <w:bookmarkEnd w:id="3800"/>
      <w:r>
        <w:t>Void</w:t>
      </w:r>
      <w:bookmarkEnd w:id="3801"/>
      <w:bookmarkEnd w:id="3802"/>
      <w:bookmarkEnd w:id="3803"/>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3804" w:name="_Toc52555569"/>
      <w:bookmarkStart w:id="3805" w:name="_Toc61113025"/>
      <w:bookmarkStart w:id="3806" w:name="_Toc67911909"/>
      <w:bookmarkStart w:id="3807" w:name="_Toc74840729"/>
      <w:bookmarkStart w:id="3808" w:name="_Toc76503864"/>
      <w:bookmarkStart w:id="3809" w:name="_Toc83042416"/>
      <w:bookmarkStart w:id="3810" w:name="_Toc486925408"/>
      <w:bookmarkStart w:id="3811" w:name="_Hlk488398243"/>
      <w:r w:rsidRPr="009202AA">
        <w:t>9.7.5.2.4.7</w:t>
      </w:r>
      <w:r w:rsidRPr="009202AA">
        <w:tab/>
        <w:t>Additional band 32, 50, 51, 74, 75 and 76 unwanted emissions</w:t>
      </w:r>
      <w:bookmarkEnd w:id="3804"/>
      <w:bookmarkEnd w:id="3805"/>
      <w:bookmarkEnd w:id="3806"/>
      <w:bookmarkEnd w:id="3807"/>
      <w:bookmarkEnd w:id="3808"/>
      <w:bookmarkEnd w:id="3809"/>
    </w:p>
    <w:bookmarkEnd w:id="3810"/>
    <w:p w14:paraId="5E4C198D" w14:textId="7DA00EDD" w:rsidR="000A0A1A" w:rsidRPr="009202AA" w:rsidRDefault="006A28EA" w:rsidP="000A0A1A">
      <w:r w:rsidRPr="00EF2F0E">
        <w:t xml:space="preserve">In certain regions, the following requirements may apply to BS operating in Band 32 within 1452-1492 MHz, </w:t>
      </w:r>
      <w:bookmarkStart w:id="3812" w:name="_Hlk488398933"/>
      <w:r w:rsidRPr="00EF2F0E">
        <w:t>in Band 75 within 1432-1517 MHz and in Band 76 within 1427-1432 MHz.</w:t>
      </w:r>
      <w:bookmarkEnd w:id="381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381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813"/>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381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811"/>
      <w:bookmarkEnd w:id="381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815" w:name="_Toc52555570"/>
      <w:bookmarkStart w:id="3816" w:name="_Toc61113026"/>
      <w:bookmarkStart w:id="3817" w:name="_Toc67911910"/>
      <w:bookmarkStart w:id="3818" w:name="_Toc74840730"/>
      <w:bookmarkStart w:id="3819" w:name="_Toc76503865"/>
      <w:bookmarkStart w:id="3820" w:name="_Toc83042417"/>
      <w:r w:rsidRPr="009202AA">
        <w:t xml:space="preserve">9.7.5.2.4.8 </w:t>
      </w:r>
      <w:r w:rsidRPr="009202AA">
        <w:tab/>
        <w:t>Additional requirements for band 45</w:t>
      </w:r>
      <w:bookmarkEnd w:id="3815"/>
      <w:bookmarkEnd w:id="3816"/>
      <w:bookmarkEnd w:id="3817"/>
      <w:bookmarkEnd w:id="3818"/>
      <w:bookmarkEnd w:id="3819"/>
      <w:bookmarkEnd w:id="382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821" w:name="_Toc52555571"/>
      <w:bookmarkStart w:id="3822" w:name="_Toc61113027"/>
      <w:bookmarkStart w:id="3823" w:name="_Toc67911911"/>
      <w:bookmarkStart w:id="3824" w:name="_Toc74840731"/>
      <w:bookmarkStart w:id="3825" w:name="_Toc76503866"/>
      <w:bookmarkStart w:id="3826" w:name="_Toc83042418"/>
      <w:r w:rsidRPr="009202AA">
        <w:t xml:space="preserve">9.7.5.2.4.9 </w:t>
      </w:r>
      <w:r w:rsidRPr="009202AA">
        <w:tab/>
        <w:t>Additional requirements for band 48</w:t>
      </w:r>
      <w:bookmarkEnd w:id="3821"/>
      <w:bookmarkEnd w:id="3822"/>
      <w:bookmarkEnd w:id="3823"/>
      <w:bookmarkEnd w:id="3824"/>
      <w:bookmarkEnd w:id="3825"/>
      <w:bookmarkEnd w:id="3826"/>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827" w:name="_Toc52555572"/>
      <w:bookmarkStart w:id="3828" w:name="_Toc61113028"/>
      <w:bookmarkStart w:id="3829" w:name="_Toc67911912"/>
      <w:bookmarkStart w:id="3830" w:name="_Toc74840732"/>
      <w:bookmarkStart w:id="3831" w:name="_Toc76503867"/>
      <w:bookmarkStart w:id="3832" w:name="_Toc83042419"/>
      <w:r w:rsidRPr="009202AA">
        <w:t xml:space="preserve">9.7.5.2.4.10 </w:t>
      </w:r>
      <w:r w:rsidRPr="009202AA">
        <w:tab/>
        <w:t>Additional requirements for band 53</w:t>
      </w:r>
      <w:bookmarkEnd w:id="3827"/>
      <w:bookmarkEnd w:id="3828"/>
      <w:bookmarkEnd w:id="3829"/>
      <w:bookmarkEnd w:id="3830"/>
      <w:bookmarkEnd w:id="3831"/>
      <w:bookmarkEnd w:id="383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833" w:name="_Toc21096729"/>
      <w:bookmarkStart w:id="3834" w:name="_Toc29763696"/>
      <w:bookmarkStart w:id="3835" w:name="_Toc36030167"/>
      <w:bookmarkStart w:id="3836" w:name="_Toc37180067"/>
      <w:bookmarkStart w:id="3837" w:name="_Toc45869767"/>
      <w:bookmarkStart w:id="3838" w:name="_Toc52555573"/>
      <w:bookmarkStart w:id="3839" w:name="_Toc61113029"/>
      <w:bookmarkStart w:id="3840" w:name="_Toc67911913"/>
      <w:bookmarkStart w:id="3841" w:name="_Toc74840733"/>
      <w:bookmarkStart w:id="3842" w:name="_Toc76503868"/>
      <w:bookmarkStart w:id="3843" w:name="_Toc83042420"/>
      <w:r w:rsidRPr="009202AA">
        <w:rPr>
          <w:rFonts w:eastAsia="SimSun"/>
        </w:rPr>
        <w:t>9.7.5.3</w:t>
      </w:r>
      <w:r w:rsidRPr="009202AA">
        <w:rPr>
          <w:rFonts w:eastAsia="SimSun"/>
        </w:rPr>
        <w:tab/>
        <w:t>Minimum requirement for single RAT UTRA operation</w:t>
      </w:r>
      <w:bookmarkEnd w:id="3833"/>
      <w:bookmarkEnd w:id="3834"/>
      <w:bookmarkEnd w:id="3835"/>
      <w:bookmarkEnd w:id="3836"/>
      <w:bookmarkEnd w:id="3837"/>
      <w:bookmarkEnd w:id="3838"/>
      <w:bookmarkEnd w:id="3839"/>
      <w:bookmarkEnd w:id="3840"/>
      <w:bookmarkEnd w:id="3841"/>
      <w:bookmarkEnd w:id="3842"/>
      <w:bookmarkEnd w:id="3843"/>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844" w:name="_Toc21096730"/>
      <w:bookmarkStart w:id="3845" w:name="_Toc29763697"/>
      <w:bookmarkStart w:id="3846" w:name="_Toc36030168"/>
      <w:bookmarkStart w:id="3847" w:name="_Toc37180068"/>
      <w:bookmarkStart w:id="3848" w:name="_Toc45869768"/>
      <w:bookmarkStart w:id="3849" w:name="_Toc52555574"/>
      <w:bookmarkStart w:id="3850" w:name="_Toc61113030"/>
      <w:bookmarkStart w:id="3851" w:name="_Toc67911914"/>
      <w:bookmarkStart w:id="3852" w:name="_Toc74840734"/>
      <w:bookmarkStart w:id="3853" w:name="_Toc76503869"/>
      <w:bookmarkStart w:id="3854" w:name="_Toc83042421"/>
      <w:r w:rsidRPr="009202AA">
        <w:rPr>
          <w:rFonts w:eastAsia="SimSun"/>
        </w:rPr>
        <w:t>9.7.5.4</w:t>
      </w:r>
      <w:r w:rsidRPr="009202AA">
        <w:rPr>
          <w:rFonts w:eastAsia="SimSun"/>
        </w:rPr>
        <w:tab/>
        <w:t>Minimum requirement for single RAT E-UTRA operation</w:t>
      </w:r>
      <w:bookmarkEnd w:id="3844"/>
      <w:bookmarkEnd w:id="3845"/>
      <w:bookmarkEnd w:id="3846"/>
      <w:bookmarkEnd w:id="3847"/>
      <w:bookmarkEnd w:id="3848"/>
      <w:bookmarkEnd w:id="3849"/>
      <w:bookmarkEnd w:id="3850"/>
      <w:bookmarkEnd w:id="3851"/>
      <w:bookmarkEnd w:id="3852"/>
      <w:bookmarkEnd w:id="3853"/>
      <w:bookmarkEnd w:id="3854"/>
    </w:p>
    <w:p w14:paraId="73EDD8A3" w14:textId="77777777" w:rsidR="004C4A70" w:rsidRPr="009202AA" w:rsidRDefault="004C4A70" w:rsidP="004C4A70">
      <w:pPr>
        <w:pStyle w:val="Heading5"/>
      </w:pPr>
      <w:bookmarkStart w:id="3855" w:name="_Toc21096731"/>
      <w:bookmarkStart w:id="3856" w:name="_Toc29763698"/>
      <w:bookmarkStart w:id="3857" w:name="_Toc36030169"/>
      <w:bookmarkStart w:id="3858" w:name="_Toc37180069"/>
      <w:bookmarkStart w:id="3859" w:name="_Toc45869769"/>
      <w:bookmarkStart w:id="3860" w:name="_Toc52555575"/>
      <w:bookmarkStart w:id="3861" w:name="_Toc61113031"/>
      <w:bookmarkStart w:id="3862" w:name="_Toc67911915"/>
      <w:bookmarkStart w:id="3863" w:name="_Toc74840735"/>
      <w:bookmarkStart w:id="3864" w:name="_Toc76503870"/>
      <w:bookmarkStart w:id="3865" w:name="_Toc83042422"/>
      <w:r w:rsidRPr="009202AA">
        <w:t>9.7.5.4.1</w:t>
      </w:r>
      <w:r w:rsidRPr="009202AA">
        <w:tab/>
        <w:t>General</w:t>
      </w:r>
      <w:bookmarkEnd w:id="3855"/>
      <w:bookmarkEnd w:id="3856"/>
      <w:bookmarkEnd w:id="3857"/>
      <w:bookmarkEnd w:id="3858"/>
      <w:bookmarkEnd w:id="3859"/>
      <w:bookmarkEnd w:id="3860"/>
      <w:bookmarkEnd w:id="3861"/>
      <w:bookmarkEnd w:id="3862"/>
      <w:bookmarkEnd w:id="3863"/>
      <w:bookmarkEnd w:id="3864"/>
      <w:bookmarkEnd w:id="3865"/>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866" w:name="_Toc21096732"/>
      <w:bookmarkStart w:id="3867" w:name="_Toc29763699"/>
      <w:bookmarkStart w:id="3868" w:name="_Toc36030170"/>
      <w:bookmarkStart w:id="3869" w:name="_Toc37180070"/>
      <w:bookmarkStart w:id="3870" w:name="_Toc45869770"/>
      <w:bookmarkStart w:id="3871" w:name="_Toc52555576"/>
      <w:bookmarkStart w:id="3872" w:name="_Toc61113032"/>
      <w:bookmarkStart w:id="3873" w:name="_Toc67911916"/>
      <w:bookmarkStart w:id="3874" w:name="_Toc74840736"/>
      <w:bookmarkStart w:id="3875" w:name="_Toc76503871"/>
      <w:bookmarkStart w:id="3876" w:name="_Toc83042423"/>
      <w:r w:rsidRPr="009202AA">
        <w:t>9.7.5.4.2</w:t>
      </w:r>
      <w:r w:rsidRPr="009202AA">
        <w:tab/>
        <w:t xml:space="preserve">Minimum requirements </w:t>
      </w:r>
      <w:r w:rsidRPr="009202AA">
        <w:rPr>
          <w:lang w:eastAsia="zh-CN"/>
        </w:rPr>
        <w:t xml:space="preserve">for Wide Area BS </w:t>
      </w:r>
      <w:r w:rsidRPr="009202AA">
        <w:t>(Category A)</w:t>
      </w:r>
      <w:bookmarkEnd w:id="3866"/>
      <w:bookmarkEnd w:id="3867"/>
      <w:bookmarkEnd w:id="3868"/>
      <w:bookmarkEnd w:id="3869"/>
      <w:bookmarkEnd w:id="3870"/>
      <w:bookmarkEnd w:id="3871"/>
      <w:bookmarkEnd w:id="3872"/>
      <w:bookmarkEnd w:id="3873"/>
      <w:bookmarkEnd w:id="3874"/>
      <w:bookmarkEnd w:id="3875"/>
      <w:bookmarkEnd w:id="387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35pt;height:30.65pt" o:ole="">
                  <v:imagedata r:id="rId141" o:title=""/>
                </v:shape>
                <o:OLEObject Type="Embed" ProgID="Equation.3" ShapeID="_x0000_i1093" DrawAspect="Content" ObjectID="_169453348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35pt;height:30.65pt" o:ole="">
                  <v:imagedata r:id="rId143" o:title=""/>
                </v:shape>
                <o:OLEObject Type="Embed" ProgID="Equation.3" ShapeID="_x0000_i1094" DrawAspect="Content" ObjectID="_169453348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35pt;height:30.65pt" o:ole="">
                  <v:imagedata r:id="rId116" o:title=""/>
                </v:shape>
                <o:OLEObject Type="Embed" ProgID="Equation.3" ShapeID="_x0000_i1095" DrawAspect="Content" ObjectID="_169453349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35pt;height:30.65pt" o:ole="">
                  <v:imagedata r:id="rId146" o:title=""/>
                </v:shape>
                <o:OLEObject Type="Embed" ProgID="Equation.3" ShapeID="_x0000_i1096" DrawAspect="Content" ObjectID="_169453349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35pt;height:30.65pt" o:ole="">
                  <v:imagedata r:id="rId148" o:title=""/>
                </v:shape>
                <o:OLEObject Type="Embed" ProgID="Equation.3" ShapeID="_x0000_i1097" DrawAspect="Content" ObjectID="_169453349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35pt;height:30.65pt" o:ole="">
                  <v:imagedata r:id="rId150" o:title=""/>
                </v:shape>
                <o:OLEObject Type="Embed" ProgID="Equation.3" ShapeID="_x0000_i1098" DrawAspect="Content" ObjectID="_169453349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877" w:name="_Toc21096733"/>
      <w:bookmarkStart w:id="3878" w:name="_Toc29763700"/>
      <w:bookmarkStart w:id="3879" w:name="_Toc36030171"/>
      <w:bookmarkStart w:id="3880" w:name="_Toc37180071"/>
      <w:bookmarkStart w:id="3881" w:name="_Toc45869771"/>
      <w:bookmarkStart w:id="3882" w:name="_Toc52555577"/>
      <w:bookmarkStart w:id="3883" w:name="_Toc61113033"/>
      <w:bookmarkStart w:id="3884" w:name="_Toc67911917"/>
      <w:bookmarkStart w:id="3885" w:name="_Toc74840737"/>
      <w:bookmarkStart w:id="3886" w:name="_Toc76503872"/>
      <w:bookmarkStart w:id="3887" w:name="_Toc83042424"/>
      <w:r w:rsidRPr="009202AA">
        <w:t>9.7.5.4.3</w:t>
      </w:r>
      <w:r w:rsidRPr="009202AA">
        <w:tab/>
        <w:t xml:space="preserve">Minimum requirements </w:t>
      </w:r>
      <w:r w:rsidRPr="009202AA">
        <w:rPr>
          <w:lang w:eastAsia="zh-CN"/>
        </w:rPr>
        <w:t>for Wide Area BS</w:t>
      </w:r>
      <w:r w:rsidRPr="009202AA">
        <w:t xml:space="preserve"> (Category B)</w:t>
      </w:r>
      <w:bookmarkEnd w:id="3877"/>
      <w:bookmarkEnd w:id="3878"/>
      <w:bookmarkEnd w:id="3879"/>
      <w:bookmarkEnd w:id="3880"/>
      <w:bookmarkEnd w:id="3881"/>
      <w:bookmarkEnd w:id="3882"/>
      <w:bookmarkEnd w:id="3883"/>
      <w:bookmarkEnd w:id="3884"/>
      <w:bookmarkEnd w:id="3885"/>
      <w:bookmarkEnd w:id="3886"/>
      <w:bookmarkEnd w:id="3887"/>
    </w:p>
    <w:p w14:paraId="161238DD" w14:textId="77777777" w:rsidR="004C4A70" w:rsidRPr="009202AA" w:rsidRDefault="004C4A70" w:rsidP="004C4A70">
      <w:pPr>
        <w:pStyle w:val="Heading6"/>
        <w:rPr>
          <w:rFonts w:cs="v5.0.0"/>
        </w:rPr>
      </w:pPr>
      <w:bookmarkStart w:id="3888" w:name="_Toc21096734"/>
      <w:bookmarkStart w:id="3889" w:name="_Toc29763701"/>
      <w:bookmarkStart w:id="3890" w:name="_Toc36030172"/>
      <w:bookmarkStart w:id="3891" w:name="_Toc37180072"/>
      <w:bookmarkStart w:id="3892" w:name="_Toc45869772"/>
      <w:bookmarkStart w:id="3893" w:name="_Toc52555578"/>
      <w:bookmarkStart w:id="3894" w:name="_Toc61113034"/>
      <w:bookmarkStart w:id="3895" w:name="_Toc67911918"/>
      <w:bookmarkStart w:id="3896" w:name="_Toc74840738"/>
      <w:bookmarkStart w:id="3897" w:name="_Toc76503873"/>
      <w:bookmarkStart w:id="3898" w:name="_Toc83042425"/>
      <w:r w:rsidRPr="009202AA">
        <w:t>9.7.5.4.3.1</w:t>
      </w:r>
      <w:r w:rsidRPr="009202AA">
        <w:tab/>
        <w:t>General</w:t>
      </w:r>
      <w:bookmarkEnd w:id="3888"/>
      <w:bookmarkEnd w:id="3889"/>
      <w:bookmarkEnd w:id="3890"/>
      <w:bookmarkEnd w:id="3891"/>
      <w:bookmarkEnd w:id="3892"/>
      <w:bookmarkEnd w:id="3893"/>
      <w:bookmarkEnd w:id="3894"/>
      <w:bookmarkEnd w:id="3895"/>
      <w:bookmarkEnd w:id="3896"/>
      <w:bookmarkEnd w:id="3897"/>
      <w:bookmarkEnd w:id="389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899" w:name="_Toc21096735"/>
      <w:bookmarkStart w:id="3900" w:name="_Toc29763702"/>
      <w:bookmarkStart w:id="3901" w:name="_Toc36030173"/>
      <w:bookmarkStart w:id="3902" w:name="_Toc37180073"/>
      <w:bookmarkStart w:id="3903" w:name="_Toc45869773"/>
      <w:bookmarkStart w:id="3904" w:name="_Toc52555579"/>
      <w:bookmarkStart w:id="3905" w:name="_Toc61113035"/>
      <w:bookmarkStart w:id="3906" w:name="_Toc67911919"/>
      <w:bookmarkStart w:id="3907" w:name="_Toc74840739"/>
      <w:bookmarkStart w:id="3908" w:name="_Toc76503874"/>
      <w:bookmarkStart w:id="3909" w:name="_Toc83042426"/>
      <w:r w:rsidRPr="009202AA">
        <w:t>9.7.5.4.3.2</w:t>
      </w:r>
      <w:r w:rsidRPr="009202AA">
        <w:tab/>
        <w:t>Category B requirements (Option 1)</w:t>
      </w:r>
      <w:bookmarkEnd w:id="3899"/>
      <w:bookmarkEnd w:id="3900"/>
      <w:bookmarkEnd w:id="3901"/>
      <w:bookmarkEnd w:id="3902"/>
      <w:bookmarkEnd w:id="3903"/>
      <w:bookmarkEnd w:id="3904"/>
      <w:bookmarkEnd w:id="3905"/>
      <w:bookmarkEnd w:id="3906"/>
      <w:bookmarkEnd w:id="3907"/>
      <w:bookmarkEnd w:id="3908"/>
      <w:bookmarkEnd w:id="390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35pt;height:30.65pt" o:ole="">
                  <v:imagedata r:id="rId152" o:title=""/>
                </v:shape>
                <o:OLEObject Type="Embed" ProgID="Equation.3" ShapeID="_x0000_i1099" DrawAspect="Content" ObjectID="_169453349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35pt;height:30.65pt" o:ole="">
                  <v:imagedata r:id="rId154" o:title=""/>
                </v:shape>
                <o:OLEObject Type="Embed" ProgID="Equation.3" ShapeID="_x0000_i1100" DrawAspect="Content" ObjectID="_169453349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35pt;height:30.65pt" o:ole="">
                  <v:imagedata r:id="rId156" o:title=""/>
                </v:shape>
                <o:OLEObject Type="Embed" ProgID="Equation.3" ShapeID="_x0000_i1101" DrawAspect="Content" ObjectID="_169453349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35pt;height:30.65pt" o:ole="">
                  <v:imagedata r:id="rId158" o:title=""/>
                </v:shape>
                <o:OLEObject Type="Embed" ProgID="Equation.3" ShapeID="_x0000_i1102" DrawAspect="Content" ObjectID="_169453349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35pt;height:30.65pt" o:ole="">
                  <v:imagedata r:id="rId160" o:title=""/>
                </v:shape>
                <o:OLEObject Type="Embed" ProgID="Equation.3" ShapeID="_x0000_i1103" DrawAspect="Content" ObjectID="_169453349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35pt;height:30.65pt" o:ole="">
                  <v:imagedata r:id="rId162" o:title=""/>
                </v:shape>
                <o:OLEObject Type="Embed" ProgID="Equation.3" ShapeID="_x0000_i1104" DrawAspect="Content" ObjectID="_169453349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910" w:name="_Toc21096736"/>
      <w:bookmarkStart w:id="3911" w:name="_Toc29763703"/>
      <w:bookmarkStart w:id="3912" w:name="_Toc36030174"/>
      <w:bookmarkStart w:id="3913" w:name="_Toc37180074"/>
      <w:bookmarkStart w:id="3914" w:name="_Toc45869774"/>
      <w:bookmarkStart w:id="3915" w:name="_Toc52555580"/>
      <w:bookmarkStart w:id="3916" w:name="_Toc61113036"/>
      <w:bookmarkStart w:id="3917" w:name="_Toc67911920"/>
      <w:bookmarkStart w:id="3918" w:name="_Toc74840740"/>
      <w:bookmarkStart w:id="3919" w:name="_Toc76503875"/>
      <w:bookmarkStart w:id="3920" w:name="_Toc83042427"/>
      <w:r w:rsidRPr="009202AA">
        <w:t>9.7.5.4.3.3</w:t>
      </w:r>
      <w:r w:rsidRPr="009202AA">
        <w:tab/>
        <w:t>Category B requirements (Option 2)</w:t>
      </w:r>
      <w:bookmarkEnd w:id="3910"/>
      <w:bookmarkEnd w:id="3911"/>
      <w:bookmarkEnd w:id="3912"/>
      <w:bookmarkEnd w:id="3913"/>
      <w:bookmarkEnd w:id="3914"/>
      <w:bookmarkEnd w:id="3915"/>
      <w:bookmarkEnd w:id="3916"/>
      <w:bookmarkEnd w:id="3917"/>
      <w:bookmarkEnd w:id="3918"/>
      <w:bookmarkEnd w:id="3919"/>
      <w:bookmarkEnd w:id="392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65pt" o:ole="">
                  <v:imagedata r:id="rId164" o:title=""/>
                </v:shape>
                <o:OLEObject Type="Embed" ProgID="Equation.3" ShapeID="_x0000_i1105" DrawAspect="Content" ObjectID="_169453350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35pt;height:30.65pt" o:ole="">
                  <v:imagedata r:id="rId166" o:title=""/>
                </v:shape>
                <o:OLEObject Type="Embed" ProgID="Equation.3" ShapeID="_x0000_i1106" DrawAspect="Content" ObjectID="_169453350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65pt" o:ole="">
                  <v:imagedata r:id="rId168" o:title=""/>
                </v:shape>
                <o:OLEObject Type="Embed" ProgID="Equation.3" ShapeID="_x0000_i1107" DrawAspect="Content" ObjectID="_169453350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65pt" o:ole="">
                  <v:imagedata r:id="rId170" o:title=""/>
                </v:shape>
                <o:OLEObject Type="Embed" ProgID="Equation.3" ShapeID="_x0000_i1108" DrawAspect="Content" ObjectID="_169453350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35pt;height:30.65pt" o:ole="">
                  <v:imagedata r:id="rId172" o:title=""/>
                </v:shape>
                <o:OLEObject Type="Embed" ProgID="Equation.3" ShapeID="_x0000_i1109" DrawAspect="Content" ObjectID="_169453350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65pt" o:ole="">
                  <v:imagedata r:id="rId174" o:title=""/>
                </v:shape>
                <o:OLEObject Type="Embed" ProgID="Equation.3" ShapeID="_x0000_i1110" DrawAspect="Content" ObjectID="_169453350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65pt" o:ole="">
                  <v:imagedata r:id="rId176" o:title=""/>
                </v:shape>
                <o:OLEObject Type="Embed" ProgID="Equation.3" ShapeID="_x0000_i1111" DrawAspect="Content" ObjectID="_169453350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921" w:name="_Toc21096737"/>
      <w:bookmarkStart w:id="3922" w:name="_Toc29763704"/>
      <w:bookmarkStart w:id="3923" w:name="_Toc36030175"/>
      <w:bookmarkStart w:id="3924" w:name="_Toc37180075"/>
      <w:bookmarkStart w:id="3925" w:name="_Toc45869775"/>
      <w:bookmarkStart w:id="3926" w:name="_Toc52555581"/>
      <w:bookmarkStart w:id="3927" w:name="_Toc61113037"/>
      <w:bookmarkStart w:id="3928" w:name="_Toc67911921"/>
      <w:bookmarkStart w:id="3929" w:name="_Toc74840741"/>
      <w:bookmarkStart w:id="3930" w:name="_Toc76503876"/>
      <w:bookmarkStart w:id="3931" w:name="_Toc83042428"/>
      <w:r w:rsidRPr="009202AA">
        <w:t>9.7.5.4.4</w:t>
      </w:r>
      <w:r w:rsidRPr="009202AA">
        <w:tab/>
      </w:r>
      <w:r w:rsidRPr="009202AA">
        <w:rPr>
          <w:rFonts w:cs="Arial"/>
        </w:rPr>
        <w:t>Minimum requirement</w:t>
      </w:r>
      <w:r w:rsidRPr="009202AA">
        <w:t>s for Local Area BS (Category A and B)</w:t>
      </w:r>
      <w:bookmarkEnd w:id="3921"/>
      <w:bookmarkEnd w:id="3922"/>
      <w:bookmarkEnd w:id="3923"/>
      <w:bookmarkEnd w:id="3924"/>
      <w:bookmarkEnd w:id="3925"/>
      <w:bookmarkEnd w:id="3926"/>
      <w:bookmarkEnd w:id="3927"/>
      <w:bookmarkEnd w:id="3928"/>
      <w:bookmarkEnd w:id="3929"/>
      <w:bookmarkEnd w:id="3930"/>
      <w:bookmarkEnd w:id="3931"/>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35pt;height:30.65pt" o:ole="">
                  <v:imagedata r:id="rId178" o:title=""/>
                </v:shape>
                <o:OLEObject Type="Embed" ProgID="Equation.3" ShapeID="_x0000_i1112" DrawAspect="Content" ObjectID="_169453350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35pt;height:30.65pt" o:ole="">
                  <v:imagedata r:id="rId180" o:title=""/>
                </v:shape>
                <o:OLEObject Type="Embed" ProgID="Equation.3" ShapeID="_x0000_i1113" DrawAspect="Content" ObjectID="_169453350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35pt;height:30.65pt" o:ole="">
                  <v:imagedata r:id="rId182" o:title=""/>
                </v:shape>
                <o:OLEObject Type="Embed" ProgID="Equation.3" ShapeID="_x0000_i1114" DrawAspect="Content" ObjectID="_169453350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932" w:name="_Toc21096738"/>
      <w:bookmarkStart w:id="3933" w:name="_Toc29763705"/>
      <w:bookmarkStart w:id="3934" w:name="_Toc36030176"/>
      <w:bookmarkStart w:id="3935" w:name="_Toc37180076"/>
      <w:bookmarkStart w:id="3936" w:name="_Toc45869776"/>
      <w:bookmarkStart w:id="3937" w:name="_Toc52555582"/>
      <w:bookmarkStart w:id="3938" w:name="_Toc61113038"/>
      <w:bookmarkStart w:id="3939" w:name="_Toc67911922"/>
      <w:bookmarkStart w:id="3940" w:name="_Toc74840742"/>
      <w:bookmarkStart w:id="3941" w:name="_Toc76503877"/>
      <w:bookmarkStart w:id="3942" w:name="_Toc83042429"/>
      <w:r w:rsidRPr="009202AA">
        <w:t>9.7.5.4.5</w:t>
      </w:r>
      <w:r w:rsidRPr="009202AA">
        <w:tab/>
      </w:r>
      <w:r w:rsidRPr="009202AA">
        <w:rPr>
          <w:rFonts w:cs="Arial"/>
        </w:rPr>
        <w:t>Minimum requirement</w:t>
      </w:r>
      <w:r w:rsidRPr="009202AA">
        <w:t>s for Medium Range BS (Category A and B)</w:t>
      </w:r>
      <w:bookmarkEnd w:id="3932"/>
      <w:bookmarkEnd w:id="3933"/>
      <w:bookmarkEnd w:id="3934"/>
      <w:bookmarkEnd w:id="3935"/>
      <w:bookmarkEnd w:id="3936"/>
      <w:bookmarkEnd w:id="3937"/>
      <w:bookmarkEnd w:id="3938"/>
      <w:bookmarkEnd w:id="3939"/>
      <w:bookmarkEnd w:id="3940"/>
      <w:bookmarkEnd w:id="3941"/>
      <w:bookmarkEnd w:id="394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35pt;height:30.65pt" o:ole="">
                  <v:imagedata r:id="rId184" o:title=""/>
                </v:shape>
                <o:OLEObject Type="Embed" ProgID="Equation.3" ShapeID="_x0000_i1115" DrawAspect="Content" ObjectID="_169453351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65pt" o:ole="">
                  <v:imagedata r:id="rId186" o:title=""/>
                </v:shape>
                <o:OLEObject Type="Embed" ProgID="Equation.3" ShapeID="_x0000_i1116" DrawAspect="Content" ObjectID="_169453351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943" w:name="_Toc21096739"/>
      <w:bookmarkStart w:id="3944" w:name="_Toc29763706"/>
      <w:bookmarkStart w:id="3945" w:name="_Toc36030177"/>
      <w:bookmarkStart w:id="3946" w:name="_Toc37180077"/>
      <w:bookmarkStart w:id="3947" w:name="_Toc45869777"/>
      <w:bookmarkStart w:id="3948" w:name="_Toc52555583"/>
      <w:bookmarkStart w:id="3949" w:name="_Toc61113039"/>
      <w:bookmarkStart w:id="3950" w:name="_Toc67911923"/>
      <w:bookmarkStart w:id="3951" w:name="_Toc74840743"/>
      <w:bookmarkStart w:id="3952" w:name="_Toc76503878"/>
      <w:bookmarkStart w:id="3953" w:name="_Toc83042430"/>
      <w:r w:rsidRPr="009202AA">
        <w:t>9.7.5.4.6</w:t>
      </w:r>
      <w:r w:rsidRPr="009202AA">
        <w:tab/>
        <w:t>Additional requirements</w:t>
      </w:r>
      <w:bookmarkEnd w:id="3943"/>
      <w:bookmarkEnd w:id="3944"/>
      <w:bookmarkEnd w:id="3945"/>
      <w:bookmarkEnd w:id="3946"/>
      <w:bookmarkEnd w:id="3947"/>
      <w:bookmarkEnd w:id="3948"/>
      <w:bookmarkEnd w:id="3949"/>
      <w:bookmarkEnd w:id="3950"/>
      <w:bookmarkEnd w:id="3951"/>
      <w:bookmarkEnd w:id="3952"/>
      <w:bookmarkEnd w:id="3953"/>
    </w:p>
    <w:p w14:paraId="1409EBD4" w14:textId="77777777" w:rsidR="00263228" w:rsidRDefault="00263228" w:rsidP="00263228">
      <w:pPr>
        <w:pStyle w:val="Heading6"/>
      </w:pPr>
      <w:bookmarkStart w:id="3954" w:name="_Toc61113040"/>
      <w:bookmarkStart w:id="3955" w:name="_Toc67911924"/>
      <w:bookmarkStart w:id="3956" w:name="_Toc74840744"/>
      <w:bookmarkStart w:id="3957" w:name="_Toc76503879"/>
      <w:bookmarkStart w:id="3958" w:name="_Toc83042431"/>
      <w:bookmarkStart w:id="3959" w:name="_Toc21096077"/>
      <w:bookmarkStart w:id="3960" w:name="_Toc29763276"/>
      <w:bookmarkStart w:id="3961" w:name="_Toc52554808"/>
      <w:r w:rsidRPr="00EF2F0E">
        <w:t>9.7.5.</w:t>
      </w:r>
      <w:r>
        <w:t>4.6</w:t>
      </w:r>
      <w:r w:rsidRPr="00EF2F0E">
        <w:t>.1</w:t>
      </w:r>
      <w:r w:rsidRPr="00475B10">
        <w:t xml:space="preserve"> </w:t>
      </w:r>
      <w:r w:rsidRPr="00C54509">
        <w:t>Additional operating band unwanted emission limits for E-UTRA bands</w:t>
      </w:r>
      <w:bookmarkEnd w:id="3954"/>
      <w:bookmarkEnd w:id="3955"/>
      <w:bookmarkEnd w:id="3956"/>
      <w:bookmarkEnd w:id="3957"/>
      <w:bookmarkEnd w:id="395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962" w:name="_Toc21096079"/>
      <w:bookmarkStart w:id="3963" w:name="_Toc29763278"/>
      <w:bookmarkStart w:id="3964" w:name="_Toc52554810"/>
      <w:bookmarkStart w:id="3965" w:name="_Toc61113041"/>
      <w:bookmarkStart w:id="3966" w:name="_Toc67911925"/>
      <w:bookmarkStart w:id="3967" w:name="_Toc74840745"/>
      <w:bookmarkStart w:id="3968" w:name="_Toc76503880"/>
      <w:bookmarkStart w:id="3969" w:name="_Toc83042432"/>
      <w:bookmarkEnd w:id="3959"/>
      <w:bookmarkEnd w:id="3960"/>
      <w:bookmarkEnd w:id="3961"/>
      <w:r>
        <w:t>9.7.5.4.6.2</w:t>
      </w:r>
      <w:r w:rsidRPr="00EF2F0E">
        <w:tab/>
        <w:t>Protection of DTT</w:t>
      </w:r>
      <w:bookmarkEnd w:id="3962"/>
      <w:bookmarkEnd w:id="3963"/>
      <w:bookmarkEnd w:id="3964"/>
      <w:bookmarkEnd w:id="3965"/>
      <w:bookmarkEnd w:id="3966"/>
      <w:bookmarkEnd w:id="3967"/>
      <w:bookmarkEnd w:id="3968"/>
      <w:bookmarkEnd w:id="3969"/>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970" w:name="_Toc52554812"/>
      <w:bookmarkStart w:id="3971" w:name="_Toc61113042"/>
      <w:bookmarkStart w:id="3972" w:name="_Toc67911926"/>
      <w:bookmarkStart w:id="3973" w:name="_Toc74840746"/>
      <w:bookmarkStart w:id="3974" w:name="_Toc76503881"/>
      <w:bookmarkStart w:id="3975" w:name="_Toc83042433"/>
      <w:r>
        <w:t>9.7.5.4.6.3</w:t>
      </w:r>
      <w:r w:rsidRPr="00EF2F0E">
        <w:tab/>
        <w:t>Co-existence with RNSS/GPS services in North America</w:t>
      </w:r>
      <w:bookmarkEnd w:id="3970"/>
      <w:bookmarkEnd w:id="3971"/>
      <w:bookmarkEnd w:id="3972"/>
      <w:bookmarkEnd w:id="3973"/>
      <w:bookmarkEnd w:id="3974"/>
      <w:bookmarkEnd w:id="3975"/>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3976" w:name="_Toc61112526"/>
      <w:bookmarkStart w:id="3977" w:name="_Toc74840747"/>
      <w:bookmarkStart w:id="3978" w:name="_Toc76503882"/>
      <w:bookmarkStart w:id="3979" w:name="_Toc83042434"/>
      <w:r>
        <w:t>9.7.5.4.6.4</w:t>
      </w:r>
      <w:r w:rsidRPr="00EF2F0E">
        <w:tab/>
      </w:r>
      <w:bookmarkEnd w:id="3976"/>
      <w:r>
        <w:t>Void</w:t>
      </w:r>
      <w:bookmarkEnd w:id="3977"/>
      <w:bookmarkEnd w:id="3978"/>
      <w:bookmarkEnd w:id="3979"/>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3980" w:name="_Toc52554814"/>
      <w:bookmarkStart w:id="3981" w:name="_Toc61113044"/>
      <w:bookmarkStart w:id="3982" w:name="_Toc67911928"/>
      <w:bookmarkStart w:id="3983" w:name="_Toc74840748"/>
      <w:bookmarkStart w:id="3984" w:name="_Toc76503883"/>
      <w:bookmarkStart w:id="3985" w:name="_Toc83042435"/>
      <w:r>
        <w:t>9.7.5.4.6.5</w:t>
      </w:r>
      <w:r w:rsidRPr="00EF2F0E">
        <w:tab/>
        <w:t>Additional band 32, 50, 51, 74, 75 and 76 unwanted emissions</w:t>
      </w:r>
      <w:bookmarkEnd w:id="3980"/>
      <w:bookmarkEnd w:id="3981"/>
      <w:bookmarkEnd w:id="3982"/>
      <w:bookmarkEnd w:id="3983"/>
      <w:bookmarkEnd w:id="3984"/>
      <w:bookmarkEnd w:id="398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986" w:name="_Toc52554815"/>
      <w:bookmarkStart w:id="3987" w:name="_Toc61113045"/>
      <w:bookmarkStart w:id="3988" w:name="_Toc67911929"/>
      <w:bookmarkStart w:id="3989" w:name="_Toc74840749"/>
      <w:bookmarkStart w:id="3990" w:name="_Toc76503884"/>
      <w:bookmarkStart w:id="3991" w:name="_Toc83042436"/>
      <w:r>
        <w:t>9.7.5.4.6.6</w:t>
      </w:r>
      <w:r w:rsidRPr="00EF2F0E">
        <w:t xml:space="preserve"> </w:t>
      </w:r>
      <w:r w:rsidRPr="00EF2F0E">
        <w:tab/>
        <w:t>Additional requirements for band 45</w:t>
      </w:r>
      <w:bookmarkEnd w:id="3986"/>
      <w:bookmarkEnd w:id="3987"/>
      <w:bookmarkEnd w:id="3988"/>
      <w:bookmarkEnd w:id="3989"/>
      <w:bookmarkEnd w:id="3990"/>
      <w:bookmarkEnd w:id="399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992" w:name="_Toc52554816"/>
      <w:bookmarkStart w:id="3993" w:name="_Toc61113046"/>
      <w:bookmarkStart w:id="3994" w:name="_Toc67911930"/>
      <w:bookmarkStart w:id="3995" w:name="_Toc74840750"/>
      <w:bookmarkStart w:id="3996" w:name="_Toc76503885"/>
      <w:bookmarkStart w:id="3997" w:name="_Toc83042437"/>
      <w:r>
        <w:t>9.7.5.4.6.7</w:t>
      </w:r>
      <w:r w:rsidRPr="00EF2F0E">
        <w:t xml:space="preserve"> </w:t>
      </w:r>
      <w:r w:rsidRPr="00EF2F0E">
        <w:tab/>
        <w:t>Additional requirements for band 48</w:t>
      </w:r>
      <w:bookmarkEnd w:id="3992"/>
      <w:bookmarkEnd w:id="3993"/>
      <w:bookmarkEnd w:id="3994"/>
      <w:bookmarkEnd w:id="3995"/>
      <w:bookmarkEnd w:id="3996"/>
      <w:bookmarkEnd w:id="399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3998" w:name="_Toc21096740"/>
      <w:bookmarkStart w:id="3999" w:name="_Toc29763707"/>
      <w:bookmarkStart w:id="4000" w:name="_Toc36030178"/>
      <w:bookmarkStart w:id="4001" w:name="_Toc37180078"/>
      <w:bookmarkStart w:id="4002" w:name="_Toc45869778"/>
      <w:bookmarkStart w:id="4003" w:name="_Toc52555584"/>
      <w:bookmarkStart w:id="4004" w:name="_Toc61113047"/>
      <w:bookmarkStart w:id="4005" w:name="_Toc67911931"/>
      <w:bookmarkStart w:id="4006" w:name="_Toc74840751"/>
      <w:bookmarkStart w:id="4007" w:name="_Toc76503886"/>
      <w:bookmarkStart w:id="4008" w:name="_Toc83042438"/>
      <w:r w:rsidRPr="009202AA">
        <w:t>9.7.6</w:t>
      </w:r>
      <w:r w:rsidRPr="009202AA">
        <w:tab/>
        <w:t>OTA Spurious emission</w:t>
      </w:r>
      <w:bookmarkEnd w:id="3998"/>
      <w:bookmarkEnd w:id="3999"/>
      <w:bookmarkEnd w:id="4000"/>
      <w:bookmarkEnd w:id="4001"/>
      <w:bookmarkEnd w:id="4002"/>
      <w:bookmarkEnd w:id="4003"/>
      <w:bookmarkEnd w:id="4004"/>
      <w:bookmarkEnd w:id="4005"/>
      <w:bookmarkEnd w:id="4006"/>
      <w:bookmarkEnd w:id="4007"/>
      <w:bookmarkEnd w:id="4008"/>
    </w:p>
    <w:p w14:paraId="30CA4EC3" w14:textId="77777777" w:rsidR="004C4A70" w:rsidRPr="009202AA" w:rsidRDefault="004C4A70" w:rsidP="004C4A70">
      <w:pPr>
        <w:pStyle w:val="Heading4"/>
      </w:pPr>
      <w:bookmarkStart w:id="4009" w:name="_Toc21096741"/>
      <w:bookmarkStart w:id="4010" w:name="_Toc29763708"/>
      <w:bookmarkStart w:id="4011" w:name="_Toc36030179"/>
      <w:bookmarkStart w:id="4012" w:name="_Toc37180079"/>
      <w:bookmarkStart w:id="4013" w:name="_Toc45869779"/>
      <w:bookmarkStart w:id="4014" w:name="_Toc52555585"/>
      <w:bookmarkStart w:id="4015" w:name="_Toc61113048"/>
      <w:bookmarkStart w:id="4016" w:name="_Toc67911932"/>
      <w:bookmarkStart w:id="4017" w:name="_Toc74840752"/>
      <w:bookmarkStart w:id="4018" w:name="_Toc76503887"/>
      <w:bookmarkStart w:id="4019" w:name="_Toc83042439"/>
      <w:r w:rsidRPr="009202AA">
        <w:t>9.7.6.1</w:t>
      </w:r>
      <w:r w:rsidRPr="009202AA">
        <w:tab/>
        <w:t>General</w:t>
      </w:r>
      <w:bookmarkEnd w:id="4009"/>
      <w:bookmarkEnd w:id="4010"/>
      <w:bookmarkEnd w:id="4011"/>
      <w:bookmarkEnd w:id="4012"/>
      <w:bookmarkEnd w:id="4013"/>
      <w:bookmarkEnd w:id="4014"/>
      <w:bookmarkEnd w:id="4015"/>
      <w:bookmarkEnd w:id="4016"/>
      <w:bookmarkEnd w:id="4017"/>
      <w:bookmarkEnd w:id="4018"/>
      <w:bookmarkEnd w:id="401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4020" w:name="_Toc21096742"/>
      <w:bookmarkStart w:id="4021" w:name="_Toc29763709"/>
      <w:bookmarkStart w:id="4022" w:name="_Toc36030180"/>
      <w:bookmarkStart w:id="4023" w:name="_Toc37180080"/>
      <w:bookmarkStart w:id="4024" w:name="_Toc45869780"/>
      <w:bookmarkStart w:id="4025" w:name="_Toc52555586"/>
      <w:bookmarkStart w:id="4026" w:name="_Toc61113049"/>
      <w:bookmarkStart w:id="4027" w:name="_Toc67911933"/>
      <w:bookmarkStart w:id="4028" w:name="_Toc74840753"/>
      <w:bookmarkStart w:id="4029" w:name="_Toc76503888"/>
      <w:bookmarkStart w:id="4030" w:name="_Toc83042440"/>
      <w:r w:rsidRPr="009202AA">
        <w:t>9.7.6.2</w:t>
      </w:r>
      <w:r w:rsidRPr="009202AA">
        <w:tab/>
        <w:t>MSR operation</w:t>
      </w:r>
      <w:bookmarkEnd w:id="4020"/>
      <w:bookmarkEnd w:id="4021"/>
      <w:bookmarkEnd w:id="4022"/>
      <w:bookmarkEnd w:id="4023"/>
      <w:bookmarkEnd w:id="4024"/>
      <w:bookmarkEnd w:id="4025"/>
      <w:bookmarkEnd w:id="4026"/>
      <w:bookmarkEnd w:id="4027"/>
      <w:bookmarkEnd w:id="4028"/>
      <w:bookmarkEnd w:id="4029"/>
      <w:bookmarkEnd w:id="4030"/>
    </w:p>
    <w:p w14:paraId="59390479" w14:textId="77777777" w:rsidR="004C4A70" w:rsidRPr="009202AA" w:rsidRDefault="004C4A70" w:rsidP="004C4A70">
      <w:pPr>
        <w:pStyle w:val="Heading5"/>
      </w:pPr>
      <w:bookmarkStart w:id="4031" w:name="_Toc21096743"/>
      <w:bookmarkStart w:id="4032" w:name="_Toc29763710"/>
      <w:bookmarkStart w:id="4033" w:name="_Toc36030181"/>
      <w:bookmarkStart w:id="4034" w:name="_Toc37180081"/>
      <w:bookmarkStart w:id="4035" w:name="_Toc45869781"/>
      <w:bookmarkStart w:id="4036" w:name="_Toc52555587"/>
      <w:bookmarkStart w:id="4037" w:name="_Toc61113050"/>
      <w:bookmarkStart w:id="4038" w:name="_Toc67911934"/>
      <w:bookmarkStart w:id="4039" w:name="_Toc74840754"/>
      <w:bookmarkStart w:id="4040" w:name="_Toc76503889"/>
      <w:bookmarkStart w:id="4041" w:name="_Toc83042441"/>
      <w:r w:rsidRPr="009202AA">
        <w:t>9.7.6.2.1</w:t>
      </w:r>
      <w:r w:rsidRPr="009202AA">
        <w:tab/>
        <w:t>Minimum requirement for MSR operation</w:t>
      </w:r>
      <w:bookmarkEnd w:id="4031"/>
      <w:bookmarkEnd w:id="4032"/>
      <w:bookmarkEnd w:id="4033"/>
      <w:bookmarkEnd w:id="4034"/>
      <w:bookmarkEnd w:id="4035"/>
      <w:bookmarkEnd w:id="4036"/>
      <w:bookmarkEnd w:id="4037"/>
      <w:bookmarkEnd w:id="4038"/>
      <w:bookmarkEnd w:id="4039"/>
      <w:bookmarkEnd w:id="4040"/>
      <w:bookmarkEnd w:id="4041"/>
      <w:r w:rsidRPr="009202AA">
        <w:tab/>
      </w:r>
    </w:p>
    <w:p w14:paraId="7B6D71BE" w14:textId="77777777" w:rsidR="004C4A70" w:rsidRPr="009202AA" w:rsidRDefault="004C4A70" w:rsidP="004C4A70">
      <w:pPr>
        <w:pStyle w:val="Heading6"/>
      </w:pPr>
      <w:bookmarkStart w:id="4042" w:name="_Toc21096744"/>
      <w:bookmarkStart w:id="4043" w:name="_Toc29763711"/>
      <w:bookmarkStart w:id="4044" w:name="_Toc36030182"/>
      <w:bookmarkStart w:id="4045" w:name="_Toc37180082"/>
      <w:bookmarkStart w:id="4046" w:name="_Toc45869782"/>
      <w:bookmarkStart w:id="4047" w:name="_Toc52555588"/>
      <w:bookmarkStart w:id="4048" w:name="_Toc61113051"/>
      <w:bookmarkStart w:id="4049" w:name="_Toc67911935"/>
      <w:bookmarkStart w:id="4050" w:name="_Toc74840755"/>
      <w:bookmarkStart w:id="4051" w:name="_Toc76503890"/>
      <w:bookmarkStart w:id="4052" w:name="_Toc83042442"/>
      <w:r w:rsidRPr="009202AA">
        <w:t>9.7.6.2.1.1</w:t>
      </w:r>
      <w:r w:rsidRPr="009202AA">
        <w:tab/>
        <w:t>Minimum requirement (Category A)</w:t>
      </w:r>
      <w:bookmarkEnd w:id="4042"/>
      <w:bookmarkEnd w:id="4043"/>
      <w:bookmarkEnd w:id="4044"/>
      <w:bookmarkEnd w:id="4045"/>
      <w:bookmarkEnd w:id="4046"/>
      <w:bookmarkEnd w:id="4047"/>
      <w:bookmarkEnd w:id="4048"/>
      <w:bookmarkEnd w:id="4049"/>
      <w:bookmarkEnd w:id="4050"/>
      <w:bookmarkEnd w:id="4051"/>
      <w:bookmarkEnd w:id="4052"/>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053" w:name="_Toc21096745"/>
      <w:bookmarkStart w:id="4054" w:name="_Toc29763712"/>
      <w:bookmarkStart w:id="4055" w:name="_Toc36030183"/>
      <w:bookmarkStart w:id="4056" w:name="_Toc37180083"/>
      <w:bookmarkStart w:id="4057" w:name="_Toc45869783"/>
      <w:bookmarkStart w:id="4058" w:name="_Toc52555589"/>
      <w:bookmarkStart w:id="4059" w:name="_Toc61113052"/>
      <w:bookmarkStart w:id="4060" w:name="_Toc67911936"/>
      <w:bookmarkStart w:id="4061" w:name="_Toc74840756"/>
      <w:bookmarkStart w:id="4062" w:name="_Toc76503891"/>
      <w:bookmarkStart w:id="4063" w:name="_Toc83042443"/>
      <w:r w:rsidRPr="009202AA">
        <w:t>9.7.6.2.1.2</w:t>
      </w:r>
      <w:r w:rsidRPr="009202AA">
        <w:tab/>
        <w:t>Minimum requirement (Category B)</w:t>
      </w:r>
      <w:bookmarkEnd w:id="4053"/>
      <w:bookmarkEnd w:id="4054"/>
      <w:bookmarkEnd w:id="4055"/>
      <w:bookmarkEnd w:id="4056"/>
      <w:bookmarkEnd w:id="4057"/>
      <w:bookmarkEnd w:id="4058"/>
      <w:bookmarkEnd w:id="4059"/>
      <w:bookmarkEnd w:id="4060"/>
      <w:bookmarkEnd w:id="4061"/>
      <w:bookmarkEnd w:id="4062"/>
      <w:bookmarkEnd w:id="406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064" w:name="_Toc21096746"/>
      <w:bookmarkStart w:id="4065" w:name="_Toc29763713"/>
      <w:bookmarkStart w:id="4066" w:name="_Toc36030184"/>
      <w:bookmarkStart w:id="4067" w:name="_Toc37180084"/>
      <w:bookmarkStart w:id="4068" w:name="_Toc45869784"/>
      <w:bookmarkStart w:id="4069" w:name="_Toc52555590"/>
      <w:bookmarkStart w:id="4070" w:name="_Toc61113053"/>
      <w:bookmarkStart w:id="4071" w:name="_Toc67911937"/>
      <w:bookmarkStart w:id="4072" w:name="_Toc74840757"/>
      <w:bookmarkStart w:id="4073" w:name="_Toc76503892"/>
      <w:bookmarkStart w:id="4074" w:name="_Toc83042444"/>
      <w:r w:rsidRPr="009202AA">
        <w:t>9.7.6.2.1.3</w:t>
      </w:r>
      <w:r w:rsidRPr="009202AA">
        <w:tab/>
        <w:t>(void)</w:t>
      </w:r>
      <w:bookmarkEnd w:id="4064"/>
      <w:bookmarkEnd w:id="4065"/>
      <w:bookmarkEnd w:id="4066"/>
      <w:bookmarkEnd w:id="4067"/>
      <w:bookmarkEnd w:id="4068"/>
      <w:bookmarkEnd w:id="4069"/>
      <w:bookmarkEnd w:id="4070"/>
      <w:bookmarkEnd w:id="4071"/>
      <w:bookmarkEnd w:id="4072"/>
      <w:bookmarkEnd w:id="4073"/>
      <w:bookmarkEnd w:id="4074"/>
    </w:p>
    <w:p w14:paraId="3EB04D52" w14:textId="77777777" w:rsidR="004C4A70" w:rsidRPr="009202AA" w:rsidRDefault="004C4A70" w:rsidP="004C4A70">
      <w:pPr>
        <w:pStyle w:val="Heading5"/>
      </w:pPr>
      <w:bookmarkStart w:id="4075" w:name="_Toc21096747"/>
      <w:bookmarkStart w:id="4076" w:name="_Toc29763714"/>
      <w:bookmarkStart w:id="4077" w:name="_Toc36030185"/>
      <w:bookmarkStart w:id="4078" w:name="_Toc37180085"/>
      <w:bookmarkStart w:id="4079" w:name="_Toc45869785"/>
      <w:bookmarkStart w:id="4080" w:name="_Toc52555591"/>
      <w:bookmarkStart w:id="4081" w:name="_Toc61113054"/>
      <w:bookmarkStart w:id="4082" w:name="_Toc67911938"/>
      <w:bookmarkStart w:id="4083" w:name="_Toc74840758"/>
      <w:bookmarkStart w:id="4084" w:name="_Toc76503893"/>
      <w:bookmarkStart w:id="4085" w:name="_Toc83042445"/>
      <w:r w:rsidRPr="009202AA">
        <w:t>9.7.6.2.2</w:t>
      </w:r>
      <w:r w:rsidRPr="009202AA">
        <w:tab/>
        <w:t>Protection of the BS receiver of own or different BS</w:t>
      </w:r>
      <w:bookmarkEnd w:id="4075"/>
      <w:bookmarkEnd w:id="4076"/>
      <w:bookmarkEnd w:id="4077"/>
      <w:bookmarkEnd w:id="4078"/>
      <w:bookmarkEnd w:id="4079"/>
      <w:bookmarkEnd w:id="4080"/>
      <w:bookmarkEnd w:id="4081"/>
      <w:bookmarkEnd w:id="4082"/>
      <w:bookmarkEnd w:id="4083"/>
      <w:bookmarkEnd w:id="4084"/>
      <w:bookmarkEnd w:id="408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086" w:name="_Toc21096748"/>
      <w:bookmarkStart w:id="4087" w:name="_Toc29763715"/>
      <w:bookmarkStart w:id="4088" w:name="_Toc36030186"/>
      <w:bookmarkStart w:id="4089" w:name="_Toc37180086"/>
      <w:bookmarkStart w:id="4090" w:name="_Toc45869786"/>
      <w:bookmarkStart w:id="4091" w:name="_Toc52555592"/>
      <w:bookmarkStart w:id="4092" w:name="_Toc61113055"/>
      <w:bookmarkStart w:id="4093" w:name="_Toc67911939"/>
      <w:bookmarkStart w:id="4094" w:name="_Toc74840759"/>
      <w:bookmarkStart w:id="4095" w:name="_Toc76503894"/>
      <w:bookmarkStart w:id="4096" w:name="_Toc83042446"/>
      <w:r w:rsidRPr="009202AA">
        <w:t>9.7.6.2.3</w:t>
      </w:r>
      <w:r w:rsidRPr="009202AA">
        <w:tab/>
        <w:t>Additional spurious emissions requirements</w:t>
      </w:r>
      <w:bookmarkEnd w:id="4086"/>
      <w:bookmarkEnd w:id="4087"/>
      <w:bookmarkEnd w:id="4088"/>
      <w:bookmarkEnd w:id="4089"/>
      <w:bookmarkEnd w:id="4090"/>
      <w:bookmarkEnd w:id="4091"/>
      <w:bookmarkEnd w:id="4092"/>
      <w:bookmarkEnd w:id="4093"/>
      <w:bookmarkEnd w:id="4094"/>
      <w:bookmarkEnd w:id="4095"/>
      <w:bookmarkEnd w:id="409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097" w:name="_Toc21096749"/>
      <w:bookmarkStart w:id="4098" w:name="_Toc29763716"/>
      <w:bookmarkStart w:id="4099" w:name="_Toc36030187"/>
      <w:bookmarkStart w:id="4100" w:name="_Toc37180087"/>
      <w:bookmarkStart w:id="4101" w:name="_Toc45869787"/>
      <w:bookmarkStart w:id="4102" w:name="_Toc52555593"/>
      <w:bookmarkStart w:id="4103" w:name="_Toc61113056"/>
      <w:bookmarkStart w:id="4104" w:name="_Toc67911940"/>
      <w:bookmarkStart w:id="4105" w:name="_Toc74840760"/>
      <w:bookmarkStart w:id="4106" w:name="_Toc76503895"/>
      <w:bookmarkStart w:id="4107" w:name="_Toc83042447"/>
      <w:r w:rsidRPr="009202AA">
        <w:t>9.7.6.2.4</w:t>
      </w:r>
      <w:r w:rsidRPr="009202AA">
        <w:tab/>
        <w:t>Co-location with other base stations</w:t>
      </w:r>
      <w:bookmarkEnd w:id="4097"/>
      <w:bookmarkEnd w:id="4098"/>
      <w:bookmarkEnd w:id="4099"/>
      <w:bookmarkEnd w:id="4100"/>
      <w:bookmarkEnd w:id="4101"/>
      <w:bookmarkEnd w:id="4102"/>
      <w:bookmarkEnd w:id="4103"/>
      <w:bookmarkEnd w:id="4104"/>
      <w:bookmarkEnd w:id="4105"/>
      <w:bookmarkEnd w:id="4106"/>
      <w:bookmarkEnd w:id="410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108" w:name="_Toc21096750"/>
      <w:bookmarkStart w:id="4109" w:name="_Toc29763717"/>
      <w:bookmarkStart w:id="4110" w:name="_Toc36030188"/>
      <w:bookmarkStart w:id="4111" w:name="_Toc37180088"/>
      <w:bookmarkStart w:id="4112" w:name="_Toc45869788"/>
      <w:bookmarkStart w:id="4113" w:name="_Toc52555594"/>
      <w:bookmarkStart w:id="4114" w:name="_Toc61113057"/>
      <w:bookmarkStart w:id="4115" w:name="_Toc67911941"/>
      <w:bookmarkStart w:id="4116" w:name="_Toc74840761"/>
      <w:bookmarkStart w:id="4117" w:name="_Toc76503896"/>
      <w:bookmarkStart w:id="4118" w:name="_Toc83042448"/>
      <w:r w:rsidRPr="009202AA">
        <w:t>9.7.6.3</w:t>
      </w:r>
      <w:r w:rsidRPr="009202AA">
        <w:tab/>
        <w:t>Minimum requirement for single RAT UTRA operation</w:t>
      </w:r>
      <w:bookmarkEnd w:id="4108"/>
      <w:bookmarkEnd w:id="4109"/>
      <w:bookmarkEnd w:id="4110"/>
      <w:bookmarkEnd w:id="4111"/>
      <w:bookmarkEnd w:id="4112"/>
      <w:bookmarkEnd w:id="4113"/>
      <w:bookmarkEnd w:id="4114"/>
      <w:bookmarkEnd w:id="4115"/>
      <w:bookmarkEnd w:id="4116"/>
      <w:bookmarkEnd w:id="4117"/>
      <w:bookmarkEnd w:id="4118"/>
    </w:p>
    <w:p w14:paraId="6381808A" w14:textId="77777777" w:rsidR="004C4A70" w:rsidRPr="009202AA" w:rsidRDefault="004C4A70" w:rsidP="004C4A70">
      <w:pPr>
        <w:pStyle w:val="Heading5"/>
      </w:pPr>
      <w:bookmarkStart w:id="4119" w:name="_Toc21096751"/>
      <w:bookmarkStart w:id="4120" w:name="_Toc29763718"/>
      <w:bookmarkStart w:id="4121" w:name="_Toc36030189"/>
      <w:bookmarkStart w:id="4122" w:name="_Toc37180089"/>
      <w:bookmarkStart w:id="4123" w:name="_Toc45869789"/>
      <w:bookmarkStart w:id="4124" w:name="_Toc52555595"/>
      <w:bookmarkStart w:id="4125" w:name="_Toc61113058"/>
      <w:bookmarkStart w:id="4126" w:name="_Toc67911942"/>
      <w:bookmarkStart w:id="4127" w:name="_Toc74840762"/>
      <w:bookmarkStart w:id="4128" w:name="_Toc76503897"/>
      <w:bookmarkStart w:id="4129" w:name="_Toc83042449"/>
      <w:r w:rsidRPr="009202AA">
        <w:t>9.7.6.3.1</w:t>
      </w:r>
      <w:r w:rsidRPr="009202AA">
        <w:tab/>
        <w:t>Mandatory Requirements</w:t>
      </w:r>
      <w:bookmarkEnd w:id="4119"/>
      <w:bookmarkEnd w:id="4120"/>
      <w:bookmarkEnd w:id="4121"/>
      <w:bookmarkEnd w:id="4122"/>
      <w:bookmarkEnd w:id="4123"/>
      <w:bookmarkEnd w:id="4124"/>
      <w:bookmarkEnd w:id="4125"/>
      <w:bookmarkEnd w:id="4126"/>
      <w:bookmarkEnd w:id="4127"/>
      <w:bookmarkEnd w:id="4128"/>
      <w:bookmarkEnd w:id="4129"/>
    </w:p>
    <w:p w14:paraId="7A2D1B13" w14:textId="77777777" w:rsidR="004C4A70" w:rsidRPr="009202AA" w:rsidRDefault="004C4A70" w:rsidP="004C4A70">
      <w:pPr>
        <w:pStyle w:val="Heading6"/>
      </w:pPr>
      <w:bookmarkStart w:id="4130" w:name="_Toc21096752"/>
      <w:bookmarkStart w:id="4131" w:name="_Toc29763719"/>
      <w:bookmarkStart w:id="4132" w:name="_Toc36030190"/>
      <w:bookmarkStart w:id="4133" w:name="_Toc37180090"/>
      <w:bookmarkStart w:id="4134" w:name="_Toc45869790"/>
      <w:bookmarkStart w:id="4135" w:name="_Toc52555596"/>
      <w:bookmarkStart w:id="4136" w:name="_Toc61113059"/>
      <w:bookmarkStart w:id="4137" w:name="_Toc67911943"/>
      <w:bookmarkStart w:id="4138" w:name="_Toc74840763"/>
      <w:bookmarkStart w:id="4139" w:name="_Toc76503898"/>
      <w:bookmarkStart w:id="4140" w:name="_Toc83042450"/>
      <w:r w:rsidRPr="009202AA">
        <w:t>9.7.6.3.1.1</w:t>
      </w:r>
      <w:r w:rsidRPr="009202AA">
        <w:tab/>
        <w:t>Minimum requirement (Category A)</w:t>
      </w:r>
      <w:bookmarkEnd w:id="4130"/>
      <w:bookmarkEnd w:id="4131"/>
      <w:bookmarkEnd w:id="4132"/>
      <w:bookmarkEnd w:id="4133"/>
      <w:bookmarkEnd w:id="4134"/>
      <w:bookmarkEnd w:id="4135"/>
      <w:bookmarkEnd w:id="4136"/>
      <w:bookmarkEnd w:id="4137"/>
      <w:bookmarkEnd w:id="4138"/>
      <w:bookmarkEnd w:id="4139"/>
      <w:bookmarkEnd w:id="4140"/>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141" w:name="_Toc21096753"/>
      <w:bookmarkStart w:id="4142" w:name="_Toc29763720"/>
      <w:bookmarkStart w:id="4143" w:name="_Toc36030191"/>
      <w:bookmarkStart w:id="4144" w:name="_Toc37180091"/>
      <w:bookmarkStart w:id="4145" w:name="_Toc45869791"/>
      <w:bookmarkStart w:id="4146" w:name="_Toc52555597"/>
      <w:bookmarkStart w:id="4147" w:name="_Toc61113060"/>
      <w:bookmarkStart w:id="4148" w:name="_Toc67911944"/>
      <w:bookmarkStart w:id="4149" w:name="_Toc74840764"/>
      <w:bookmarkStart w:id="4150" w:name="_Toc76503899"/>
      <w:bookmarkStart w:id="4151" w:name="_Toc83042451"/>
      <w:r w:rsidRPr="009202AA">
        <w:t>9.7.6.3.1.2</w:t>
      </w:r>
      <w:r w:rsidRPr="009202AA">
        <w:tab/>
        <w:t>Minimum requirement (Category B)</w:t>
      </w:r>
      <w:bookmarkEnd w:id="4141"/>
      <w:bookmarkEnd w:id="4142"/>
      <w:bookmarkEnd w:id="4143"/>
      <w:bookmarkEnd w:id="4144"/>
      <w:bookmarkEnd w:id="4145"/>
      <w:bookmarkEnd w:id="4146"/>
      <w:bookmarkEnd w:id="4147"/>
      <w:bookmarkEnd w:id="4148"/>
      <w:bookmarkEnd w:id="4149"/>
      <w:bookmarkEnd w:id="4150"/>
      <w:bookmarkEnd w:id="41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152" w:name="_Toc21096754"/>
      <w:bookmarkStart w:id="4153" w:name="_Toc29763721"/>
      <w:bookmarkStart w:id="4154" w:name="_Toc36030192"/>
      <w:bookmarkStart w:id="4155" w:name="_Toc37180092"/>
      <w:bookmarkStart w:id="4156" w:name="_Toc45869792"/>
      <w:bookmarkStart w:id="4157" w:name="_Toc52555598"/>
      <w:bookmarkStart w:id="4158" w:name="_Toc61113061"/>
      <w:bookmarkStart w:id="4159" w:name="_Toc67911945"/>
      <w:bookmarkStart w:id="4160" w:name="_Toc74840765"/>
      <w:bookmarkStart w:id="4161" w:name="_Toc76503900"/>
      <w:bookmarkStart w:id="4162" w:name="_Toc83042452"/>
      <w:r w:rsidRPr="009202AA">
        <w:t>9.7.6.3.2</w:t>
      </w:r>
      <w:r w:rsidRPr="009202AA">
        <w:tab/>
        <w:t>Protection of the BS receiver</w:t>
      </w:r>
      <w:r w:rsidRPr="009202AA">
        <w:rPr>
          <w:rFonts w:cs="v3.8.0"/>
        </w:rPr>
        <w:t xml:space="preserve"> of own or different BS</w:t>
      </w:r>
      <w:bookmarkEnd w:id="4152"/>
      <w:bookmarkEnd w:id="4153"/>
      <w:bookmarkEnd w:id="4154"/>
      <w:bookmarkEnd w:id="4155"/>
      <w:bookmarkEnd w:id="4156"/>
      <w:bookmarkEnd w:id="4157"/>
      <w:bookmarkEnd w:id="4158"/>
      <w:bookmarkEnd w:id="4159"/>
      <w:bookmarkEnd w:id="4160"/>
      <w:bookmarkEnd w:id="4161"/>
      <w:bookmarkEnd w:id="4162"/>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163" w:name="_Toc21096755"/>
      <w:bookmarkStart w:id="4164" w:name="_Toc29763722"/>
      <w:bookmarkStart w:id="4165" w:name="_Toc36030193"/>
      <w:bookmarkStart w:id="4166" w:name="_Toc37180093"/>
      <w:bookmarkStart w:id="4167" w:name="_Toc45869793"/>
      <w:bookmarkStart w:id="4168" w:name="_Toc52555599"/>
      <w:bookmarkStart w:id="4169" w:name="_Toc61113062"/>
      <w:bookmarkStart w:id="4170" w:name="_Toc67911946"/>
      <w:bookmarkStart w:id="4171" w:name="_Toc74840766"/>
      <w:bookmarkStart w:id="4172" w:name="_Toc76503901"/>
      <w:bookmarkStart w:id="4173" w:name="_Toc83042453"/>
      <w:r w:rsidRPr="009202AA">
        <w:t>9.7.6.3.3</w:t>
      </w:r>
      <w:r w:rsidRPr="009202AA">
        <w:tab/>
        <w:t>Additional spurious emissions requirements</w:t>
      </w:r>
      <w:bookmarkEnd w:id="4163"/>
      <w:bookmarkEnd w:id="4164"/>
      <w:bookmarkEnd w:id="4165"/>
      <w:bookmarkEnd w:id="4166"/>
      <w:bookmarkEnd w:id="4167"/>
      <w:bookmarkEnd w:id="4168"/>
      <w:bookmarkEnd w:id="4169"/>
      <w:bookmarkEnd w:id="4170"/>
      <w:bookmarkEnd w:id="4171"/>
      <w:bookmarkEnd w:id="4172"/>
      <w:bookmarkEnd w:id="417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174" w:name="_Toc21096756"/>
      <w:bookmarkStart w:id="4175" w:name="_Toc29763723"/>
      <w:bookmarkStart w:id="4176" w:name="_Toc36030194"/>
      <w:bookmarkStart w:id="4177" w:name="_Toc37180094"/>
      <w:bookmarkStart w:id="4178" w:name="_Toc45869794"/>
      <w:bookmarkStart w:id="4179" w:name="_Toc52555600"/>
      <w:bookmarkStart w:id="4180" w:name="_Toc61113063"/>
      <w:bookmarkStart w:id="4181" w:name="_Toc67911947"/>
      <w:bookmarkStart w:id="4182" w:name="_Toc74840767"/>
      <w:bookmarkStart w:id="4183" w:name="_Toc76503902"/>
      <w:bookmarkStart w:id="4184" w:name="_Toc83042454"/>
      <w:r w:rsidRPr="009202AA">
        <w:t>9.7.6.3.4</w:t>
      </w:r>
      <w:r w:rsidRPr="009202AA">
        <w:tab/>
        <w:t>Co-location with other base stations</w:t>
      </w:r>
      <w:bookmarkEnd w:id="4174"/>
      <w:bookmarkEnd w:id="4175"/>
      <w:bookmarkEnd w:id="4176"/>
      <w:bookmarkEnd w:id="4177"/>
      <w:bookmarkEnd w:id="4178"/>
      <w:bookmarkEnd w:id="4179"/>
      <w:bookmarkEnd w:id="4180"/>
      <w:bookmarkEnd w:id="4181"/>
      <w:bookmarkEnd w:id="4182"/>
      <w:bookmarkEnd w:id="4183"/>
      <w:bookmarkEnd w:id="4184"/>
    </w:p>
    <w:p w14:paraId="6034DF60" w14:textId="77777777" w:rsidR="004C4A70" w:rsidRPr="009202AA" w:rsidRDefault="004C4A70" w:rsidP="004C4A70">
      <w:pPr>
        <w:pStyle w:val="Heading6"/>
      </w:pPr>
      <w:bookmarkStart w:id="4185" w:name="_Toc21096757"/>
      <w:bookmarkStart w:id="4186" w:name="_Toc29763724"/>
      <w:bookmarkStart w:id="4187" w:name="_Toc36030195"/>
      <w:bookmarkStart w:id="4188" w:name="_Toc37180095"/>
      <w:bookmarkStart w:id="4189" w:name="_Toc45869795"/>
      <w:bookmarkStart w:id="4190" w:name="_Toc52555601"/>
      <w:bookmarkStart w:id="4191" w:name="_Toc61113064"/>
      <w:bookmarkStart w:id="4192" w:name="_Toc67911948"/>
      <w:bookmarkStart w:id="4193" w:name="_Toc74840768"/>
      <w:bookmarkStart w:id="4194" w:name="_Toc76503903"/>
      <w:bookmarkStart w:id="4195" w:name="_Toc83042455"/>
      <w:r w:rsidRPr="009202AA">
        <w:t>9.7.6.3.4.1</w:t>
      </w:r>
      <w:r w:rsidRPr="009202AA">
        <w:tab/>
        <w:t>General</w:t>
      </w:r>
      <w:bookmarkEnd w:id="4185"/>
      <w:bookmarkEnd w:id="4186"/>
      <w:bookmarkEnd w:id="4187"/>
      <w:bookmarkEnd w:id="4188"/>
      <w:bookmarkEnd w:id="4189"/>
      <w:bookmarkEnd w:id="4190"/>
      <w:bookmarkEnd w:id="4191"/>
      <w:bookmarkEnd w:id="4192"/>
      <w:bookmarkEnd w:id="4193"/>
      <w:bookmarkEnd w:id="4194"/>
      <w:bookmarkEnd w:id="419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196" w:name="_Toc21096758"/>
      <w:bookmarkStart w:id="4197" w:name="_Toc29763725"/>
      <w:bookmarkStart w:id="4198" w:name="_Toc36030196"/>
      <w:bookmarkStart w:id="4199" w:name="_Toc37180096"/>
      <w:bookmarkStart w:id="4200" w:name="_Toc45869796"/>
      <w:bookmarkStart w:id="4201" w:name="_Toc52555602"/>
      <w:bookmarkStart w:id="4202" w:name="_Toc61113065"/>
      <w:bookmarkStart w:id="4203" w:name="_Toc67911949"/>
      <w:bookmarkStart w:id="4204" w:name="_Toc74840769"/>
      <w:bookmarkStart w:id="4205" w:name="_Toc76503904"/>
      <w:bookmarkStart w:id="4206" w:name="_Toc83042456"/>
      <w:r w:rsidRPr="009202AA">
        <w:t>9.7.6.3.4.2</w:t>
      </w:r>
      <w:r w:rsidRPr="009202AA">
        <w:tab/>
        <w:t>Minimum Requirement</w:t>
      </w:r>
      <w:bookmarkEnd w:id="4196"/>
      <w:bookmarkEnd w:id="4197"/>
      <w:bookmarkEnd w:id="4198"/>
      <w:bookmarkEnd w:id="4199"/>
      <w:bookmarkEnd w:id="4200"/>
      <w:bookmarkEnd w:id="4201"/>
      <w:bookmarkEnd w:id="4202"/>
      <w:bookmarkEnd w:id="4203"/>
      <w:bookmarkEnd w:id="4204"/>
      <w:bookmarkEnd w:id="4205"/>
      <w:bookmarkEnd w:id="420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207" w:name="_Toc21096759"/>
      <w:bookmarkStart w:id="4208" w:name="_Toc29763726"/>
      <w:bookmarkStart w:id="4209" w:name="_Toc36030197"/>
      <w:bookmarkStart w:id="4210" w:name="_Toc37180097"/>
      <w:bookmarkStart w:id="4211" w:name="_Toc45869797"/>
      <w:bookmarkStart w:id="4212" w:name="_Toc52555603"/>
      <w:bookmarkStart w:id="4213" w:name="_Toc61113066"/>
      <w:bookmarkStart w:id="4214" w:name="_Toc67911950"/>
      <w:bookmarkStart w:id="4215" w:name="_Toc74840770"/>
      <w:bookmarkStart w:id="4216" w:name="_Toc76503905"/>
      <w:bookmarkStart w:id="4217" w:name="_Toc83042457"/>
      <w:r w:rsidRPr="009202AA">
        <w:t>9.7.6.4</w:t>
      </w:r>
      <w:r w:rsidRPr="009202AA">
        <w:tab/>
        <w:t>Minimum requirement for single RAT E-UTRA operation</w:t>
      </w:r>
      <w:bookmarkEnd w:id="4207"/>
      <w:bookmarkEnd w:id="4208"/>
      <w:bookmarkEnd w:id="4209"/>
      <w:bookmarkEnd w:id="4210"/>
      <w:bookmarkEnd w:id="4211"/>
      <w:bookmarkEnd w:id="4212"/>
      <w:bookmarkEnd w:id="4213"/>
      <w:bookmarkEnd w:id="4214"/>
      <w:bookmarkEnd w:id="4215"/>
      <w:bookmarkEnd w:id="4216"/>
      <w:bookmarkEnd w:id="4217"/>
    </w:p>
    <w:p w14:paraId="262E14B0" w14:textId="77777777" w:rsidR="004C4A70" w:rsidRPr="009202AA" w:rsidRDefault="004C4A70" w:rsidP="004C4A70">
      <w:pPr>
        <w:pStyle w:val="Heading5"/>
      </w:pPr>
      <w:bookmarkStart w:id="4218" w:name="_Toc21096760"/>
      <w:bookmarkStart w:id="4219" w:name="_Toc29763727"/>
      <w:bookmarkStart w:id="4220" w:name="_Toc36030198"/>
      <w:bookmarkStart w:id="4221" w:name="_Toc37180098"/>
      <w:bookmarkStart w:id="4222" w:name="_Toc45869798"/>
      <w:bookmarkStart w:id="4223" w:name="_Toc52555604"/>
      <w:bookmarkStart w:id="4224" w:name="_Toc61113067"/>
      <w:bookmarkStart w:id="4225" w:name="_Toc67911951"/>
      <w:bookmarkStart w:id="4226" w:name="_Toc74840771"/>
      <w:bookmarkStart w:id="4227" w:name="_Toc76503906"/>
      <w:bookmarkStart w:id="4228" w:name="_Toc83042458"/>
      <w:r w:rsidRPr="009202AA">
        <w:t>9.7.6.4.1</w:t>
      </w:r>
      <w:r w:rsidRPr="009202AA">
        <w:tab/>
        <w:t>Mandatory Requirements</w:t>
      </w:r>
      <w:bookmarkEnd w:id="4218"/>
      <w:bookmarkEnd w:id="4219"/>
      <w:bookmarkEnd w:id="4220"/>
      <w:bookmarkEnd w:id="4221"/>
      <w:bookmarkEnd w:id="4222"/>
      <w:bookmarkEnd w:id="4223"/>
      <w:bookmarkEnd w:id="4224"/>
      <w:bookmarkEnd w:id="4225"/>
      <w:bookmarkEnd w:id="4226"/>
      <w:bookmarkEnd w:id="4227"/>
      <w:bookmarkEnd w:id="4228"/>
    </w:p>
    <w:p w14:paraId="50DC7D67" w14:textId="77777777" w:rsidR="004C4A70" w:rsidRPr="009202AA" w:rsidRDefault="004C4A70" w:rsidP="004C4A70">
      <w:pPr>
        <w:pStyle w:val="Heading6"/>
      </w:pPr>
      <w:bookmarkStart w:id="4229" w:name="_Toc21096761"/>
      <w:bookmarkStart w:id="4230" w:name="_Toc29763728"/>
      <w:bookmarkStart w:id="4231" w:name="_Toc36030199"/>
      <w:bookmarkStart w:id="4232" w:name="_Toc37180099"/>
      <w:bookmarkStart w:id="4233" w:name="_Toc45869799"/>
      <w:bookmarkStart w:id="4234" w:name="_Toc52555605"/>
      <w:bookmarkStart w:id="4235" w:name="_Toc61113068"/>
      <w:bookmarkStart w:id="4236" w:name="_Toc67911952"/>
      <w:bookmarkStart w:id="4237" w:name="_Toc74840772"/>
      <w:bookmarkStart w:id="4238" w:name="_Toc76503907"/>
      <w:bookmarkStart w:id="4239" w:name="_Toc83042459"/>
      <w:r w:rsidRPr="009202AA">
        <w:t>9.7.6.4.1.1</w:t>
      </w:r>
      <w:r w:rsidRPr="009202AA">
        <w:tab/>
        <w:t>Minimum requirement (Category A)</w:t>
      </w:r>
      <w:bookmarkEnd w:id="4229"/>
      <w:bookmarkEnd w:id="4230"/>
      <w:bookmarkEnd w:id="4231"/>
      <w:bookmarkEnd w:id="4232"/>
      <w:bookmarkEnd w:id="4233"/>
      <w:bookmarkEnd w:id="4234"/>
      <w:bookmarkEnd w:id="4235"/>
      <w:bookmarkEnd w:id="4236"/>
      <w:bookmarkEnd w:id="4237"/>
      <w:bookmarkEnd w:id="4238"/>
      <w:bookmarkEnd w:id="423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4240" w:name="_Toc21096762"/>
      <w:bookmarkStart w:id="4241" w:name="_Toc29763729"/>
      <w:bookmarkStart w:id="4242" w:name="_Toc36030200"/>
      <w:bookmarkStart w:id="4243" w:name="_Toc37180100"/>
      <w:bookmarkStart w:id="4244" w:name="_Toc45869800"/>
      <w:bookmarkStart w:id="4245" w:name="_Toc52555606"/>
      <w:bookmarkStart w:id="4246" w:name="_Toc61113069"/>
      <w:bookmarkStart w:id="4247" w:name="_Toc67911953"/>
      <w:bookmarkStart w:id="4248" w:name="_Toc74840773"/>
      <w:bookmarkStart w:id="4249" w:name="_Toc76503908"/>
      <w:bookmarkStart w:id="4250" w:name="_Toc83042460"/>
      <w:r w:rsidRPr="009202AA">
        <w:t>9.7.6.4.1.2</w:t>
      </w:r>
      <w:r w:rsidRPr="009202AA">
        <w:tab/>
        <w:t>Minimum Requirement (Category B)</w:t>
      </w:r>
      <w:bookmarkEnd w:id="4240"/>
      <w:bookmarkEnd w:id="4241"/>
      <w:bookmarkEnd w:id="4242"/>
      <w:bookmarkEnd w:id="4243"/>
      <w:bookmarkEnd w:id="4244"/>
      <w:bookmarkEnd w:id="4245"/>
      <w:bookmarkEnd w:id="4246"/>
      <w:bookmarkEnd w:id="4247"/>
      <w:bookmarkEnd w:id="4248"/>
      <w:bookmarkEnd w:id="4249"/>
      <w:bookmarkEnd w:id="4250"/>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4251" w:name="_Toc21096763"/>
      <w:bookmarkStart w:id="4252" w:name="_Toc29763730"/>
      <w:bookmarkStart w:id="4253" w:name="_Toc36030201"/>
      <w:bookmarkStart w:id="4254" w:name="_Toc37180101"/>
      <w:bookmarkStart w:id="4255" w:name="_Toc45869801"/>
      <w:bookmarkStart w:id="4256" w:name="_Toc52555607"/>
      <w:bookmarkStart w:id="4257" w:name="_Toc61113070"/>
      <w:bookmarkStart w:id="4258" w:name="_Toc67911954"/>
      <w:bookmarkStart w:id="4259" w:name="_Toc74840774"/>
      <w:bookmarkStart w:id="4260" w:name="_Toc76503909"/>
      <w:bookmarkStart w:id="4261" w:name="_Toc83042461"/>
      <w:r w:rsidRPr="009202AA">
        <w:t>9.7.6.4.2</w:t>
      </w:r>
      <w:r w:rsidRPr="009202AA">
        <w:tab/>
        <w:t>Protection of the BS receiver of own or different BS</w:t>
      </w:r>
      <w:bookmarkEnd w:id="4251"/>
      <w:bookmarkEnd w:id="4252"/>
      <w:bookmarkEnd w:id="4253"/>
      <w:bookmarkEnd w:id="4254"/>
      <w:bookmarkEnd w:id="4255"/>
      <w:bookmarkEnd w:id="4256"/>
      <w:bookmarkEnd w:id="4257"/>
      <w:bookmarkEnd w:id="4258"/>
      <w:bookmarkEnd w:id="4259"/>
      <w:bookmarkEnd w:id="4260"/>
      <w:bookmarkEnd w:id="426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4262" w:name="_Toc21096764"/>
      <w:bookmarkStart w:id="4263" w:name="_Toc29763731"/>
      <w:bookmarkStart w:id="4264" w:name="_Toc36030202"/>
      <w:bookmarkStart w:id="4265" w:name="_Toc37180102"/>
      <w:bookmarkStart w:id="4266" w:name="_Toc45869802"/>
      <w:bookmarkStart w:id="4267" w:name="_Toc52555608"/>
      <w:bookmarkStart w:id="4268" w:name="_Toc61113071"/>
      <w:bookmarkStart w:id="4269" w:name="_Toc67911955"/>
      <w:bookmarkStart w:id="4270" w:name="_Toc74840775"/>
      <w:bookmarkStart w:id="4271" w:name="_Toc76503910"/>
      <w:bookmarkStart w:id="4272" w:name="_Toc83042462"/>
      <w:r w:rsidRPr="009202AA">
        <w:t>9.7.6.4.3</w:t>
      </w:r>
      <w:r w:rsidRPr="009202AA">
        <w:tab/>
        <w:t>Additional spurious emissions requirements</w:t>
      </w:r>
      <w:bookmarkEnd w:id="4262"/>
      <w:bookmarkEnd w:id="4263"/>
      <w:bookmarkEnd w:id="4264"/>
      <w:bookmarkEnd w:id="4265"/>
      <w:bookmarkEnd w:id="4266"/>
      <w:bookmarkEnd w:id="4267"/>
      <w:bookmarkEnd w:id="4268"/>
      <w:bookmarkEnd w:id="4269"/>
      <w:bookmarkEnd w:id="4270"/>
      <w:bookmarkEnd w:id="4271"/>
      <w:bookmarkEnd w:id="4272"/>
    </w:p>
    <w:p w14:paraId="1F654C63" w14:textId="77777777" w:rsidR="004C4A70" w:rsidRPr="009202AA" w:rsidRDefault="004C4A70" w:rsidP="004C4A70">
      <w:pPr>
        <w:pStyle w:val="Heading6"/>
      </w:pPr>
      <w:bookmarkStart w:id="4273" w:name="_Toc21096765"/>
      <w:bookmarkStart w:id="4274" w:name="_Toc29763732"/>
      <w:bookmarkStart w:id="4275" w:name="_Toc36030203"/>
      <w:bookmarkStart w:id="4276" w:name="_Toc37180103"/>
      <w:bookmarkStart w:id="4277" w:name="_Toc45869803"/>
      <w:bookmarkStart w:id="4278" w:name="_Toc52555609"/>
      <w:bookmarkStart w:id="4279" w:name="_Toc61113072"/>
      <w:bookmarkStart w:id="4280" w:name="_Toc67911956"/>
      <w:bookmarkStart w:id="4281" w:name="_Toc74840776"/>
      <w:bookmarkStart w:id="4282" w:name="_Toc76503911"/>
      <w:bookmarkStart w:id="4283" w:name="_Toc83042463"/>
      <w:r w:rsidRPr="009202AA">
        <w:t>9.7.6.4.3.1</w:t>
      </w:r>
      <w:r w:rsidRPr="009202AA">
        <w:tab/>
        <w:t>General</w:t>
      </w:r>
      <w:bookmarkEnd w:id="4273"/>
      <w:bookmarkEnd w:id="4274"/>
      <w:bookmarkEnd w:id="4275"/>
      <w:bookmarkEnd w:id="4276"/>
      <w:bookmarkEnd w:id="4277"/>
      <w:bookmarkEnd w:id="4278"/>
      <w:bookmarkEnd w:id="4279"/>
      <w:bookmarkEnd w:id="4280"/>
      <w:bookmarkEnd w:id="4281"/>
      <w:bookmarkEnd w:id="4282"/>
      <w:bookmarkEnd w:id="428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4284" w:name="_Toc21096766"/>
      <w:bookmarkStart w:id="4285" w:name="_Toc29763733"/>
      <w:bookmarkStart w:id="4286" w:name="_Toc36030204"/>
      <w:bookmarkStart w:id="4287" w:name="_Toc37180104"/>
      <w:bookmarkStart w:id="4288" w:name="_Toc45869804"/>
      <w:bookmarkStart w:id="4289" w:name="_Toc52555610"/>
      <w:bookmarkStart w:id="4290" w:name="_Toc61113073"/>
      <w:bookmarkStart w:id="4291" w:name="_Toc67911957"/>
      <w:bookmarkStart w:id="4292" w:name="_Toc74840777"/>
      <w:bookmarkStart w:id="4293" w:name="_Toc76503912"/>
      <w:bookmarkStart w:id="4294" w:name="_Toc83042464"/>
      <w:r w:rsidRPr="009202AA">
        <w:t>9.7.6.4.3.2</w:t>
      </w:r>
      <w:r w:rsidRPr="009202AA">
        <w:tab/>
        <w:t>Minimum Requirement</w:t>
      </w:r>
      <w:bookmarkEnd w:id="4284"/>
      <w:bookmarkEnd w:id="4285"/>
      <w:bookmarkEnd w:id="4286"/>
      <w:bookmarkEnd w:id="4287"/>
      <w:bookmarkEnd w:id="4288"/>
      <w:bookmarkEnd w:id="4289"/>
      <w:bookmarkEnd w:id="4290"/>
      <w:bookmarkEnd w:id="4291"/>
      <w:bookmarkEnd w:id="4292"/>
      <w:bookmarkEnd w:id="4293"/>
      <w:bookmarkEnd w:id="4294"/>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4295" w:name="_Toc21096767"/>
      <w:bookmarkStart w:id="4296" w:name="_Toc29763734"/>
      <w:bookmarkStart w:id="4297" w:name="_Toc36030205"/>
      <w:bookmarkStart w:id="4298" w:name="_Toc37180105"/>
      <w:bookmarkStart w:id="4299" w:name="_Toc45869805"/>
      <w:bookmarkStart w:id="4300" w:name="_Toc52555611"/>
      <w:bookmarkStart w:id="4301" w:name="_Toc61113074"/>
      <w:bookmarkStart w:id="4302" w:name="_Toc67911958"/>
      <w:bookmarkStart w:id="4303" w:name="_Toc74840778"/>
      <w:bookmarkStart w:id="4304" w:name="_Toc76503913"/>
      <w:bookmarkStart w:id="4305" w:name="_Toc83042465"/>
      <w:r w:rsidRPr="009202AA">
        <w:t>9.7.6.4.4</w:t>
      </w:r>
      <w:r w:rsidRPr="009202AA">
        <w:tab/>
        <w:t>Co-location with other base stations</w:t>
      </w:r>
      <w:bookmarkEnd w:id="4295"/>
      <w:bookmarkEnd w:id="4296"/>
      <w:bookmarkEnd w:id="4297"/>
      <w:bookmarkEnd w:id="4298"/>
      <w:bookmarkEnd w:id="4299"/>
      <w:bookmarkEnd w:id="4300"/>
      <w:bookmarkEnd w:id="4301"/>
      <w:bookmarkEnd w:id="4302"/>
      <w:bookmarkEnd w:id="4303"/>
      <w:bookmarkEnd w:id="4304"/>
      <w:bookmarkEnd w:id="4305"/>
    </w:p>
    <w:p w14:paraId="1A22E1DC" w14:textId="77777777" w:rsidR="004C4A70" w:rsidRPr="009202AA" w:rsidRDefault="004C4A70" w:rsidP="004C4A70">
      <w:pPr>
        <w:pStyle w:val="Heading6"/>
      </w:pPr>
      <w:bookmarkStart w:id="4306" w:name="_Toc21096768"/>
      <w:bookmarkStart w:id="4307" w:name="_Toc29763735"/>
      <w:bookmarkStart w:id="4308" w:name="_Toc36030206"/>
      <w:bookmarkStart w:id="4309" w:name="_Toc37180106"/>
      <w:bookmarkStart w:id="4310" w:name="_Toc45869806"/>
      <w:bookmarkStart w:id="4311" w:name="_Toc52555612"/>
      <w:bookmarkStart w:id="4312" w:name="_Toc61113075"/>
      <w:bookmarkStart w:id="4313" w:name="_Toc67911959"/>
      <w:bookmarkStart w:id="4314" w:name="_Toc74840779"/>
      <w:bookmarkStart w:id="4315" w:name="_Toc76503914"/>
      <w:bookmarkStart w:id="4316" w:name="_Toc83042466"/>
      <w:r w:rsidRPr="009202AA">
        <w:t>9.7.6.4.4.1</w:t>
      </w:r>
      <w:r w:rsidRPr="009202AA">
        <w:tab/>
        <w:t>General</w:t>
      </w:r>
      <w:bookmarkEnd w:id="4306"/>
      <w:bookmarkEnd w:id="4307"/>
      <w:bookmarkEnd w:id="4308"/>
      <w:bookmarkEnd w:id="4309"/>
      <w:bookmarkEnd w:id="4310"/>
      <w:bookmarkEnd w:id="4311"/>
      <w:bookmarkEnd w:id="4312"/>
      <w:bookmarkEnd w:id="4313"/>
      <w:bookmarkEnd w:id="4314"/>
      <w:bookmarkEnd w:id="4315"/>
      <w:bookmarkEnd w:id="431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317" w:name="_Toc21096769"/>
      <w:bookmarkStart w:id="4318" w:name="_Toc29763736"/>
      <w:bookmarkStart w:id="4319" w:name="_Toc36030207"/>
      <w:bookmarkStart w:id="4320" w:name="_Toc37180107"/>
      <w:bookmarkStart w:id="4321" w:name="_Toc45869807"/>
      <w:bookmarkStart w:id="4322" w:name="_Toc52555613"/>
      <w:bookmarkStart w:id="4323" w:name="_Toc61113076"/>
      <w:bookmarkStart w:id="4324" w:name="_Toc67911960"/>
      <w:bookmarkStart w:id="4325" w:name="_Toc74840780"/>
      <w:bookmarkStart w:id="4326" w:name="_Toc76503915"/>
      <w:bookmarkStart w:id="4327" w:name="_Toc83042467"/>
      <w:r w:rsidRPr="009202AA">
        <w:t>9.7.6.4.4.2</w:t>
      </w:r>
      <w:r w:rsidRPr="009202AA">
        <w:tab/>
        <w:t>Minimum Requirement</w:t>
      </w:r>
      <w:bookmarkEnd w:id="4317"/>
      <w:bookmarkEnd w:id="4318"/>
      <w:bookmarkEnd w:id="4319"/>
      <w:bookmarkEnd w:id="4320"/>
      <w:bookmarkEnd w:id="4321"/>
      <w:bookmarkEnd w:id="4322"/>
      <w:bookmarkEnd w:id="4323"/>
      <w:bookmarkEnd w:id="4324"/>
      <w:bookmarkEnd w:id="4325"/>
      <w:bookmarkEnd w:id="4326"/>
      <w:bookmarkEnd w:id="432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4328" w:name="_Toc21096770"/>
      <w:bookmarkStart w:id="4329" w:name="_Toc29763737"/>
      <w:bookmarkStart w:id="4330" w:name="_Toc36030208"/>
      <w:bookmarkStart w:id="4331" w:name="_Toc37180108"/>
      <w:bookmarkStart w:id="4332" w:name="_Toc45869808"/>
      <w:bookmarkStart w:id="4333" w:name="_Toc52555614"/>
      <w:bookmarkStart w:id="4334" w:name="_Toc61113077"/>
      <w:bookmarkStart w:id="4335" w:name="_Toc67911961"/>
      <w:bookmarkStart w:id="4336" w:name="_Toc74840781"/>
      <w:bookmarkStart w:id="4337" w:name="_Toc76503916"/>
      <w:bookmarkStart w:id="4338" w:name="_Toc83042468"/>
      <w:r w:rsidRPr="009202AA">
        <w:t>9.8</w:t>
      </w:r>
      <w:r w:rsidRPr="009202AA">
        <w:tab/>
        <w:t>OTA Transmitter intermodulation</w:t>
      </w:r>
      <w:bookmarkEnd w:id="4328"/>
      <w:bookmarkEnd w:id="4329"/>
      <w:bookmarkEnd w:id="4330"/>
      <w:bookmarkEnd w:id="4331"/>
      <w:bookmarkEnd w:id="4332"/>
      <w:bookmarkEnd w:id="4333"/>
      <w:bookmarkEnd w:id="4334"/>
      <w:bookmarkEnd w:id="4335"/>
      <w:bookmarkEnd w:id="4336"/>
      <w:bookmarkEnd w:id="4337"/>
      <w:bookmarkEnd w:id="4338"/>
    </w:p>
    <w:p w14:paraId="1CDAFB26" w14:textId="77777777" w:rsidR="004C4A70" w:rsidRPr="009202AA" w:rsidRDefault="004C4A70" w:rsidP="004C4A70">
      <w:pPr>
        <w:pStyle w:val="Heading3"/>
      </w:pPr>
      <w:bookmarkStart w:id="4339" w:name="_Toc21096771"/>
      <w:bookmarkStart w:id="4340" w:name="_Toc29763738"/>
      <w:bookmarkStart w:id="4341" w:name="_Toc36030209"/>
      <w:bookmarkStart w:id="4342" w:name="_Toc37180109"/>
      <w:bookmarkStart w:id="4343" w:name="_Toc45869809"/>
      <w:bookmarkStart w:id="4344" w:name="_Toc52555615"/>
      <w:bookmarkStart w:id="4345" w:name="_Toc61113078"/>
      <w:bookmarkStart w:id="4346" w:name="_Toc67911962"/>
      <w:bookmarkStart w:id="4347" w:name="_Toc74840782"/>
      <w:bookmarkStart w:id="4348" w:name="_Toc76503917"/>
      <w:bookmarkStart w:id="4349" w:name="_Toc83042469"/>
      <w:r w:rsidRPr="009202AA">
        <w:t>9.8.1</w:t>
      </w:r>
      <w:r w:rsidRPr="009202AA">
        <w:tab/>
        <w:t>General</w:t>
      </w:r>
      <w:bookmarkEnd w:id="4339"/>
      <w:bookmarkEnd w:id="4340"/>
      <w:bookmarkEnd w:id="4341"/>
      <w:bookmarkEnd w:id="4342"/>
      <w:bookmarkEnd w:id="4343"/>
      <w:bookmarkEnd w:id="4344"/>
      <w:bookmarkEnd w:id="4345"/>
      <w:bookmarkEnd w:id="4346"/>
      <w:bookmarkEnd w:id="4347"/>
      <w:bookmarkEnd w:id="4348"/>
      <w:bookmarkEnd w:id="434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4350" w:name="_Toc21096772"/>
      <w:bookmarkStart w:id="4351" w:name="_Toc29763739"/>
      <w:bookmarkStart w:id="4352" w:name="_Toc36030210"/>
      <w:bookmarkStart w:id="4353" w:name="_Toc37180110"/>
      <w:bookmarkStart w:id="4354" w:name="_Toc45869810"/>
      <w:bookmarkStart w:id="4355" w:name="_Toc52555616"/>
      <w:bookmarkStart w:id="4356" w:name="_Toc61113079"/>
      <w:bookmarkStart w:id="4357" w:name="_Toc67911963"/>
      <w:bookmarkStart w:id="4358" w:name="_Toc74840783"/>
      <w:bookmarkStart w:id="4359" w:name="_Toc76503918"/>
      <w:bookmarkStart w:id="4360" w:name="_Toc83042470"/>
      <w:r w:rsidRPr="009202AA">
        <w:t>9.8.2</w:t>
      </w:r>
      <w:r w:rsidRPr="009202AA">
        <w:tab/>
        <w:t>Minimum requirement for MSR operation</w:t>
      </w:r>
      <w:bookmarkEnd w:id="4350"/>
      <w:bookmarkEnd w:id="4351"/>
      <w:bookmarkEnd w:id="4352"/>
      <w:bookmarkEnd w:id="4353"/>
      <w:bookmarkEnd w:id="4354"/>
      <w:bookmarkEnd w:id="4355"/>
      <w:bookmarkEnd w:id="4356"/>
      <w:bookmarkEnd w:id="4357"/>
      <w:bookmarkEnd w:id="4358"/>
      <w:bookmarkEnd w:id="4359"/>
      <w:bookmarkEnd w:id="4360"/>
    </w:p>
    <w:p w14:paraId="1B023155" w14:textId="77777777" w:rsidR="004C4A70" w:rsidRPr="009202AA" w:rsidRDefault="004C4A70" w:rsidP="004C4A70">
      <w:pPr>
        <w:pStyle w:val="Heading4"/>
      </w:pPr>
      <w:bookmarkStart w:id="4361" w:name="_Toc21096773"/>
      <w:bookmarkStart w:id="4362" w:name="_Toc29763740"/>
      <w:bookmarkStart w:id="4363" w:name="_Toc36030211"/>
      <w:bookmarkStart w:id="4364" w:name="_Toc37180111"/>
      <w:bookmarkStart w:id="4365" w:name="_Toc45869811"/>
      <w:bookmarkStart w:id="4366" w:name="_Toc52555617"/>
      <w:bookmarkStart w:id="4367" w:name="_Toc61113080"/>
      <w:bookmarkStart w:id="4368" w:name="_Toc67911964"/>
      <w:bookmarkStart w:id="4369" w:name="_Toc74840784"/>
      <w:bookmarkStart w:id="4370" w:name="_Toc76503919"/>
      <w:bookmarkStart w:id="4371" w:name="_Toc83042471"/>
      <w:r w:rsidRPr="009202AA">
        <w:t>9.8.2.1</w:t>
      </w:r>
      <w:r w:rsidRPr="009202AA">
        <w:tab/>
        <w:t>General minimum requirement</w:t>
      </w:r>
      <w:bookmarkEnd w:id="4361"/>
      <w:bookmarkEnd w:id="4362"/>
      <w:bookmarkEnd w:id="4363"/>
      <w:bookmarkEnd w:id="4364"/>
      <w:bookmarkEnd w:id="4365"/>
      <w:bookmarkEnd w:id="4366"/>
      <w:bookmarkEnd w:id="4367"/>
      <w:bookmarkEnd w:id="4368"/>
      <w:bookmarkEnd w:id="4369"/>
      <w:bookmarkEnd w:id="4370"/>
      <w:bookmarkEnd w:id="4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0F045CCF"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4372" w:name="_Toc21096774"/>
      <w:bookmarkStart w:id="4373" w:name="_Toc29763741"/>
      <w:bookmarkStart w:id="4374" w:name="_Toc36030212"/>
      <w:bookmarkStart w:id="4375" w:name="_Toc37180112"/>
      <w:bookmarkStart w:id="4376" w:name="_Toc45869812"/>
      <w:bookmarkStart w:id="4377" w:name="_Toc52555618"/>
      <w:bookmarkStart w:id="4378" w:name="_Toc61113081"/>
      <w:bookmarkStart w:id="4379" w:name="_Toc67911965"/>
      <w:bookmarkStart w:id="4380" w:name="_Toc74840785"/>
      <w:bookmarkStart w:id="4381" w:name="_Toc76503920"/>
      <w:bookmarkStart w:id="4382" w:name="_Toc83042472"/>
      <w:r w:rsidRPr="009202AA">
        <w:t>9.8.2.2</w:t>
      </w:r>
      <w:r w:rsidRPr="009202AA">
        <w:tab/>
        <w:t>Additional minimum requirement (BC1 and BC2)</w:t>
      </w:r>
      <w:bookmarkEnd w:id="4372"/>
      <w:bookmarkEnd w:id="4373"/>
      <w:bookmarkEnd w:id="4374"/>
      <w:bookmarkEnd w:id="4375"/>
      <w:bookmarkEnd w:id="4376"/>
      <w:bookmarkEnd w:id="4377"/>
      <w:bookmarkEnd w:id="4378"/>
      <w:bookmarkEnd w:id="4379"/>
      <w:bookmarkEnd w:id="4380"/>
      <w:bookmarkEnd w:id="4381"/>
      <w:bookmarkEnd w:id="4382"/>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04B4C1D"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4383" w:name="_Toc21096775"/>
      <w:bookmarkStart w:id="4384" w:name="_Toc29763742"/>
      <w:bookmarkStart w:id="4385" w:name="_Toc36030213"/>
      <w:bookmarkStart w:id="4386" w:name="_Toc37180113"/>
      <w:bookmarkStart w:id="4387" w:name="_Toc45869813"/>
      <w:bookmarkStart w:id="4388" w:name="_Toc52555619"/>
      <w:bookmarkStart w:id="4389" w:name="_Toc61113082"/>
      <w:bookmarkStart w:id="4390" w:name="_Toc67911966"/>
      <w:bookmarkStart w:id="4391" w:name="_Toc74840786"/>
      <w:bookmarkStart w:id="4392" w:name="_Toc76503921"/>
      <w:bookmarkStart w:id="4393" w:name="_Toc83042473"/>
      <w:r w:rsidRPr="009202AA">
        <w:t>9.8.2.3</w:t>
      </w:r>
      <w:r w:rsidRPr="009202AA">
        <w:tab/>
        <w:t>Additional minimum requirement (BC3)</w:t>
      </w:r>
      <w:bookmarkEnd w:id="4383"/>
      <w:bookmarkEnd w:id="4384"/>
      <w:bookmarkEnd w:id="4385"/>
      <w:bookmarkEnd w:id="4386"/>
      <w:bookmarkEnd w:id="4387"/>
      <w:bookmarkEnd w:id="4388"/>
      <w:bookmarkEnd w:id="4389"/>
      <w:bookmarkEnd w:id="4390"/>
      <w:bookmarkEnd w:id="4391"/>
      <w:bookmarkEnd w:id="4392"/>
      <w:bookmarkEnd w:id="4393"/>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11F38C71"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4394" w:name="_Toc21096776"/>
      <w:bookmarkStart w:id="4395" w:name="_Toc29763743"/>
      <w:bookmarkStart w:id="4396" w:name="_Toc36030214"/>
      <w:bookmarkStart w:id="4397" w:name="_Toc37180114"/>
      <w:bookmarkStart w:id="4398" w:name="_Toc45869814"/>
      <w:bookmarkStart w:id="4399" w:name="_Toc52555620"/>
      <w:bookmarkStart w:id="4400" w:name="_Toc61113083"/>
      <w:bookmarkStart w:id="4401" w:name="_Toc67911967"/>
      <w:bookmarkStart w:id="4402" w:name="_Toc74840787"/>
      <w:bookmarkStart w:id="4403" w:name="_Toc76503922"/>
      <w:bookmarkStart w:id="4404" w:name="_Toc83042474"/>
      <w:r w:rsidRPr="009202AA">
        <w:t>9.8.2.4</w:t>
      </w:r>
      <w:r w:rsidRPr="009202AA">
        <w:tab/>
        <w:t>Additional minimum requirements</w:t>
      </w:r>
      <w:bookmarkEnd w:id="4394"/>
      <w:bookmarkEnd w:id="4395"/>
      <w:bookmarkEnd w:id="4396"/>
      <w:bookmarkEnd w:id="4397"/>
      <w:bookmarkEnd w:id="4398"/>
      <w:bookmarkEnd w:id="4399"/>
      <w:bookmarkEnd w:id="4400"/>
      <w:bookmarkEnd w:id="4401"/>
      <w:bookmarkEnd w:id="4402"/>
      <w:bookmarkEnd w:id="4403"/>
      <w:bookmarkEnd w:id="4404"/>
    </w:p>
    <w:p w14:paraId="6C72DBCD" w14:textId="23C02AF7" w:rsidR="00EC7279" w:rsidRPr="00A4052A" w:rsidRDefault="00EC7279" w:rsidP="00EC7279"/>
    <w:p w14:paraId="16326C15" w14:textId="77777777" w:rsidR="004C4A70" w:rsidRPr="009202AA" w:rsidRDefault="004C4A70" w:rsidP="004C4A70">
      <w:pPr>
        <w:pStyle w:val="Heading3"/>
      </w:pPr>
      <w:bookmarkStart w:id="4405" w:name="_Toc21096777"/>
      <w:bookmarkStart w:id="4406" w:name="_Toc29763744"/>
      <w:bookmarkStart w:id="4407" w:name="_Toc36030215"/>
      <w:bookmarkStart w:id="4408" w:name="_Toc37180115"/>
      <w:bookmarkStart w:id="4409" w:name="_Toc45869815"/>
      <w:bookmarkStart w:id="4410" w:name="_Toc52555621"/>
      <w:bookmarkStart w:id="4411" w:name="_Toc61113084"/>
      <w:bookmarkStart w:id="4412" w:name="_Toc67911968"/>
      <w:bookmarkStart w:id="4413" w:name="_Toc74840788"/>
      <w:bookmarkStart w:id="4414" w:name="_Toc76503923"/>
      <w:bookmarkStart w:id="4415" w:name="_Toc83042475"/>
      <w:r w:rsidRPr="009202AA">
        <w:t>9.8.3</w:t>
      </w:r>
      <w:r w:rsidRPr="009202AA">
        <w:tab/>
        <w:t>Minimum requirement for single RAT UTRA operation</w:t>
      </w:r>
      <w:bookmarkEnd w:id="4405"/>
      <w:bookmarkEnd w:id="4406"/>
      <w:bookmarkEnd w:id="4407"/>
      <w:bookmarkEnd w:id="4408"/>
      <w:bookmarkEnd w:id="4409"/>
      <w:bookmarkEnd w:id="4410"/>
      <w:bookmarkEnd w:id="4411"/>
      <w:bookmarkEnd w:id="4412"/>
      <w:bookmarkEnd w:id="4413"/>
      <w:bookmarkEnd w:id="4414"/>
      <w:bookmarkEnd w:id="4415"/>
    </w:p>
    <w:p w14:paraId="276910FC" w14:textId="77777777" w:rsidR="004C4A70" w:rsidRPr="009202AA" w:rsidRDefault="004C4A70" w:rsidP="004C4A70">
      <w:pPr>
        <w:pStyle w:val="Heading4"/>
      </w:pPr>
      <w:bookmarkStart w:id="4416" w:name="_Toc21096778"/>
      <w:bookmarkStart w:id="4417" w:name="_Toc29763745"/>
      <w:bookmarkStart w:id="4418" w:name="_Toc36030216"/>
      <w:bookmarkStart w:id="4419" w:name="_Toc37180116"/>
      <w:bookmarkStart w:id="4420" w:name="_Toc45869816"/>
      <w:bookmarkStart w:id="4421" w:name="_Toc52555622"/>
      <w:bookmarkStart w:id="4422" w:name="_Toc61113085"/>
      <w:bookmarkStart w:id="4423" w:name="_Toc67911969"/>
      <w:bookmarkStart w:id="4424" w:name="_Toc74840789"/>
      <w:bookmarkStart w:id="4425" w:name="_Toc76503924"/>
      <w:bookmarkStart w:id="4426" w:name="_Toc83042476"/>
      <w:r w:rsidRPr="009202AA">
        <w:t>9.8.3.1</w:t>
      </w:r>
      <w:r w:rsidRPr="009202AA">
        <w:tab/>
        <w:t>General minimum requirement for FDD UTRA</w:t>
      </w:r>
      <w:bookmarkEnd w:id="4416"/>
      <w:bookmarkEnd w:id="4417"/>
      <w:bookmarkEnd w:id="4418"/>
      <w:bookmarkEnd w:id="4419"/>
      <w:bookmarkEnd w:id="4420"/>
      <w:bookmarkEnd w:id="4421"/>
      <w:bookmarkEnd w:id="4422"/>
      <w:bookmarkEnd w:id="4423"/>
      <w:bookmarkEnd w:id="4424"/>
      <w:bookmarkEnd w:id="4425"/>
      <w:bookmarkEnd w:id="442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6F6801D8" w:rsidR="00E16430" w:rsidRPr="009202AA" w:rsidRDefault="00E16430" w:rsidP="00E16430">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427" w:name="_Toc21096779"/>
      <w:bookmarkStart w:id="4428" w:name="_Toc29763746"/>
      <w:bookmarkStart w:id="4429" w:name="_Toc36030217"/>
      <w:bookmarkStart w:id="4430" w:name="_Toc37180117"/>
      <w:bookmarkStart w:id="4431" w:name="_Toc45869817"/>
      <w:bookmarkStart w:id="4432" w:name="_Toc52555623"/>
      <w:bookmarkStart w:id="4433" w:name="_Toc61113086"/>
      <w:bookmarkStart w:id="4434" w:name="_Toc67911970"/>
      <w:bookmarkStart w:id="4435" w:name="_Toc74840790"/>
      <w:bookmarkStart w:id="4436" w:name="_Toc76503925"/>
      <w:bookmarkStart w:id="4437" w:name="_Toc83042477"/>
      <w:r w:rsidRPr="009202AA">
        <w:t>9.8.4</w:t>
      </w:r>
      <w:r w:rsidRPr="009202AA">
        <w:tab/>
        <w:t>Minimum requirement for single RAT E-UTRA operation</w:t>
      </w:r>
      <w:bookmarkEnd w:id="4427"/>
      <w:bookmarkEnd w:id="4428"/>
      <w:bookmarkEnd w:id="4429"/>
      <w:bookmarkEnd w:id="4430"/>
      <w:bookmarkEnd w:id="4431"/>
      <w:bookmarkEnd w:id="4432"/>
      <w:bookmarkEnd w:id="4433"/>
      <w:bookmarkEnd w:id="4434"/>
      <w:bookmarkEnd w:id="4435"/>
      <w:bookmarkEnd w:id="4436"/>
      <w:bookmarkEnd w:id="4437"/>
    </w:p>
    <w:p w14:paraId="6E9BAF4F" w14:textId="77777777" w:rsidR="004C4A70" w:rsidRPr="009202AA" w:rsidRDefault="004C4A70" w:rsidP="004C4A70">
      <w:pPr>
        <w:pStyle w:val="Heading4"/>
      </w:pPr>
      <w:bookmarkStart w:id="4438" w:name="_Toc21096780"/>
      <w:bookmarkStart w:id="4439" w:name="_Toc29763747"/>
      <w:bookmarkStart w:id="4440" w:name="_Toc36030218"/>
      <w:bookmarkStart w:id="4441" w:name="_Toc37180118"/>
      <w:bookmarkStart w:id="4442" w:name="_Toc45869818"/>
      <w:bookmarkStart w:id="4443" w:name="_Toc52555624"/>
      <w:bookmarkStart w:id="4444" w:name="_Toc61113087"/>
      <w:bookmarkStart w:id="4445" w:name="_Toc67911971"/>
      <w:bookmarkStart w:id="4446" w:name="_Toc74840791"/>
      <w:bookmarkStart w:id="4447" w:name="_Toc76503926"/>
      <w:bookmarkStart w:id="4448" w:name="_Toc83042478"/>
      <w:r w:rsidRPr="009202AA">
        <w:t>9.8.4.1</w:t>
      </w:r>
      <w:r w:rsidRPr="009202AA">
        <w:tab/>
        <w:t>General minimum requirement</w:t>
      </w:r>
      <w:bookmarkEnd w:id="4438"/>
      <w:bookmarkEnd w:id="4439"/>
      <w:bookmarkEnd w:id="4440"/>
      <w:bookmarkEnd w:id="4441"/>
      <w:bookmarkEnd w:id="4442"/>
      <w:bookmarkEnd w:id="4443"/>
      <w:bookmarkEnd w:id="4444"/>
      <w:bookmarkEnd w:id="4445"/>
      <w:bookmarkEnd w:id="4446"/>
      <w:bookmarkEnd w:id="4447"/>
      <w:bookmarkEnd w:id="4448"/>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5E7C9B95"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4449" w:name="_Toc21096132"/>
      <w:bookmarkStart w:id="4450" w:name="_Toc29763331"/>
      <w:bookmarkStart w:id="4451" w:name="_Toc52554869"/>
      <w:bookmarkStart w:id="4452" w:name="_Toc61112571"/>
      <w:bookmarkStart w:id="4453" w:name="_Toc74840792"/>
      <w:bookmarkStart w:id="4454" w:name="_Toc76503927"/>
      <w:bookmarkStart w:id="4455" w:name="_Toc83042479"/>
      <w:r w:rsidRPr="00EF2F0E">
        <w:t>9.8.4.2</w:t>
      </w:r>
      <w:r w:rsidRPr="00EF2F0E">
        <w:tab/>
      </w:r>
      <w:bookmarkEnd w:id="4449"/>
      <w:bookmarkEnd w:id="4450"/>
      <w:bookmarkEnd w:id="4451"/>
      <w:bookmarkEnd w:id="4452"/>
      <w:r>
        <w:t>Void</w:t>
      </w:r>
      <w:bookmarkEnd w:id="4453"/>
      <w:bookmarkEnd w:id="4454"/>
      <w:bookmarkEnd w:id="4455"/>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456" w:name="_Toc21096782"/>
      <w:bookmarkStart w:id="4457" w:name="_Toc29763749"/>
      <w:bookmarkStart w:id="4458" w:name="_Toc36030220"/>
      <w:bookmarkStart w:id="4459" w:name="_Toc37180120"/>
      <w:bookmarkStart w:id="4460" w:name="_Toc45869820"/>
      <w:bookmarkStart w:id="4461" w:name="_Toc52555626"/>
      <w:bookmarkStart w:id="4462" w:name="_Toc61113089"/>
      <w:bookmarkStart w:id="4463" w:name="_Toc67911973"/>
      <w:bookmarkStart w:id="4464" w:name="_Toc74840793"/>
      <w:bookmarkStart w:id="4465" w:name="_Toc76503928"/>
      <w:bookmarkStart w:id="4466" w:name="_Toc83042480"/>
      <w:r w:rsidRPr="009202AA">
        <w:rPr>
          <w:lang w:eastAsia="zh-CN"/>
        </w:rPr>
        <w:t>10</w:t>
      </w:r>
      <w:r w:rsidRPr="009202AA">
        <w:rPr>
          <w:lang w:eastAsia="zh-CN"/>
        </w:rPr>
        <w:tab/>
        <w:t>Radiated receiver characteristics</w:t>
      </w:r>
      <w:bookmarkEnd w:id="4456"/>
      <w:bookmarkEnd w:id="4457"/>
      <w:bookmarkEnd w:id="4458"/>
      <w:bookmarkEnd w:id="4459"/>
      <w:bookmarkEnd w:id="4460"/>
      <w:bookmarkEnd w:id="4461"/>
      <w:bookmarkEnd w:id="4462"/>
      <w:bookmarkEnd w:id="4463"/>
      <w:bookmarkEnd w:id="4464"/>
      <w:bookmarkEnd w:id="4465"/>
      <w:bookmarkEnd w:id="4466"/>
    </w:p>
    <w:p w14:paraId="3050803E" w14:textId="77777777" w:rsidR="004C4A70" w:rsidRPr="009202AA" w:rsidRDefault="004C4A70" w:rsidP="004C4A70">
      <w:pPr>
        <w:pStyle w:val="Heading2"/>
        <w:rPr>
          <w:lang w:eastAsia="zh-CN"/>
        </w:rPr>
      </w:pPr>
      <w:bookmarkStart w:id="4467" w:name="_Toc21096783"/>
      <w:bookmarkStart w:id="4468" w:name="_Toc29763750"/>
      <w:bookmarkStart w:id="4469" w:name="_Toc36030221"/>
      <w:bookmarkStart w:id="4470" w:name="_Toc37180121"/>
      <w:bookmarkStart w:id="4471" w:name="_Toc45869821"/>
      <w:bookmarkStart w:id="4472" w:name="_Toc52555627"/>
      <w:bookmarkStart w:id="4473" w:name="_Toc61113090"/>
      <w:bookmarkStart w:id="4474" w:name="_Toc67911974"/>
      <w:bookmarkStart w:id="4475" w:name="_Toc74840794"/>
      <w:bookmarkStart w:id="4476" w:name="_Toc76503929"/>
      <w:bookmarkStart w:id="4477" w:name="_Toc83042481"/>
      <w:r w:rsidRPr="009202AA">
        <w:rPr>
          <w:lang w:eastAsia="zh-CN"/>
        </w:rPr>
        <w:t>10.1</w:t>
      </w:r>
      <w:r w:rsidRPr="009202AA">
        <w:rPr>
          <w:lang w:eastAsia="zh-CN"/>
        </w:rPr>
        <w:tab/>
        <w:t>General</w:t>
      </w:r>
      <w:bookmarkEnd w:id="4467"/>
      <w:bookmarkEnd w:id="4468"/>
      <w:bookmarkEnd w:id="4469"/>
      <w:bookmarkEnd w:id="4470"/>
      <w:bookmarkEnd w:id="4471"/>
      <w:bookmarkEnd w:id="4472"/>
      <w:bookmarkEnd w:id="4473"/>
      <w:bookmarkEnd w:id="4474"/>
      <w:bookmarkEnd w:id="4475"/>
      <w:bookmarkEnd w:id="4476"/>
      <w:bookmarkEnd w:id="447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478" w:name="_Toc21096784"/>
      <w:bookmarkStart w:id="4479" w:name="_Toc29763751"/>
      <w:bookmarkStart w:id="4480" w:name="_Toc36030222"/>
      <w:bookmarkStart w:id="4481" w:name="_Toc37180122"/>
      <w:bookmarkStart w:id="4482" w:name="_Toc45869822"/>
      <w:bookmarkStart w:id="4483" w:name="_Toc52555628"/>
      <w:bookmarkStart w:id="4484" w:name="_Toc61113091"/>
      <w:bookmarkStart w:id="4485" w:name="_Toc67911975"/>
      <w:bookmarkStart w:id="4486" w:name="_Toc74840795"/>
      <w:bookmarkStart w:id="4487" w:name="_Toc76503930"/>
      <w:bookmarkStart w:id="4488" w:name="_Toc83042482"/>
      <w:r w:rsidRPr="009202AA">
        <w:rPr>
          <w:lang w:val="sv-FI" w:eastAsia="zh-CN"/>
        </w:rPr>
        <w:t>10.2</w:t>
      </w:r>
      <w:r w:rsidRPr="009202AA">
        <w:rPr>
          <w:lang w:val="sv-FI" w:eastAsia="zh-CN"/>
        </w:rPr>
        <w:tab/>
        <w:t>OTA sensitivity</w:t>
      </w:r>
      <w:bookmarkEnd w:id="4478"/>
      <w:bookmarkEnd w:id="4479"/>
      <w:bookmarkEnd w:id="4480"/>
      <w:bookmarkEnd w:id="4481"/>
      <w:bookmarkEnd w:id="4482"/>
      <w:bookmarkEnd w:id="4483"/>
      <w:bookmarkEnd w:id="4484"/>
      <w:bookmarkEnd w:id="4485"/>
      <w:bookmarkEnd w:id="4486"/>
      <w:bookmarkEnd w:id="4487"/>
      <w:bookmarkEnd w:id="4488"/>
    </w:p>
    <w:p w14:paraId="5BAEBA49" w14:textId="77777777" w:rsidR="004C4A70" w:rsidRPr="009202AA" w:rsidRDefault="004C4A70" w:rsidP="004C4A70">
      <w:pPr>
        <w:pStyle w:val="Heading3"/>
      </w:pPr>
      <w:bookmarkStart w:id="4489" w:name="_Toc21096785"/>
      <w:bookmarkStart w:id="4490" w:name="_Toc29763752"/>
      <w:bookmarkStart w:id="4491" w:name="_Toc36030223"/>
      <w:bookmarkStart w:id="4492" w:name="_Toc37180123"/>
      <w:bookmarkStart w:id="4493" w:name="_Toc45869823"/>
      <w:bookmarkStart w:id="4494" w:name="_Toc52555629"/>
      <w:bookmarkStart w:id="4495" w:name="_Toc61113092"/>
      <w:bookmarkStart w:id="4496" w:name="_Toc67911976"/>
      <w:bookmarkStart w:id="4497" w:name="_Toc74840796"/>
      <w:bookmarkStart w:id="4498" w:name="_Toc76503931"/>
      <w:bookmarkStart w:id="4499" w:name="_Toc83042483"/>
      <w:r w:rsidRPr="009202AA">
        <w:t>10.2.1</w:t>
      </w:r>
      <w:r w:rsidRPr="009202AA">
        <w:tab/>
        <w:t>General</w:t>
      </w:r>
      <w:bookmarkEnd w:id="4489"/>
      <w:bookmarkEnd w:id="4490"/>
      <w:bookmarkEnd w:id="4491"/>
      <w:bookmarkEnd w:id="4492"/>
      <w:bookmarkEnd w:id="4493"/>
      <w:bookmarkEnd w:id="4494"/>
      <w:bookmarkEnd w:id="4495"/>
      <w:bookmarkEnd w:id="4496"/>
      <w:bookmarkEnd w:id="4497"/>
      <w:bookmarkEnd w:id="4498"/>
      <w:bookmarkEnd w:id="449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500" w:name="_Toc21096786"/>
      <w:bookmarkStart w:id="4501" w:name="_Toc29763753"/>
      <w:bookmarkStart w:id="4502" w:name="_Toc36030224"/>
      <w:bookmarkStart w:id="4503" w:name="_Toc37180124"/>
      <w:bookmarkStart w:id="4504" w:name="_Toc45869824"/>
      <w:bookmarkStart w:id="4505" w:name="_Toc52555630"/>
      <w:bookmarkStart w:id="4506" w:name="_Toc61113093"/>
      <w:bookmarkStart w:id="4507" w:name="_Toc67911977"/>
      <w:bookmarkStart w:id="4508" w:name="_Toc74840797"/>
      <w:bookmarkStart w:id="4509" w:name="_Toc76503932"/>
      <w:bookmarkStart w:id="4510" w:name="_Toc83042484"/>
      <w:r w:rsidRPr="009202AA">
        <w:rPr>
          <w:lang w:eastAsia="zh-CN"/>
        </w:rPr>
        <w:t>10.2.2</w:t>
      </w:r>
      <w:r w:rsidRPr="009202AA">
        <w:rPr>
          <w:lang w:eastAsia="zh-CN"/>
        </w:rPr>
        <w:tab/>
        <w:t>Minimum requirement for MSR operation</w:t>
      </w:r>
      <w:bookmarkEnd w:id="4500"/>
      <w:bookmarkEnd w:id="4501"/>
      <w:bookmarkEnd w:id="4502"/>
      <w:bookmarkEnd w:id="4503"/>
      <w:bookmarkEnd w:id="4504"/>
      <w:bookmarkEnd w:id="4505"/>
      <w:bookmarkEnd w:id="4506"/>
      <w:bookmarkEnd w:id="4507"/>
      <w:bookmarkEnd w:id="4508"/>
      <w:bookmarkEnd w:id="4509"/>
      <w:bookmarkEnd w:id="4510"/>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511" w:name="_Toc21096787"/>
      <w:bookmarkStart w:id="4512" w:name="_Toc29763754"/>
      <w:bookmarkStart w:id="4513" w:name="_Toc36030225"/>
      <w:bookmarkStart w:id="4514" w:name="_Toc37180125"/>
      <w:bookmarkStart w:id="4515" w:name="_Toc45869825"/>
      <w:bookmarkStart w:id="4516" w:name="_Toc52555631"/>
      <w:bookmarkStart w:id="4517" w:name="_Toc61113094"/>
      <w:bookmarkStart w:id="4518" w:name="_Toc67911978"/>
      <w:bookmarkStart w:id="4519" w:name="_Toc74840798"/>
      <w:bookmarkStart w:id="4520" w:name="_Toc76503933"/>
      <w:bookmarkStart w:id="4521" w:name="_Toc83042485"/>
      <w:r w:rsidRPr="009202AA">
        <w:rPr>
          <w:lang w:eastAsia="zh-CN"/>
        </w:rPr>
        <w:t>10.2.3</w:t>
      </w:r>
      <w:r w:rsidRPr="009202AA">
        <w:rPr>
          <w:lang w:eastAsia="zh-CN"/>
        </w:rPr>
        <w:tab/>
        <w:t>Minimum requirement for single RAT UTRA operation</w:t>
      </w:r>
      <w:bookmarkEnd w:id="4511"/>
      <w:bookmarkEnd w:id="4512"/>
      <w:bookmarkEnd w:id="4513"/>
      <w:bookmarkEnd w:id="4514"/>
      <w:bookmarkEnd w:id="4515"/>
      <w:bookmarkEnd w:id="4516"/>
      <w:bookmarkEnd w:id="4517"/>
      <w:bookmarkEnd w:id="4518"/>
      <w:bookmarkEnd w:id="4519"/>
      <w:bookmarkEnd w:id="4520"/>
      <w:bookmarkEnd w:id="452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522" w:name="_Toc21096788"/>
      <w:bookmarkStart w:id="4523" w:name="_Toc29763755"/>
      <w:bookmarkStart w:id="4524" w:name="_Toc36030226"/>
      <w:bookmarkStart w:id="4525" w:name="_Toc37180126"/>
      <w:bookmarkStart w:id="4526" w:name="_Toc45869826"/>
      <w:bookmarkStart w:id="4527" w:name="_Toc52555632"/>
      <w:bookmarkStart w:id="4528" w:name="_Toc61113095"/>
      <w:bookmarkStart w:id="4529" w:name="_Toc67911979"/>
      <w:bookmarkStart w:id="4530" w:name="_Toc74840799"/>
      <w:bookmarkStart w:id="4531" w:name="_Toc76503934"/>
      <w:bookmarkStart w:id="4532" w:name="_Toc83042486"/>
      <w:r w:rsidRPr="009202AA">
        <w:rPr>
          <w:lang w:eastAsia="zh-CN"/>
        </w:rPr>
        <w:t>10.2.4</w:t>
      </w:r>
      <w:r w:rsidRPr="009202AA">
        <w:rPr>
          <w:lang w:eastAsia="zh-CN"/>
        </w:rPr>
        <w:tab/>
        <w:t>Minimum requirement for single RAT E-UTRA operation</w:t>
      </w:r>
      <w:bookmarkEnd w:id="4522"/>
      <w:bookmarkEnd w:id="4523"/>
      <w:bookmarkEnd w:id="4524"/>
      <w:bookmarkEnd w:id="4525"/>
      <w:bookmarkEnd w:id="4526"/>
      <w:bookmarkEnd w:id="4527"/>
      <w:bookmarkEnd w:id="4528"/>
      <w:bookmarkEnd w:id="4529"/>
      <w:bookmarkEnd w:id="4530"/>
      <w:bookmarkEnd w:id="4531"/>
      <w:bookmarkEnd w:id="453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533" w:name="_Toc21096789"/>
      <w:bookmarkStart w:id="4534" w:name="_Toc29763756"/>
      <w:bookmarkStart w:id="4535" w:name="_Toc36030227"/>
      <w:bookmarkStart w:id="4536" w:name="_Toc37180127"/>
      <w:bookmarkStart w:id="4537" w:name="_Toc45869827"/>
      <w:bookmarkStart w:id="4538" w:name="_Toc52555633"/>
      <w:bookmarkStart w:id="4539" w:name="_Toc61113096"/>
      <w:bookmarkStart w:id="4540" w:name="_Toc67911980"/>
      <w:bookmarkStart w:id="4541" w:name="_Toc74840800"/>
      <w:bookmarkStart w:id="4542" w:name="_Toc76503935"/>
      <w:bookmarkStart w:id="4543" w:name="_Toc83042487"/>
      <w:r w:rsidRPr="009202AA">
        <w:t>10.3</w:t>
      </w:r>
      <w:r w:rsidRPr="009202AA">
        <w:tab/>
        <w:t>OTA Reference sensitivity level</w:t>
      </w:r>
      <w:bookmarkEnd w:id="4533"/>
      <w:bookmarkEnd w:id="4534"/>
      <w:bookmarkEnd w:id="4535"/>
      <w:bookmarkEnd w:id="4536"/>
      <w:bookmarkEnd w:id="4537"/>
      <w:bookmarkEnd w:id="4538"/>
      <w:bookmarkEnd w:id="4539"/>
      <w:bookmarkEnd w:id="4540"/>
      <w:bookmarkEnd w:id="4541"/>
      <w:bookmarkEnd w:id="4542"/>
      <w:bookmarkEnd w:id="4543"/>
    </w:p>
    <w:p w14:paraId="7AF6F913" w14:textId="77777777" w:rsidR="004C4A70" w:rsidRPr="009202AA" w:rsidRDefault="004C4A70" w:rsidP="004C4A70">
      <w:pPr>
        <w:pStyle w:val="Heading3"/>
      </w:pPr>
      <w:bookmarkStart w:id="4544" w:name="_Toc21096790"/>
      <w:bookmarkStart w:id="4545" w:name="_Toc29763757"/>
      <w:bookmarkStart w:id="4546" w:name="_Toc36030228"/>
      <w:bookmarkStart w:id="4547" w:name="_Toc37180128"/>
      <w:bookmarkStart w:id="4548" w:name="_Toc45869828"/>
      <w:bookmarkStart w:id="4549" w:name="_Toc52555634"/>
      <w:bookmarkStart w:id="4550" w:name="_Toc61113097"/>
      <w:bookmarkStart w:id="4551" w:name="_Toc67911981"/>
      <w:bookmarkStart w:id="4552" w:name="_Toc74840801"/>
      <w:bookmarkStart w:id="4553" w:name="_Toc76503936"/>
      <w:bookmarkStart w:id="4554" w:name="_Toc83042488"/>
      <w:r w:rsidRPr="009202AA">
        <w:t>10.3.1</w:t>
      </w:r>
      <w:r w:rsidRPr="009202AA">
        <w:tab/>
        <w:t>General</w:t>
      </w:r>
      <w:bookmarkEnd w:id="4544"/>
      <w:bookmarkEnd w:id="4545"/>
      <w:bookmarkEnd w:id="4546"/>
      <w:bookmarkEnd w:id="4547"/>
      <w:bookmarkEnd w:id="4548"/>
      <w:bookmarkEnd w:id="4549"/>
      <w:bookmarkEnd w:id="4550"/>
      <w:bookmarkEnd w:id="4551"/>
      <w:bookmarkEnd w:id="4552"/>
      <w:bookmarkEnd w:id="4553"/>
      <w:bookmarkEnd w:id="4554"/>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555" w:name="_Toc21096791"/>
      <w:bookmarkStart w:id="4556" w:name="_Toc29763758"/>
      <w:bookmarkStart w:id="4557" w:name="_Toc36030229"/>
      <w:bookmarkStart w:id="4558" w:name="_Toc37180129"/>
      <w:bookmarkStart w:id="4559" w:name="_Toc45869829"/>
      <w:bookmarkStart w:id="4560" w:name="_Toc52555635"/>
      <w:bookmarkStart w:id="4561" w:name="_Toc61113098"/>
      <w:bookmarkStart w:id="4562" w:name="_Toc67911982"/>
      <w:bookmarkStart w:id="4563" w:name="_Toc74840802"/>
      <w:bookmarkStart w:id="4564" w:name="_Toc76503937"/>
      <w:bookmarkStart w:id="4565" w:name="_Toc83042489"/>
      <w:r w:rsidRPr="009202AA">
        <w:t>10.3.2</w:t>
      </w:r>
      <w:r w:rsidRPr="009202AA">
        <w:tab/>
        <w:t>Minimum requirement for MSR operation</w:t>
      </w:r>
      <w:bookmarkEnd w:id="4555"/>
      <w:bookmarkEnd w:id="4556"/>
      <w:bookmarkEnd w:id="4557"/>
      <w:bookmarkEnd w:id="4558"/>
      <w:bookmarkEnd w:id="4559"/>
      <w:bookmarkEnd w:id="4560"/>
      <w:bookmarkEnd w:id="4561"/>
      <w:bookmarkEnd w:id="4562"/>
      <w:bookmarkEnd w:id="4563"/>
      <w:bookmarkEnd w:id="4564"/>
      <w:bookmarkEnd w:id="456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566" w:name="_Toc21096792"/>
      <w:bookmarkStart w:id="4567" w:name="_Toc29763759"/>
      <w:bookmarkStart w:id="4568" w:name="_Toc36030230"/>
      <w:bookmarkStart w:id="4569" w:name="_Toc37180130"/>
      <w:bookmarkStart w:id="4570" w:name="_Toc45869830"/>
      <w:bookmarkStart w:id="4571" w:name="_Toc52555636"/>
      <w:bookmarkStart w:id="4572" w:name="_Toc61113099"/>
      <w:bookmarkStart w:id="4573" w:name="_Toc67911983"/>
      <w:bookmarkStart w:id="4574" w:name="_Toc74840803"/>
      <w:bookmarkStart w:id="4575" w:name="_Toc76503938"/>
      <w:bookmarkStart w:id="4576" w:name="_Toc83042490"/>
      <w:r w:rsidRPr="009202AA">
        <w:t>10.3.3</w:t>
      </w:r>
      <w:r w:rsidRPr="009202AA">
        <w:tab/>
        <w:t>Minimum requirement for single RAT UTRA operation</w:t>
      </w:r>
      <w:bookmarkEnd w:id="4566"/>
      <w:bookmarkEnd w:id="4567"/>
      <w:bookmarkEnd w:id="4568"/>
      <w:bookmarkEnd w:id="4569"/>
      <w:bookmarkEnd w:id="4570"/>
      <w:bookmarkEnd w:id="4571"/>
      <w:bookmarkEnd w:id="4572"/>
      <w:bookmarkEnd w:id="4573"/>
      <w:bookmarkEnd w:id="4574"/>
      <w:bookmarkEnd w:id="4575"/>
      <w:bookmarkEnd w:id="4576"/>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577" w:name="_Toc21096793"/>
      <w:bookmarkStart w:id="4578" w:name="_Toc29763760"/>
      <w:bookmarkStart w:id="4579" w:name="_Toc36030231"/>
      <w:bookmarkStart w:id="4580" w:name="_Toc37180131"/>
      <w:bookmarkStart w:id="4581" w:name="_Toc45869831"/>
      <w:bookmarkStart w:id="4582" w:name="_Toc52555637"/>
      <w:bookmarkStart w:id="4583" w:name="_Toc61113100"/>
      <w:bookmarkStart w:id="4584" w:name="_Toc67911984"/>
      <w:bookmarkStart w:id="4585" w:name="_Toc74840804"/>
      <w:bookmarkStart w:id="4586" w:name="_Toc76503939"/>
      <w:bookmarkStart w:id="4587" w:name="_Toc83042491"/>
      <w:r w:rsidRPr="009202AA">
        <w:t>10.3.4</w:t>
      </w:r>
      <w:r w:rsidRPr="009202AA">
        <w:tab/>
        <w:t>Minimum requirement for single RAT E-UTRA operation</w:t>
      </w:r>
      <w:bookmarkEnd w:id="4577"/>
      <w:bookmarkEnd w:id="4578"/>
      <w:bookmarkEnd w:id="4579"/>
      <w:bookmarkEnd w:id="4580"/>
      <w:bookmarkEnd w:id="4581"/>
      <w:bookmarkEnd w:id="4582"/>
      <w:bookmarkEnd w:id="4583"/>
      <w:bookmarkEnd w:id="4584"/>
      <w:bookmarkEnd w:id="4585"/>
      <w:bookmarkEnd w:id="4586"/>
      <w:bookmarkEnd w:id="45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4588" w:name="_Toc21096794"/>
      <w:bookmarkStart w:id="4589" w:name="_Toc29763761"/>
      <w:bookmarkStart w:id="4590" w:name="_Toc36030232"/>
      <w:bookmarkStart w:id="4591" w:name="_Toc37180132"/>
      <w:bookmarkStart w:id="4592" w:name="_Toc45869832"/>
      <w:bookmarkStart w:id="4593" w:name="_Toc52555638"/>
      <w:bookmarkStart w:id="4594" w:name="_Toc61113101"/>
      <w:bookmarkStart w:id="4595" w:name="_Toc67911985"/>
      <w:bookmarkStart w:id="4596" w:name="_Toc74840805"/>
      <w:bookmarkStart w:id="4597" w:name="_Toc76503940"/>
      <w:bookmarkStart w:id="4598" w:name="_Toc83042492"/>
      <w:r w:rsidRPr="009202AA">
        <w:t>10.4</w:t>
      </w:r>
      <w:r w:rsidRPr="009202AA">
        <w:tab/>
        <w:t>OTA Dynamic range</w:t>
      </w:r>
      <w:bookmarkEnd w:id="4588"/>
      <w:bookmarkEnd w:id="4589"/>
      <w:bookmarkEnd w:id="4590"/>
      <w:bookmarkEnd w:id="4591"/>
      <w:bookmarkEnd w:id="4592"/>
      <w:bookmarkEnd w:id="4593"/>
      <w:bookmarkEnd w:id="4594"/>
      <w:bookmarkEnd w:id="4595"/>
      <w:bookmarkEnd w:id="4596"/>
      <w:bookmarkEnd w:id="4597"/>
      <w:bookmarkEnd w:id="4598"/>
    </w:p>
    <w:p w14:paraId="342454B5" w14:textId="77777777" w:rsidR="004C4A70" w:rsidRPr="009202AA" w:rsidRDefault="004C4A70" w:rsidP="004C4A70">
      <w:pPr>
        <w:pStyle w:val="Heading4"/>
        <w:ind w:left="0" w:firstLine="0"/>
      </w:pPr>
      <w:bookmarkStart w:id="4599" w:name="_Toc21096795"/>
      <w:bookmarkStart w:id="4600" w:name="_Toc29763762"/>
      <w:bookmarkStart w:id="4601" w:name="_Toc36030233"/>
      <w:bookmarkStart w:id="4602" w:name="_Toc37180133"/>
      <w:bookmarkStart w:id="4603" w:name="_Toc45869833"/>
      <w:bookmarkStart w:id="4604" w:name="_Toc52555639"/>
      <w:bookmarkStart w:id="4605" w:name="_Toc61113102"/>
      <w:bookmarkStart w:id="4606" w:name="_Toc67911986"/>
      <w:bookmarkStart w:id="4607" w:name="_Toc74840806"/>
      <w:bookmarkStart w:id="4608" w:name="_Toc76503941"/>
      <w:bookmarkStart w:id="4609" w:name="_Toc83042493"/>
      <w:r w:rsidRPr="009202AA">
        <w:t>10.4.1</w:t>
      </w:r>
      <w:r w:rsidRPr="009202AA">
        <w:tab/>
        <w:t>General</w:t>
      </w:r>
      <w:bookmarkEnd w:id="4599"/>
      <w:bookmarkEnd w:id="4600"/>
      <w:bookmarkEnd w:id="4601"/>
      <w:bookmarkEnd w:id="4602"/>
      <w:bookmarkEnd w:id="4603"/>
      <w:bookmarkEnd w:id="4604"/>
      <w:bookmarkEnd w:id="4605"/>
      <w:bookmarkEnd w:id="4606"/>
      <w:bookmarkEnd w:id="4607"/>
      <w:bookmarkEnd w:id="4608"/>
      <w:bookmarkEnd w:id="460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4610" w:name="_Toc21096796"/>
      <w:bookmarkStart w:id="4611" w:name="_Toc29763763"/>
      <w:bookmarkStart w:id="4612" w:name="_Toc36030234"/>
      <w:bookmarkStart w:id="4613" w:name="_Toc37180134"/>
      <w:bookmarkStart w:id="4614" w:name="_Toc45869834"/>
      <w:bookmarkStart w:id="4615" w:name="_Toc52555640"/>
      <w:bookmarkStart w:id="4616" w:name="_Toc61113103"/>
      <w:bookmarkStart w:id="4617" w:name="_Toc67911987"/>
      <w:bookmarkStart w:id="4618" w:name="_Toc74840807"/>
      <w:bookmarkStart w:id="4619" w:name="_Toc76503942"/>
      <w:bookmarkStart w:id="4620" w:name="_Toc83042494"/>
      <w:r w:rsidRPr="009202AA">
        <w:t>10.4.2</w:t>
      </w:r>
      <w:r w:rsidRPr="009202AA">
        <w:tab/>
        <w:t>Minimum requirement for MSR operation</w:t>
      </w:r>
      <w:bookmarkEnd w:id="4610"/>
      <w:bookmarkEnd w:id="4611"/>
      <w:bookmarkEnd w:id="4612"/>
      <w:bookmarkEnd w:id="4613"/>
      <w:bookmarkEnd w:id="4614"/>
      <w:bookmarkEnd w:id="4615"/>
      <w:bookmarkEnd w:id="4616"/>
      <w:bookmarkEnd w:id="4617"/>
      <w:bookmarkEnd w:id="4618"/>
      <w:bookmarkEnd w:id="4619"/>
      <w:bookmarkEnd w:id="4620"/>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4621" w:name="_Toc21096797"/>
      <w:bookmarkStart w:id="4622" w:name="_Toc29763764"/>
      <w:bookmarkStart w:id="4623" w:name="_Toc36030235"/>
      <w:bookmarkStart w:id="4624" w:name="_Toc37180135"/>
      <w:bookmarkStart w:id="4625" w:name="_Toc45869835"/>
      <w:bookmarkStart w:id="4626" w:name="_Toc52555641"/>
      <w:bookmarkStart w:id="4627" w:name="_Toc61113104"/>
      <w:bookmarkStart w:id="4628" w:name="_Toc67911988"/>
      <w:bookmarkStart w:id="4629" w:name="_Toc74840808"/>
      <w:bookmarkStart w:id="4630" w:name="_Toc76503943"/>
      <w:bookmarkStart w:id="4631" w:name="_Toc83042495"/>
      <w:r w:rsidRPr="009202AA">
        <w:t>10.4.3</w:t>
      </w:r>
      <w:r w:rsidRPr="009202AA">
        <w:tab/>
        <w:t>Minimum requirement for single RAT UTRA operation</w:t>
      </w:r>
      <w:bookmarkEnd w:id="4621"/>
      <w:bookmarkEnd w:id="4622"/>
      <w:bookmarkEnd w:id="4623"/>
      <w:bookmarkEnd w:id="4624"/>
      <w:bookmarkEnd w:id="4625"/>
      <w:bookmarkEnd w:id="4626"/>
      <w:bookmarkEnd w:id="4627"/>
      <w:bookmarkEnd w:id="4628"/>
      <w:bookmarkEnd w:id="4629"/>
      <w:bookmarkEnd w:id="4630"/>
      <w:bookmarkEnd w:id="463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4632" w:name="_Toc21096798"/>
      <w:bookmarkStart w:id="4633" w:name="_Toc29763765"/>
      <w:bookmarkStart w:id="4634" w:name="_Toc36030236"/>
      <w:bookmarkStart w:id="4635" w:name="_Toc37180136"/>
      <w:bookmarkStart w:id="4636" w:name="_Toc45869836"/>
      <w:bookmarkStart w:id="4637" w:name="_Toc52555642"/>
      <w:bookmarkStart w:id="4638" w:name="_Toc61113105"/>
      <w:bookmarkStart w:id="4639" w:name="_Toc67911989"/>
      <w:bookmarkStart w:id="4640" w:name="_Toc74840809"/>
      <w:bookmarkStart w:id="4641" w:name="_Toc76503944"/>
      <w:bookmarkStart w:id="4642" w:name="_Toc83042496"/>
      <w:r w:rsidRPr="009202AA">
        <w:t>10.4.4</w:t>
      </w:r>
      <w:r w:rsidRPr="009202AA">
        <w:tab/>
        <w:t>Minimum requirement for single RAT E-UTRA operation</w:t>
      </w:r>
      <w:bookmarkEnd w:id="4632"/>
      <w:bookmarkEnd w:id="4633"/>
      <w:bookmarkEnd w:id="4634"/>
      <w:bookmarkEnd w:id="4635"/>
      <w:bookmarkEnd w:id="4636"/>
      <w:bookmarkEnd w:id="4637"/>
      <w:bookmarkEnd w:id="4638"/>
      <w:bookmarkEnd w:id="4639"/>
      <w:bookmarkEnd w:id="4640"/>
      <w:bookmarkEnd w:id="4641"/>
      <w:bookmarkEnd w:id="464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4643" w:name="_Toc21096799"/>
      <w:bookmarkStart w:id="4644" w:name="_Toc29763766"/>
      <w:bookmarkStart w:id="4645" w:name="_Toc36030237"/>
      <w:bookmarkStart w:id="4646" w:name="_Toc37180137"/>
      <w:bookmarkStart w:id="4647" w:name="_Toc45869837"/>
      <w:bookmarkStart w:id="4648" w:name="_Toc52555643"/>
      <w:bookmarkStart w:id="4649" w:name="_Toc61113106"/>
      <w:bookmarkStart w:id="4650" w:name="_Toc67911990"/>
      <w:bookmarkStart w:id="4651" w:name="_Toc74840810"/>
      <w:bookmarkStart w:id="4652" w:name="_Toc76503945"/>
      <w:bookmarkStart w:id="4653" w:name="_Toc83042497"/>
      <w:r w:rsidRPr="009202AA">
        <w:t>10.5</w:t>
      </w:r>
      <w:r w:rsidRPr="009202AA">
        <w:tab/>
        <w:t>OTA Adjacent channel selectivity, general blocking, and narrowband blocking</w:t>
      </w:r>
      <w:bookmarkEnd w:id="4643"/>
      <w:bookmarkEnd w:id="4644"/>
      <w:bookmarkEnd w:id="4645"/>
      <w:bookmarkEnd w:id="4646"/>
      <w:bookmarkEnd w:id="4647"/>
      <w:bookmarkEnd w:id="4648"/>
      <w:bookmarkEnd w:id="4649"/>
      <w:bookmarkEnd w:id="4650"/>
      <w:bookmarkEnd w:id="4651"/>
      <w:bookmarkEnd w:id="4652"/>
      <w:bookmarkEnd w:id="4653"/>
    </w:p>
    <w:p w14:paraId="445B8A70" w14:textId="77777777" w:rsidR="004C4A70" w:rsidRPr="009202AA" w:rsidRDefault="004C4A70" w:rsidP="004C4A70">
      <w:pPr>
        <w:pStyle w:val="Heading3"/>
        <w:ind w:left="0" w:firstLine="0"/>
      </w:pPr>
      <w:bookmarkStart w:id="4654" w:name="_Toc21096800"/>
      <w:bookmarkStart w:id="4655" w:name="_Toc29763767"/>
      <w:bookmarkStart w:id="4656" w:name="_Toc36030238"/>
      <w:bookmarkStart w:id="4657" w:name="_Toc37180138"/>
      <w:bookmarkStart w:id="4658" w:name="_Toc45869838"/>
      <w:bookmarkStart w:id="4659" w:name="_Toc52555644"/>
      <w:bookmarkStart w:id="4660" w:name="_Toc61113107"/>
      <w:bookmarkStart w:id="4661" w:name="_Toc67911991"/>
      <w:bookmarkStart w:id="4662" w:name="_Toc74840811"/>
      <w:bookmarkStart w:id="4663" w:name="_Toc76503946"/>
      <w:bookmarkStart w:id="4664" w:name="_Toc83042498"/>
      <w:r w:rsidRPr="009202AA">
        <w:t>10.5.1</w:t>
      </w:r>
      <w:r w:rsidRPr="009202AA">
        <w:tab/>
        <w:t>General</w:t>
      </w:r>
      <w:bookmarkEnd w:id="4654"/>
      <w:bookmarkEnd w:id="4655"/>
      <w:bookmarkEnd w:id="4656"/>
      <w:bookmarkEnd w:id="4657"/>
      <w:bookmarkEnd w:id="4658"/>
      <w:bookmarkEnd w:id="4659"/>
      <w:bookmarkEnd w:id="4660"/>
      <w:bookmarkEnd w:id="4661"/>
      <w:bookmarkEnd w:id="4662"/>
      <w:bookmarkEnd w:id="4663"/>
      <w:bookmarkEnd w:id="4664"/>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4665" w:name="_Toc21096801"/>
      <w:bookmarkStart w:id="4666" w:name="_Toc29763768"/>
      <w:bookmarkStart w:id="4667" w:name="_Toc36030239"/>
      <w:bookmarkStart w:id="4668" w:name="_Toc37180139"/>
      <w:bookmarkStart w:id="4669" w:name="_Toc45869839"/>
      <w:bookmarkStart w:id="4670" w:name="_Toc52555645"/>
      <w:bookmarkStart w:id="4671" w:name="_Toc61113108"/>
      <w:bookmarkStart w:id="4672" w:name="_Toc67911992"/>
      <w:bookmarkStart w:id="4673" w:name="_Toc74840812"/>
      <w:bookmarkStart w:id="4674" w:name="_Toc76503947"/>
      <w:bookmarkStart w:id="4675" w:name="_Toc83042499"/>
      <w:r w:rsidRPr="009202AA">
        <w:t>10.5.2</w:t>
      </w:r>
      <w:r w:rsidRPr="009202AA">
        <w:tab/>
        <w:t>Minimum requirement for MSR operation</w:t>
      </w:r>
      <w:bookmarkEnd w:id="4665"/>
      <w:bookmarkEnd w:id="4666"/>
      <w:bookmarkEnd w:id="4667"/>
      <w:bookmarkEnd w:id="4668"/>
      <w:bookmarkEnd w:id="4669"/>
      <w:bookmarkEnd w:id="4670"/>
      <w:bookmarkEnd w:id="4671"/>
      <w:bookmarkEnd w:id="4672"/>
      <w:bookmarkEnd w:id="4673"/>
      <w:bookmarkEnd w:id="4674"/>
      <w:bookmarkEnd w:id="4675"/>
    </w:p>
    <w:p w14:paraId="78A0B1C4" w14:textId="77777777" w:rsidR="004C4A70" w:rsidRPr="009202AA" w:rsidRDefault="004C4A70" w:rsidP="004C4A70">
      <w:pPr>
        <w:pStyle w:val="Heading4"/>
        <w:ind w:left="0" w:firstLine="0"/>
      </w:pPr>
      <w:bookmarkStart w:id="4676" w:name="_Toc21096802"/>
      <w:bookmarkStart w:id="4677" w:name="_Toc29763769"/>
      <w:bookmarkStart w:id="4678" w:name="_Toc36030240"/>
      <w:bookmarkStart w:id="4679" w:name="_Toc37180140"/>
      <w:bookmarkStart w:id="4680" w:name="_Toc45869840"/>
      <w:bookmarkStart w:id="4681" w:name="_Toc52555646"/>
      <w:bookmarkStart w:id="4682" w:name="_Toc61113109"/>
      <w:bookmarkStart w:id="4683" w:name="_Toc67911993"/>
      <w:bookmarkStart w:id="4684" w:name="_Toc74840813"/>
      <w:bookmarkStart w:id="4685" w:name="_Toc76503948"/>
      <w:bookmarkStart w:id="4686" w:name="_Toc83042500"/>
      <w:r w:rsidRPr="009202AA">
        <w:t>10.5.2.1</w:t>
      </w:r>
      <w:r w:rsidRPr="009202AA">
        <w:tab/>
        <w:t>General minimum requirement</w:t>
      </w:r>
      <w:bookmarkEnd w:id="4676"/>
      <w:bookmarkEnd w:id="4677"/>
      <w:bookmarkEnd w:id="4678"/>
      <w:bookmarkEnd w:id="4679"/>
      <w:bookmarkEnd w:id="4680"/>
      <w:bookmarkEnd w:id="4681"/>
      <w:bookmarkEnd w:id="4682"/>
      <w:bookmarkEnd w:id="4683"/>
      <w:bookmarkEnd w:id="4684"/>
      <w:bookmarkEnd w:id="4685"/>
      <w:bookmarkEnd w:id="4686"/>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4687" w:name="_Toc21096803"/>
      <w:bookmarkStart w:id="4688" w:name="_Toc29763770"/>
      <w:bookmarkStart w:id="4689" w:name="_Toc36030241"/>
      <w:bookmarkStart w:id="4690" w:name="_Toc37180141"/>
      <w:bookmarkStart w:id="4691" w:name="_Toc45869841"/>
      <w:bookmarkStart w:id="4692" w:name="_Toc52555647"/>
      <w:bookmarkStart w:id="4693" w:name="_Toc61113110"/>
      <w:bookmarkStart w:id="4694" w:name="_Toc67911994"/>
      <w:bookmarkStart w:id="4695" w:name="_Toc74840814"/>
      <w:bookmarkStart w:id="4696" w:name="_Toc76503949"/>
      <w:bookmarkStart w:id="4697" w:name="_Toc83042501"/>
      <w:r w:rsidRPr="009202AA">
        <w:t>10.5.2.2</w:t>
      </w:r>
      <w:r w:rsidRPr="009202AA">
        <w:tab/>
        <w:t>General narrowband blocking minimum requirement</w:t>
      </w:r>
      <w:bookmarkEnd w:id="4687"/>
      <w:bookmarkEnd w:id="4688"/>
      <w:bookmarkEnd w:id="4689"/>
      <w:bookmarkEnd w:id="4690"/>
      <w:bookmarkEnd w:id="4691"/>
      <w:bookmarkEnd w:id="4692"/>
      <w:bookmarkEnd w:id="4693"/>
      <w:bookmarkEnd w:id="4694"/>
      <w:bookmarkEnd w:id="4695"/>
      <w:bookmarkEnd w:id="4696"/>
      <w:bookmarkEnd w:id="469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469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469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4699" w:name="_Toc21096804"/>
      <w:bookmarkStart w:id="4700" w:name="_Toc29763771"/>
      <w:bookmarkStart w:id="4701" w:name="_Toc36030242"/>
      <w:bookmarkStart w:id="4702" w:name="_Toc37180142"/>
      <w:bookmarkStart w:id="4703" w:name="_Toc45869842"/>
      <w:bookmarkStart w:id="4704" w:name="_Toc52555648"/>
      <w:bookmarkStart w:id="4705" w:name="_Toc61113111"/>
      <w:bookmarkStart w:id="4706" w:name="_Toc67911995"/>
      <w:bookmarkStart w:id="4707" w:name="_Toc74840815"/>
      <w:bookmarkStart w:id="4708" w:name="_Toc76503950"/>
      <w:bookmarkStart w:id="4709" w:name="_Toc83042502"/>
      <w:r w:rsidRPr="009202AA">
        <w:t>10.5.2.3</w:t>
      </w:r>
      <w:r w:rsidRPr="009202AA">
        <w:tab/>
        <w:t>Additional BC3 blocking minimum requirement</w:t>
      </w:r>
      <w:bookmarkEnd w:id="4699"/>
      <w:bookmarkEnd w:id="4700"/>
      <w:bookmarkEnd w:id="4701"/>
      <w:bookmarkEnd w:id="4702"/>
      <w:bookmarkEnd w:id="4703"/>
      <w:bookmarkEnd w:id="4704"/>
      <w:bookmarkEnd w:id="4705"/>
      <w:bookmarkEnd w:id="4706"/>
      <w:bookmarkEnd w:id="4707"/>
      <w:bookmarkEnd w:id="4708"/>
      <w:bookmarkEnd w:id="4709"/>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4710" w:name="_Toc21096805"/>
      <w:bookmarkStart w:id="4711" w:name="_Toc29763772"/>
      <w:bookmarkStart w:id="4712" w:name="_Toc36030243"/>
      <w:bookmarkStart w:id="4713" w:name="_Toc37180143"/>
      <w:bookmarkStart w:id="4714" w:name="_Toc45869843"/>
      <w:bookmarkStart w:id="4715" w:name="_Toc52555649"/>
      <w:bookmarkStart w:id="4716" w:name="_Toc61113112"/>
      <w:bookmarkStart w:id="4717" w:name="_Toc67911996"/>
      <w:bookmarkStart w:id="4718" w:name="_Toc74840816"/>
      <w:bookmarkStart w:id="4719" w:name="_Toc76503951"/>
      <w:bookmarkStart w:id="4720" w:name="_Toc83042503"/>
      <w:r w:rsidRPr="009202AA">
        <w:t>10.5.3</w:t>
      </w:r>
      <w:r w:rsidRPr="009202AA">
        <w:tab/>
        <w:t>Minimum requirement for single RAT UTRA operation</w:t>
      </w:r>
      <w:bookmarkEnd w:id="4710"/>
      <w:bookmarkEnd w:id="4711"/>
      <w:bookmarkEnd w:id="4712"/>
      <w:bookmarkEnd w:id="4713"/>
      <w:bookmarkEnd w:id="4714"/>
      <w:bookmarkEnd w:id="4715"/>
      <w:bookmarkEnd w:id="4716"/>
      <w:bookmarkEnd w:id="4717"/>
      <w:bookmarkEnd w:id="4718"/>
      <w:bookmarkEnd w:id="4719"/>
      <w:bookmarkEnd w:id="4720"/>
    </w:p>
    <w:p w14:paraId="3C5F420B" w14:textId="77777777" w:rsidR="004C4A70" w:rsidRPr="009202AA" w:rsidRDefault="004C4A70" w:rsidP="004C4A70">
      <w:pPr>
        <w:pStyle w:val="Heading4"/>
        <w:ind w:left="864" w:hanging="864"/>
      </w:pPr>
      <w:bookmarkStart w:id="4721" w:name="_Toc21096806"/>
      <w:bookmarkStart w:id="4722" w:name="_Toc29763773"/>
      <w:bookmarkStart w:id="4723" w:name="_Toc36030244"/>
      <w:bookmarkStart w:id="4724" w:name="_Toc37180144"/>
      <w:bookmarkStart w:id="4725" w:name="_Toc45869844"/>
      <w:bookmarkStart w:id="4726" w:name="_Toc52555650"/>
      <w:bookmarkStart w:id="4727" w:name="_Toc61113113"/>
      <w:bookmarkStart w:id="4728" w:name="_Toc67911997"/>
      <w:bookmarkStart w:id="4729" w:name="_Toc74840817"/>
      <w:bookmarkStart w:id="4730" w:name="_Toc76503952"/>
      <w:bookmarkStart w:id="4731" w:name="_Toc83042504"/>
      <w:r w:rsidRPr="009202AA">
        <w:t>10.5.3.1</w:t>
      </w:r>
      <w:r w:rsidRPr="009202AA">
        <w:tab/>
        <w:t>General</w:t>
      </w:r>
      <w:bookmarkEnd w:id="4721"/>
      <w:bookmarkEnd w:id="4722"/>
      <w:bookmarkEnd w:id="4723"/>
      <w:bookmarkEnd w:id="4724"/>
      <w:bookmarkEnd w:id="4725"/>
      <w:bookmarkEnd w:id="4726"/>
      <w:bookmarkEnd w:id="4727"/>
      <w:bookmarkEnd w:id="4728"/>
      <w:bookmarkEnd w:id="4729"/>
      <w:bookmarkEnd w:id="4730"/>
      <w:bookmarkEnd w:id="4731"/>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4732" w:name="_Toc21096807"/>
      <w:bookmarkStart w:id="4733" w:name="_Toc29763774"/>
      <w:bookmarkStart w:id="4734" w:name="_Toc36030245"/>
      <w:bookmarkStart w:id="4735" w:name="_Toc37180145"/>
      <w:bookmarkStart w:id="4736" w:name="_Toc45869845"/>
      <w:bookmarkStart w:id="4737" w:name="_Toc52555651"/>
      <w:bookmarkStart w:id="4738" w:name="_Toc61113114"/>
      <w:bookmarkStart w:id="4739" w:name="_Toc67911998"/>
      <w:bookmarkStart w:id="4740" w:name="_Toc74840818"/>
      <w:bookmarkStart w:id="4741" w:name="_Toc76503953"/>
      <w:bookmarkStart w:id="4742" w:name="_Toc83042505"/>
      <w:r w:rsidRPr="009202AA">
        <w:t>10.5.3.2</w:t>
      </w:r>
      <w:r w:rsidRPr="009202AA">
        <w:tab/>
        <w:t>Minimum requirement</w:t>
      </w:r>
      <w:bookmarkEnd w:id="4732"/>
      <w:bookmarkEnd w:id="4733"/>
      <w:bookmarkEnd w:id="4734"/>
      <w:bookmarkEnd w:id="4735"/>
      <w:bookmarkEnd w:id="4736"/>
      <w:bookmarkEnd w:id="4737"/>
      <w:bookmarkEnd w:id="4738"/>
      <w:bookmarkEnd w:id="4739"/>
      <w:bookmarkEnd w:id="4740"/>
      <w:bookmarkEnd w:id="4741"/>
      <w:bookmarkEnd w:id="474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4743" w:name="_Toc21096808"/>
      <w:bookmarkStart w:id="4744" w:name="_Toc29763775"/>
      <w:bookmarkStart w:id="4745" w:name="_Toc36030246"/>
      <w:bookmarkStart w:id="4746" w:name="_Toc37180146"/>
      <w:bookmarkStart w:id="4747" w:name="_Toc45869846"/>
      <w:bookmarkStart w:id="4748" w:name="_Toc52555652"/>
      <w:bookmarkStart w:id="4749" w:name="_Toc61113115"/>
      <w:bookmarkStart w:id="4750" w:name="_Toc67911999"/>
      <w:bookmarkStart w:id="4751" w:name="_Toc74840819"/>
      <w:bookmarkStart w:id="4752" w:name="_Toc76503954"/>
      <w:bookmarkStart w:id="4753" w:name="_Toc83042506"/>
      <w:r w:rsidRPr="009202AA">
        <w:t>10.5.3.3</w:t>
      </w:r>
      <w:r w:rsidRPr="009202AA">
        <w:tab/>
        <w:t>Minimum requirement - Co-location with UTRA-TDD</w:t>
      </w:r>
      <w:bookmarkEnd w:id="4743"/>
      <w:bookmarkEnd w:id="4744"/>
      <w:bookmarkEnd w:id="4745"/>
      <w:bookmarkEnd w:id="4746"/>
      <w:bookmarkEnd w:id="4747"/>
      <w:bookmarkEnd w:id="4748"/>
      <w:bookmarkEnd w:id="4749"/>
      <w:bookmarkEnd w:id="4750"/>
      <w:bookmarkEnd w:id="4751"/>
      <w:bookmarkEnd w:id="4752"/>
      <w:bookmarkEnd w:id="475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4754" w:name="_Toc21096809"/>
      <w:bookmarkStart w:id="4755" w:name="_Toc29763776"/>
      <w:bookmarkStart w:id="4756" w:name="_Toc36030247"/>
      <w:bookmarkStart w:id="4757" w:name="_Toc37180147"/>
      <w:bookmarkStart w:id="4758" w:name="_Toc45869847"/>
      <w:bookmarkStart w:id="4759" w:name="_Toc52555653"/>
      <w:bookmarkStart w:id="4760" w:name="_Toc61113116"/>
      <w:bookmarkStart w:id="4761" w:name="_Toc67912000"/>
      <w:bookmarkStart w:id="4762" w:name="_Toc74840820"/>
      <w:bookmarkStart w:id="4763" w:name="_Toc76503955"/>
      <w:bookmarkStart w:id="4764" w:name="_Toc83042507"/>
      <w:r w:rsidRPr="009202AA">
        <w:t>10.5.4</w:t>
      </w:r>
      <w:r w:rsidRPr="009202AA">
        <w:tab/>
        <w:t>Minimum requirement for single RAT E-UTRA operation</w:t>
      </w:r>
      <w:bookmarkEnd w:id="4754"/>
      <w:bookmarkEnd w:id="4755"/>
      <w:bookmarkEnd w:id="4756"/>
      <w:bookmarkEnd w:id="4757"/>
      <w:bookmarkEnd w:id="4758"/>
      <w:bookmarkEnd w:id="4759"/>
      <w:bookmarkEnd w:id="4760"/>
      <w:bookmarkEnd w:id="4761"/>
      <w:bookmarkEnd w:id="4762"/>
      <w:bookmarkEnd w:id="4763"/>
      <w:bookmarkEnd w:id="4764"/>
    </w:p>
    <w:p w14:paraId="7668F459" w14:textId="77777777" w:rsidR="004C4A70" w:rsidRPr="009202AA" w:rsidRDefault="004C4A70" w:rsidP="004C4A70">
      <w:pPr>
        <w:pStyle w:val="Heading4"/>
        <w:ind w:left="0" w:firstLine="0"/>
      </w:pPr>
      <w:bookmarkStart w:id="4765" w:name="_Toc21096810"/>
      <w:bookmarkStart w:id="4766" w:name="_Toc29763777"/>
      <w:bookmarkStart w:id="4767" w:name="_Toc36030248"/>
      <w:bookmarkStart w:id="4768" w:name="_Toc37180148"/>
      <w:bookmarkStart w:id="4769" w:name="_Toc45869848"/>
      <w:bookmarkStart w:id="4770" w:name="_Toc52555654"/>
      <w:bookmarkStart w:id="4771" w:name="_Toc61113117"/>
      <w:bookmarkStart w:id="4772" w:name="_Toc67912001"/>
      <w:bookmarkStart w:id="4773" w:name="_Toc74840821"/>
      <w:bookmarkStart w:id="4774" w:name="_Toc76503956"/>
      <w:bookmarkStart w:id="4775" w:name="_Toc83042508"/>
      <w:r w:rsidRPr="009202AA">
        <w:t>10.5.4.1</w:t>
      </w:r>
      <w:r w:rsidRPr="009202AA">
        <w:tab/>
        <w:t>General</w:t>
      </w:r>
      <w:bookmarkEnd w:id="4765"/>
      <w:bookmarkEnd w:id="4766"/>
      <w:bookmarkEnd w:id="4767"/>
      <w:bookmarkEnd w:id="4768"/>
      <w:bookmarkEnd w:id="4769"/>
      <w:bookmarkEnd w:id="4770"/>
      <w:bookmarkEnd w:id="4771"/>
      <w:bookmarkEnd w:id="4772"/>
      <w:bookmarkEnd w:id="4773"/>
      <w:bookmarkEnd w:id="4774"/>
      <w:bookmarkEnd w:id="4775"/>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4776" w:name="_Toc21096811"/>
      <w:bookmarkStart w:id="4777" w:name="_Toc29763778"/>
      <w:bookmarkStart w:id="4778" w:name="_Toc36030249"/>
      <w:bookmarkStart w:id="4779" w:name="_Toc37180149"/>
      <w:bookmarkStart w:id="4780" w:name="_Toc45869849"/>
      <w:bookmarkStart w:id="4781" w:name="_Toc52555655"/>
      <w:bookmarkStart w:id="4782" w:name="_Toc61113118"/>
      <w:bookmarkStart w:id="4783" w:name="_Toc67912002"/>
      <w:bookmarkStart w:id="4784" w:name="_Toc74840822"/>
      <w:bookmarkStart w:id="4785" w:name="_Toc76503957"/>
      <w:bookmarkStart w:id="4786" w:name="_Toc83042509"/>
      <w:r w:rsidRPr="009202AA">
        <w:t>10.5.4.2</w:t>
      </w:r>
      <w:r w:rsidRPr="009202AA">
        <w:tab/>
        <w:t>Minimum requirement</w:t>
      </w:r>
      <w:bookmarkEnd w:id="4776"/>
      <w:bookmarkEnd w:id="4777"/>
      <w:bookmarkEnd w:id="4778"/>
      <w:bookmarkEnd w:id="4779"/>
      <w:bookmarkEnd w:id="4780"/>
      <w:bookmarkEnd w:id="4781"/>
      <w:bookmarkEnd w:id="4782"/>
      <w:bookmarkEnd w:id="4783"/>
      <w:bookmarkEnd w:id="4784"/>
      <w:bookmarkEnd w:id="4785"/>
      <w:bookmarkEnd w:id="478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4787" w:name="_Toc21096812"/>
      <w:bookmarkStart w:id="4788" w:name="_Toc29763779"/>
      <w:bookmarkStart w:id="4789" w:name="_Toc36030250"/>
      <w:bookmarkStart w:id="4790" w:name="_Toc37180150"/>
      <w:bookmarkStart w:id="4791" w:name="_Toc45869850"/>
      <w:bookmarkStart w:id="4792" w:name="_Toc52555656"/>
      <w:bookmarkStart w:id="4793" w:name="_Toc61113119"/>
      <w:bookmarkStart w:id="4794" w:name="_Toc67912003"/>
      <w:bookmarkStart w:id="4795" w:name="_Toc74840823"/>
      <w:bookmarkStart w:id="4796" w:name="_Toc76503958"/>
      <w:bookmarkStart w:id="4797" w:name="_Toc83042510"/>
      <w:r w:rsidRPr="009202AA">
        <w:t>10.6</w:t>
      </w:r>
      <w:r w:rsidRPr="009202AA">
        <w:tab/>
        <w:t>OTA Blocking</w:t>
      </w:r>
      <w:bookmarkEnd w:id="4787"/>
      <w:bookmarkEnd w:id="4788"/>
      <w:bookmarkEnd w:id="4789"/>
      <w:bookmarkEnd w:id="4790"/>
      <w:bookmarkEnd w:id="4791"/>
      <w:bookmarkEnd w:id="4792"/>
      <w:bookmarkEnd w:id="4793"/>
      <w:bookmarkEnd w:id="4794"/>
      <w:bookmarkEnd w:id="4795"/>
      <w:bookmarkEnd w:id="4796"/>
      <w:bookmarkEnd w:id="4797"/>
    </w:p>
    <w:p w14:paraId="74832A95" w14:textId="77777777" w:rsidR="004C4A70" w:rsidRPr="009202AA" w:rsidRDefault="004C4A70" w:rsidP="004C4A70">
      <w:pPr>
        <w:pStyle w:val="Heading3"/>
      </w:pPr>
      <w:bookmarkStart w:id="4798" w:name="_Toc21096813"/>
      <w:bookmarkStart w:id="4799" w:name="_Toc29763780"/>
      <w:bookmarkStart w:id="4800" w:name="_Toc36030251"/>
      <w:bookmarkStart w:id="4801" w:name="_Toc37180151"/>
      <w:bookmarkStart w:id="4802" w:name="_Toc45869851"/>
      <w:bookmarkStart w:id="4803" w:name="_Toc52555657"/>
      <w:bookmarkStart w:id="4804" w:name="_Toc61113120"/>
      <w:bookmarkStart w:id="4805" w:name="_Toc67912004"/>
      <w:bookmarkStart w:id="4806" w:name="_Toc74840824"/>
      <w:bookmarkStart w:id="4807" w:name="_Toc76503959"/>
      <w:bookmarkStart w:id="4808" w:name="_Toc83042511"/>
      <w:r w:rsidRPr="009202AA">
        <w:t>10.6.1</w:t>
      </w:r>
      <w:r w:rsidRPr="009202AA">
        <w:tab/>
        <w:t>General</w:t>
      </w:r>
      <w:bookmarkEnd w:id="4798"/>
      <w:bookmarkEnd w:id="4799"/>
      <w:bookmarkEnd w:id="4800"/>
      <w:bookmarkEnd w:id="4801"/>
      <w:bookmarkEnd w:id="4802"/>
      <w:bookmarkEnd w:id="4803"/>
      <w:bookmarkEnd w:id="4804"/>
      <w:bookmarkEnd w:id="4805"/>
      <w:bookmarkEnd w:id="4806"/>
      <w:bookmarkEnd w:id="4807"/>
      <w:bookmarkEnd w:id="48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4809" w:name="_Toc21096814"/>
      <w:bookmarkStart w:id="4810" w:name="_Toc29763781"/>
      <w:bookmarkStart w:id="4811" w:name="_Toc36030252"/>
      <w:bookmarkStart w:id="4812" w:name="_Toc37180152"/>
      <w:bookmarkStart w:id="4813" w:name="_Toc45869852"/>
      <w:bookmarkStart w:id="4814" w:name="_Toc52555658"/>
      <w:bookmarkStart w:id="4815" w:name="_Toc61113121"/>
      <w:bookmarkStart w:id="4816" w:name="_Toc67912005"/>
      <w:bookmarkStart w:id="4817" w:name="_Toc74840825"/>
      <w:bookmarkStart w:id="4818" w:name="_Toc76503960"/>
      <w:bookmarkStart w:id="4819" w:name="_Toc83042512"/>
      <w:r w:rsidRPr="009202AA">
        <w:t>10.6.2</w:t>
      </w:r>
      <w:r w:rsidRPr="009202AA">
        <w:tab/>
        <w:t>Minimum requirement for MSR operation</w:t>
      </w:r>
      <w:bookmarkEnd w:id="4809"/>
      <w:bookmarkEnd w:id="4810"/>
      <w:bookmarkEnd w:id="4811"/>
      <w:bookmarkEnd w:id="4812"/>
      <w:bookmarkEnd w:id="4813"/>
      <w:bookmarkEnd w:id="4814"/>
      <w:bookmarkEnd w:id="4815"/>
      <w:bookmarkEnd w:id="4816"/>
      <w:bookmarkEnd w:id="4817"/>
      <w:bookmarkEnd w:id="4818"/>
      <w:bookmarkEnd w:id="4819"/>
    </w:p>
    <w:p w14:paraId="77A8EE5D" w14:textId="77777777" w:rsidR="004C4A70" w:rsidRPr="009202AA" w:rsidRDefault="004C4A70" w:rsidP="004C4A70">
      <w:pPr>
        <w:pStyle w:val="Heading4"/>
      </w:pPr>
      <w:bookmarkStart w:id="4820" w:name="_Toc21096815"/>
      <w:bookmarkStart w:id="4821" w:name="_Toc29763782"/>
      <w:bookmarkStart w:id="4822" w:name="_Toc36030253"/>
      <w:bookmarkStart w:id="4823" w:name="_Toc37180153"/>
      <w:bookmarkStart w:id="4824" w:name="_Toc45869853"/>
      <w:bookmarkStart w:id="4825" w:name="_Toc52555659"/>
      <w:bookmarkStart w:id="4826" w:name="_Toc61113122"/>
      <w:bookmarkStart w:id="4827" w:name="_Toc67912006"/>
      <w:bookmarkStart w:id="4828" w:name="_Toc74840826"/>
      <w:bookmarkStart w:id="4829" w:name="_Toc76503961"/>
      <w:bookmarkStart w:id="4830" w:name="_Toc83042513"/>
      <w:r w:rsidRPr="009202AA">
        <w:t>10.6.2.1</w:t>
      </w:r>
      <w:r w:rsidRPr="009202AA">
        <w:tab/>
        <w:t>General minimum requirement</w:t>
      </w:r>
      <w:bookmarkEnd w:id="4820"/>
      <w:bookmarkEnd w:id="4821"/>
      <w:bookmarkEnd w:id="4822"/>
      <w:bookmarkEnd w:id="4823"/>
      <w:bookmarkEnd w:id="4824"/>
      <w:bookmarkEnd w:id="4825"/>
      <w:bookmarkEnd w:id="4826"/>
      <w:bookmarkEnd w:id="4827"/>
      <w:bookmarkEnd w:id="4828"/>
      <w:bookmarkEnd w:id="4829"/>
      <w:bookmarkEnd w:id="483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5pt" o:ole="">
            <v:imagedata r:id="rId188" o:title=""/>
          </v:shape>
          <o:OLEObject Type="Embed" ProgID="Equation.3" ShapeID="_x0000_i1117" DrawAspect="Content" ObjectID="_169453351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4831" w:name="_Toc21096816"/>
      <w:bookmarkStart w:id="4832" w:name="_Toc29763783"/>
      <w:bookmarkStart w:id="4833" w:name="_Toc36030254"/>
      <w:bookmarkStart w:id="4834" w:name="_Toc37180154"/>
      <w:bookmarkStart w:id="4835" w:name="_Toc45869854"/>
      <w:bookmarkStart w:id="4836" w:name="_Toc52555660"/>
      <w:bookmarkStart w:id="4837" w:name="_Toc61113123"/>
      <w:bookmarkStart w:id="4838" w:name="_Toc67912007"/>
      <w:bookmarkStart w:id="4839" w:name="_Toc74840827"/>
      <w:bookmarkStart w:id="4840" w:name="_Toc76503962"/>
      <w:bookmarkStart w:id="4841" w:name="_Toc83042514"/>
      <w:r w:rsidRPr="009202AA">
        <w:t>10.6.2.2</w:t>
      </w:r>
      <w:r w:rsidRPr="009202AA">
        <w:tab/>
        <w:t>Co-location minimum requirement</w:t>
      </w:r>
      <w:bookmarkEnd w:id="4831"/>
      <w:bookmarkEnd w:id="4832"/>
      <w:bookmarkEnd w:id="4833"/>
      <w:bookmarkEnd w:id="4834"/>
      <w:bookmarkEnd w:id="4835"/>
      <w:bookmarkEnd w:id="4836"/>
      <w:bookmarkEnd w:id="4837"/>
      <w:bookmarkEnd w:id="4838"/>
      <w:bookmarkEnd w:id="4839"/>
      <w:bookmarkEnd w:id="4840"/>
      <w:bookmarkEnd w:id="4841"/>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4842"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4842"/>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4843" w:name="_Toc21096817"/>
      <w:bookmarkStart w:id="4844" w:name="_Toc29763784"/>
      <w:bookmarkStart w:id="4845" w:name="_Toc36030255"/>
      <w:bookmarkStart w:id="4846" w:name="_Toc37180155"/>
      <w:bookmarkStart w:id="4847" w:name="_Toc45869855"/>
      <w:bookmarkStart w:id="4848" w:name="_Toc52555661"/>
      <w:bookmarkStart w:id="4849" w:name="_Toc61113124"/>
      <w:bookmarkStart w:id="4850" w:name="_Toc67912008"/>
      <w:bookmarkStart w:id="4851" w:name="_Toc74840828"/>
      <w:bookmarkStart w:id="4852" w:name="_Toc76503963"/>
      <w:bookmarkStart w:id="4853" w:name="_Toc83042515"/>
      <w:r w:rsidRPr="009202AA">
        <w:t>10.6.3</w:t>
      </w:r>
      <w:r w:rsidRPr="009202AA">
        <w:tab/>
        <w:t>Minimum requirement for single RAT UTRA operation</w:t>
      </w:r>
      <w:bookmarkEnd w:id="4843"/>
      <w:bookmarkEnd w:id="4844"/>
      <w:bookmarkEnd w:id="4845"/>
      <w:bookmarkEnd w:id="4846"/>
      <w:bookmarkEnd w:id="4847"/>
      <w:bookmarkEnd w:id="4848"/>
      <w:bookmarkEnd w:id="4849"/>
      <w:bookmarkEnd w:id="4850"/>
      <w:bookmarkEnd w:id="4851"/>
      <w:bookmarkEnd w:id="4852"/>
      <w:bookmarkEnd w:id="4853"/>
    </w:p>
    <w:p w14:paraId="5128495B" w14:textId="77777777" w:rsidR="004C4A70" w:rsidRPr="009202AA" w:rsidRDefault="004C4A70" w:rsidP="004C4A70">
      <w:pPr>
        <w:pStyle w:val="Heading4"/>
      </w:pPr>
      <w:bookmarkStart w:id="4854" w:name="_Toc21096818"/>
      <w:bookmarkStart w:id="4855" w:name="_Toc29763785"/>
      <w:bookmarkStart w:id="4856" w:name="_Toc36030256"/>
      <w:bookmarkStart w:id="4857" w:name="_Toc37180156"/>
      <w:bookmarkStart w:id="4858" w:name="_Toc45869856"/>
      <w:bookmarkStart w:id="4859" w:name="_Toc52555662"/>
      <w:bookmarkStart w:id="4860" w:name="_Toc61113125"/>
      <w:bookmarkStart w:id="4861" w:name="_Toc67912009"/>
      <w:bookmarkStart w:id="4862" w:name="_Toc74840829"/>
      <w:bookmarkStart w:id="4863" w:name="_Toc76503964"/>
      <w:bookmarkStart w:id="4864" w:name="_Toc83042516"/>
      <w:r w:rsidRPr="009202AA">
        <w:t>10.6.3.1</w:t>
      </w:r>
      <w:r w:rsidRPr="009202AA">
        <w:tab/>
        <w:t>General minimum requirement</w:t>
      </w:r>
      <w:bookmarkEnd w:id="4854"/>
      <w:bookmarkEnd w:id="4855"/>
      <w:bookmarkEnd w:id="4856"/>
      <w:bookmarkEnd w:id="4857"/>
      <w:bookmarkEnd w:id="4858"/>
      <w:bookmarkEnd w:id="4859"/>
      <w:bookmarkEnd w:id="4860"/>
      <w:bookmarkEnd w:id="4861"/>
      <w:bookmarkEnd w:id="4862"/>
      <w:bookmarkEnd w:id="4863"/>
      <w:bookmarkEnd w:id="486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4865" w:name="_Toc21096819"/>
      <w:bookmarkStart w:id="4866" w:name="_Toc29763786"/>
      <w:bookmarkStart w:id="4867" w:name="_Toc36030257"/>
      <w:bookmarkStart w:id="4868" w:name="_Toc37180157"/>
      <w:bookmarkStart w:id="4869" w:name="_Toc45869857"/>
      <w:bookmarkStart w:id="4870" w:name="_Toc52555663"/>
      <w:bookmarkStart w:id="4871" w:name="_Toc61113126"/>
      <w:bookmarkStart w:id="4872" w:name="_Toc67912010"/>
      <w:bookmarkStart w:id="4873" w:name="_Toc74840830"/>
      <w:bookmarkStart w:id="4874" w:name="_Toc76503965"/>
      <w:bookmarkStart w:id="4875" w:name="_Toc83042517"/>
      <w:r w:rsidRPr="009202AA">
        <w:t>10.6.3.2</w:t>
      </w:r>
      <w:r w:rsidRPr="009202AA">
        <w:tab/>
        <w:t>Co-location minimum requirement</w:t>
      </w:r>
      <w:bookmarkEnd w:id="4865"/>
      <w:bookmarkEnd w:id="4866"/>
      <w:bookmarkEnd w:id="4867"/>
      <w:bookmarkEnd w:id="4868"/>
      <w:bookmarkEnd w:id="4869"/>
      <w:bookmarkEnd w:id="4870"/>
      <w:bookmarkEnd w:id="4871"/>
      <w:bookmarkEnd w:id="4872"/>
      <w:bookmarkEnd w:id="4873"/>
      <w:bookmarkEnd w:id="4874"/>
      <w:bookmarkEnd w:id="487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4876" w:name="_Toc21096820"/>
      <w:bookmarkStart w:id="4877" w:name="_Toc29763787"/>
      <w:bookmarkStart w:id="4878" w:name="_Toc36030258"/>
      <w:bookmarkStart w:id="4879" w:name="_Toc37180158"/>
      <w:bookmarkStart w:id="4880" w:name="_Toc45869858"/>
      <w:bookmarkStart w:id="4881" w:name="_Toc52555664"/>
      <w:bookmarkStart w:id="4882" w:name="_Toc61113127"/>
      <w:bookmarkStart w:id="4883" w:name="_Toc67912011"/>
      <w:bookmarkStart w:id="4884" w:name="_Toc74840831"/>
      <w:bookmarkStart w:id="4885" w:name="_Toc76503966"/>
      <w:bookmarkStart w:id="4886" w:name="_Toc83042518"/>
      <w:r w:rsidRPr="009202AA">
        <w:t>10.6.4</w:t>
      </w:r>
      <w:r w:rsidRPr="009202AA">
        <w:tab/>
        <w:t>Minimum requirement for single RAT E-UTRA operation</w:t>
      </w:r>
      <w:bookmarkEnd w:id="4876"/>
      <w:bookmarkEnd w:id="4877"/>
      <w:bookmarkEnd w:id="4878"/>
      <w:bookmarkEnd w:id="4879"/>
      <w:bookmarkEnd w:id="4880"/>
      <w:bookmarkEnd w:id="4881"/>
      <w:bookmarkEnd w:id="4882"/>
      <w:bookmarkEnd w:id="4883"/>
      <w:bookmarkEnd w:id="4884"/>
      <w:bookmarkEnd w:id="4885"/>
      <w:bookmarkEnd w:id="4886"/>
    </w:p>
    <w:p w14:paraId="6A3229D3" w14:textId="77777777" w:rsidR="004C4A70" w:rsidRPr="009202AA" w:rsidRDefault="004C4A70" w:rsidP="004C4A70">
      <w:pPr>
        <w:pStyle w:val="Heading4"/>
      </w:pPr>
      <w:bookmarkStart w:id="4887" w:name="_Toc21096821"/>
      <w:bookmarkStart w:id="4888" w:name="_Toc29763788"/>
      <w:bookmarkStart w:id="4889" w:name="_Toc36030259"/>
      <w:bookmarkStart w:id="4890" w:name="_Toc37180159"/>
      <w:bookmarkStart w:id="4891" w:name="_Toc45869859"/>
      <w:bookmarkStart w:id="4892" w:name="_Toc52555665"/>
      <w:bookmarkStart w:id="4893" w:name="_Toc61113128"/>
      <w:bookmarkStart w:id="4894" w:name="_Toc67912012"/>
      <w:bookmarkStart w:id="4895" w:name="_Toc74840832"/>
      <w:bookmarkStart w:id="4896" w:name="_Toc76503967"/>
      <w:bookmarkStart w:id="4897" w:name="_Toc83042519"/>
      <w:r w:rsidRPr="009202AA">
        <w:t>10.6.4.1</w:t>
      </w:r>
      <w:r w:rsidRPr="009202AA">
        <w:tab/>
        <w:t>General minimum requirement</w:t>
      </w:r>
      <w:bookmarkEnd w:id="4887"/>
      <w:bookmarkEnd w:id="4888"/>
      <w:bookmarkEnd w:id="4889"/>
      <w:bookmarkEnd w:id="4890"/>
      <w:bookmarkEnd w:id="4891"/>
      <w:bookmarkEnd w:id="4892"/>
      <w:bookmarkEnd w:id="4893"/>
      <w:bookmarkEnd w:id="4894"/>
      <w:bookmarkEnd w:id="4895"/>
      <w:bookmarkEnd w:id="4896"/>
      <w:bookmarkEnd w:id="489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4898" w:name="_Toc21096822"/>
      <w:bookmarkStart w:id="4899" w:name="_Toc29763789"/>
      <w:bookmarkStart w:id="4900" w:name="_Toc36030260"/>
      <w:bookmarkStart w:id="4901" w:name="_Toc37180160"/>
      <w:bookmarkStart w:id="4902" w:name="_Toc45869860"/>
      <w:bookmarkStart w:id="4903" w:name="_Toc52555666"/>
      <w:bookmarkStart w:id="4904" w:name="_Toc61113129"/>
      <w:bookmarkStart w:id="4905" w:name="_Toc67912013"/>
      <w:bookmarkStart w:id="4906" w:name="_Toc74840833"/>
      <w:bookmarkStart w:id="4907" w:name="_Toc76503968"/>
      <w:bookmarkStart w:id="4908" w:name="_Toc83042520"/>
      <w:r w:rsidRPr="009202AA">
        <w:t>10.6.4.2</w:t>
      </w:r>
      <w:r w:rsidRPr="009202AA">
        <w:tab/>
        <w:t>Co-location minimum requirement</w:t>
      </w:r>
      <w:bookmarkEnd w:id="4898"/>
      <w:bookmarkEnd w:id="4899"/>
      <w:bookmarkEnd w:id="4900"/>
      <w:bookmarkEnd w:id="4901"/>
      <w:bookmarkEnd w:id="4902"/>
      <w:bookmarkEnd w:id="4903"/>
      <w:bookmarkEnd w:id="4904"/>
      <w:bookmarkEnd w:id="4905"/>
      <w:bookmarkEnd w:id="4906"/>
      <w:bookmarkEnd w:id="4907"/>
      <w:bookmarkEnd w:id="4908"/>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4909" w:name="_Toc21096823"/>
      <w:bookmarkStart w:id="4910" w:name="_Toc29763790"/>
      <w:bookmarkStart w:id="4911" w:name="_Toc36030261"/>
      <w:bookmarkStart w:id="4912" w:name="_Toc37180161"/>
      <w:bookmarkStart w:id="4913" w:name="_Toc45869861"/>
      <w:bookmarkStart w:id="4914" w:name="_Toc52555667"/>
      <w:bookmarkStart w:id="4915" w:name="_Toc61113130"/>
      <w:bookmarkStart w:id="4916" w:name="_Toc67912014"/>
      <w:bookmarkStart w:id="4917" w:name="_Toc74840834"/>
      <w:bookmarkStart w:id="4918" w:name="_Toc76503969"/>
      <w:bookmarkStart w:id="4919" w:name="_Toc83042521"/>
      <w:r w:rsidRPr="009202AA">
        <w:t>10.7</w:t>
      </w:r>
      <w:r w:rsidRPr="009202AA">
        <w:tab/>
        <w:t>OTA Receiver spurious emissions</w:t>
      </w:r>
      <w:bookmarkEnd w:id="4909"/>
      <w:bookmarkEnd w:id="4910"/>
      <w:bookmarkEnd w:id="4911"/>
      <w:bookmarkEnd w:id="4912"/>
      <w:bookmarkEnd w:id="4913"/>
      <w:bookmarkEnd w:id="4914"/>
      <w:bookmarkEnd w:id="4915"/>
      <w:bookmarkEnd w:id="4916"/>
      <w:bookmarkEnd w:id="4917"/>
      <w:bookmarkEnd w:id="4918"/>
      <w:bookmarkEnd w:id="4919"/>
    </w:p>
    <w:p w14:paraId="18AD178C" w14:textId="77777777" w:rsidR="004C4A70" w:rsidRPr="009202AA" w:rsidRDefault="004C4A70" w:rsidP="004C4A70">
      <w:pPr>
        <w:pStyle w:val="Heading3"/>
      </w:pPr>
      <w:bookmarkStart w:id="4920" w:name="_Toc21096824"/>
      <w:bookmarkStart w:id="4921" w:name="_Toc29763791"/>
      <w:bookmarkStart w:id="4922" w:name="_Toc36030262"/>
      <w:bookmarkStart w:id="4923" w:name="_Toc37180162"/>
      <w:bookmarkStart w:id="4924" w:name="_Toc45869862"/>
      <w:bookmarkStart w:id="4925" w:name="_Toc52555668"/>
      <w:bookmarkStart w:id="4926" w:name="_Toc61113131"/>
      <w:bookmarkStart w:id="4927" w:name="_Toc67912015"/>
      <w:bookmarkStart w:id="4928" w:name="_Toc74840835"/>
      <w:bookmarkStart w:id="4929" w:name="_Toc76503970"/>
      <w:bookmarkStart w:id="4930" w:name="_Toc83042522"/>
      <w:r w:rsidRPr="009202AA">
        <w:t>10.7.1</w:t>
      </w:r>
      <w:r w:rsidRPr="009202AA">
        <w:tab/>
        <w:t>General</w:t>
      </w:r>
      <w:bookmarkEnd w:id="4920"/>
      <w:bookmarkEnd w:id="4921"/>
      <w:bookmarkEnd w:id="4922"/>
      <w:bookmarkEnd w:id="4923"/>
      <w:bookmarkEnd w:id="4924"/>
      <w:bookmarkEnd w:id="4925"/>
      <w:bookmarkEnd w:id="4926"/>
      <w:bookmarkEnd w:id="4927"/>
      <w:bookmarkEnd w:id="4928"/>
      <w:bookmarkEnd w:id="4929"/>
      <w:bookmarkEnd w:id="4930"/>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4931" w:name="_Toc21096825"/>
      <w:bookmarkStart w:id="4932" w:name="_Toc29763792"/>
      <w:bookmarkStart w:id="4933" w:name="_Toc36030263"/>
      <w:bookmarkStart w:id="4934" w:name="_Toc37180163"/>
      <w:bookmarkStart w:id="4935" w:name="_Toc45869863"/>
      <w:bookmarkStart w:id="4936" w:name="_Toc52555669"/>
      <w:bookmarkStart w:id="4937" w:name="_Toc61113132"/>
      <w:bookmarkStart w:id="4938" w:name="_Toc67912016"/>
      <w:bookmarkStart w:id="4939" w:name="_Toc74840836"/>
      <w:bookmarkStart w:id="4940" w:name="_Toc76503971"/>
      <w:bookmarkStart w:id="4941" w:name="_Toc83042523"/>
      <w:r w:rsidRPr="009202AA">
        <w:t>10.7.2</w:t>
      </w:r>
      <w:r w:rsidRPr="009202AA">
        <w:tab/>
        <w:t>Minimum requirement for MSR operation</w:t>
      </w:r>
      <w:bookmarkEnd w:id="4931"/>
      <w:bookmarkEnd w:id="4932"/>
      <w:bookmarkEnd w:id="4933"/>
      <w:bookmarkEnd w:id="4934"/>
      <w:bookmarkEnd w:id="4935"/>
      <w:bookmarkEnd w:id="4936"/>
      <w:bookmarkEnd w:id="4937"/>
      <w:bookmarkEnd w:id="4938"/>
      <w:bookmarkEnd w:id="4939"/>
      <w:bookmarkEnd w:id="4940"/>
      <w:bookmarkEnd w:id="4941"/>
    </w:p>
    <w:p w14:paraId="2DAD926C" w14:textId="77777777" w:rsidR="004C4A70" w:rsidRPr="009202AA" w:rsidRDefault="004C4A70" w:rsidP="004C4A70">
      <w:pPr>
        <w:pStyle w:val="Heading3"/>
      </w:pPr>
      <w:bookmarkStart w:id="4942" w:name="_Toc21096826"/>
      <w:bookmarkStart w:id="4943" w:name="_Toc29763793"/>
      <w:bookmarkStart w:id="4944" w:name="_Toc36030264"/>
      <w:bookmarkStart w:id="4945" w:name="_Toc37180164"/>
      <w:bookmarkStart w:id="4946" w:name="_Toc45869864"/>
      <w:bookmarkStart w:id="4947" w:name="_Toc52555670"/>
      <w:bookmarkStart w:id="4948" w:name="_Toc61113133"/>
      <w:bookmarkStart w:id="4949" w:name="_Toc67912017"/>
      <w:bookmarkStart w:id="4950" w:name="_Toc74840837"/>
      <w:bookmarkStart w:id="4951" w:name="_Toc76503972"/>
      <w:bookmarkStart w:id="4952" w:name="_Toc83042524"/>
      <w:r w:rsidRPr="009202AA">
        <w:t>10.7.2.1</w:t>
      </w:r>
      <w:r w:rsidRPr="009202AA">
        <w:tab/>
        <w:t>General minimum requirement</w:t>
      </w:r>
      <w:bookmarkEnd w:id="4942"/>
      <w:bookmarkEnd w:id="4943"/>
      <w:bookmarkEnd w:id="4944"/>
      <w:bookmarkEnd w:id="4945"/>
      <w:bookmarkEnd w:id="4946"/>
      <w:bookmarkEnd w:id="4947"/>
      <w:bookmarkEnd w:id="4948"/>
      <w:bookmarkEnd w:id="4949"/>
      <w:bookmarkEnd w:id="4950"/>
      <w:bookmarkEnd w:id="4951"/>
      <w:bookmarkEnd w:id="4952"/>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4953" w:name="_Toc21096827"/>
      <w:bookmarkStart w:id="4954" w:name="_Toc29763794"/>
      <w:bookmarkStart w:id="4955" w:name="_Toc36030265"/>
      <w:bookmarkStart w:id="4956" w:name="_Toc37180165"/>
      <w:bookmarkStart w:id="4957" w:name="_Toc45869865"/>
      <w:bookmarkStart w:id="4958" w:name="_Toc52555671"/>
      <w:bookmarkStart w:id="4959" w:name="_Toc61113134"/>
      <w:bookmarkStart w:id="4960" w:name="_Toc67912018"/>
      <w:bookmarkStart w:id="4961" w:name="_Toc74840838"/>
      <w:bookmarkStart w:id="4962" w:name="_Toc76503973"/>
      <w:bookmarkStart w:id="4963" w:name="_Toc83042525"/>
      <w:r w:rsidRPr="009202AA">
        <w:t>10.7.3</w:t>
      </w:r>
      <w:r w:rsidRPr="009202AA">
        <w:tab/>
        <w:t>Minimum requirement for single RAT UTRA operation</w:t>
      </w:r>
      <w:bookmarkEnd w:id="4953"/>
      <w:bookmarkEnd w:id="4954"/>
      <w:bookmarkEnd w:id="4955"/>
      <w:bookmarkEnd w:id="4956"/>
      <w:bookmarkEnd w:id="4957"/>
      <w:bookmarkEnd w:id="4958"/>
      <w:bookmarkEnd w:id="4959"/>
      <w:bookmarkEnd w:id="4960"/>
      <w:bookmarkEnd w:id="4961"/>
      <w:bookmarkEnd w:id="4962"/>
      <w:bookmarkEnd w:id="496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4964" w:name="_Toc21096828"/>
      <w:bookmarkStart w:id="4965" w:name="_Toc29763795"/>
      <w:bookmarkStart w:id="4966" w:name="_Toc36030266"/>
      <w:bookmarkStart w:id="4967" w:name="_Toc37180166"/>
      <w:bookmarkStart w:id="4968" w:name="_Toc45869866"/>
      <w:bookmarkStart w:id="4969" w:name="_Toc52555672"/>
      <w:bookmarkStart w:id="4970" w:name="_Toc61113135"/>
      <w:bookmarkStart w:id="4971" w:name="_Toc67912019"/>
      <w:bookmarkStart w:id="4972" w:name="_Toc74840839"/>
      <w:bookmarkStart w:id="4973" w:name="_Toc76503974"/>
      <w:bookmarkStart w:id="4974" w:name="_Toc83042526"/>
      <w:r w:rsidRPr="009202AA">
        <w:t>10.7.4</w:t>
      </w:r>
      <w:r w:rsidRPr="009202AA">
        <w:tab/>
        <w:t>Minimum requirement for single RAT E-UTRA operation</w:t>
      </w:r>
      <w:bookmarkEnd w:id="4964"/>
      <w:bookmarkEnd w:id="4965"/>
      <w:bookmarkEnd w:id="4966"/>
      <w:bookmarkEnd w:id="4967"/>
      <w:bookmarkEnd w:id="4968"/>
      <w:bookmarkEnd w:id="4969"/>
      <w:bookmarkEnd w:id="4970"/>
      <w:bookmarkEnd w:id="4971"/>
      <w:bookmarkEnd w:id="4972"/>
      <w:bookmarkEnd w:id="4973"/>
      <w:bookmarkEnd w:id="4974"/>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4975" w:name="_Toc21096829"/>
      <w:bookmarkStart w:id="4976" w:name="_Toc29763796"/>
      <w:bookmarkStart w:id="4977" w:name="_Toc36030267"/>
      <w:bookmarkStart w:id="4978" w:name="_Toc37180167"/>
      <w:bookmarkStart w:id="4979" w:name="_Toc45869867"/>
      <w:bookmarkStart w:id="4980" w:name="_Toc52555673"/>
      <w:bookmarkStart w:id="4981" w:name="_Toc61113136"/>
      <w:bookmarkStart w:id="4982" w:name="_Toc67912020"/>
      <w:bookmarkStart w:id="4983" w:name="_Toc74840840"/>
      <w:bookmarkStart w:id="4984" w:name="_Toc76503975"/>
      <w:bookmarkStart w:id="4985" w:name="_Toc83042527"/>
      <w:r w:rsidRPr="009202AA">
        <w:t>10.8</w:t>
      </w:r>
      <w:r w:rsidRPr="009202AA">
        <w:tab/>
        <w:t>OTA Receiver intermodulation</w:t>
      </w:r>
      <w:bookmarkEnd w:id="4975"/>
      <w:bookmarkEnd w:id="4976"/>
      <w:bookmarkEnd w:id="4977"/>
      <w:bookmarkEnd w:id="4978"/>
      <w:bookmarkEnd w:id="4979"/>
      <w:bookmarkEnd w:id="4980"/>
      <w:bookmarkEnd w:id="4981"/>
      <w:bookmarkEnd w:id="4982"/>
      <w:bookmarkEnd w:id="4983"/>
      <w:bookmarkEnd w:id="4984"/>
      <w:bookmarkEnd w:id="4985"/>
    </w:p>
    <w:p w14:paraId="6DB415E7" w14:textId="77777777" w:rsidR="004C4A70" w:rsidRPr="009202AA" w:rsidRDefault="004C4A70" w:rsidP="004C4A70">
      <w:pPr>
        <w:pStyle w:val="Heading3"/>
        <w:ind w:left="0" w:firstLine="0"/>
      </w:pPr>
      <w:bookmarkStart w:id="4986" w:name="_Toc21096830"/>
      <w:bookmarkStart w:id="4987" w:name="_Toc29763797"/>
      <w:bookmarkStart w:id="4988" w:name="_Toc36030268"/>
      <w:bookmarkStart w:id="4989" w:name="_Toc37180168"/>
      <w:bookmarkStart w:id="4990" w:name="_Toc45869868"/>
      <w:bookmarkStart w:id="4991" w:name="_Toc52555674"/>
      <w:bookmarkStart w:id="4992" w:name="_Toc61113137"/>
      <w:bookmarkStart w:id="4993" w:name="_Toc67912021"/>
      <w:bookmarkStart w:id="4994" w:name="_Toc74840841"/>
      <w:bookmarkStart w:id="4995" w:name="_Toc76503976"/>
      <w:bookmarkStart w:id="4996" w:name="_Toc83042528"/>
      <w:r w:rsidRPr="009202AA">
        <w:t>10.8.1</w:t>
      </w:r>
      <w:r w:rsidRPr="009202AA">
        <w:tab/>
        <w:t>General</w:t>
      </w:r>
      <w:bookmarkEnd w:id="4986"/>
      <w:bookmarkEnd w:id="4987"/>
      <w:bookmarkEnd w:id="4988"/>
      <w:bookmarkEnd w:id="4989"/>
      <w:bookmarkEnd w:id="4990"/>
      <w:bookmarkEnd w:id="4991"/>
      <w:bookmarkEnd w:id="4992"/>
      <w:bookmarkEnd w:id="4993"/>
      <w:bookmarkEnd w:id="4994"/>
      <w:bookmarkEnd w:id="4995"/>
      <w:bookmarkEnd w:id="4996"/>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4997" w:name="_Toc21096831"/>
      <w:bookmarkStart w:id="4998" w:name="_Toc29763798"/>
      <w:bookmarkStart w:id="4999" w:name="_Toc36030269"/>
      <w:bookmarkStart w:id="5000" w:name="_Toc37180169"/>
      <w:bookmarkStart w:id="5001" w:name="_Toc45869869"/>
      <w:bookmarkStart w:id="5002" w:name="_Toc52555675"/>
      <w:bookmarkStart w:id="5003" w:name="_Toc61113138"/>
      <w:bookmarkStart w:id="5004" w:name="_Toc67912022"/>
      <w:bookmarkStart w:id="5005" w:name="_Toc74840842"/>
      <w:bookmarkStart w:id="5006" w:name="_Toc76503977"/>
      <w:bookmarkStart w:id="5007" w:name="_Toc83042529"/>
      <w:r w:rsidRPr="009202AA">
        <w:t>10.8.2</w:t>
      </w:r>
      <w:r w:rsidRPr="009202AA">
        <w:tab/>
        <w:t>Minimum requirement for MSR operation</w:t>
      </w:r>
      <w:bookmarkEnd w:id="4997"/>
      <w:bookmarkEnd w:id="4998"/>
      <w:bookmarkEnd w:id="4999"/>
      <w:bookmarkEnd w:id="5000"/>
      <w:bookmarkEnd w:id="5001"/>
      <w:bookmarkEnd w:id="5002"/>
      <w:bookmarkEnd w:id="5003"/>
      <w:bookmarkEnd w:id="5004"/>
      <w:bookmarkEnd w:id="5005"/>
      <w:bookmarkEnd w:id="5006"/>
      <w:bookmarkEnd w:id="5007"/>
    </w:p>
    <w:p w14:paraId="66E5EC9E" w14:textId="77777777" w:rsidR="004C4A70" w:rsidRPr="009202AA" w:rsidRDefault="004C4A70" w:rsidP="004C4A70">
      <w:pPr>
        <w:pStyle w:val="Heading4"/>
        <w:ind w:left="864" w:hanging="864"/>
      </w:pPr>
      <w:bookmarkStart w:id="5008" w:name="_Toc21096832"/>
      <w:bookmarkStart w:id="5009" w:name="_Toc29763799"/>
      <w:bookmarkStart w:id="5010" w:name="_Toc36030270"/>
      <w:bookmarkStart w:id="5011" w:name="_Toc37180170"/>
      <w:bookmarkStart w:id="5012" w:name="_Toc45869870"/>
      <w:bookmarkStart w:id="5013" w:name="_Toc52555676"/>
      <w:bookmarkStart w:id="5014" w:name="_Toc61113139"/>
      <w:bookmarkStart w:id="5015" w:name="_Toc67912023"/>
      <w:bookmarkStart w:id="5016" w:name="_Toc74840843"/>
      <w:bookmarkStart w:id="5017" w:name="_Toc76503978"/>
      <w:bookmarkStart w:id="5018" w:name="_Toc83042530"/>
      <w:r w:rsidRPr="009202AA">
        <w:t>10.8.2.1</w:t>
      </w:r>
      <w:r w:rsidRPr="009202AA">
        <w:tab/>
        <w:t>General intermodulation minimum requirement</w:t>
      </w:r>
      <w:bookmarkEnd w:id="5008"/>
      <w:bookmarkEnd w:id="5009"/>
      <w:bookmarkEnd w:id="5010"/>
      <w:bookmarkEnd w:id="5011"/>
      <w:bookmarkEnd w:id="5012"/>
      <w:bookmarkEnd w:id="5013"/>
      <w:bookmarkEnd w:id="5014"/>
      <w:bookmarkEnd w:id="5015"/>
      <w:bookmarkEnd w:id="5016"/>
      <w:bookmarkEnd w:id="5017"/>
      <w:bookmarkEnd w:id="501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019" w:name="_Toc21096833"/>
      <w:bookmarkStart w:id="5020" w:name="_Toc29763800"/>
      <w:bookmarkStart w:id="5021" w:name="_Toc36030271"/>
      <w:bookmarkStart w:id="5022" w:name="_Toc37180171"/>
      <w:bookmarkStart w:id="5023" w:name="_Toc45869871"/>
      <w:bookmarkStart w:id="5024" w:name="_Toc52555677"/>
      <w:bookmarkStart w:id="5025" w:name="_Toc61113140"/>
      <w:bookmarkStart w:id="5026" w:name="_Toc67912024"/>
      <w:bookmarkStart w:id="5027" w:name="_Toc74840844"/>
      <w:bookmarkStart w:id="5028" w:name="_Toc76503979"/>
      <w:bookmarkStart w:id="5029" w:name="_Toc83042531"/>
      <w:r w:rsidRPr="009202AA">
        <w:t>10.8.2.2</w:t>
      </w:r>
      <w:r w:rsidRPr="009202AA">
        <w:tab/>
        <w:t>General narrowband intermodulation minimum requirement</w:t>
      </w:r>
      <w:bookmarkEnd w:id="5019"/>
      <w:bookmarkEnd w:id="5020"/>
      <w:bookmarkEnd w:id="5021"/>
      <w:bookmarkEnd w:id="5022"/>
      <w:bookmarkEnd w:id="5023"/>
      <w:bookmarkEnd w:id="5024"/>
      <w:bookmarkEnd w:id="5025"/>
      <w:bookmarkEnd w:id="5026"/>
      <w:bookmarkEnd w:id="5027"/>
      <w:bookmarkEnd w:id="5028"/>
      <w:bookmarkEnd w:id="50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030" w:name="_Toc21096834"/>
      <w:bookmarkStart w:id="5031" w:name="_Toc29763801"/>
      <w:bookmarkStart w:id="5032" w:name="_Toc36030272"/>
      <w:bookmarkStart w:id="5033" w:name="_Toc37180172"/>
      <w:bookmarkStart w:id="5034" w:name="_Toc45869872"/>
      <w:bookmarkStart w:id="5035" w:name="_Toc52555678"/>
      <w:bookmarkStart w:id="5036" w:name="_Toc61113141"/>
      <w:bookmarkStart w:id="5037" w:name="_Toc67912025"/>
      <w:bookmarkStart w:id="5038" w:name="_Toc74840845"/>
      <w:bookmarkStart w:id="5039" w:name="_Toc76503980"/>
      <w:bookmarkStart w:id="5040" w:name="_Toc83042532"/>
      <w:r w:rsidRPr="009202AA">
        <w:t>10.8.3</w:t>
      </w:r>
      <w:r w:rsidRPr="009202AA">
        <w:tab/>
        <w:t>Minimum requirement for single RAT UTRA operation</w:t>
      </w:r>
      <w:bookmarkEnd w:id="5030"/>
      <w:bookmarkEnd w:id="5031"/>
      <w:bookmarkEnd w:id="5032"/>
      <w:bookmarkEnd w:id="5033"/>
      <w:bookmarkEnd w:id="5034"/>
      <w:bookmarkEnd w:id="5035"/>
      <w:bookmarkEnd w:id="5036"/>
      <w:bookmarkEnd w:id="5037"/>
      <w:bookmarkEnd w:id="5038"/>
      <w:bookmarkEnd w:id="5039"/>
      <w:bookmarkEnd w:id="5040"/>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041" w:name="_Toc21096835"/>
      <w:bookmarkStart w:id="5042" w:name="_Toc29763802"/>
      <w:bookmarkStart w:id="5043" w:name="_Toc36030273"/>
      <w:bookmarkStart w:id="5044" w:name="_Toc37180173"/>
      <w:bookmarkStart w:id="5045" w:name="_Toc45869873"/>
      <w:bookmarkStart w:id="5046" w:name="_Toc52555679"/>
      <w:bookmarkStart w:id="5047" w:name="_Toc61113142"/>
      <w:bookmarkStart w:id="5048" w:name="_Toc67912026"/>
      <w:bookmarkStart w:id="5049" w:name="_Toc74840846"/>
      <w:bookmarkStart w:id="5050" w:name="_Toc76503981"/>
      <w:bookmarkStart w:id="5051" w:name="_Toc83042533"/>
      <w:r w:rsidRPr="009202AA">
        <w:t>10.8.4</w:t>
      </w:r>
      <w:r w:rsidRPr="009202AA">
        <w:tab/>
        <w:t>Minimum requirement for single RAT E- UTRA operation</w:t>
      </w:r>
      <w:bookmarkEnd w:id="5041"/>
      <w:bookmarkEnd w:id="5042"/>
      <w:bookmarkEnd w:id="5043"/>
      <w:bookmarkEnd w:id="5044"/>
      <w:bookmarkEnd w:id="5045"/>
      <w:bookmarkEnd w:id="5046"/>
      <w:bookmarkEnd w:id="5047"/>
      <w:bookmarkEnd w:id="5048"/>
      <w:bookmarkEnd w:id="5049"/>
      <w:bookmarkEnd w:id="5050"/>
      <w:bookmarkEnd w:id="505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052" w:name="_Toc21096836"/>
      <w:bookmarkStart w:id="5053" w:name="_Toc29763803"/>
      <w:bookmarkStart w:id="5054" w:name="_Toc36030274"/>
      <w:bookmarkStart w:id="5055" w:name="_Toc37180174"/>
      <w:bookmarkStart w:id="5056" w:name="_Toc45869874"/>
      <w:bookmarkStart w:id="5057" w:name="_Toc52555680"/>
      <w:bookmarkStart w:id="5058" w:name="_Toc61113143"/>
      <w:bookmarkStart w:id="5059" w:name="_Toc67912027"/>
      <w:bookmarkStart w:id="5060" w:name="_Toc74840847"/>
      <w:bookmarkStart w:id="5061" w:name="_Toc76503982"/>
      <w:bookmarkStart w:id="5062" w:name="_Toc83042534"/>
      <w:r w:rsidRPr="009202AA">
        <w:t>10.9</w:t>
      </w:r>
      <w:r w:rsidRPr="009202AA">
        <w:tab/>
        <w:t>OTA In-channel selectivity</w:t>
      </w:r>
      <w:bookmarkEnd w:id="5052"/>
      <w:bookmarkEnd w:id="5053"/>
      <w:bookmarkEnd w:id="5054"/>
      <w:bookmarkEnd w:id="5055"/>
      <w:bookmarkEnd w:id="5056"/>
      <w:bookmarkEnd w:id="5057"/>
      <w:bookmarkEnd w:id="5058"/>
      <w:bookmarkEnd w:id="5059"/>
      <w:bookmarkEnd w:id="5060"/>
      <w:bookmarkEnd w:id="5061"/>
      <w:bookmarkEnd w:id="5062"/>
    </w:p>
    <w:p w14:paraId="21088491" w14:textId="77777777" w:rsidR="004C4A70" w:rsidRPr="009202AA" w:rsidRDefault="004C4A70" w:rsidP="004C4A70">
      <w:pPr>
        <w:pStyle w:val="Heading3"/>
        <w:ind w:left="0" w:firstLine="0"/>
      </w:pPr>
      <w:bookmarkStart w:id="5063" w:name="_Toc21096837"/>
      <w:bookmarkStart w:id="5064" w:name="_Toc29763804"/>
      <w:bookmarkStart w:id="5065" w:name="_Toc36030275"/>
      <w:bookmarkStart w:id="5066" w:name="_Toc37180175"/>
      <w:bookmarkStart w:id="5067" w:name="_Toc45869875"/>
      <w:bookmarkStart w:id="5068" w:name="_Toc52555681"/>
      <w:bookmarkStart w:id="5069" w:name="_Toc61113144"/>
      <w:bookmarkStart w:id="5070" w:name="_Toc67912028"/>
      <w:bookmarkStart w:id="5071" w:name="_Toc74840848"/>
      <w:bookmarkStart w:id="5072" w:name="_Toc76503983"/>
      <w:bookmarkStart w:id="5073" w:name="_Toc83042535"/>
      <w:r w:rsidRPr="009202AA">
        <w:t>10.9.1</w:t>
      </w:r>
      <w:r w:rsidRPr="009202AA">
        <w:tab/>
        <w:t>General</w:t>
      </w:r>
      <w:bookmarkEnd w:id="5063"/>
      <w:bookmarkEnd w:id="5064"/>
      <w:bookmarkEnd w:id="5065"/>
      <w:bookmarkEnd w:id="5066"/>
      <w:bookmarkEnd w:id="5067"/>
      <w:bookmarkEnd w:id="5068"/>
      <w:bookmarkEnd w:id="5069"/>
      <w:bookmarkEnd w:id="5070"/>
      <w:bookmarkEnd w:id="5071"/>
      <w:bookmarkEnd w:id="5072"/>
      <w:bookmarkEnd w:id="507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5074" w:name="_Toc21096838"/>
      <w:bookmarkStart w:id="5075" w:name="_Toc29763805"/>
      <w:bookmarkStart w:id="5076" w:name="_Toc36030276"/>
      <w:bookmarkStart w:id="5077" w:name="_Toc37180176"/>
      <w:bookmarkStart w:id="5078" w:name="_Toc45869876"/>
      <w:bookmarkStart w:id="5079" w:name="_Toc52555682"/>
      <w:bookmarkStart w:id="5080" w:name="_Toc61113145"/>
      <w:bookmarkStart w:id="5081" w:name="_Toc67912029"/>
      <w:bookmarkStart w:id="5082" w:name="_Toc74840849"/>
      <w:bookmarkStart w:id="5083" w:name="_Toc76503984"/>
      <w:bookmarkStart w:id="5084" w:name="_Toc83042536"/>
      <w:r w:rsidRPr="009202AA">
        <w:t>10.9.2</w:t>
      </w:r>
      <w:r w:rsidRPr="009202AA">
        <w:tab/>
        <w:t>Minimum requirement for MSR operation</w:t>
      </w:r>
      <w:bookmarkEnd w:id="5074"/>
      <w:bookmarkEnd w:id="5075"/>
      <w:bookmarkEnd w:id="5076"/>
      <w:bookmarkEnd w:id="5077"/>
      <w:bookmarkEnd w:id="5078"/>
      <w:bookmarkEnd w:id="5079"/>
      <w:bookmarkEnd w:id="5080"/>
      <w:bookmarkEnd w:id="5081"/>
      <w:bookmarkEnd w:id="5082"/>
      <w:bookmarkEnd w:id="5083"/>
      <w:bookmarkEnd w:id="5084"/>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5085" w:name="_Toc21096839"/>
      <w:bookmarkStart w:id="5086" w:name="_Toc29763806"/>
      <w:bookmarkStart w:id="5087" w:name="_Toc36030277"/>
      <w:bookmarkStart w:id="5088" w:name="_Toc37180177"/>
      <w:bookmarkStart w:id="5089" w:name="_Toc45869877"/>
      <w:bookmarkStart w:id="5090" w:name="_Toc52555683"/>
      <w:bookmarkStart w:id="5091" w:name="_Toc61113146"/>
      <w:bookmarkStart w:id="5092" w:name="_Toc67912030"/>
      <w:bookmarkStart w:id="5093" w:name="_Toc74840850"/>
      <w:bookmarkStart w:id="5094" w:name="_Toc76503985"/>
      <w:bookmarkStart w:id="5095" w:name="_Toc83042537"/>
      <w:r w:rsidRPr="009202AA">
        <w:t>10.9.3</w:t>
      </w:r>
      <w:r w:rsidRPr="009202AA">
        <w:tab/>
        <w:t>Minimum requirement for single RAT UTRA operation</w:t>
      </w:r>
      <w:bookmarkEnd w:id="5085"/>
      <w:bookmarkEnd w:id="5086"/>
      <w:bookmarkEnd w:id="5087"/>
      <w:bookmarkEnd w:id="5088"/>
      <w:bookmarkEnd w:id="5089"/>
      <w:bookmarkEnd w:id="5090"/>
      <w:bookmarkEnd w:id="5091"/>
      <w:bookmarkEnd w:id="5092"/>
      <w:bookmarkEnd w:id="5093"/>
      <w:bookmarkEnd w:id="5094"/>
      <w:bookmarkEnd w:id="509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5096" w:name="_Toc21096840"/>
      <w:bookmarkStart w:id="5097" w:name="_Toc29763807"/>
      <w:bookmarkStart w:id="5098" w:name="_Toc36030278"/>
      <w:bookmarkStart w:id="5099" w:name="_Toc37180178"/>
      <w:bookmarkStart w:id="5100" w:name="_Toc45869878"/>
      <w:bookmarkStart w:id="5101" w:name="_Toc52555684"/>
      <w:bookmarkStart w:id="5102" w:name="_Toc61113147"/>
      <w:bookmarkStart w:id="5103" w:name="_Toc67912031"/>
      <w:bookmarkStart w:id="5104" w:name="_Toc74840851"/>
      <w:bookmarkStart w:id="5105" w:name="_Toc76503986"/>
      <w:bookmarkStart w:id="5106" w:name="_Toc83042538"/>
      <w:r w:rsidRPr="009202AA">
        <w:t>10.9.4</w:t>
      </w:r>
      <w:r w:rsidRPr="009202AA">
        <w:tab/>
        <w:t>Minimum requirement for single RAT E- UTRA operation</w:t>
      </w:r>
      <w:bookmarkEnd w:id="5096"/>
      <w:bookmarkEnd w:id="5097"/>
      <w:bookmarkEnd w:id="5098"/>
      <w:bookmarkEnd w:id="5099"/>
      <w:bookmarkEnd w:id="5100"/>
      <w:bookmarkEnd w:id="5101"/>
      <w:bookmarkEnd w:id="5102"/>
      <w:bookmarkEnd w:id="5103"/>
      <w:bookmarkEnd w:id="5104"/>
      <w:bookmarkEnd w:id="5105"/>
      <w:bookmarkEnd w:id="5106"/>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5107" w:name="_Toc21096841"/>
      <w:bookmarkStart w:id="5108" w:name="_Toc29763808"/>
      <w:bookmarkStart w:id="5109" w:name="_Toc36030279"/>
      <w:bookmarkStart w:id="5110" w:name="_Toc37180179"/>
      <w:bookmarkStart w:id="5111" w:name="_Toc45869879"/>
      <w:bookmarkStart w:id="5112" w:name="_Toc52555685"/>
      <w:bookmarkStart w:id="5113" w:name="_Toc61113148"/>
      <w:bookmarkStart w:id="5114" w:name="_Toc67912032"/>
      <w:bookmarkStart w:id="5115" w:name="_Toc74840852"/>
      <w:bookmarkStart w:id="5116" w:name="_Toc76503987"/>
      <w:bookmarkStart w:id="5117" w:name="_Toc83042539"/>
      <w:r w:rsidRPr="009202AA">
        <w:t>11</w:t>
      </w:r>
      <w:r w:rsidRPr="009202AA">
        <w:tab/>
        <w:t>Radiated performance requirements</w:t>
      </w:r>
      <w:bookmarkEnd w:id="5107"/>
      <w:bookmarkEnd w:id="5108"/>
      <w:bookmarkEnd w:id="5109"/>
      <w:bookmarkEnd w:id="5110"/>
      <w:bookmarkEnd w:id="5111"/>
      <w:bookmarkEnd w:id="5112"/>
      <w:bookmarkEnd w:id="5113"/>
      <w:bookmarkEnd w:id="5114"/>
      <w:bookmarkEnd w:id="5115"/>
      <w:bookmarkEnd w:id="5116"/>
      <w:bookmarkEnd w:id="5117"/>
    </w:p>
    <w:p w14:paraId="7CAA939A" w14:textId="77777777" w:rsidR="004C4A70" w:rsidRPr="009202AA" w:rsidRDefault="004C4A70" w:rsidP="004C4A70">
      <w:pPr>
        <w:pStyle w:val="Heading2"/>
        <w:ind w:left="0" w:firstLine="0"/>
      </w:pPr>
      <w:bookmarkStart w:id="5118" w:name="_Toc21096842"/>
      <w:bookmarkStart w:id="5119" w:name="_Toc29763809"/>
      <w:bookmarkStart w:id="5120" w:name="_Toc36030280"/>
      <w:bookmarkStart w:id="5121" w:name="_Toc37180180"/>
      <w:bookmarkStart w:id="5122" w:name="_Toc45869880"/>
      <w:bookmarkStart w:id="5123" w:name="_Toc52555686"/>
      <w:bookmarkStart w:id="5124" w:name="_Toc61113149"/>
      <w:bookmarkStart w:id="5125" w:name="_Toc67912033"/>
      <w:bookmarkStart w:id="5126" w:name="_Toc74840853"/>
      <w:bookmarkStart w:id="5127" w:name="_Toc76503988"/>
      <w:bookmarkStart w:id="5128" w:name="_Toc83042540"/>
      <w:r w:rsidRPr="009202AA">
        <w:t>11.1</w:t>
      </w:r>
      <w:r w:rsidRPr="009202AA">
        <w:tab/>
        <w:t>General</w:t>
      </w:r>
      <w:bookmarkEnd w:id="5118"/>
      <w:bookmarkEnd w:id="5119"/>
      <w:bookmarkEnd w:id="5120"/>
      <w:bookmarkEnd w:id="5121"/>
      <w:bookmarkEnd w:id="5122"/>
      <w:bookmarkEnd w:id="5123"/>
      <w:bookmarkEnd w:id="5124"/>
      <w:bookmarkEnd w:id="5125"/>
      <w:bookmarkEnd w:id="5126"/>
      <w:bookmarkEnd w:id="5127"/>
      <w:bookmarkEnd w:id="5128"/>
    </w:p>
    <w:p w14:paraId="36ED6AE4" w14:textId="77777777" w:rsidR="004C4A70" w:rsidRPr="009202AA" w:rsidRDefault="004C4A70" w:rsidP="004C4A70">
      <w:pPr>
        <w:pStyle w:val="Heading3"/>
        <w:ind w:left="0" w:firstLine="0"/>
      </w:pPr>
      <w:bookmarkStart w:id="5129" w:name="_Toc21096843"/>
      <w:bookmarkStart w:id="5130" w:name="_Toc29763810"/>
      <w:bookmarkStart w:id="5131" w:name="_Toc36030281"/>
      <w:bookmarkStart w:id="5132" w:name="_Toc37180181"/>
      <w:bookmarkStart w:id="5133" w:name="_Toc45869881"/>
      <w:bookmarkStart w:id="5134" w:name="_Toc52555687"/>
      <w:bookmarkStart w:id="5135" w:name="_Toc61113150"/>
      <w:bookmarkStart w:id="5136" w:name="_Toc67912034"/>
      <w:bookmarkStart w:id="5137" w:name="_Toc74840854"/>
      <w:bookmarkStart w:id="5138" w:name="_Toc76503989"/>
      <w:bookmarkStart w:id="5139" w:name="_Toc83042541"/>
      <w:r w:rsidRPr="009202AA">
        <w:t>11.1.1</w:t>
      </w:r>
      <w:r w:rsidRPr="009202AA">
        <w:tab/>
        <w:t>OTA demodulation branches</w:t>
      </w:r>
      <w:bookmarkEnd w:id="5129"/>
      <w:bookmarkEnd w:id="5130"/>
      <w:bookmarkEnd w:id="5131"/>
      <w:bookmarkEnd w:id="5132"/>
      <w:bookmarkEnd w:id="5133"/>
      <w:bookmarkEnd w:id="5134"/>
      <w:bookmarkEnd w:id="5135"/>
      <w:bookmarkEnd w:id="5136"/>
      <w:bookmarkEnd w:id="5137"/>
      <w:bookmarkEnd w:id="5138"/>
      <w:bookmarkEnd w:id="513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5140" w:name="_Toc21096844"/>
      <w:bookmarkStart w:id="5141" w:name="_Toc29763811"/>
      <w:bookmarkStart w:id="5142" w:name="_Toc36030282"/>
      <w:bookmarkStart w:id="5143" w:name="_Toc37180182"/>
      <w:bookmarkStart w:id="5144" w:name="_Toc45869882"/>
      <w:bookmarkStart w:id="5145" w:name="_Toc52555688"/>
      <w:bookmarkStart w:id="5146" w:name="_Toc61113151"/>
      <w:bookmarkStart w:id="5147" w:name="_Toc67912035"/>
      <w:bookmarkStart w:id="5148" w:name="_Toc74840855"/>
      <w:bookmarkStart w:id="5149" w:name="_Toc76503990"/>
      <w:bookmarkStart w:id="5150" w:name="_Toc83042542"/>
      <w:r w:rsidRPr="009202AA">
        <w:t>11.1.2</w:t>
      </w:r>
      <w:r w:rsidRPr="009202AA">
        <w:tab/>
        <w:t>UTRA operation</w:t>
      </w:r>
      <w:bookmarkEnd w:id="5140"/>
      <w:bookmarkEnd w:id="5141"/>
      <w:bookmarkEnd w:id="5142"/>
      <w:bookmarkEnd w:id="5143"/>
      <w:bookmarkEnd w:id="5144"/>
      <w:bookmarkEnd w:id="5145"/>
      <w:bookmarkEnd w:id="5146"/>
      <w:bookmarkEnd w:id="5147"/>
      <w:bookmarkEnd w:id="5148"/>
      <w:bookmarkEnd w:id="5149"/>
      <w:bookmarkEnd w:id="5150"/>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65pt;height:36.35pt" o:ole="" fillcolor="window">
            <v:imagedata r:id="rId85" o:title=""/>
          </v:shape>
          <o:OLEObject Type="Embed" ProgID="Equation.3" ShapeID="_x0000_i1118" DrawAspect="Content" ObjectID="_169453351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65pt" o:ole="" fillcolor="window">
            <v:imagedata r:id="rId87" o:title=""/>
          </v:shape>
          <o:OLEObject Type="Embed" ProgID="Equation.3" ShapeID="_x0000_i1119" DrawAspect="Content" ObjectID="_169453351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65pt" o:ole="" fillcolor="window">
            <v:imagedata r:id="rId89" o:title=""/>
          </v:shape>
          <o:OLEObject Type="Embed" ProgID="Equation.3" ShapeID="_x0000_i1120" DrawAspect="Content" ObjectID="_169453351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65pt;height:25.65pt" o:ole="" fillcolor="window">
            <v:imagedata r:id="rId91" o:title=""/>
          </v:shape>
          <o:OLEObject Type="Embed" ProgID="Equation.3" ShapeID="_x0000_i1121" DrawAspect="Content" ObjectID="_169453351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65pt;height:10pt" o:ole="" fillcolor="window">
            <v:imagedata r:id="rId93" o:title=""/>
          </v:shape>
          <o:OLEObject Type="Embed" ProgID="Equation.3" ShapeID="_x0000_i1122" DrawAspect="Content" ObjectID="_169453351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5151" w:name="_Toc21096845"/>
      <w:bookmarkStart w:id="5152" w:name="_Toc29763812"/>
      <w:bookmarkStart w:id="5153" w:name="_Toc36030283"/>
      <w:bookmarkStart w:id="5154" w:name="_Toc37180183"/>
      <w:bookmarkStart w:id="5155" w:name="_Toc45869883"/>
      <w:bookmarkStart w:id="5156" w:name="_Toc52555689"/>
      <w:bookmarkStart w:id="5157" w:name="_Toc61113152"/>
      <w:bookmarkStart w:id="5158" w:name="_Toc67912036"/>
      <w:bookmarkStart w:id="5159" w:name="_Toc74840856"/>
      <w:bookmarkStart w:id="5160" w:name="_Toc76503991"/>
      <w:bookmarkStart w:id="5161" w:name="_Toc83042543"/>
      <w:r w:rsidRPr="009202AA">
        <w:t>11.1.3</w:t>
      </w:r>
      <w:r w:rsidRPr="009202AA">
        <w:tab/>
        <w:t>E-UTRA operation</w:t>
      </w:r>
      <w:bookmarkEnd w:id="5151"/>
      <w:bookmarkEnd w:id="5152"/>
      <w:bookmarkEnd w:id="5153"/>
      <w:bookmarkEnd w:id="5154"/>
      <w:bookmarkEnd w:id="5155"/>
      <w:bookmarkEnd w:id="5156"/>
      <w:bookmarkEnd w:id="5157"/>
      <w:bookmarkEnd w:id="5158"/>
      <w:bookmarkEnd w:id="5159"/>
      <w:bookmarkEnd w:id="5160"/>
      <w:bookmarkEnd w:id="516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69453351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69453351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69453352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69453352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5162" w:name="_Toc21096846"/>
      <w:bookmarkStart w:id="5163" w:name="_Toc29763813"/>
      <w:bookmarkStart w:id="5164" w:name="_Toc36030284"/>
      <w:bookmarkStart w:id="5165" w:name="_Toc37180184"/>
      <w:bookmarkStart w:id="5166" w:name="_Toc45869884"/>
      <w:bookmarkStart w:id="5167" w:name="_Toc52555690"/>
      <w:bookmarkStart w:id="5168" w:name="_Toc61113153"/>
      <w:bookmarkStart w:id="5169" w:name="_Toc67912037"/>
      <w:bookmarkStart w:id="5170" w:name="_Toc74840857"/>
      <w:bookmarkStart w:id="5171" w:name="_Toc76503992"/>
      <w:bookmarkStart w:id="5172" w:name="_Toc83042544"/>
      <w:r w:rsidRPr="009202AA">
        <w:t>11.2</w:t>
      </w:r>
      <w:r w:rsidRPr="009202AA">
        <w:tab/>
        <w:t>Minimum requirements for MSR operation</w:t>
      </w:r>
      <w:bookmarkEnd w:id="5162"/>
      <w:bookmarkEnd w:id="5163"/>
      <w:bookmarkEnd w:id="5164"/>
      <w:bookmarkEnd w:id="5165"/>
      <w:bookmarkEnd w:id="5166"/>
      <w:bookmarkEnd w:id="5167"/>
      <w:bookmarkEnd w:id="5168"/>
      <w:bookmarkEnd w:id="5169"/>
      <w:bookmarkEnd w:id="5170"/>
      <w:bookmarkEnd w:id="5171"/>
      <w:bookmarkEnd w:id="5172"/>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5173" w:name="_Toc21096847"/>
      <w:bookmarkStart w:id="5174" w:name="_Toc29763814"/>
      <w:bookmarkStart w:id="5175" w:name="_Toc36030285"/>
      <w:bookmarkStart w:id="5176" w:name="_Toc37180185"/>
      <w:bookmarkStart w:id="5177" w:name="_Toc45869885"/>
      <w:bookmarkStart w:id="5178" w:name="_Toc52555691"/>
      <w:bookmarkStart w:id="5179" w:name="_Toc61113154"/>
      <w:bookmarkStart w:id="5180" w:name="_Toc67912038"/>
      <w:bookmarkStart w:id="5181" w:name="_Toc74840858"/>
      <w:bookmarkStart w:id="5182" w:name="_Toc76503993"/>
      <w:bookmarkStart w:id="5183" w:name="_Toc83042545"/>
      <w:r w:rsidRPr="009202AA">
        <w:t>11.3</w:t>
      </w:r>
      <w:r w:rsidRPr="009202AA">
        <w:tab/>
        <w:t>Minimum requirements for UTRA operation</w:t>
      </w:r>
      <w:bookmarkEnd w:id="5173"/>
      <w:bookmarkEnd w:id="5174"/>
      <w:bookmarkEnd w:id="5175"/>
      <w:bookmarkEnd w:id="5176"/>
      <w:bookmarkEnd w:id="5177"/>
      <w:bookmarkEnd w:id="5178"/>
      <w:bookmarkEnd w:id="5179"/>
      <w:bookmarkEnd w:id="5180"/>
      <w:bookmarkEnd w:id="5181"/>
      <w:bookmarkEnd w:id="5182"/>
      <w:bookmarkEnd w:id="518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5184" w:name="_Toc21096848"/>
      <w:bookmarkStart w:id="5185" w:name="_Toc29763815"/>
      <w:bookmarkStart w:id="5186" w:name="_Toc36030286"/>
      <w:bookmarkStart w:id="5187" w:name="_Toc37180186"/>
      <w:bookmarkStart w:id="5188" w:name="_Toc45869886"/>
      <w:bookmarkStart w:id="5189" w:name="_Toc52555692"/>
      <w:bookmarkStart w:id="5190" w:name="_Toc61113155"/>
      <w:bookmarkStart w:id="5191" w:name="_Toc67912039"/>
      <w:bookmarkStart w:id="5192" w:name="_Toc74840859"/>
      <w:bookmarkStart w:id="5193" w:name="_Toc76503994"/>
      <w:bookmarkStart w:id="5194" w:name="_Toc83042546"/>
      <w:r w:rsidRPr="009202AA">
        <w:t>11.4</w:t>
      </w:r>
      <w:r w:rsidRPr="009202AA">
        <w:tab/>
        <w:t>Minimum requirements for E-UTRA operation</w:t>
      </w:r>
      <w:bookmarkEnd w:id="5184"/>
      <w:bookmarkEnd w:id="5185"/>
      <w:bookmarkEnd w:id="5186"/>
      <w:bookmarkEnd w:id="5187"/>
      <w:bookmarkEnd w:id="5188"/>
      <w:bookmarkEnd w:id="5189"/>
      <w:bookmarkEnd w:id="5190"/>
      <w:bookmarkEnd w:id="5191"/>
      <w:bookmarkEnd w:id="5192"/>
      <w:bookmarkEnd w:id="5193"/>
      <w:bookmarkEnd w:id="5194"/>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5195" w:name="_Toc21096849"/>
      <w:bookmarkStart w:id="5196" w:name="_Toc29763816"/>
      <w:bookmarkStart w:id="5197" w:name="_Toc36030287"/>
      <w:bookmarkStart w:id="5198" w:name="_Toc37180187"/>
      <w:bookmarkStart w:id="5199" w:name="_Toc45869887"/>
      <w:bookmarkStart w:id="5200" w:name="_Toc52555693"/>
      <w:bookmarkStart w:id="5201" w:name="_Toc61113156"/>
      <w:bookmarkStart w:id="5202" w:name="_Toc67912040"/>
      <w:bookmarkStart w:id="5203" w:name="_Toc74840860"/>
      <w:bookmarkStart w:id="5204" w:name="_Toc76503995"/>
      <w:bookmarkStart w:id="5205" w:name="_Toc83042547"/>
      <w:r w:rsidRPr="009202AA">
        <w:t>Annex A (normative):</w:t>
      </w:r>
      <w:r w:rsidRPr="009202AA">
        <w:br/>
        <w:t>Environmental requirements for the BS equipment</w:t>
      </w:r>
      <w:bookmarkEnd w:id="5195"/>
      <w:bookmarkEnd w:id="5196"/>
      <w:bookmarkEnd w:id="5197"/>
      <w:bookmarkEnd w:id="5198"/>
      <w:bookmarkEnd w:id="5199"/>
      <w:bookmarkEnd w:id="5200"/>
      <w:bookmarkEnd w:id="5201"/>
      <w:bookmarkEnd w:id="5202"/>
      <w:bookmarkEnd w:id="5203"/>
      <w:bookmarkEnd w:id="5204"/>
      <w:bookmarkEnd w:id="520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5206" w:name="_Toc21096850"/>
      <w:bookmarkStart w:id="5207" w:name="_Toc29763817"/>
      <w:bookmarkStart w:id="5208" w:name="_Toc36030288"/>
      <w:bookmarkStart w:id="5209" w:name="_Toc37180188"/>
      <w:bookmarkStart w:id="5210" w:name="_Toc45869888"/>
      <w:bookmarkStart w:id="5211" w:name="_Toc52555694"/>
      <w:bookmarkStart w:id="5212" w:name="_Toc61113157"/>
      <w:bookmarkStart w:id="5213" w:name="_Toc67912041"/>
      <w:bookmarkStart w:id="5214" w:name="_Toc74840861"/>
      <w:bookmarkStart w:id="5215" w:name="_Toc76503996"/>
      <w:bookmarkStart w:id="5216" w:name="_Toc83042548"/>
      <w:r w:rsidRPr="009202AA">
        <w:t xml:space="preserve">Annex B (Informative): </w:t>
      </w:r>
      <w:r w:rsidRPr="009202AA">
        <w:br/>
        <w:t>Calculation of EIRP based on fixed assumption of passive antenna gain</w:t>
      </w:r>
      <w:bookmarkEnd w:id="5206"/>
      <w:bookmarkEnd w:id="5207"/>
      <w:bookmarkEnd w:id="5208"/>
      <w:bookmarkEnd w:id="5209"/>
      <w:bookmarkEnd w:id="5210"/>
      <w:bookmarkEnd w:id="5211"/>
      <w:bookmarkEnd w:id="5212"/>
      <w:bookmarkEnd w:id="5213"/>
      <w:bookmarkEnd w:id="5214"/>
      <w:bookmarkEnd w:id="5215"/>
      <w:bookmarkEnd w:id="5216"/>
    </w:p>
    <w:p w14:paraId="54951AEF" w14:textId="77777777" w:rsidR="004C4A70" w:rsidRPr="009202AA" w:rsidRDefault="004C4A70" w:rsidP="004C4A70">
      <w:pPr>
        <w:pStyle w:val="Heading2"/>
      </w:pPr>
      <w:bookmarkStart w:id="5217" w:name="_Toc21096851"/>
      <w:bookmarkStart w:id="5218" w:name="_Toc29763818"/>
      <w:bookmarkStart w:id="5219" w:name="_Toc36030289"/>
      <w:bookmarkStart w:id="5220" w:name="_Toc37180189"/>
      <w:bookmarkStart w:id="5221" w:name="_Toc45869889"/>
      <w:bookmarkStart w:id="5222" w:name="_Toc52555695"/>
      <w:bookmarkStart w:id="5223" w:name="_Toc61113158"/>
      <w:bookmarkStart w:id="5224" w:name="_Toc67912042"/>
      <w:bookmarkStart w:id="5225" w:name="_Toc74840862"/>
      <w:bookmarkStart w:id="5226" w:name="_Toc76503997"/>
      <w:bookmarkStart w:id="5227" w:name="_Toc83042549"/>
      <w:r w:rsidRPr="009202AA">
        <w:t>B.1</w:t>
      </w:r>
      <w:r w:rsidRPr="009202AA">
        <w:tab/>
        <w:t>Calculation of EIRP based on fixed assumption of passive antenna gain</w:t>
      </w:r>
      <w:bookmarkEnd w:id="5217"/>
      <w:bookmarkEnd w:id="5218"/>
      <w:bookmarkEnd w:id="5219"/>
      <w:bookmarkEnd w:id="5220"/>
      <w:bookmarkEnd w:id="5221"/>
      <w:bookmarkEnd w:id="5222"/>
      <w:bookmarkEnd w:id="5223"/>
      <w:bookmarkEnd w:id="5224"/>
      <w:bookmarkEnd w:id="5225"/>
      <w:bookmarkEnd w:id="5226"/>
      <w:bookmarkEnd w:id="522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5228" w:name="_Toc21096852"/>
      <w:bookmarkStart w:id="5229" w:name="_Toc29763819"/>
      <w:bookmarkStart w:id="5230" w:name="_Toc36030290"/>
      <w:bookmarkStart w:id="5231" w:name="_Toc37180190"/>
      <w:bookmarkStart w:id="5232" w:name="_Toc45869890"/>
      <w:bookmarkStart w:id="5233" w:name="_Toc52555696"/>
      <w:bookmarkStart w:id="5234" w:name="_Toc61113159"/>
      <w:bookmarkStart w:id="5235" w:name="_Toc67912043"/>
      <w:bookmarkStart w:id="5236" w:name="_Toc74840863"/>
      <w:bookmarkStart w:id="5237" w:name="_Toc76503998"/>
      <w:bookmarkStart w:id="5238" w:name="_Toc83042550"/>
      <w:bookmarkStart w:id="5239" w:name="historyclause"/>
      <w:r w:rsidRPr="009202AA">
        <w:t>Annex C (informative):</w:t>
      </w:r>
      <w:r w:rsidRPr="009202AA">
        <w:br/>
        <w:t>Change history</w:t>
      </w:r>
      <w:bookmarkEnd w:id="5228"/>
      <w:bookmarkEnd w:id="5229"/>
      <w:bookmarkEnd w:id="5230"/>
      <w:bookmarkEnd w:id="5231"/>
      <w:bookmarkEnd w:id="5232"/>
      <w:bookmarkEnd w:id="5233"/>
      <w:bookmarkEnd w:id="5234"/>
      <w:bookmarkEnd w:id="5235"/>
      <w:bookmarkEnd w:id="5236"/>
      <w:bookmarkEnd w:id="5237"/>
      <w:bookmarkEnd w:id="523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523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6A28EA" w:rsidRDefault="006A28EA">
      <w:r>
        <w:separator/>
      </w:r>
    </w:p>
  </w:endnote>
  <w:endnote w:type="continuationSeparator" w:id="0">
    <w:p w14:paraId="0D33BBF9" w14:textId="77777777" w:rsidR="006A28EA" w:rsidRDefault="006A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6A28EA" w:rsidRDefault="006A28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6A28EA" w:rsidRDefault="006A28EA">
      <w:r>
        <w:separator/>
      </w:r>
    </w:p>
  </w:footnote>
  <w:footnote w:type="continuationSeparator" w:id="0">
    <w:p w14:paraId="78C2C15D" w14:textId="77777777" w:rsidR="006A28EA" w:rsidRDefault="006A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72301FB1" w:rsidR="006A28EA" w:rsidRDefault="006A28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667">
      <w:rPr>
        <w:rFonts w:ascii="Arial" w:hAnsi="Arial" w:cs="Arial"/>
        <w:b/>
        <w:noProof/>
        <w:sz w:val="18"/>
        <w:szCs w:val="18"/>
      </w:rPr>
      <w:t>3GPP TS 37.105 V17.23.0 (2021-0609)</w:t>
    </w:r>
    <w:r>
      <w:rPr>
        <w:rFonts w:ascii="Arial" w:hAnsi="Arial" w:cs="Arial"/>
        <w:b/>
        <w:sz w:val="18"/>
        <w:szCs w:val="18"/>
      </w:rPr>
      <w:fldChar w:fldCharType="end"/>
    </w:r>
  </w:p>
  <w:p w14:paraId="41B36594" w14:textId="77777777" w:rsidR="006A28EA" w:rsidRDefault="006A28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2208F9DB" w:rsidR="006A28EA" w:rsidRDefault="006A28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667">
      <w:rPr>
        <w:rFonts w:ascii="Arial" w:hAnsi="Arial" w:cs="Arial"/>
        <w:b/>
        <w:noProof/>
        <w:sz w:val="18"/>
        <w:szCs w:val="18"/>
      </w:rPr>
      <w:t>Release 17</w:t>
    </w:r>
    <w:r>
      <w:rPr>
        <w:rFonts w:ascii="Arial" w:hAnsi="Arial" w:cs="Arial"/>
        <w:b/>
        <w:sz w:val="18"/>
        <w:szCs w:val="18"/>
      </w:rPr>
      <w:fldChar w:fldCharType="end"/>
    </w:r>
  </w:p>
  <w:p w14:paraId="0C390526" w14:textId="77777777" w:rsidR="006A28EA" w:rsidRDefault="006A2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02CE"/>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430"/>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81"/>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109960</Words>
  <Characters>626777</Characters>
  <Application>Microsoft Office Word</Application>
  <DocSecurity>0</DocSecurity>
  <Lines>5223</Lines>
  <Paragraphs>1470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2021-09-30T16:54:00Z</dcterms:created>
  <dcterms:modified xsi:type="dcterms:W3CDTF">2021-09-30T16:54:00Z</dcterms:modified>
</cp:coreProperties>
</file>