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2528850F"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D97305">
              <w:t>9</w:t>
            </w:r>
            <w:r w:rsidRPr="009202AA">
              <w:t>.</w:t>
            </w:r>
            <w:bookmarkEnd w:id="3"/>
            <w:r w:rsidR="004C4A70" w:rsidRPr="009202AA">
              <w:t>0</w:t>
            </w:r>
            <w:r w:rsidRPr="009202AA">
              <w:t xml:space="preserve"> </w:t>
            </w:r>
            <w:r w:rsidRPr="009202AA">
              <w:rPr>
                <w:sz w:val="32"/>
              </w:rPr>
              <w:t>(</w:t>
            </w:r>
            <w:bookmarkStart w:id="4" w:name="issueDate"/>
            <w:r w:rsidR="00CB4E63" w:rsidRPr="009202AA">
              <w:rPr>
                <w:sz w:val="32"/>
              </w:rPr>
              <w:t>202</w:t>
            </w:r>
            <w:r w:rsidR="00CB4E63">
              <w:rPr>
                <w:sz w:val="32"/>
              </w:rPr>
              <w:t>1</w:t>
            </w:r>
            <w:r w:rsidR="004C4A70" w:rsidRPr="009202AA">
              <w:rPr>
                <w:sz w:val="32"/>
              </w:rPr>
              <w:t>-</w:t>
            </w:r>
            <w:bookmarkEnd w:id="4"/>
            <w:r w:rsidR="00D97305">
              <w:rPr>
                <w:sz w:val="32"/>
              </w:rPr>
              <w:t>09</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548C682A" w:rsidR="00E16509" w:rsidRPr="009202AA" w:rsidRDefault="00E16509" w:rsidP="00133525">
            <w:pPr>
              <w:pStyle w:val="FP"/>
              <w:jc w:val="center"/>
              <w:rPr>
                <w:noProof/>
                <w:sz w:val="18"/>
              </w:rPr>
            </w:pPr>
            <w:r w:rsidRPr="009202AA">
              <w:rPr>
                <w:noProof/>
                <w:sz w:val="18"/>
              </w:rPr>
              <w:t xml:space="preserve">© </w:t>
            </w:r>
            <w:r w:rsidR="00CD2AB4" w:rsidRPr="009202AA">
              <w:rPr>
                <w:noProof/>
                <w:sz w:val="18"/>
              </w:rPr>
              <w:t>202</w:t>
            </w:r>
            <w:r w:rsidR="00CD2AB4">
              <w:rPr>
                <w:noProof/>
                <w:sz w:val="18"/>
              </w:rPr>
              <w:t>1</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77096329" w14:textId="3B9AD16B" w:rsidR="003079D6" w:rsidRDefault="003079D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_Toc83041188 \h </w:instrText>
      </w:r>
      <w:r>
        <w:fldChar w:fldCharType="separate"/>
      </w:r>
      <w:r>
        <w:t>11</w:t>
      </w:r>
      <w:r>
        <w:fldChar w:fldCharType="end"/>
      </w:r>
    </w:p>
    <w:p w14:paraId="3E2E09D1" w14:textId="51AF2156" w:rsidR="003079D6" w:rsidRDefault="003079D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_Toc83041189 \h </w:instrText>
      </w:r>
      <w:r>
        <w:fldChar w:fldCharType="separate"/>
      </w:r>
      <w:r>
        <w:t>13</w:t>
      </w:r>
      <w:r>
        <w:fldChar w:fldCharType="end"/>
      </w:r>
    </w:p>
    <w:p w14:paraId="073B5C63" w14:textId="6763AE22" w:rsidR="003079D6" w:rsidRDefault="003079D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_Toc83041190 \h </w:instrText>
      </w:r>
      <w:r>
        <w:fldChar w:fldCharType="separate"/>
      </w:r>
      <w:r>
        <w:t>13</w:t>
      </w:r>
      <w:r>
        <w:fldChar w:fldCharType="end"/>
      </w:r>
    </w:p>
    <w:p w14:paraId="0B54040E" w14:textId="70220023" w:rsidR="003079D6" w:rsidRDefault="003079D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_Toc83041191 \h </w:instrText>
      </w:r>
      <w:r>
        <w:fldChar w:fldCharType="separate"/>
      </w:r>
      <w:r>
        <w:t>15</w:t>
      </w:r>
      <w:r>
        <w:fldChar w:fldCharType="end"/>
      </w:r>
    </w:p>
    <w:p w14:paraId="312C4881" w14:textId="1C5453F9" w:rsidR="003079D6" w:rsidRDefault="003079D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_Toc83041192 \h </w:instrText>
      </w:r>
      <w:r>
        <w:fldChar w:fldCharType="separate"/>
      </w:r>
      <w:r>
        <w:t>15</w:t>
      </w:r>
      <w:r>
        <w:fldChar w:fldCharType="end"/>
      </w:r>
    </w:p>
    <w:p w14:paraId="0AE65848" w14:textId="7A93A9D1" w:rsidR="003079D6" w:rsidRDefault="003079D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_Toc83041193 \h </w:instrText>
      </w:r>
      <w:r>
        <w:fldChar w:fldCharType="separate"/>
      </w:r>
      <w:r>
        <w:t>19</w:t>
      </w:r>
      <w:r>
        <w:fldChar w:fldCharType="end"/>
      </w:r>
    </w:p>
    <w:p w14:paraId="41D56659" w14:textId="0B88C2E1" w:rsidR="003079D6" w:rsidRDefault="003079D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_Toc83041194 \h </w:instrText>
      </w:r>
      <w:r>
        <w:fldChar w:fldCharType="separate"/>
      </w:r>
      <w:r>
        <w:t>20</w:t>
      </w:r>
      <w:r>
        <w:fldChar w:fldCharType="end"/>
      </w:r>
    </w:p>
    <w:p w14:paraId="32C433E8" w14:textId="68DA6CD7" w:rsidR="003079D6" w:rsidRDefault="003079D6">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_Toc83041195 \h </w:instrText>
      </w:r>
      <w:r>
        <w:fldChar w:fldCharType="separate"/>
      </w:r>
      <w:r>
        <w:t>21</w:t>
      </w:r>
      <w:r>
        <w:fldChar w:fldCharType="end"/>
      </w:r>
    </w:p>
    <w:p w14:paraId="2C082160" w14:textId="26CBCCC0" w:rsidR="003079D6" w:rsidRDefault="003079D6">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_Toc83041196 \h </w:instrText>
      </w:r>
      <w:r>
        <w:fldChar w:fldCharType="separate"/>
      </w:r>
      <w:r>
        <w:t>21</w:t>
      </w:r>
      <w:r>
        <w:fldChar w:fldCharType="end"/>
      </w:r>
    </w:p>
    <w:p w14:paraId="4EF52E66" w14:textId="12BB92D3" w:rsidR="003079D6" w:rsidRDefault="003079D6">
      <w:pPr>
        <w:pStyle w:val="TOC2"/>
        <w:rPr>
          <w:rFonts w:asciiTheme="minorHAnsi" w:eastAsiaTheme="minorEastAsia" w:hAnsiTheme="minorHAnsi" w:cstheme="minorBidi"/>
          <w:sz w:val="22"/>
          <w:szCs w:val="22"/>
          <w:lang w:eastAsia="en-GB"/>
        </w:rPr>
      </w:pPr>
      <w:r w:rsidRPr="00A31AC0">
        <w:rPr>
          <w:snapToGrid w:val="0"/>
        </w:rPr>
        <w:t>4.2</w:t>
      </w:r>
      <w:r>
        <w:rPr>
          <w:rFonts w:asciiTheme="minorHAnsi" w:eastAsiaTheme="minorEastAsia" w:hAnsiTheme="minorHAnsi" w:cstheme="minorBidi"/>
          <w:sz w:val="22"/>
          <w:szCs w:val="22"/>
          <w:lang w:eastAsia="en-GB"/>
        </w:rPr>
        <w:tab/>
      </w:r>
      <w:r w:rsidRPr="00A31AC0">
        <w:rPr>
          <w:snapToGrid w:val="0"/>
        </w:rPr>
        <w:t>Relationship between minimum requirements and test requirements</w:t>
      </w:r>
      <w:r>
        <w:tab/>
      </w:r>
      <w:r>
        <w:fldChar w:fldCharType="begin"/>
      </w:r>
      <w:r>
        <w:instrText xml:space="preserve"> PAGEREF _Toc83041197 \h </w:instrText>
      </w:r>
      <w:r>
        <w:fldChar w:fldCharType="separate"/>
      </w:r>
      <w:r>
        <w:t>22</w:t>
      </w:r>
      <w:r>
        <w:fldChar w:fldCharType="end"/>
      </w:r>
    </w:p>
    <w:p w14:paraId="2F01E6AF" w14:textId="4C89B0A5" w:rsidR="003079D6" w:rsidRDefault="003079D6">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_Toc83041198 \h </w:instrText>
      </w:r>
      <w:r>
        <w:fldChar w:fldCharType="separate"/>
      </w:r>
      <w:r>
        <w:t>22</w:t>
      </w:r>
      <w:r>
        <w:fldChar w:fldCharType="end"/>
      </w:r>
    </w:p>
    <w:p w14:paraId="76FB8310" w14:textId="24D9C429" w:rsidR="003079D6" w:rsidRDefault="003079D6">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_Toc83041199 \h </w:instrText>
      </w:r>
      <w:r>
        <w:fldChar w:fldCharType="separate"/>
      </w:r>
      <w:r>
        <w:t>23</w:t>
      </w:r>
      <w:r>
        <w:fldChar w:fldCharType="end"/>
      </w:r>
    </w:p>
    <w:p w14:paraId="29E0058F" w14:textId="3A03BDAD" w:rsidR="003079D6" w:rsidRDefault="003079D6">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_Toc83041200 \h </w:instrText>
      </w:r>
      <w:r>
        <w:fldChar w:fldCharType="separate"/>
      </w:r>
      <w:r>
        <w:t>24</w:t>
      </w:r>
      <w:r>
        <w:fldChar w:fldCharType="end"/>
      </w:r>
    </w:p>
    <w:p w14:paraId="12420576" w14:textId="1AA83509" w:rsidR="003079D6" w:rsidRDefault="003079D6">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_Toc83041201 \h </w:instrText>
      </w:r>
      <w:r>
        <w:fldChar w:fldCharType="separate"/>
      </w:r>
      <w:r>
        <w:t>26</w:t>
      </w:r>
      <w:r>
        <w:fldChar w:fldCharType="end"/>
      </w:r>
    </w:p>
    <w:p w14:paraId="09D8306D" w14:textId="1D18A0A4" w:rsidR="003079D6" w:rsidRDefault="003079D6">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_Toc83041202 \h </w:instrText>
      </w:r>
      <w:r>
        <w:fldChar w:fldCharType="separate"/>
      </w:r>
      <w:r>
        <w:t>26</w:t>
      </w:r>
      <w:r>
        <w:fldChar w:fldCharType="end"/>
      </w:r>
    </w:p>
    <w:p w14:paraId="45C66DAF" w14:textId="67FECCCF" w:rsidR="003079D6" w:rsidRDefault="003079D6">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_Toc83041203 \h </w:instrText>
      </w:r>
      <w:r>
        <w:fldChar w:fldCharType="separate"/>
      </w:r>
      <w:r>
        <w:t>26</w:t>
      </w:r>
      <w:r>
        <w:fldChar w:fldCharType="end"/>
      </w:r>
    </w:p>
    <w:p w14:paraId="686AB33B" w14:textId="69DA2461" w:rsidR="003079D6" w:rsidRDefault="003079D6">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_Toc83041204 \h </w:instrText>
      </w:r>
      <w:r>
        <w:fldChar w:fldCharType="separate"/>
      </w:r>
      <w:r>
        <w:t>26</w:t>
      </w:r>
      <w:r>
        <w:fldChar w:fldCharType="end"/>
      </w:r>
    </w:p>
    <w:p w14:paraId="606AC469" w14:textId="5AB6B3AE" w:rsidR="003079D6" w:rsidRDefault="003079D6">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_Toc83041205 \h </w:instrText>
      </w:r>
      <w:r>
        <w:fldChar w:fldCharType="separate"/>
      </w:r>
      <w:r>
        <w:t>27</w:t>
      </w:r>
      <w:r>
        <w:fldChar w:fldCharType="end"/>
      </w:r>
    </w:p>
    <w:p w14:paraId="7AFDD226" w14:textId="6A5BEA64" w:rsidR="003079D6" w:rsidRDefault="003079D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_Toc83041206 \h </w:instrText>
      </w:r>
      <w:r>
        <w:fldChar w:fldCharType="separate"/>
      </w:r>
      <w:r>
        <w:t>28</w:t>
      </w:r>
      <w:r>
        <w:fldChar w:fldCharType="end"/>
      </w:r>
    </w:p>
    <w:p w14:paraId="7673EC1F" w14:textId="77995013" w:rsidR="003079D6" w:rsidRDefault="003079D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_Toc83041207 \h </w:instrText>
      </w:r>
      <w:r>
        <w:fldChar w:fldCharType="separate"/>
      </w:r>
      <w:r>
        <w:t>28</w:t>
      </w:r>
      <w:r>
        <w:fldChar w:fldCharType="end"/>
      </w:r>
    </w:p>
    <w:p w14:paraId="583645E4" w14:textId="18451137" w:rsidR="003079D6" w:rsidRDefault="003079D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_Toc83041208 \h </w:instrText>
      </w:r>
      <w:r>
        <w:fldChar w:fldCharType="separate"/>
      </w:r>
      <w:r>
        <w:t>29</w:t>
      </w:r>
      <w:r>
        <w:fldChar w:fldCharType="end"/>
      </w:r>
    </w:p>
    <w:p w14:paraId="35241392" w14:textId="7E044E65" w:rsidR="003079D6" w:rsidRDefault="003079D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_Toc83041209 \h </w:instrText>
      </w:r>
      <w:r>
        <w:fldChar w:fldCharType="separate"/>
      </w:r>
      <w:r>
        <w:t>32</w:t>
      </w:r>
      <w:r>
        <w:fldChar w:fldCharType="end"/>
      </w:r>
    </w:p>
    <w:p w14:paraId="440F966A" w14:textId="75E7B5A5" w:rsidR="003079D6" w:rsidRDefault="003079D6">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_Toc83041210 \h </w:instrText>
      </w:r>
      <w:r>
        <w:fldChar w:fldCharType="separate"/>
      </w:r>
      <w:r>
        <w:t>34</w:t>
      </w:r>
      <w:r>
        <w:fldChar w:fldCharType="end"/>
      </w:r>
    </w:p>
    <w:p w14:paraId="250A3A33" w14:textId="1B8689BC" w:rsidR="003079D6" w:rsidRDefault="003079D6">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_Toc83041211 \h </w:instrText>
      </w:r>
      <w:r>
        <w:fldChar w:fldCharType="separate"/>
      </w:r>
      <w:r>
        <w:t>34</w:t>
      </w:r>
      <w:r>
        <w:fldChar w:fldCharType="end"/>
      </w:r>
    </w:p>
    <w:p w14:paraId="14677A44" w14:textId="461290FF" w:rsidR="003079D6" w:rsidRDefault="003079D6">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_Toc83041212 \h </w:instrText>
      </w:r>
      <w:r>
        <w:fldChar w:fldCharType="separate"/>
      </w:r>
      <w:r>
        <w:t>35</w:t>
      </w:r>
      <w:r>
        <w:fldChar w:fldCharType="end"/>
      </w:r>
    </w:p>
    <w:p w14:paraId="60CA3DF8" w14:textId="124BCAE6" w:rsidR="003079D6" w:rsidRDefault="003079D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_Toc83041213 \h </w:instrText>
      </w:r>
      <w:r>
        <w:fldChar w:fldCharType="separate"/>
      </w:r>
      <w:r>
        <w:t>35</w:t>
      </w:r>
      <w:r>
        <w:fldChar w:fldCharType="end"/>
      </w:r>
    </w:p>
    <w:p w14:paraId="49B846EF" w14:textId="56B2F848" w:rsidR="003079D6" w:rsidRDefault="003079D6">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_Toc83041214 \h </w:instrText>
      </w:r>
      <w:r>
        <w:fldChar w:fldCharType="separate"/>
      </w:r>
      <w:r>
        <w:t>35</w:t>
      </w:r>
      <w:r>
        <w:fldChar w:fldCharType="end"/>
      </w:r>
    </w:p>
    <w:p w14:paraId="3D86119F" w14:textId="37AF343C" w:rsidR="003079D6" w:rsidRDefault="003079D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_Toc83041215 \h </w:instrText>
      </w:r>
      <w:r>
        <w:fldChar w:fldCharType="separate"/>
      </w:r>
      <w:r>
        <w:t>35</w:t>
      </w:r>
      <w:r>
        <w:fldChar w:fldCharType="end"/>
      </w:r>
    </w:p>
    <w:p w14:paraId="5B5ECF96" w14:textId="3EBAD529" w:rsidR="003079D6" w:rsidRDefault="003079D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_Toc83041216 \h </w:instrText>
      </w:r>
      <w:r>
        <w:fldChar w:fldCharType="separate"/>
      </w:r>
      <w:r>
        <w:t>36</w:t>
      </w:r>
      <w:r>
        <w:fldChar w:fldCharType="end"/>
      </w:r>
    </w:p>
    <w:p w14:paraId="5F4E8AA0" w14:textId="0B990DFF" w:rsidR="003079D6" w:rsidRDefault="003079D6">
      <w:pPr>
        <w:pStyle w:val="TOC5"/>
        <w:rPr>
          <w:rFonts w:asciiTheme="minorHAnsi" w:eastAsiaTheme="minorEastAsia" w:hAnsiTheme="minorHAnsi" w:cstheme="minorBidi"/>
          <w:sz w:val="22"/>
          <w:szCs w:val="22"/>
          <w:lang w:eastAsia="en-GB"/>
        </w:rPr>
      </w:pPr>
      <w:r w:rsidRPr="00A31AC0">
        <w:rPr>
          <w:rFonts w:cs="Arial"/>
        </w:rPr>
        <w:t>6.2.2.2.1</w:t>
      </w:r>
      <w:r>
        <w:rPr>
          <w:rFonts w:asciiTheme="minorHAnsi" w:eastAsiaTheme="minorEastAsia" w:hAnsiTheme="minorHAnsi" w:cstheme="minorBidi"/>
          <w:sz w:val="22"/>
          <w:szCs w:val="22"/>
          <w:lang w:eastAsia="en-GB"/>
        </w:rPr>
        <w:tab/>
      </w:r>
      <w:r w:rsidRPr="00A31AC0">
        <w:rPr>
          <w:rFonts w:cs="Arial"/>
        </w:rPr>
        <w:t>General</w:t>
      </w:r>
      <w:r>
        <w:tab/>
      </w:r>
      <w:r>
        <w:fldChar w:fldCharType="begin"/>
      </w:r>
      <w:r>
        <w:instrText xml:space="preserve"> PAGEREF _Toc83041217 \h </w:instrText>
      </w:r>
      <w:r>
        <w:fldChar w:fldCharType="separate"/>
      </w:r>
      <w:r>
        <w:t>36</w:t>
      </w:r>
      <w:r>
        <w:fldChar w:fldCharType="end"/>
      </w:r>
    </w:p>
    <w:p w14:paraId="632913DC" w14:textId="22C92F2E" w:rsidR="003079D6" w:rsidRDefault="003079D6">
      <w:pPr>
        <w:pStyle w:val="TOC5"/>
        <w:rPr>
          <w:rFonts w:asciiTheme="minorHAnsi" w:eastAsiaTheme="minorEastAsia" w:hAnsiTheme="minorHAnsi" w:cstheme="minorBidi"/>
          <w:sz w:val="22"/>
          <w:szCs w:val="22"/>
          <w:lang w:eastAsia="en-GB"/>
        </w:rPr>
      </w:pPr>
      <w:r w:rsidRPr="00A31AC0">
        <w:rPr>
          <w:rFonts w:cs="Arial"/>
        </w:rPr>
        <w:t>6.2.2.2.2</w:t>
      </w:r>
      <w:r>
        <w:rPr>
          <w:rFonts w:asciiTheme="minorHAnsi" w:eastAsiaTheme="minorEastAsia" w:hAnsiTheme="minorHAnsi" w:cstheme="minorBidi"/>
          <w:sz w:val="22"/>
          <w:szCs w:val="22"/>
          <w:lang w:eastAsia="en-GB"/>
        </w:rPr>
        <w:tab/>
      </w:r>
      <w:r w:rsidRPr="00A31AC0">
        <w:rPr>
          <w:rFonts w:cs="Arial"/>
        </w:rPr>
        <w:t>Additional requirements (regional)</w:t>
      </w:r>
      <w:r>
        <w:tab/>
      </w:r>
      <w:r>
        <w:fldChar w:fldCharType="begin"/>
      </w:r>
      <w:r>
        <w:instrText xml:space="preserve"> PAGEREF _Toc83041218 \h </w:instrText>
      </w:r>
      <w:r>
        <w:fldChar w:fldCharType="separate"/>
      </w:r>
      <w:r>
        <w:t>36</w:t>
      </w:r>
      <w:r>
        <w:fldChar w:fldCharType="end"/>
      </w:r>
    </w:p>
    <w:p w14:paraId="39EBC2CD" w14:textId="672E0E2F" w:rsidR="003079D6" w:rsidRDefault="003079D6">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_Toc83041219 \h </w:instrText>
      </w:r>
      <w:r>
        <w:fldChar w:fldCharType="separate"/>
      </w:r>
      <w:r>
        <w:t>36</w:t>
      </w:r>
      <w:r>
        <w:fldChar w:fldCharType="end"/>
      </w:r>
    </w:p>
    <w:p w14:paraId="249D112F" w14:textId="177F26C5" w:rsidR="003079D6" w:rsidRDefault="003079D6">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_Toc83041220 \h </w:instrText>
      </w:r>
      <w:r>
        <w:fldChar w:fldCharType="separate"/>
      </w:r>
      <w:r>
        <w:t>36</w:t>
      </w:r>
      <w:r>
        <w:fldChar w:fldCharType="end"/>
      </w:r>
    </w:p>
    <w:p w14:paraId="38A90254" w14:textId="70CB141D" w:rsidR="003079D6" w:rsidRDefault="003079D6">
      <w:pPr>
        <w:pStyle w:val="TOC5"/>
        <w:rPr>
          <w:rFonts w:asciiTheme="minorHAnsi" w:eastAsiaTheme="minorEastAsia" w:hAnsiTheme="minorHAnsi" w:cstheme="minorBidi"/>
          <w:sz w:val="22"/>
          <w:szCs w:val="22"/>
          <w:lang w:eastAsia="en-GB"/>
        </w:rPr>
      </w:pPr>
      <w:r w:rsidRPr="00A31AC0">
        <w:rPr>
          <w:rFonts w:cs="Arial"/>
        </w:rPr>
        <w:t>6.2.2.4.1</w:t>
      </w:r>
      <w:r>
        <w:rPr>
          <w:rFonts w:asciiTheme="minorHAnsi" w:eastAsiaTheme="minorEastAsia" w:hAnsiTheme="minorHAnsi" w:cstheme="minorBidi"/>
          <w:sz w:val="22"/>
          <w:szCs w:val="22"/>
          <w:lang w:eastAsia="en-GB"/>
        </w:rPr>
        <w:tab/>
      </w:r>
      <w:r w:rsidRPr="00A31AC0">
        <w:rPr>
          <w:rFonts w:cs="Arial"/>
        </w:rPr>
        <w:t>General</w:t>
      </w:r>
      <w:r>
        <w:tab/>
      </w:r>
      <w:r>
        <w:fldChar w:fldCharType="begin"/>
      </w:r>
      <w:r>
        <w:instrText xml:space="preserve"> PAGEREF _Toc83041221 \h </w:instrText>
      </w:r>
      <w:r>
        <w:fldChar w:fldCharType="separate"/>
      </w:r>
      <w:r>
        <w:t>36</w:t>
      </w:r>
      <w:r>
        <w:fldChar w:fldCharType="end"/>
      </w:r>
    </w:p>
    <w:p w14:paraId="46CB2A94" w14:textId="7F5F1421" w:rsidR="003079D6" w:rsidRDefault="003079D6">
      <w:pPr>
        <w:pStyle w:val="TOC5"/>
        <w:rPr>
          <w:rFonts w:asciiTheme="minorHAnsi" w:eastAsiaTheme="minorEastAsia" w:hAnsiTheme="minorHAnsi" w:cstheme="minorBidi"/>
          <w:sz w:val="22"/>
          <w:szCs w:val="22"/>
          <w:lang w:eastAsia="en-GB"/>
        </w:rPr>
      </w:pPr>
      <w:r w:rsidRPr="00A31AC0">
        <w:rPr>
          <w:rFonts w:cs="Arial"/>
        </w:rPr>
        <w:t>6.2.2.4.2</w:t>
      </w:r>
      <w:r>
        <w:rPr>
          <w:rFonts w:asciiTheme="minorHAnsi" w:eastAsiaTheme="minorEastAsia" w:hAnsiTheme="minorHAnsi" w:cstheme="minorBidi"/>
          <w:sz w:val="22"/>
          <w:szCs w:val="22"/>
          <w:lang w:eastAsia="en-GB"/>
        </w:rPr>
        <w:tab/>
      </w:r>
      <w:r w:rsidRPr="00A31AC0">
        <w:rPr>
          <w:rFonts w:cs="Arial"/>
        </w:rPr>
        <w:t>Additional requirements (regional)</w:t>
      </w:r>
      <w:r>
        <w:tab/>
      </w:r>
      <w:r>
        <w:fldChar w:fldCharType="begin"/>
      </w:r>
      <w:r>
        <w:instrText xml:space="preserve"> PAGEREF _Toc83041222 \h </w:instrText>
      </w:r>
      <w:r>
        <w:fldChar w:fldCharType="separate"/>
      </w:r>
      <w:r>
        <w:t>36</w:t>
      </w:r>
      <w:r>
        <w:fldChar w:fldCharType="end"/>
      </w:r>
    </w:p>
    <w:p w14:paraId="7B2D5657" w14:textId="0F2FF30D" w:rsidR="003079D6" w:rsidRDefault="003079D6">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_Toc83041223 \h </w:instrText>
      </w:r>
      <w:r>
        <w:fldChar w:fldCharType="separate"/>
      </w:r>
      <w:r>
        <w:t>36</w:t>
      </w:r>
      <w:r>
        <w:fldChar w:fldCharType="end"/>
      </w:r>
    </w:p>
    <w:p w14:paraId="15563AFF" w14:textId="0DE7437A" w:rsidR="003079D6" w:rsidRDefault="003079D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_Toc83041224 \h </w:instrText>
      </w:r>
      <w:r>
        <w:fldChar w:fldCharType="separate"/>
      </w:r>
      <w:r>
        <w:t>36</w:t>
      </w:r>
      <w:r>
        <w:fldChar w:fldCharType="end"/>
      </w:r>
    </w:p>
    <w:p w14:paraId="282217FD" w14:textId="42059AE3" w:rsidR="003079D6" w:rsidRDefault="003079D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_Toc83041225 \h </w:instrText>
      </w:r>
      <w:r>
        <w:fldChar w:fldCharType="separate"/>
      </w:r>
      <w:r>
        <w:t>36</w:t>
      </w:r>
      <w:r>
        <w:fldChar w:fldCharType="end"/>
      </w:r>
    </w:p>
    <w:p w14:paraId="3EFF0619" w14:textId="4096E93C" w:rsidR="003079D6" w:rsidRDefault="003079D6">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_Toc83041226 \h </w:instrText>
      </w:r>
      <w:r>
        <w:fldChar w:fldCharType="separate"/>
      </w:r>
      <w:r>
        <w:t>36</w:t>
      </w:r>
      <w:r>
        <w:fldChar w:fldCharType="end"/>
      </w:r>
    </w:p>
    <w:p w14:paraId="5899C7F8" w14:textId="4EA4FFF1" w:rsidR="003079D6" w:rsidRDefault="003079D6">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_Toc83041227 \h </w:instrText>
      </w:r>
      <w:r>
        <w:fldChar w:fldCharType="separate"/>
      </w:r>
      <w:r>
        <w:t>37</w:t>
      </w:r>
      <w:r>
        <w:fldChar w:fldCharType="end"/>
      </w:r>
    </w:p>
    <w:p w14:paraId="1E995B99" w14:textId="5D1AFC41" w:rsidR="003079D6" w:rsidRDefault="003079D6">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_Toc83041228 \h </w:instrText>
      </w:r>
      <w:r>
        <w:fldChar w:fldCharType="separate"/>
      </w:r>
      <w:r>
        <w:t>37</w:t>
      </w:r>
      <w:r>
        <w:fldChar w:fldCharType="end"/>
      </w:r>
    </w:p>
    <w:p w14:paraId="7C5BC2A3" w14:textId="3F8B105C" w:rsidR="003079D6" w:rsidRDefault="003079D6">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_Toc83041229 \h </w:instrText>
      </w:r>
      <w:r>
        <w:fldChar w:fldCharType="separate"/>
      </w:r>
      <w:r>
        <w:t>37</w:t>
      </w:r>
      <w:r>
        <w:fldChar w:fldCharType="end"/>
      </w:r>
    </w:p>
    <w:p w14:paraId="6746E10C" w14:textId="3768F457" w:rsidR="003079D6" w:rsidRDefault="003079D6">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_Toc83041230 \h </w:instrText>
      </w:r>
      <w:r>
        <w:fldChar w:fldCharType="separate"/>
      </w:r>
      <w:r>
        <w:t>37</w:t>
      </w:r>
      <w:r>
        <w:fldChar w:fldCharType="end"/>
      </w:r>
    </w:p>
    <w:p w14:paraId="253470B0" w14:textId="4BCF26A2" w:rsidR="003079D6" w:rsidRDefault="003079D6">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_Toc83041231 \h </w:instrText>
      </w:r>
      <w:r>
        <w:fldChar w:fldCharType="separate"/>
      </w:r>
      <w:r>
        <w:t>37</w:t>
      </w:r>
      <w:r>
        <w:fldChar w:fldCharType="end"/>
      </w:r>
    </w:p>
    <w:p w14:paraId="67D3D5EB" w14:textId="144BFA10" w:rsidR="003079D6" w:rsidRDefault="003079D6">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_Toc83041232 \h </w:instrText>
      </w:r>
      <w:r>
        <w:fldChar w:fldCharType="separate"/>
      </w:r>
      <w:r>
        <w:t>38</w:t>
      </w:r>
      <w:r>
        <w:fldChar w:fldCharType="end"/>
      </w:r>
    </w:p>
    <w:p w14:paraId="44C28B3C" w14:textId="2A03F2F3" w:rsidR="003079D6" w:rsidRDefault="003079D6">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A31AC0">
        <w:rPr>
          <w:rFonts w:cs="v4.2.0"/>
        </w:rPr>
        <w:t>mode</w:t>
      </w:r>
      <w:r>
        <w:tab/>
      </w:r>
      <w:r>
        <w:fldChar w:fldCharType="begin"/>
      </w:r>
      <w:r>
        <w:instrText xml:space="preserve"> PAGEREF _Toc83041233 \h </w:instrText>
      </w:r>
      <w:r>
        <w:fldChar w:fldCharType="separate"/>
      </w:r>
      <w:r>
        <w:t>38</w:t>
      </w:r>
      <w:r>
        <w:fldChar w:fldCharType="end"/>
      </w:r>
    </w:p>
    <w:p w14:paraId="76646817" w14:textId="16202649" w:rsidR="003079D6" w:rsidRDefault="003079D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_Toc83041234 \h </w:instrText>
      </w:r>
      <w:r>
        <w:fldChar w:fldCharType="separate"/>
      </w:r>
      <w:r>
        <w:t>38</w:t>
      </w:r>
      <w:r>
        <w:fldChar w:fldCharType="end"/>
      </w:r>
    </w:p>
    <w:p w14:paraId="04FA3EC2" w14:textId="1820C8DE" w:rsidR="003079D6" w:rsidRDefault="003079D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_Toc83041235 \h </w:instrText>
      </w:r>
      <w:r>
        <w:fldChar w:fldCharType="separate"/>
      </w:r>
      <w:r>
        <w:t>38</w:t>
      </w:r>
      <w:r>
        <w:fldChar w:fldCharType="end"/>
      </w:r>
    </w:p>
    <w:p w14:paraId="0F464A75" w14:textId="6C986393" w:rsidR="003079D6" w:rsidRDefault="003079D6">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_Toc83041236 \h </w:instrText>
      </w:r>
      <w:r>
        <w:fldChar w:fldCharType="separate"/>
      </w:r>
      <w:r>
        <w:t>38</w:t>
      </w:r>
      <w:r>
        <w:fldChar w:fldCharType="end"/>
      </w:r>
    </w:p>
    <w:p w14:paraId="16A323E7" w14:textId="2F931A54" w:rsidR="003079D6" w:rsidRDefault="003079D6">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_Toc83041237 \h </w:instrText>
      </w:r>
      <w:r>
        <w:fldChar w:fldCharType="separate"/>
      </w:r>
      <w:r>
        <w:t>39</w:t>
      </w:r>
      <w:r>
        <w:fldChar w:fldCharType="end"/>
      </w:r>
    </w:p>
    <w:p w14:paraId="0BA50DA4" w14:textId="35FCC21C" w:rsidR="003079D6" w:rsidRDefault="003079D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_Toc83041238 \h </w:instrText>
      </w:r>
      <w:r>
        <w:fldChar w:fldCharType="separate"/>
      </w:r>
      <w:r>
        <w:t>39</w:t>
      </w:r>
      <w:r>
        <w:fldChar w:fldCharType="end"/>
      </w:r>
    </w:p>
    <w:p w14:paraId="5609134F" w14:textId="72209713" w:rsidR="003079D6" w:rsidRDefault="003079D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_Toc83041239 \h </w:instrText>
      </w:r>
      <w:r>
        <w:fldChar w:fldCharType="separate"/>
      </w:r>
      <w:r>
        <w:t>39</w:t>
      </w:r>
      <w:r>
        <w:fldChar w:fldCharType="end"/>
      </w:r>
    </w:p>
    <w:p w14:paraId="3536A986" w14:textId="7CB4062E" w:rsidR="003079D6" w:rsidRDefault="003079D6">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_Toc83041240 \h </w:instrText>
      </w:r>
      <w:r>
        <w:fldChar w:fldCharType="separate"/>
      </w:r>
      <w:r>
        <w:t>40</w:t>
      </w:r>
      <w:r>
        <w:fldChar w:fldCharType="end"/>
      </w:r>
    </w:p>
    <w:p w14:paraId="0D123BC5" w14:textId="19E4C9AF" w:rsidR="003079D6" w:rsidRDefault="003079D6">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_Toc83041241 \h </w:instrText>
      </w:r>
      <w:r>
        <w:fldChar w:fldCharType="separate"/>
      </w:r>
      <w:r>
        <w:t>40</w:t>
      </w:r>
      <w:r>
        <w:fldChar w:fldCharType="end"/>
      </w:r>
    </w:p>
    <w:p w14:paraId="0F8BAFFD" w14:textId="4585734F" w:rsidR="003079D6" w:rsidRDefault="003079D6">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_Toc83041242 \h </w:instrText>
      </w:r>
      <w:r>
        <w:fldChar w:fldCharType="separate"/>
      </w:r>
      <w:r>
        <w:t>40</w:t>
      </w:r>
      <w:r>
        <w:fldChar w:fldCharType="end"/>
      </w:r>
    </w:p>
    <w:p w14:paraId="7CEB31F5" w14:textId="7D0CAC07" w:rsidR="003079D6" w:rsidRDefault="003079D6">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_Toc83041243 \h </w:instrText>
      </w:r>
      <w:r>
        <w:fldChar w:fldCharType="separate"/>
      </w:r>
      <w:r>
        <w:t>40</w:t>
      </w:r>
      <w:r>
        <w:fldChar w:fldCharType="end"/>
      </w:r>
    </w:p>
    <w:p w14:paraId="65E874EB" w14:textId="5850A202" w:rsidR="003079D6" w:rsidRDefault="003079D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_Toc83041244 \h </w:instrText>
      </w:r>
      <w:r>
        <w:fldChar w:fldCharType="separate"/>
      </w:r>
      <w:r>
        <w:t>40</w:t>
      </w:r>
      <w:r>
        <w:fldChar w:fldCharType="end"/>
      </w:r>
    </w:p>
    <w:p w14:paraId="21DA5163" w14:textId="46D0A794" w:rsidR="003079D6" w:rsidRDefault="003079D6">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_Toc83041245 \h </w:instrText>
      </w:r>
      <w:r>
        <w:fldChar w:fldCharType="separate"/>
      </w:r>
      <w:r>
        <w:t>40</w:t>
      </w:r>
      <w:r>
        <w:fldChar w:fldCharType="end"/>
      </w:r>
    </w:p>
    <w:p w14:paraId="4F70F9A9" w14:textId="0B59CDBD" w:rsidR="003079D6" w:rsidRDefault="003079D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_Toc83041246 \h </w:instrText>
      </w:r>
      <w:r>
        <w:fldChar w:fldCharType="separate"/>
      </w:r>
      <w:r>
        <w:t>40</w:t>
      </w:r>
      <w:r>
        <w:fldChar w:fldCharType="end"/>
      </w:r>
    </w:p>
    <w:p w14:paraId="3C26B92A" w14:textId="7182602D" w:rsidR="003079D6" w:rsidRDefault="003079D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_Toc83041247 \h </w:instrText>
      </w:r>
      <w:r>
        <w:fldChar w:fldCharType="separate"/>
      </w:r>
      <w:r>
        <w:t>40</w:t>
      </w:r>
      <w:r>
        <w:fldChar w:fldCharType="end"/>
      </w:r>
    </w:p>
    <w:p w14:paraId="349A41E5" w14:textId="53377E95" w:rsidR="003079D6" w:rsidRDefault="003079D6">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_Toc83041248 \h </w:instrText>
      </w:r>
      <w:r>
        <w:fldChar w:fldCharType="separate"/>
      </w:r>
      <w:r>
        <w:t>40</w:t>
      </w:r>
      <w:r>
        <w:fldChar w:fldCharType="end"/>
      </w:r>
    </w:p>
    <w:p w14:paraId="1CDECC87" w14:textId="2EE901A3" w:rsidR="003079D6" w:rsidRDefault="003079D6">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_Toc83041249 \h </w:instrText>
      </w:r>
      <w:r>
        <w:fldChar w:fldCharType="separate"/>
      </w:r>
      <w:r>
        <w:t>41</w:t>
      </w:r>
      <w:r>
        <w:fldChar w:fldCharType="end"/>
      </w:r>
    </w:p>
    <w:p w14:paraId="2A5924D2" w14:textId="4D0F47FA" w:rsidR="003079D6" w:rsidRDefault="003079D6">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_Toc83041250 \h </w:instrText>
      </w:r>
      <w:r>
        <w:fldChar w:fldCharType="separate"/>
      </w:r>
      <w:r>
        <w:t>41</w:t>
      </w:r>
      <w:r>
        <w:fldChar w:fldCharType="end"/>
      </w:r>
    </w:p>
    <w:p w14:paraId="38E65498" w14:textId="5ABBDB0F" w:rsidR="003079D6" w:rsidRDefault="003079D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_Toc83041251 \h </w:instrText>
      </w:r>
      <w:r>
        <w:fldChar w:fldCharType="separate"/>
      </w:r>
      <w:r>
        <w:t>41</w:t>
      </w:r>
      <w:r>
        <w:fldChar w:fldCharType="end"/>
      </w:r>
    </w:p>
    <w:p w14:paraId="77482FEB" w14:textId="4D4EDB81" w:rsidR="003079D6" w:rsidRDefault="003079D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_Toc83041252 \h </w:instrText>
      </w:r>
      <w:r>
        <w:fldChar w:fldCharType="separate"/>
      </w:r>
      <w:r>
        <w:t>41</w:t>
      </w:r>
      <w:r>
        <w:fldChar w:fldCharType="end"/>
      </w:r>
    </w:p>
    <w:p w14:paraId="27634F5F" w14:textId="49113E79" w:rsidR="003079D6" w:rsidRDefault="003079D6">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_Toc83041253 \h </w:instrText>
      </w:r>
      <w:r>
        <w:fldChar w:fldCharType="separate"/>
      </w:r>
      <w:r>
        <w:t>41</w:t>
      </w:r>
      <w:r>
        <w:fldChar w:fldCharType="end"/>
      </w:r>
    </w:p>
    <w:p w14:paraId="27E8B2E0" w14:textId="739B729F" w:rsidR="003079D6" w:rsidRDefault="003079D6">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_Toc83041254 \h </w:instrText>
      </w:r>
      <w:r>
        <w:fldChar w:fldCharType="separate"/>
      </w:r>
      <w:r>
        <w:t>42</w:t>
      </w:r>
      <w:r>
        <w:fldChar w:fldCharType="end"/>
      </w:r>
    </w:p>
    <w:p w14:paraId="2522FA2B" w14:textId="32E03485" w:rsidR="003079D6" w:rsidRDefault="003079D6">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_Toc83041255 \h </w:instrText>
      </w:r>
      <w:r>
        <w:fldChar w:fldCharType="separate"/>
      </w:r>
      <w:r>
        <w:t>42</w:t>
      </w:r>
      <w:r>
        <w:fldChar w:fldCharType="end"/>
      </w:r>
    </w:p>
    <w:p w14:paraId="49E3FF57" w14:textId="367B0876" w:rsidR="003079D6" w:rsidRDefault="003079D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_Toc83041256 \h </w:instrText>
      </w:r>
      <w:r>
        <w:fldChar w:fldCharType="separate"/>
      </w:r>
      <w:r>
        <w:t>42</w:t>
      </w:r>
      <w:r>
        <w:fldChar w:fldCharType="end"/>
      </w:r>
    </w:p>
    <w:p w14:paraId="4AC77D87" w14:textId="0BE907E3" w:rsidR="003079D6" w:rsidRDefault="003079D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_Toc83041257 \h </w:instrText>
      </w:r>
      <w:r>
        <w:fldChar w:fldCharType="separate"/>
      </w:r>
      <w:r>
        <w:t>42</w:t>
      </w:r>
      <w:r>
        <w:fldChar w:fldCharType="end"/>
      </w:r>
    </w:p>
    <w:p w14:paraId="62278479" w14:textId="3116EF81" w:rsidR="003079D6" w:rsidRDefault="003079D6">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_Toc83041258 \h </w:instrText>
      </w:r>
      <w:r>
        <w:fldChar w:fldCharType="separate"/>
      </w:r>
      <w:r>
        <w:t>42</w:t>
      </w:r>
      <w:r>
        <w:fldChar w:fldCharType="end"/>
      </w:r>
    </w:p>
    <w:p w14:paraId="21120D65" w14:textId="77272A2C" w:rsidR="003079D6" w:rsidRDefault="003079D6">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_Toc83041259 \h </w:instrText>
      </w:r>
      <w:r>
        <w:fldChar w:fldCharType="separate"/>
      </w:r>
      <w:r>
        <w:t>42</w:t>
      </w:r>
      <w:r>
        <w:fldChar w:fldCharType="end"/>
      </w:r>
    </w:p>
    <w:p w14:paraId="4C98A3B2" w14:textId="3560564F" w:rsidR="003079D6" w:rsidRDefault="003079D6">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_Toc83041260 \h </w:instrText>
      </w:r>
      <w:r>
        <w:fldChar w:fldCharType="separate"/>
      </w:r>
      <w:r>
        <w:t>42</w:t>
      </w:r>
      <w:r>
        <w:fldChar w:fldCharType="end"/>
      </w:r>
    </w:p>
    <w:p w14:paraId="16CCD2DC" w14:textId="16D5AD93" w:rsidR="003079D6" w:rsidRDefault="003079D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_Toc83041261 \h </w:instrText>
      </w:r>
      <w:r>
        <w:fldChar w:fldCharType="separate"/>
      </w:r>
      <w:r>
        <w:t>42</w:t>
      </w:r>
      <w:r>
        <w:fldChar w:fldCharType="end"/>
      </w:r>
    </w:p>
    <w:p w14:paraId="4AC20AAD" w14:textId="12E76E37" w:rsidR="003079D6" w:rsidRDefault="003079D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_Toc83041262 \h </w:instrText>
      </w:r>
      <w:r>
        <w:fldChar w:fldCharType="separate"/>
      </w:r>
      <w:r>
        <w:t>43</w:t>
      </w:r>
      <w:r>
        <w:fldChar w:fldCharType="end"/>
      </w:r>
    </w:p>
    <w:p w14:paraId="11207700" w14:textId="02010F11" w:rsidR="003079D6" w:rsidRDefault="003079D6">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_Toc83041263 \h </w:instrText>
      </w:r>
      <w:r>
        <w:fldChar w:fldCharType="separate"/>
      </w:r>
      <w:r>
        <w:t>43</w:t>
      </w:r>
      <w:r>
        <w:fldChar w:fldCharType="end"/>
      </w:r>
    </w:p>
    <w:p w14:paraId="258200E9" w14:textId="4699BE82" w:rsidR="003079D6" w:rsidRDefault="003079D6">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_Toc83041264 \h </w:instrText>
      </w:r>
      <w:r>
        <w:fldChar w:fldCharType="separate"/>
      </w:r>
      <w:r>
        <w:t>43</w:t>
      </w:r>
      <w:r>
        <w:fldChar w:fldCharType="end"/>
      </w:r>
    </w:p>
    <w:p w14:paraId="0769B02F" w14:textId="6137B4FC" w:rsidR="003079D6" w:rsidRDefault="003079D6">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_Toc83041265 \h </w:instrText>
      </w:r>
      <w:r>
        <w:fldChar w:fldCharType="separate"/>
      </w:r>
      <w:r>
        <w:t>43</w:t>
      </w:r>
      <w:r>
        <w:fldChar w:fldCharType="end"/>
      </w:r>
    </w:p>
    <w:p w14:paraId="7C989DC3" w14:textId="4275BF2E" w:rsidR="003079D6" w:rsidRDefault="003079D6">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_Toc83041266 \h </w:instrText>
      </w:r>
      <w:r>
        <w:fldChar w:fldCharType="separate"/>
      </w:r>
      <w:r>
        <w:t>43</w:t>
      </w:r>
      <w:r>
        <w:fldChar w:fldCharType="end"/>
      </w:r>
    </w:p>
    <w:p w14:paraId="05E945DE" w14:textId="39339F58" w:rsidR="003079D6" w:rsidRDefault="003079D6">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_Toc83041267 \h </w:instrText>
      </w:r>
      <w:r>
        <w:fldChar w:fldCharType="separate"/>
      </w:r>
      <w:r>
        <w:t>43</w:t>
      </w:r>
      <w:r>
        <w:fldChar w:fldCharType="end"/>
      </w:r>
    </w:p>
    <w:p w14:paraId="612A0B38" w14:textId="6B48D5F6" w:rsidR="003079D6" w:rsidRDefault="003079D6">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_Toc83041268 \h </w:instrText>
      </w:r>
      <w:r>
        <w:fldChar w:fldCharType="separate"/>
      </w:r>
      <w:r>
        <w:t>43</w:t>
      </w:r>
      <w:r>
        <w:fldChar w:fldCharType="end"/>
      </w:r>
    </w:p>
    <w:p w14:paraId="24FD5EAD" w14:textId="7F79EA06" w:rsidR="003079D6" w:rsidRDefault="003079D6">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_Toc83041269 \h </w:instrText>
      </w:r>
      <w:r>
        <w:fldChar w:fldCharType="separate"/>
      </w:r>
      <w:r>
        <w:t>43</w:t>
      </w:r>
      <w:r>
        <w:fldChar w:fldCharType="end"/>
      </w:r>
    </w:p>
    <w:p w14:paraId="2725EBF0" w14:textId="45C2CBF3" w:rsidR="003079D6" w:rsidRDefault="003079D6">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_Toc83041270 \h </w:instrText>
      </w:r>
      <w:r>
        <w:fldChar w:fldCharType="separate"/>
      </w:r>
      <w:r>
        <w:t>43</w:t>
      </w:r>
      <w:r>
        <w:fldChar w:fldCharType="end"/>
      </w:r>
    </w:p>
    <w:p w14:paraId="74D92EE6" w14:textId="28A58610" w:rsidR="003079D6" w:rsidRDefault="003079D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_Toc83041271 \h </w:instrText>
      </w:r>
      <w:r>
        <w:fldChar w:fldCharType="separate"/>
      </w:r>
      <w:r>
        <w:t>43</w:t>
      </w:r>
      <w:r>
        <w:fldChar w:fldCharType="end"/>
      </w:r>
    </w:p>
    <w:p w14:paraId="4AE93028" w14:textId="23A7C626" w:rsidR="003079D6" w:rsidRDefault="003079D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_Toc83041272 \h </w:instrText>
      </w:r>
      <w:r>
        <w:fldChar w:fldCharType="separate"/>
      </w:r>
      <w:r>
        <w:t>44</w:t>
      </w:r>
      <w:r>
        <w:fldChar w:fldCharType="end"/>
      </w:r>
    </w:p>
    <w:p w14:paraId="6EE93915" w14:textId="68753A37" w:rsidR="003079D6" w:rsidRDefault="003079D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_Toc83041273 \h </w:instrText>
      </w:r>
      <w:r>
        <w:fldChar w:fldCharType="separate"/>
      </w:r>
      <w:r>
        <w:t>44</w:t>
      </w:r>
      <w:r>
        <w:fldChar w:fldCharType="end"/>
      </w:r>
    </w:p>
    <w:p w14:paraId="043FD092" w14:textId="43D7704A" w:rsidR="003079D6" w:rsidRDefault="003079D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_Toc83041274 \h </w:instrText>
      </w:r>
      <w:r>
        <w:fldChar w:fldCharType="separate"/>
      </w:r>
      <w:r>
        <w:t>44</w:t>
      </w:r>
      <w:r>
        <w:fldChar w:fldCharType="end"/>
      </w:r>
    </w:p>
    <w:p w14:paraId="1F3120EC" w14:textId="251CF72E" w:rsidR="003079D6" w:rsidRDefault="003079D6">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_Toc83041275 \h </w:instrText>
      </w:r>
      <w:r>
        <w:fldChar w:fldCharType="separate"/>
      </w:r>
      <w:r>
        <w:t>44</w:t>
      </w:r>
      <w:r>
        <w:fldChar w:fldCharType="end"/>
      </w:r>
    </w:p>
    <w:p w14:paraId="3AC8B3D5" w14:textId="356F64C3" w:rsidR="003079D6" w:rsidRDefault="003079D6">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_Toc83041276 \h </w:instrText>
      </w:r>
      <w:r>
        <w:fldChar w:fldCharType="separate"/>
      </w:r>
      <w:r>
        <w:t>44</w:t>
      </w:r>
      <w:r>
        <w:fldChar w:fldCharType="end"/>
      </w:r>
    </w:p>
    <w:p w14:paraId="40A7D1C3" w14:textId="463DA060" w:rsidR="003079D6" w:rsidRDefault="003079D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_Toc83041277 \h </w:instrText>
      </w:r>
      <w:r>
        <w:fldChar w:fldCharType="separate"/>
      </w:r>
      <w:r>
        <w:t>44</w:t>
      </w:r>
      <w:r>
        <w:fldChar w:fldCharType="end"/>
      </w:r>
    </w:p>
    <w:p w14:paraId="01270873" w14:textId="75925941" w:rsidR="003079D6" w:rsidRDefault="003079D6">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_Toc83041278 \h </w:instrText>
      </w:r>
      <w:r>
        <w:fldChar w:fldCharType="separate"/>
      </w:r>
      <w:r>
        <w:t>44</w:t>
      </w:r>
      <w:r>
        <w:fldChar w:fldCharType="end"/>
      </w:r>
    </w:p>
    <w:p w14:paraId="517BD8C0" w14:textId="601ADA9F" w:rsidR="003079D6" w:rsidRDefault="003079D6">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_Toc83041279 \h </w:instrText>
      </w:r>
      <w:r>
        <w:fldChar w:fldCharType="separate"/>
      </w:r>
      <w:r>
        <w:t>45</w:t>
      </w:r>
      <w:r>
        <w:fldChar w:fldCharType="end"/>
      </w:r>
    </w:p>
    <w:p w14:paraId="173727B4" w14:textId="58547FAA" w:rsidR="003079D6" w:rsidRDefault="003079D6">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_Toc83041280 \h </w:instrText>
      </w:r>
      <w:r>
        <w:fldChar w:fldCharType="separate"/>
      </w:r>
      <w:r>
        <w:t>45</w:t>
      </w:r>
      <w:r>
        <w:fldChar w:fldCharType="end"/>
      </w:r>
    </w:p>
    <w:p w14:paraId="39FADD30" w14:textId="211C4099" w:rsidR="003079D6" w:rsidRDefault="003079D6">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_Toc83041281 \h </w:instrText>
      </w:r>
      <w:r>
        <w:fldChar w:fldCharType="separate"/>
      </w:r>
      <w:r>
        <w:t>45</w:t>
      </w:r>
      <w:r>
        <w:fldChar w:fldCharType="end"/>
      </w:r>
    </w:p>
    <w:p w14:paraId="68044823" w14:textId="31E32294" w:rsidR="003079D6" w:rsidRDefault="003079D6">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_Toc83041282 \h </w:instrText>
      </w:r>
      <w:r>
        <w:fldChar w:fldCharType="separate"/>
      </w:r>
      <w:r>
        <w:t>45</w:t>
      </w:r>
      <w:r>
        <w:fldChar w:fldCharType="end"/>
      </w:r>
    </w:p>
    <w:p w14:paraId="07504E6B" w14:textId="714BBF49" w:rsidR="003079D6" w:rsidRDefault="003079D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_Toc83041283 \h </w:instrText>
      </w:r>
      <w:r>
        <w:fldChar w:fldCharType="separate"/>
      </w:r>
      <w:r>
        <w:t>45</w:t>
      </w:r>
      <w:r>
        <w:fldChar w:fldCharType="end"/>
      </w:r>
    </w:p>
    <w:p w14:paraId="2EDD2155" w14:textId="13504B4A" w:rsidR="003079D6" w:rsidRDefault="003079D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_Toc83041284 \h </w:instrText>
      </w:r>
      <w:r>
        <w:fldChar w:fldCharType="separate"/>
      </w:r>
      <w:r>
        <w:t>45</w:t>
      </w:r>
      <w:r>
        <w:fldChar w:fldCharType="end"/>
      </w:r>
    </w:p>
    <w:p w14:paraId="74549823" w14:textId="600124A3" w:rsidR="003079D6" w:rsidRDefault="003079D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_Toc83041285 \h </w:instrText>
      </w:r>
      <w:r>
        <w:fldChar w:fldCharType="separate"/>
      </w:r>
      <w:r>
        <w:t>45</w:t>
      </w:r>
      <w:r>
        <w:fldChar w:fldCharType="end"/>
      </w:r>
    </w:p>
    <w:p w14:paraId="6C5D63E2" w14:textId="00818868" w:rsidR="003079D6" w:rsidRDefault="003079D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_Toc83041286 \h </w:instrText>
      </w:r>
      <w:r>
        <w:fldChar w:fldCharType="separate"/>
      </w:r>
      <w:r>
        <w:t>45</w:t>
      </w:r>
      <w:r>
        <w:fldChar w:fldCharType="end"/>
      </w:r>
    </w:p>
    <w:p w14:paraId="55CDC7F7" w14:textId="77775FCB" w:rsidR="003079D6" w:rsidRDefault="003079D6">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_Toc83041287 \h </w:instrText>
      </w:r>
      <w:r>
        <w:fldChar w:fldCharType="separate"/>
      </w:r>
      <w:r>
        <w:t>46</w:t>
      </w:r>
      <w:r>
        <w:fldChar w:fldCharType="end"/>
      </w:r>
    </w:p>
    <w:p w14:paraId="527D3A1A" w14:textId="0AFF9B40" w:rsidR="003079D6" w:rsidRDefault="003079D6">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_Toc83041288 \h </w:instrText>
      </w:r>
      <w:r>
        <w:fldChar w:fldCharType="separate"/>
      </w:r>
      <w:r>
        <w:t>46</w:t>
      </w:r>
      <w:r>
        <w:fldChar w:fldCharType="end"/>
      </w:r>
    </w:p>
    <w:p w14:paraId="292ADC73" w14:textId="4500DEC0" w:rsidR="003079D6" w:rsidRDefault="003079D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_Toc83041289 \h </w:instrText>
      </w:r>
      <w:r>
        <w:fldChar w:fldCharType="separate"/>
      </w:r>
      <w:r>
        <w:t>46</w:t>
      </w:r>
      <w:r>
        <w:fldChar w:fldCharType="end"/>
      </w:r>
    </w:p>
    <w:p w14:paraId="6C57FBEB" w14:textId="0EAD9E9D" w:rsidR="003079D6" w:rsidRDefault="003079D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_Toc83041290 \h </w:instrText>
      </w:r>
      <w:r>
        <w:fldChar w:fldCharType="separate"/>
      </w:r>
      <w:r>
        <w:t>46</w:t>
      </w:r>
      <w:r>
        <w:fldChar w:fldCharType="end"/>
      </w:r>
    </w:p>
    <w:p w14:paraId="066865E7" w14:textId="2ABB2589" w:rsidR="003079D6" w:rsidRDefault="003079D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_Toc83041291 \h </w:instrText>
      </w:r>
      <w:r>
        <w:fldChar w:fldCharType="separate"/>
      </w:r>
      <w:r>
        <w:t>46</w:t>
      </w:r>
      <w:r>
        <w:fldChar w:fldCharType="end"/>
      </w:r>
    </w:p>
    <w:p w14:paraId="6E1A0863" w14:textId="7FCE3843" w:rsidR="003079D6" w:rsidRDefault="003079D6">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_Toc83041292 \h </w:instrText>
      </w:r>
      <w:r>
        <w:fldChar w:fldCharType="separate"/>
      </w:r>
      <w:r>
        <w:t>47</w:t>
      </w:r>
      <w:r>
        <w:fldChar w:fldCharType="end"/>
      </w:r>
    </w:p>
    <w:p w14:paraId="77C0A404" w14:textId="3A54DC3C" w:rsidR="003079D6" w:rsidRDefault="003079D6">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_Toc83041293 \h </w:instrText>
      </w:r>
      <w:r>
        <w:fldChar w:fldCharType="separate"/>
      </w:r>
      <w:r>
        <w:t>47</w:t>
      </w:r>
      <w:r>
        <w:fldChar w:fldCharType="end"/>
      </w:r>
    </w:p>
    <w:p w14:paraId="34611694" w14:textId="4EDC8140" w:rsidR="003079D6" w:rsidRDefault="003079D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_Toc83041294 \h </w:instrText>
      </w:r>
      <w:r>
        <w:fldChar w:fldCharType="separate"/>
      </w:r>
      <w:r>
        <w:t>47</w:t>
      </w:r>
      <w:r>
        <w:fldChar w:fldCharType="end"/>
      </w:r>
    </w:p>
    <w:p w14:paraId="0BABFF9D" w14:textId="40B71EFE" w:rsidR="003079D6" w:rsidRDefault="003079D6">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_Toc83041295 \h </w:instrText>
      </w:r>
      <w:r>
        <w:fldChar w:fldCharType="separate"/>
      </w:r>
      <w:r>
        <w:t>47</w:t>
      </w:r>
      <w:r>
        <w:fldChar w:fldCharType="end"/>
      </w:r>
    </w:p>
    <w:p w14:paraId="6079E753" w14:textId="79DE1A57" w:rsidR="003079D6" w:rsidRDefault="003079D6">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_Toc83041296 \h </w:instrText>
      </w:r>
      <w:r>
        <w:fldChar w:fldCharType="separate"/>
      </w:r>
      <w:r>
        <w:t>47</w:t>
      </w:r>
      <w:r>
        <w:fldChar w:fldCharType="end"/>
      </w:r>
    </w:p>
    <w:p w14:paraId="3FAC4B52" w14:textId="3635A884" w:rsidR="003079D6" w:rsidRDefault="003079D6">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_Toc83041297 \h </w:instrText>
      </w:r>
      <w:r>
        <w:fldChar w:fldCharType="separate"/>
      </w:r>
      <w:r>
        <w:t>47</w:t>
      </w:r>
      <w:r>
        <w:fldChar w:fldCharType="end"/>
      </w:r>
    </w:p>
    <w:p w14:paraId="4FD25F68" w14:textId="6B806F79" w:rsidR="003079D6" w:rsidRDefault="003079D6">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_Toc83041298 \h </w:instrText>
      </w:r>
      <w:r>
        <w:fldChar w:fldCharType="separate"/>
      </w:r>
      <w:r>
        <w:t>48</w:t>
      </w:r>
      <w:r>
        <w:fldChar w:fldCharType="end"/>
      </w:r>
    </w:p>
    <w:p w14:paraId="54A2F1B8" w14:textId="75C2B9DA" w:rsidR="003079D6" w:rsidRDefault="003079D6">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_Toc83041299 \h </w:instrText>
      </w:r>
      <w:r>
        <w:fldChar w:fldCharType="separate"/>
      </w:r>
      <w:r>
        <w:t>48</w:t>
      </w:r>
      <w:r>
        <w:fldChar w:fldCharType="end"/>
      </w:r>
    </w:p>
    <w:p w14:paraId="0A2010FD" w14:textId="2BEB250C" w:rsidR="003079D6" w:rsidRDefault="003079D6">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_Toc83041300 \h </w:instrText>
      </w:r>
      <w:r>
        <w:fldChar w:fldCharType="separate"/>
      </w:r>
      <w:r>
        <w:t>48</w:t>
      </w:r>
      <w:r>
        <w:fldChar w:fldCharType="end"/>
      </w:r>
    </w:p>
    <w:p w14:paraId="0B387807" w14:textId="0DE8A16F" w:rsidR="003079D6" w:rsidRDefault="003079D6">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_Toc83041301 \h </w:instrText>
      </w:r>
      <w:r>
        <w:fldChar w:fldCharType="separate"/>
      </w:r>
      <w:r>
        <w:t>48</w:t>
      </w:r>
      <w:r>
        <w:fldChar w:fldCharType="end"/>
      </w:r>
    </w:p>
    <w:p w14:paraId="10616E47" w14:textId="72000CEF" w:rsidR="003079D6" w:rsidRDefault="003079D6">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_Toc83041302 \h </w:instrText>
      </w:r>
      <w:r>
        <w:fldChar w:fldCharType="separate"/>
      </w:r>
      <w:r>
        <w:t>48</w:t>
      </w:r>
      <w:r>
        <w:fldChar w:fldCharType="end"/>
      </w:r>
    </w:p>
    <w:p w14:paraId="04D04315" w14:textId="68DFD1BA" w:rsidR="003079D6" w:rsidRDefault="003079D6">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_Toc83041303 \h </w:instrText>
      </w:r>
      <w:r>
        <w:fldChar w:fldCharType="separate"/>
      </w:r>
      <w:r>
        <w:t>48</w:t>
      </w:r>
      <w:r>
        <w:fldChar w:fldCharType="end"/>
      </w:r>
    </w:p>
    <w:p w14:paraId="44AA3354" w14:textId="38275ACD" w:rsidR="003079D6" w:rsidRDefault="003079D6">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_Toc83041304 \h </w:instrText>
      </w:r>
      <w:r>
        <w:fldChar w:fldCharType="separate"/>
      </w:r>
      <w:r>
        <w:t>48</w:t>
      </w:r>
      <w:r>
        <w:fldChar w:fldCharType="end"/>
      </w:r>
    </w:p>
    <w:p w14:paraId="507FE7EB" w14:textId="543E24F9" w:rsidR="003079D6" w:rsidRDefault="003079D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_Toc83041305 \h </w:instrText>
      </w:r>
      <w:r>
        <w:fldChar w:fldCharType="separate"/>
      </w:r>
      <w:r>
        <w:t>48</w:t>
      </w:r>
      <w:r>
        <w:fldChar w:fldCharType="end"/>
      </w:r>
    </w:p>
    <w:p w14:paraId="55F10A5F" w14:textId="40674825" w:rsidR="003079D6" w:rsidRDefault="003079D6">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_Toc83041306 \h </w:instrText>
      </w:r>
      <w:r>
        <w:fldChar w:fldCharType="separate"/>
      </w:r>
      <w:r>
        <w:t>49</w:t>
      </w:r>
      <w:r>
        <w:fldChar w:fldCharType="end"/>
      </w:r>
    </w:p>
    <w:p w14:paraId="1B27BCD9" w14:textId="3DA9A835" w:rsidR="003079D6" w:rsidRDefault="003079D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_Toc83041307 \h </w:instrText>
      </w:r>
      <w:r>
        <w:fldChar w:fldCharType="separate"/>
      </w:r>
      <w:r>
        <w:t>49</w:t>
      </w:r>
      <w:r>
        <w:fldChar w:fldCharType="end"/>
      </w:r>
    </w:p>
    <w:p w14:paraId="5E849E9B" w14:textId="61403AA4" w:rsidR="003079D6" w:rsidRDefault="003079D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_Toc83041308 \h </w:instrText>
      </w:r>
      <w:r>
        <w:fldChar w:fldCharType="separate"/>
      </w:r>
      <w:r>
        <w:t>49</w:t>
      </w:r>
      <w:r>
        <w:fldChar w:fldCharType="end"/>
      </w:r>
    </w:p>
    <w:p w14:paraId="20C58EFB" w14:textId="687EB19E" w:rsidR="003079D6" w:rsidRDefault="003079D6">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_Toc83041309 \h </w:instrText>
      </w:r>
      <w:r>
        <w:fldChar w:fldCharType="separate"/>
      </w:r>
      <w:r>
        <w:t>49</w:t>
      </w:r>
      <w:r>
        <w:fldChar w:fldCharType="end"/>
      </w:r>
    </w:p>
    <w:p w14:paraId="560AF186" w14:textId="4DBFF9C1" w:rsidR="003079D6" w:rsidRDefault="003079D6">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_Toc83041310 \h </w:instrText>
      </w:r>
      <w:r>
        <w:fldChar w:fldCharType="separate"/>
      </w:r>
      <w:r>
        <w:t>49</w:t>
      </w:r>
      <w:r>
        <w:fldChar w:fldCharType="end"/>
      </w:r>
    </w:p>
    <w:p w14:paraId="7CE08050" w14:textId="611B9D54" w:rsidR="003079D6" w:rsidRDefault="003079D6">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_Toc83041311 \h </w:instrText>
      </w:r>
      <w:r>
        <w:fldChar w:fldCharType="separate"/>
      </w:r>
      <w:r>
        <w:t>50</w:t>
      </w:r>
      <w:r>
        <w:fldChar w:fldCharType="end"/>
      </w:r>
    </w:p>
    <w:p w14:paraId="4BA766B6" w14:textId="0F3E15BF" w:rsidR="003079D6" w:rsidRDefault="003079D6">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_Toc83041312 \h </w:instrText>
      </w:r>
      <w:r>
        <w:fldChar w:fldCharType="separate"/>
      </w:r>
      <w:r>
        <w:t>50</w:t>
      </w:r>
      <w:r>
        <w:fldChar w:fldCharType="end"/>
      </w:r>
    </w:p>
    <w:p w14:paraId="701C3273" w14:textId="7496BFD1" w:rsidR="003079D6" w:rsidRDefault="003079D6">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_Toc83041313 \h </w:instrText>
      </w:r>
      <w:r>
        <w:fldChar w:fldCharType="separate"/>
      </w:r>
      <w:r>
        <w:t>50</w:t>
      </w:r>
      <w:r>
        <w:fldChar w:fldCharType="end"/>
      </w:r>
    </w:p>
    <w:p w14:paraId="04C859EC" w14:textId="27C0F2B7" w:rsidR="003079D6" w:rsidRDefault="003079D6">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_Toc83041314 \h </w:instrText>
      </w:r>
      <w:r>
        <w:fldChar w:fldCharType="separate"/>
      </w:r>
      <w:r>
        <w:t>51</w:t>
      </w:r>
      <w:r>
        <w:fldChar w:fldCharType="end"/>
      </w:r>
    </w:p>
    <w:p w14:paraId="152E54D4" w14:textId="5FEBAC88" w:rsidR="003079D6" w:rsidRDefault="003079D6">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_Toc83041315 \h </w:instrText>
      </w:r>
      <w:r>
        <w:fldChar w:fldCharType="separate"/>
      </w:r>
      <w:r>
        <w:t>51</w:t>
      </w:r>
      <w:r>
        <w:fldChar w:fldCharType="end"/>
      </w:r>
    </w:p>
    <w:p w14:paraId="2D79154B" w14:textId="645F9DC6" w:rsidR="003079D6" w:rsidRDefault="003079D6">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_Toc83041316 \h </w:instrText>
      </w:r>
      <w:r>
        <w:fldChar w:fldCharType="separate"/>
      </w:r>
      <w:r>
        <w:t>51</w:t>
      </w:r>
      <w:r>
        <w:fldChar w:fldCharType="end"/>
      </w:r>
    </w:p>
    <w:p w14:paraId="1932B4A4" w14:textId="3712D424" w:rsidR="003079D6" w:rsidRDefault="003079D6">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_Toc83041317 \h </w:instrText>
      </w:r>
      <w:r>
        <w:fldChar w:fldCharType="separate"/>
      </w:r>
      <w:r>
        <w:t>51</w:t>
      </w:r>
      <w:r>
        <w:fldChar w:fldCharType="end"/>
      </w:r>
    </w:p>
    <w:p w14:paraId="4948BB9D" w14:textId="69C7D53A" w:rsidR="003079D6" w:rsidRDefault="003079D6">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_Toc83041318 \h </w:instrText>
      </w:r>
      <w:r>
        <w:fldChar w:fldCharType="separate"/>
      </w:r>
      <w:r>
        <w:t>51</w:t>
      </w:r>
      <w:r>
        <w:fldChar w:fldCharType="end"/>
      </w:r>
    </w:p>
    <w:p w14:paraId="06524D2E" w14:textId="27291AE3" w:rsidR="003079D6" w:rsidRDefault="003079D6">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_Toc83041319 \h </w:instrText>
      </w:r>
      <w:r>
        <w:fldChar w:fldCharType="separate"/>
      </w:r>
      <w:r>
        <w:t>51</w:t>
      </w:r>
      <w:r>
        <w:fldChar w:fldCharType="end"/>
      </w:r>
    </w:p>
    <w:p w14:paraId="1E679AB4" w14:textId="2B560E75" w:rsidR="003079D6" w:rsidRDefault="003079D6">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_Toc83041320 \h </w:instrText>
      </w:r>
      <w:r>
        <w:fldChar w:fldCharType="separate"/>
      </w:r>
      <w:r>
        <w:t>51</w:t>
      </w:r>
      <w:r>
        <w:fldChar w:fldCharType="end"/>
      </w:r>
    </w:p>
    <w:p w14:paraId="07A6BFB0" w14:textId="7E271DF4" w:rsidR="003079D6" w:rsidRDefault="003079D6">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_Toc83041321 \h </w:instrText>
      </w:r>
      <w:r>
        <w:fldChar w:fldCharType="separate"/>
      </w:r>
      <w:r>
        <w:t>51</w:t>
      </w:r>
      <w:r>
        <w:fldChar w:fldCharType="end"/>
      </w:r>
    </w:p>
    <w:p w14:paraId="231483AD" w14:textId="6D53602F" w:rsidR="003079D6" w:rsidRDefault="003079D6">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A31AC0">
        <w:rPr>
          <w:iCs/>
        </w:rPr>
        <w:t>Basic limits</w:t>
      </w:r>
      <w:r>
        <w:t xml:space="preserve"> for single RAT UTRA TDD 1,28Mcps operation</w:t>
      </w:r>
      <w:r>
        <w:tab/>
      </w:r>
      <w:r>
        <w:fldChar w:fldCharType="begin"/>
      </w:r>
      <w:r>
        <w:instrText xml:space="preserve"> PAGEREF _Toc83041322 \h </w:instrText>
      </w:r>
      <w:r>
        <w:fldChar w:fldCharType="separate"/>
      </w:r>
      <w:r>
        <w:t>57</w:t>
      </w:r>
      <w:r>
        <w:fldChar w:fldCharType="end"/>
      </w:r>
    </w:p>
    <w:p w14:paraId="650C5B49" w14:textId="4531E1AC" w:rsidR="003079D6" w:rsidRDefault="003079D6">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_Toc83041323 \h </w:instrText>
      </w:r>
      <w:r>
        <w:fldChar w:fldCharType="separate"/>
      </w:r>
      <w:r>
        <w:t>59</w:t>
      </w:r>
      <w:r>
        <w:fldChar w:fldCharType="end"/>
      </w:r>
    </w:p>
    <w:p w14:paraId="2616FEC0" w14:textId="12172CB9" w:rsidR="003079D6" w:rsidRDefault="003079D6">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_Toc83041324 \h </w:instrText>
      </w:r>
      <w:r>
        <w:fldChar w:fldCharType="separate"/>
      </w:r>
      <w:r>
        <w:t>59</w:t>
      </w:r>
      <w:r>
        <w:fldChar w:fldCharType="end"/>
      </w:r>
    </w:p>
    <w:p w14:paraId="5B37CF8F" w14:textId="157C89AD" w:rsidR="003079D6" w:rsidRDefault="003079D6">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_Toc83041325 \h </w:instrText>
      </w:r>
      <w:r>
        <w:fldChar w:fldCharType="separate"/>
      </w:r>
      <w:r>
        <w:t>59</w:t>
      </w:r>
      <w:r>
        <w:fldChar w:fldCharType="end"/>
      </w:r>
    </w:p>
    <w:p w14:paraId="0722898E" w14:textId="7BDE76F3" w:rsidR="003079D6" w:rsidRDefault="003079D6">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_Toc83041326 \h </w:instrText>
      </w:r>
      <w:r>
        <w:fldChar w:fldCharType="separate"/>
      </w:r>
      <w:r>
        <w:t>59</w:t>
      </w:r>
      <w:r>
        <w:fldChar w:fldCharType="end"/>
      </w:r>
    </w:p>
    <w:p w14:paraId="5303AF94" w14:textId="65E487AC" w:rsidR="003079D6" w:rsidRDefault="003079D6">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_Toc83041327 \h </w:instrText>
      </w:r>
      <w:r>
        <w:fldChar w:fldCharType="separate"/>
      </w:r>
      <w:r>
        <w:t>59</w:t>
      </w:r>
      <w:r>
        <w:fldChar w:fldCharType="end"/>
      </w:r>
    </w:p>
    <w:p w14:paraId="4F7393EF" w14:textId="23F31477" w:rsidR="003079D6" w:rsidRDefault="003079D6">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A31AC0">
        <w:rPr>
          <w:i/>
        </w:rPr>
        <w:t>Basic limits</w:t>
      </w:r>
      <w:r>
        <w:t xml:space="preserve"> for Band Categories 1 and 3</w:t>
      </w:r>
      <w:r>
        <w:tab/>
      </w:r>
      <w:r>
        <w:fldChar w:fldCharType="begin"/>
      </w:r>
      <w:r>
        <w:instrText xml:space="preserve"> PAGEREF _Toc83041328 \h </w:instrText>
      </w:r>
      <w:r>
        <w:fldChar w:fldCharType="separate"/>
      </w:r>
      <w:r>
        <w:t>60</w:t>
      </w:r>
      <w:r>
        <w:fldChar w:fldCharType="end"/>
      </w:r>
    </w:p>
    <w:p w14:paraId="1FFF297E" w14:textId="0DE120FB" w:rsidR="003079D6" w:rsidRDefault="003079D6">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A31AC0">
        <w:rPr>
          <w:i/>
        </w:rPr>
        <w:t>Basic limit</w:t>
      </w:r>
      <w:r>
        <w:t xml:space="preserve"> for Band Category 2</w:t>
      </w:r>
      <w:r>
        <w:tab/>
      </w:r>
      <w:r>
        <w:fldChar w:fldCharType="begin"/>
      </w:r>
      <w:r>
        <w:instrText xml:space="preserve"> PAGEREF _Toc83041329 \h </w:instrText>
      </w:r>
      <w:r>
        <w:fldChar w:fldCharType="separate"/>
      </w:r>
      <w:r>
        <w:t>65</w:t>
      </w:r>
      <w:r>
        <w:fldChar w:fldCharType="end"/>
      </w:r>
    </w:p>
    <w:p w14:paraId="1AE78F4E" w14:textId="53917E70" w:rsidR="003079D6" w:rsidRDefault="003079D6">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_Toc83041330 \h </w:instrText>
      </w:r>
      <w:r>
        <w:fldChar w:fldCharType="separate"/>
      </w:r>
      <w:r>
        <w:t>73</w:t>
      </w:r>
      <w:r>
        <w:fldChar w:fldCharType="end"/>
      </w:r>
    </w:p>
    <w:p w14:paraId="40717695" w14:textId="308A7617" w:rsidR="003079D6" w:rsidRDefault="003079D6">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_Toc83041331 \h </w:instrText>
      </w:r>
      <w:r>
        <w:fldChar w:fldCharType="separate"/>
      </w:r>
      <w:r>
        <w:t>73</w:t>
      </w:r>
      <w:r>
        <w:fldChar w:fldCharType="end"/>
      </w:r>
    </w:p>
    <w:p w14:paraId="5BDF0466" w14:textId="3EB1582C" w:rsidR="003079D6" w:rsidRDefault="003079D6">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_Toc83041332 \h </w:instrText>
      </w:r>
      <w:r>
        <w:fldChar w:fldCharType="separate"/>
      </w:r>
      <w:r>
        <w:t>73</w:t>
      </w:r>
      <w:r>
        <w:fldChar w:fldCharType="end"/>
      </w:r>
    </w:p>
    <w:p w14:paraId="15B8A7D5" w14:textId="40DF9DBB" w:rsidR="003079D6" w:rsidRDefault="003079D6">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_Toc83041333 \h </w:instrText>
      </w:r>
      <w:r>
        <w:fldChar w:fldCharType="separate"/>
      </w:r>
      <w:r>
        <w:t>73</w:t>
      </w:r>
      <w:r>
        <w:fldChar w:fldCharType="end"/>
      </w:r>
    </w:p>
    <w:p w14:paraId="680B43A2" w14:textId="06C2613B" w:rsidR="003079D6" w:rsidRDefault="003079D6">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_Toc83041334 \h </w:instrText>
      </w:r>
      <w:r>
        <w:fldChar w:fldCharType="separate"/>
      </w:r>
      <w:r>
        <w:t>75</w:t>
      </w:r>
      <w:r>
        <w:fldChar w:fldCharType="end"/>
      </w:r>
    </w:p>
    <w:p w14:paraId="132E92F8" w14:textId="5D79D93A" w:rsidR="003079D6" w:rsidRDefault="003079D6">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A31AC0">
        <w:rPr>
          <w:rFonts w:cs="Arial"/>
        </w:rPr>
        <w:t>asic limit</w:t>
      </w:r>
      <w:r>
        <w:t xml:space="preserve">s </w:t>
      </w:r>
      <w:r>
        <w:rPr>
          <w:lang w:eastAsia="zh-CN"/>
        </w:rPr>
        <w:t>for Wide Area BS</w:t>
      </w:r>
      <w:r>
        <w:t xml:space="preserve"> (Category B)</w:t>
      </w:r>
      <w:r>
        <w:tab/>
      </w:r>
      <w:r>
        <w:fldChar w:fldCharType="begin"/>
      </w:r>
      <w:r>
        <w:instrText xml:space="preserve"> PAGEREF _Toc83041335 \h </w:instrText>
      </w:r>
      <w:r>
        <w:fldChar w:fldCharType="separate"/>
      </w:r>
      <w:r>
        <w:t>77</w:t>
      </w:r>
      <w:r>
        <w:fldChar w:fldCharType="end"/>
      </w:r>
    </w:p>
    <w:p w14:paraId="7CC8E3E5" w14:textId="666291CE" w:rsidR="003079D6" w:rsidRDefault="003079D6">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_Toc83041336 \h </w:instrText>
      </w:r>
      <w:r>
        <w:fldChar w:fldCharType="separate"/>
      </w:r>
      <w:r>
        <w:t>77</w:t>
      </w:r>
      <w:r>
        <w:fldChar w:fldCharType="end"/>
      </w:r>
    </w:p>
    <w:p w14:paraId="41DBC40C" w14:textId="74FEAFBD" w:rsidR="003079D6" w:rsidRDefault="003079D6">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_Toc83041337 \h </w:instrText>
      </w:r>
      <w:r>
        <w:fldChar w:fldCharType="separate"/>
      </w:r>
      <w:r>
        <w:t>77</w:t>
      </w:r>
      <w:r>
        <w:fldChar w:fldCharType="end"/>
      </w:r>
    </w:p>
    <w:p w14:paraId="26FCE3F1" w14:textId="272A531C" w:rsidR="003079D6" w:rsidRDefault="003079D6">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_Toc83041338 \h </w:instrText>
      </w:r>
      <w:r>
        <w:fldChar w:fldCharType="separate"/>
      </w:r>
      <w:r>
        <w:t>81</w:t>
      </w:r>
      <w:r>
        <w:fldChar w:fldCharType="end"/>
      </w:r>
    </w:p>
    <w:p w14:paraId="4EC15763" w14:textId="2C237B23" w:rsidR="003079D6" w:rsidRDefault="003079D6">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A31AC0">
        <w:rPr>
          <w:rFonts w:cs="Arial"/>
        </w:rPr>
        <w:t>Basic limit</w:t>
      </w:r>
      <w:r>
        <w:t xml:space="preserve">s </w:t>
      </w:r>
      <w:r>
        <w:rPr>
          <w:lang w:eastAsia="zh-CN"/>
        </w:rPr>
        <w:t>for Local Area BS (Category A and B)</w:t>
      </w:r>
      <w:r>
        <w:tab/>
      </w:r>
      <w:r>
        <w:fldChar w:fldCharType="begin"/>
      </w:r>
      <w:r>
        <w:instrText xml:space="preserve"> PAGEREF _Toc83041339 \h </w:instrText>
      </w:r>
      <w:r>
        <w:fldChar w:fldCharType="separate"/>
      </w:r>
      <w:r>
        <w:t>83</w:t>
      </w:r>
      <w:r>
        <w:fldChar w:fldCharType="end"/>
      </w:r>
    </w:p>
    <w:p w14:paraId="6A424BB3" w14:textId="6E0045D5" w:rsidR="003079D6" w:rsidRDefault="003079D6">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A31AC0">
        <w:rPr>
          <w:rFonts w:cs="Arial"/>
        </w:rPr>
        <w:t>Basic limit</w:t>
      </w:r>
      <w:r>
        <w:t>s for Medium Range BS (Category A and B)</w:t>
      </w:r>
      <w:r>
        <w:tab/>
      </w:r>
      <w:r>
        <w:fldChar w:fldCharType="begin"/>
      </w:r>
      <w:r>
        <w:instrText xml:space="preserve"> PAGEREF _Toc83041340 \h </w:instrText>
      </w:r>
      <w:r>
        <w:fldChar w:fldCharType="separate"/>
      </w:r>
      <w:r>
        <w:t>84</w:t>
      </w:r>
      <w:r>
        <w:fldChar w:fldCharType="end"/>
      </w:r>
    </w:p>
    <w:p w14:paraId="0C5F10F6" w14:textId="4E4DC819" w:rsidR="003079D6" w:rsidRDefault="003079D6">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_Toc83041341 \h </w:instrText>
      </w:r>
      <w:r>
        <w:fldChar w:fldCharType="separate"/>
      </w:r>
      <w:r>
        <w:t>86</w:t>
      </w:r>
      <w:r>
        <w:fldChar w:fldCharType="end"/>
      </w:r>
    </w:p>
    <w:p w14:paraId="361A554E" w14:textId="30446C06" w:rsidR="003079D6" w:rsidRDefault="003079D6">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_Toc83041342 \h </w:instrText>
      </w:r>
      <w:r>
        <w:fldChar w:fldCharType="separate"/>
      </w:r>
      <w:r>
        <w:t>86</w:t>
      </w:r>
      <w:r>
        <w:fldChar w:fldCharType="end"/>
      </w:r>
    </w:p>
    <w:p w14:paraId="2B47640F" w14:textId="2AD6C1F6" w:rsidR="003079D6" w:rsidRDefault="003079D6">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_Toc83041343 \h </w:instrText>
      </w:r>
      <w:r>
        <w:fldChar w:fldCharType="separate"/>
      </w:r>
      <w:r>
        <w:t>86</w:t>
      </w:r>
      <w:r>
        <w:fldChar w:fldCharType="end"/>
      </w:r>
    </w:p>
    <w:p w14:paraId="6CD65B4E" w14:textId="0185BB4A" w:rsidR="003079D6" w:rsidRDefault="003079D6">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_Toc83041344 \h </w:instrText>
      </w:r>
      <w:r>
        <w:fldChar w:fldCharType="separate"/>
      </w:r>
      <w:r>
        <w:t>86</w:t>
      </w:r>
      <w:r>
        <w:fldChar w:fldCharType="end"/>
      </w:r>
    </w:p>
    <w:p w14:paraId="7679A097" w14:textId="07553FA1" w:rsidR="003079D6" w:rsidRDefault="003079D6">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_Toc83041345 \h </w:instrText>
      </w:r>
      <w:r>
        <w:fldChar w:fldCharType="separate"/>
      </w:r>
      <w:r>
        <w:t>87</w:t>
      </w:r>
      <w:r>
        <w:fldChar w:fldCharType="end"/>
      </w:r>
    </w:p>
    <w:p w14:paraId="3312B85E" w14:textId="0CE8ED07" w:rsidR="003079D6" w:rsidRDefault="003079D6">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_Toc83041346 \h </w:instrText>
      </w:r>
      <w:r>
        <w:fldChar w:fldCharType="separate"/>
      </w:r>
      <w:r>
        <w:t>87</w:t>
      </w:r>
      <w:r>
        <w:fldChar w:fldCharType="end"/>
      </w:r>
    </w:p>
    <w:p w14:paraId="7037BD32" w14:textId="570D7EB9" w:rsidR="003079D6" w:rsidRDefault="003079D6">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_Toc83041347 \h </w:instrText>
      </w:r>
      <w:r>
        <w:fldChar w:fldCharType="separate"/>
      </w:r>
      <w:r>
        <w:t>87</w:t>
      </w:r>
      <w:r>
        <w:fldChar w:fldCharType="end"/>
      </w:r>
    </w:p>
    <w:p w14:paraId="25621935" w14:textId="4E6681DB" w:rsidR="003079D6" w:rsidRDefault="003079D6">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_Toc83041348 \h </w:instrText>
      </w:r>
      <w:r>
        <w:fldChar w:fldCharType="separate"/>
      </w:r>
      <w:r>
        <w:t>87</w:t>
      </w:r>
      <w:r>
        <w:fldChar w:fldCharType="end"/>
      </w:r>
    </w:p>
    <w:p w14:paraId="3F6DCB6A" w14:textId="40CA86BA" w:rsidR="003079D6" w:rsidRDefault="003079D6">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_Toc83041349 \h </w:instrText>
      </w:r>
      <w:r>
        <w:fldChar w:fldCharType="separate"/>
      </w:r>
      <w:r>
        <w:t>88</w:t>
      </w:r>
      <w:r>
        <w:fldChar w:fldCharType="end"/>
      </w:r>
    </w:p>
    <w:p w14:paraId="72216E15" w14:textId="0A6E091B" w:rsidR="003079D6" w:rsidRDefault="003079D6">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_Toc83041350 \h </w:instrText>
      </w:r>
      <w:r>
        <w:fldChar w:fldCharType="separate"/>
      </w:r>
      <w:r>
        <w:t>88</w:t>
      </w:r>
      <w:r>
        <w:fldChar w:fldCharType="end"/>
      </w:r>
    </w:p>
    <w:p w14:paraId="07890DE6" w14:textId="5B2BC70C" w:rsidR="003079D6" w:rsidRDefault="003079D6">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_Toc83041351 \h </w:instrText>
      </w:r>
      <w:r>
        <w:fldChar w:fldCharType="separate"/>
      </w:r>
      <w:r>
        <w:t>89</w:t>
      </w:r>
      <w:r>
        <w:fldChar w:fldCharType="end"/>
      </w:r>
    </w:p>
    <w:p w14:paraId="2FE6E42E" w14:textId="0F39172E" w:rsidR="003079D6" w:rsidRDefault="003079D6">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_Toc83041352 \h </w:instrText>
      </w:r>
      <w:r>
        <w:fldChar w:fldCharType="separate"/>
      </w:r>
      <w:r>
        <w:t>89</w:t>
      </w:r>
      <w:r>
        <w:fldChar w:fldCharType="end"/>
      </w:r>
    </w:p>
    <w:p w14:paraId="47CC9852" w14:textId="4C8735A9" w:rsidR="003079D6" w:rsidRDefault="003079D6">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_Toc83041353 \h </w:instrText>
      </w:r>
      <w:r>
        <w:fldChar w:fldCharType="separate"/>
      </w:r>
      <w:r>
        <w:t>90</w:t>
      </w:r>
      <w:r>
        <w:fldChar w:fldCharType="end"/>
      </w:r>
    </w:p>
    <w:p w14:paraId="0EFC52F1" w14:textId="3DD9E97D" w:rsidR="003079D6" w:rsidRDefault="003079D6">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_Toc83041354 \h </w:instrText>
      </w:r>
      <w:r>
        <w:fldChar w:fldCharType="separate"/>
      </w:r>
      <w:r>
        <w:t>90</w:t>
      </w:r>
      <w:r>
        <w:fldChar w:fldCharType="end"/>
      </w:r>
    </w:p>
    <w:p w14:paraId="0106902B" w14:textId="1D55E519" w:rsidR="003079D6" w:rsidRDefault="003079D6">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_Toc83041355 \h </w:instrText>
      </w:r>
      <w:r>
        <w:fldChar w:fldCharType="separate"/>
      </w:r>
      <w:r>
        <w:t>90</w:t>
      </w:r>
      <w:r>
        <w:fldChar w:fldCharType="end"/>
      </w:r>
    </w:p>
    <w:p w14:paraId="73D55FF7" w14:textId="6E665347" w:rsidR="003079D6" w:rsidRDefault="003079D6">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_Toc83041356 \h </w:instrText>
      </w:r>
      <w:r>
        <w:fldChar w:fldCharType="separate"/>
      </w:r>
      <w:r>
        <w:t>90</w:t>
      </w:r>
      <w:r>
        <w:fldChar w:fldCharType="end"/>
      </w:r>
    </w:p>
    <w:p w14:paraId="5BCF7639" w14:textId="679311F5" w:rsidR="003079D6" w:rsidRDefault="003079D6">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_Toc83041357 \h </w:instrText>
      </w:r>
      <w:r>
        <w:fldChar w:fldCharType="separate"/>
      </w:r>
      <w:r>
        <w:t>91</w:t>
      </w:r>
      <w:r>
        <w:fldChar w:fldCharType="end"/>
      </w:r>
    </w:p>
    <w:p w14:paraId="40F758E0" w14:textId="160EFE73" w:rsidR="003079D6" w:rsidRDefault="003079D6">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_Toc83041358 \h </w:instrText>
      </w:r>
      <w:r>
        <w:fldChar w:fldCharType="separate"/>
      </w:r>
      <w:r>
        <w:t>91</w:t>
      </w:r>
      <w:r>
        <w:fldChar w:fldCharType="end"/>
      </w:r>
    </w:p>
    <w:p w14:paraId="6C195FFD" w14:textId="0283AD9D" w:rsidR="003079D6" w:rsidRDefault="003079D6">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_Toc83041359 \h </w:instrText>
      </w:r>
      <w:r>
        <w:fldChar w:fldCharType="separate"/>
      </w:r>
      <w:r>
        <w:t>92</w:t>
      </w:r>
      <w:r>
        <w:fldChar w:fldCharType="end"/>
      </w:r>
    </w:p>
    <w:p w14:paraId="24846C37" w14:textId="4369DA1F" w:rsidR="003079D6" w:rsidRDefault="003079D6">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_Toc83041360 \h </w:instrText>
      </w:r>
      <w:r>
        <w:fldChar w:fldCharType="separate"/>
      </w:r>
      <w:r>
        <w:t>92</w:t>
      </w:r>
      <w:r>
        <w:fldChar w:fldCharType="end"/>
      </w:r>
    </w:p>
    <w:p w14:paraId="073844D6" w14:textId="6D764D6E" w:rsidR="003079D6" w:rsidRDefault="003079D6">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_Toc83041361 \h </w:instrText>
      </w:r>
      <w:r>
        <w:fldChar w:fldCharType="separate"/>
      </w:r>
      <w:r>
        <w:t>92</w:t>
      </w:r>
      <w:r>
        <w:fldChar w:fldCharType="end"/>
      </w:r>
    </w:p>
    <w:p w14:paraId="14B58AD4" w14:textId="04660D72" w:rsidR="003079D6" w:rsidRDefault="003079D6">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_Toc83041362 \h </w:instrText>
      </w:r>
      <w:r>
        <w:fldChar w:fldCharType="separate"/>
      </w:r>
      <w:r>
        <w:t>92</w:t>
      </w:r>
      <w:r>
        <w:fldChar w:fldCharType="end"/>
      </w:r>
    </w:p>
    <w:p w14:paraId="139BACA1" w14:textId="6EC4F2F8" w:rsidR="003079D6" w:rsidRDefault="003079D6">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_Toc83041363 \h </w:instrText>
      </w:r>
      <w:r>
        <w:fldChar w:fldCharType="separate"/>
      </w:r>
      <w:r>
        <w:t>93</w:t>
      </w:r>
      <w:r>
        <w:fldChar w:fldCharType="end"/>
      </w:r>
    </w:p>
    <w:p w14:paraId="563A4626" w14:textId="338301C2" w:rsidR="003079D6" w:rsidRDefault="003079D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_Toc83041364 \h </w:instrText>
      </w:r>
      <w:r>
        <w:fldChar w:fldCharType="separate"/>
      </w:r>
      <w:r>
        <w:t>93</w:t>
      </w:r>
      <w:r>
        <w:fldChar w:fldCharType="end"/>
      </w:r>
    </w:p>
    <w:p w14:paraId="14A1F959" w14:textId="03458427" w:rsidR="003079D6" w:rsidRDefault="003079D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_Toc83041365 \h </w:instrText>
      </w:r>
      <w:r>
        <w:fldChar w:fldCharType="separate"/>
      </w:r>
      <w:r>
        <w:t>94</w:t>
      </w:r>
      <w:r>
        <w:fldChar w:fldCharType="end"/>
      </w:r>
    </w:p>
    <w:p w14:paraId="24E78122" w14:textId="5F57E8D0" w:rsidR="003079D6" w:rsidRDefault="003079D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_Toc83041366 \h </w:instrText>
      </w:r>
      <w:r>
        <w:fldChar w:fldCharType="separate"/>
      </w:r>
      <w:r>
        <w:t>94</w:t>
      </w:r>
      <w:r>
        <w:fldChar w:fldCharType="end"/>
      </w:r>
    </w:p>
    <w:p w14:paraId="6051B8DC" w14:textId="3944ECE2" w:rsidR="003079D6" w:rsidRDefault="003079D6">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_Toc83041367 \h </w:instrText>
      </w:r>
      <w:r>
        <w:fldChar w:fldCharType="separate"/>
      </w:r>
      <w:r>
        <w:t>94</w:t>
      </w:r>
      <w:r>
        <w:fldChar w:fldCharType="end"/>
      </w:r>
    </w:p>
    <w:p w14:paraId="3A2DC303" w14:textId="2565F8C2" w:rsidR="003079D6" w:rsidRDefault="003079D6">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_Toc83041368 \h </w:instrText>
      </w:r>
      <w:r>
        <w:fldChar w:fldCharType="separate"/>
      </w:r>
      <w:r>
        <w:t>94</w:t>
      </w:r>
      <w:r>
        <w:fldChar w:fldCharType="end"/>
      </w:r>
    </w:p>
    <w:p w14:paraId="089F23EF" w14:textId="41B629B4" w:rsidR="003079D6" w:rsidRDefault="003079D6">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_Toc83041369 \h </w:instrText>
      </w:r>
      <w:r>
        <w:fldChar w:fldCharType="separate"/>
      </w:r>
      <w:r>
        <w:t>94</w:t>
      </w:r>
      <w:r>
        <w:fldChar w:fldCharType="end"/>
      </w:r>
    </w:p>
    <w:p w14:paraId="5C323322" w14:textId="36758A54" w:rsidR="003079D6" w:rsidRDefault="003079D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_Toc83041370 \h </w:instrText>
      </w:r>
      <w:r>
        <w:fldChar w:fldCharType="separate"/>
      </w:r>
      <w:r>
        <w:t>94</w:t>
      </w:r>
      <w:r>
        <w:fldChar w:fldCharType="end"/>
      </w:r>
    </w:p>
    <w:p w14:paraId="0CE078BF" w14:textId="6350A8E3" w:rsidR="003079D6" w:rsidRDefault="003079D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_Toc83041371 \h </w:instrText>
      </w:r>
      <w:r>
        <w:fldChar w:fldCharType="separate"/>
      </w:r>
      <w:r>
        <w:t>94</w:t>
      </w:r>
      <w:r>
        <w:fldChar w:fldCharType="end"/>
      </w:r>
    </w:p>
    <w:p w14:paraId="1A84DF40" w14:textId="4C3E0AF9" w:rsidR="003079D6" w:rsidRDefault="003079D6">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_Toc83041372 \h </w:instrText>
      </w:r>
      <w:r>
        <w:fldChar w:fldCharType="separate"/>
      </w:r>
      <w:r>
        <w:t>95</w:t>
      </w:r>
      <w:r>
        <w:fldChar w:fldCharType="end"/>
      </w:r>
    </w:p>
    <w:p w14:paraId="76756600" w14:textId="1C6703BA" w:rsidR="003079D6" w:rsidRDefault="003079D6">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_Toc83041373 \h </w:instrText>
      </w:r>
      <w:r>
        <w:fldChar w:fldCharType="separate"/>
      </w:r>
      <w:r>
        <w:t>95</w:t>
      </w:r>
      <w:r>
        <w:fldChar w:fldCharType="end"/>
      </w:r>
    </w:p>
    <w:p w14:paraId="10D70058" w14:textId="37B0C389" w:rsidR="003079D6" w:rsidRDefault="003079D6">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_Toc83041374 \h </w:instrText>
      </w:r>
      <w:r>
        <w:fldChar w:fldCharType="separate"/>
      </w:r>
      <w:r>
        <w:t>95</w:t>
      </w:r>
      <w:r>
        <w:fldChar w:fldCharType="end"/>
      </w:r>
    </w:p>
    <w:p w14:paraId="2334EAA4" w14:textId="017D7A7D" w:rsidR="003079D6" w:rsidRDefault="003079D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_Toc83041375 \h </w:instrText>
      </w:r>
      <w:r>
        <w:fldChar w:fldCharType="separate"/>
      </w:r>
      <w:r>
        <w:t>95</w:t>
      </w:r>
      <w:r>
        <w:fldChar w:fldCharType="end"/>
      </w:r>
    </w:p>
    <w:p w14:paraId="401A51AC" w14:textId="13DF1025" w:rsidR="003079D6" w:rsidRDefault="003079D6">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_Toc83041376 \h </w:instrText>
      </w:r>
      <w:r>
        <w:fldChar w:fldCharType="separate"/>
      </w:r>
      <w:r>
        <w:t>95</w:t>
      </w:r>
      <w:r>
        <w:fldChar w:fldCharType="end"/>
      </w:r>
    </w:p>
    <w:p w14:paraId="4CBC00E3" w14:textId="6B8185FA" w:rsidR="003079D6" w:rsidRDefault="003079D6">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_Toc83041377 \h </w:instrText>
      </w:r>
      <w:r>
        <w:fldChar w:fldCharType="separate"/>
      </w:r>
      <w:r>
        <w:t>96</w:t>
      </w:r>
      <w:r>
        <w:fldChar w:fldCharType="end"/>
      </w:r>
    </w:p>
    <w:p w14:paraId="637AD04A" w14:textId="71AEDB1E" w:rsidR="003079D6" w:rsidRDefault="003079D6">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_Toc83041378 \h </w:instrText>
      </w:r>
      <w:r>
        <w:fldChar w:fldCharType="separate"/>
      </w:r>
      <w:r>
        <w:t>96</w:t>
      </w:r>
      <w:r>
        <w:fldChar w:fldCharType="end"/>
      </w:r>
    </w:p>
    <w:p w14:paraId="7995A030" w14:textId="6B5F3F20" w:rsidR="003079D6" w:rsidRDefault="003079D6">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_Toc83041379 \h </w:instrText>
      </w:r>
      <w:r>
        <w:fldChar w:fldCharType="separate"/>
      </w:r>
      <w:r>
        <w:t>97</w:t>
      </w:r>
      <w:r>
        <w:fldChar w:fldCharType="end"/>
      </w:r>
    </w:p>
    <w:p w14:paraId="7C2F548F" w14:textId="26081E00" w:rsidR="003079D6" w:rsidRDefault="003079D6">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_Toc83041380 \h </w:instrText>
      </w:r>
      <w:r>
        <w:fldChar w:fldCharType="separate"/>
      </w:r>
      <w:r>
        <w:t>98</w:t>
      </w:r>
      <w:r>
        <w:fldChar w:fldCharType="end"/>
      </w:r>
    </w:p>
    <w:p w14:paraId="3ECBED5B" w14:textId="25E4EEB5" w:rsidR="003079D6" w:rsidRDefault="003079D6">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_Toc83041381 \h </w:instrText>
      </w:r>
      <w:r>
        <w:fldChar w:fldCharType="separate"/>
      </w:r>
      <w:r>
        <w:t>99</w:t>
      </w:r>
      <w:r>
        <w:fldChar w:fldCharType="end"/>
      </w:r>
    </w:p>
    <w:p w14:paraId="305D9C31" w14:textId="2F06F954" w:rsidR="003079D6" w:rsidRDefault="003079D6">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_Toc83041382 \h </w:instrText>
      </w:r>
      <w:r>
        <w:fldChar w:fldCharType="separate"/>
      </w:r>
      <w:r>
        <w:t>99</w:t>
      </w:r>
      <w:r>
        <w:fldChar w:fldCharType="end"/>
      </w:r>
    </w:p>
    <w:p w14:paraId="123DDF5E" w14:textId="2C4EA1D2" w:rsidR="003079D6" w:rsidRDefault="003079D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_Toc83041383 \h </w:instrText>
      </w:r>
      <w:r>
        <w:fldChar w:fldCharType="separate"/>
      </w:r>
      <w:r>
        <w:t>99</w:t>
      </w:r>
      <w:r>
        <w:fldChar w:fldCharType="end"/>
      </w:r>
    </w:p>
    <w:p w14:paraId="6AAECB46" w14:textId="7A5A4D38" w:rsidR="003079D6" w:rsidRDefault="003079D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_Toc83041384 \h </w:instrText>
      </w:r>
      <w:r>
        <w:fldChar w:fldCharType="separate"/>
      </w:r>
      <w:r>
        <w:t>99</w:t>
      </w:r>
      <w:r>
        <w:fldChar w:fldCharType="end"/>
      </w:r>
    </w:p>
    <w:p w14:paraId="4EB92A20" w14:textId="3439DEBB" w:rsidR="003079D6" w:rsidRDefault="003079D6">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_Toc83041385 \h </w:instrText>
      </w:r>
      <w:r>
        <w:fldChar w:fldCharType="separate"/>
      </w:r>
      <w:r>
        <w:t>99</w:t>
      </w:r>
      <w:r>
        <w:fldChar w:fldCharType="end"/>
      </w:r>
    </w:p>
    <w:p w14:paraId="3091E478" w14:textId="65A3E51F" w:rsidR="003079D6" w:rsidRDefault="003079D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_Toc83041386 \h </w:instrText>
      </w:r>
      <w:r>
        <w:fldChar w:fldCharType="separate"/>
      </w:r>
      <w:r>
        <w:t>99</w:t>
      </w:r>
      <w:r>
        <w:fldChar w:fldCharType="end"/>
      </w:r>
    </w:p>
    <w:p w14:paraId="67F69713" w14:textId="28D5E73F" w:rsidR="003079D6" w:rsidRDefault="003079D6">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_Toc83041387 \h </w:instrText>
      </w:r>
      <w:r>
        <w:fldChar w:fldCharType="separate"/>
      </w:r>
      <w:r>
        <w:t>100</w:t>
      </w:r>
      <w:r>
        <w:fldChar w:fldCharType="end"/>
      </w:r>
    </w:p>
    <w:p w14:paraId="7A0E98AD" w14:textId="71C77C8A" w:rsidR="003079D6" w:rsidRDefault="003079D6">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_Toc83041388 \h </w:instrText>
      </w:r>
      <w:r>
        <w:fldChar w:fldCharType="separate"/>
      </w:r>
      <w:r>
        <w:t>105</w:t>
      </w:r>
      <w:r>
        <w:fldChar w:fldCharType="end"/>
      </w:r>
    </w:p>
    <w:p w14:paraId="1D0430D1" w14:textId="62109C69" w:rsidR="003079D6" w:rsidRDefault="003079D6">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_Toc83041389 \h </w:instrText>
      </w:r>
      <w:r>
        <w:fldChar w:fldCharType="separate"/>
      </w:r>
      <w:r>
        <w:t>105</w:t>
      </w:r>
      <w:r>
        <w:fldChar w:fldCharType="end"/>
      </w:r>
    </w:p>
    <w:p w14:paraId="44D18117" w14:textId="0A709F80" w:rsidR="003079D6" w:rsidRDefault="003079D6">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_Toc83041390 \h </w:instrText>
      </w:r>
      <w:r>
        <w:fldChar w:fldCharType="separate"/>
      </w:r>
      <w:r>
        <w:t>105</w:t>
      </w:r>
      <w:r>
        <w:fldChar w:fldCharType="end"/>
      </w:r>
    </w:p>
    <w:p w14:paraId="34522DEA" w14:textId="139F48E0" w:rsidR="003079D6" w:rsidRDefault="003079D6">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_Toc83041391 \h </w:instrText>
      </w:r>
      <w:r>
        <w:fldChar w:fldCharType="separate"/>
      </w:r>
      <w:r>
        <w:t>105</w:t>
      </w:r>
      <w:r>
        <w:fldChar w:fldCharType="end"/>
      </w:r>
    </w:p>
    <w:p w14:paraId="4FB84CB0" w14:textId="3A743983" w:rsidR="003079D6" w:rsidRDefault="003079D6">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_Toc83041392 \h </w:instrText>
      </w:r>
      <w:r>
        <w:fldChar w:fldCharType="separate"/>
      </w:r>
      <w:r>
        <w:t>105</w:t>
      </w:r>
      <w:r>
        <w:fldChar w:fldCharType="end"/>
      </w:r>
    </w:p>
    <w:p w14:paraId="6C62DE3E" w14:textId="74243586" w:rsidR="003079D6" w:rsidRDefault="003079D6">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_Toc83041393 \h </w:instrText>
      </w:r>
      <w:r>
        <w:fldChar w:fldCharType="separate"/>
      </w:r>
      <w:r>
        <w:t>110</w:t>
      </w:r>
      <w:r>
        <w:fldChar w:fldCharType="end"/>
      </w:r>
    </w:p>
    <w:p w14:paraId="27F4D65A" w14:textId="11DD0DA1" w:rsidR="003079D6" w:rsidRDefault="003079D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_Toc83041394 \h </w:instrText>
      </w:r>
      <w:r>
        <w:fldChar w:fldCharType="separate"/>
      </w:r>
      <w:r>
        <w:t>110</w:t>
      </w:r>
      <w:r>
        <w:fldChar w:fldCharType="end"/>
      </w:r>
    </w:p>
    <w:p w14:paraId="76D00ED6" w14:textId="0A8F3AFA" w:rsidR="003079D6" w:rsidRDefault="003079D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_Toc83041395 \h </w:instrText>
      </w:r>
      <w:r>
        <w:fldChar w:fldCharType="separate"/>
      </w:r>
      <w:r>
        <w:t>110</w:t>
      </w:r>
      <w:r>
        <w:fldChar w:fldCharType="end"/>
      </w:r>
    </w:p>
    <w:p w14:paraId="26D62746" w14:textId="2DCB8D4A" w:rsidR="003079D6" w:rsidRDefault="003079D6">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_Toc83041396 \h </w:instrText>
      </w:r>
      <w:r>
        <w:fldChar w:fldCharType="separate"/>
      </w:r>
      <w:r>
        <w:t>111</w:t>
      </w:r>
      <w:r>
        <w:fldChar w:fldCharType="end"/>
      </w:r>
    </w:p>
    <w:p w14:paraId="00AD61E7" w14:textId="4AE7F6E7" w:rsidR="003079D6" w:rsidRDefault="003079D6">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_Toc83041397 \h </w:instrText>
      </w:r>
      <w:r>
        <w:fldChar w:fldCharType="separate"/>
      </w:r>
      <w:r>
        <w:t>111</w:t>
      </w:r>
      <w:r>
        <w:fldChar w:fldCharType="end"/>
      </w:r>
    </w:p>
    <w:p w14:paraId="16919A9C" w14:textId="65C535D0" w:rsidR="003079D6" w:rsidRDefault="003079D6">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_Toc83041398 \h </w:instrText>
      </w:r>
      <w:r>
        <w:fldChar w:fldCharType="separate"/>
      </w:r>
      <w:r>
        <w:t>111</w:t>
      </w:r>
      <w:r>
        <w:fldChar w:fldCharType="end"/>
      </w:r>
    </w:p>
    <w:p w14:paraId="6AE51548" w14:textId="3F7C51D7" w:rsidR="003079D6" w:rsidRDefault="003079D6">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_Toc83041399 \h </w:instrText>
      </w:r>
      <w:r>
        <w:fldChar w:fldCharType="separate"/>
      </w:r>
      <w:r>
        <w:t>112</w:t>
      </w:r>
      <w:r>
        <w:fldChar w:fldCharType="end"/>
      </w:r>
    </w:p>
    <w:p w14:paraId="716E62DA" w14:textId="33C6E539" w:rsidR="003079D6" w:rsidRDefault="003079D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_Toc83041400 \h </w:instrText>
      </w:r>
      <w:r>
        <w:fldChar w:fldCharType="separate"/>
      </w:r>
      <w:r>
        <w:t>112</w:t>
      </w:r>
      <w:r>
        <w:fldChar w:fldCharType="end"/>
      </w:r>
    </w:p>
    <w:p w14:paraId="32D338D0" w14:textId="26880A8C" w:rsidR="003079D6" w:rsidRDefault="003079D6">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_Toc83041401 \h </w:instrText>
      </w:r>
      <w:r>
        <w:fldChar w:fldCharType="separate"/>
      </w:r>
      <w:r>
        <w:t>112</w:t>
      </w:r>
      <w:r>
        <w:fldChar w:fldCharType="end"/>
      </w:r>
    </w:p>
    <w:p w14:paraId="6C374187" w14:textId="0EFB7471" w:rsidR="003079D6" w:rsidRDefault="003079D6">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_Toc83041402 \h </w:instrText>
      </w:r>
      <w:r>
        <w:fldChar w:fldCharType="separate"/>
      </w:r>
      <w:r>
        <w:t>112</w:t>
      </w:r>
      <w:r>
        <w:fldChar w:fldCharType="end"/>
      </w:r>
    </w:p>
    <w:p w14:paraId="1ED9BA34" w14:textId="06E218FE" w:rsidR="003079D6" w:rsidRDefault="003079D6">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_Toc83041403 \h </w:instrText>
      </w:r>
      <w:r>
        <w:fldChar w:fldCharType="separate"/>
      </w:r>
      <w:r>
        <w:t>112</w:t>
      </w:r>
      <w:r>
        <w:fldChar w:fldCharType="end"/>
      </w:r>
    </w:p>
    <w:p w14:paraId="21C90E92" w14:textId="0702CF1E" w:rsidR="003079D6" w:rsidRDefault="003079D6">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_Toc83041404 \h </w:instrText>
      </w:r>
      <w:r>
        <w:fldChar w:fldCharType="separate"/>
      </w:r>
      <w:r>
        <w:t>114</w:t>
      </w:r>
      <w:r>
        <w:fldChar w:fldCharType="end"/>
      </w:r>
    </w:p>
    <w:p w14:paraId="3940BAED" w14:textId="1DB5FAB7" w:rsidR="003079D6" w:rsidRDefault="003079D6">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_Toc83041405 \h </w:instrText>
      </w:r>
      <w:r>
        <w:fldChar w:fldCharType="separate"/>
      </w:r>
      <w:r>
        <w:t>118</w:t>
      </w:r>
      <w:r>
        <w:fldChar w:fldCharType="end"/>
      </w:r>
    </w:p>
    <w:p w14:paraId="034FDF4E" w14:textId="7D3E8575" w:rsidR="003079D6" w:rsidRDefault="003079D6">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_Toc83041406 \h </w:instrText>
      </w:r>
      <w:r>
        <w:fldChar w:fldCharType="separate"/>
      </w:r>
      <w:r>
        <w:t>118</w:t>
      </w:r>
      <w:r>
        <w:fldChar w:fldCharType="end"/>
      </w:r>
    </w:p>
    <w:p w14:paraId="2A367892" w14:textId="2CBF8EC7" w:rsidR="003079D6" w:rsidRDefault="003079D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_Toc83041407 \h </w:instrText>
      </w:r>
      <w:r>
        <w:fldChar w:fldCharType="separate"/>
      </w:r>
      <w:r>
        <w:t>118</w:t>
      </w:r>
      <w:r>
        <w:fldChar w:fldCharType="end"/>
      </w:r>
    </w:p>
    <w:p w14:paraId="06BC4C97" w14:textId="7BB070C4" w:rsidR="003079D6" w:rsidRDefault="003079D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_Toc83041408 \h </w:instrText>
      </w:r>
      <w:r>
        <w:fldChar w:fldCharType="separate"/>
      </w:r>
      <w:r>
        <w:t>118</w:t>
      </w:r>
      <w:r>
        <w:fldChar w:fldCharType="end"/>
      </w:r>
    </w:p>
    <w:p w14:paraId="00D2F548" w14:textId="7FBB4A52" w:rsidR="003079D6" w:rsidRDefault="003079D6">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_Toc83041409 \h </w:instrText>
      </w:r>
      <w:r>
        <w:fldChar w:fldCharType="separate"/>
      </w:r>
      <w:r>
        <w:t>118</w:t>
      </w:r>
      <w:r>
        <w:fldChar w:fldCharType="end"/>
      </w:r>
    </w:p>
    <w:p w14:paraId="38187604" w14:textId="64C0A964" w:rsidR="003079D6" w:rsidRDefault="003079D6">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_Toc83041410 \h </w:instrText>
      </w:r>
      <w:r>
        <w:fldChar w:fldCharType="separate"/>
      </w:r>
      <w:r>
        <w:t>118</w:t>
      </w:r>
      <w:r>
        <w:fldChar w:fldCharType="end"/>
      </w:r>
    </w:p>
    <w:p w14:paraId="1D744D66" w14:textId="5BFE88B5" w:rsidR="003079D6" w:rsidRDefault="003079D6">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_Toc83041411 \h </w:instrText>
      </w:r>
      <w:r>
        <w:fldChar w:fldCharType="separate"/>
      </w:r>
      <w:r>
        <w:t>119</w:t>
      </w:r>
      <w:r>
        <w:fldChar w:fldCharType="end"/>
      </w:r>
    </w:p>
    <w:p w14:paraId="11CA0E1C" w14:textId="2567A07F" w:rsidR="003079D6" w:rsidRDefault="003079D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_Toc83041412 \h </w:instrText>
      </w:r>
      <w:r>
        <w:fldChar w:fldCharType="separate"/>
      </w:r>
      <w:r>
        <w:t>119</w:t>
      </w:r>
      <w:r>
        <w:fldChar w:fldCharType="end"/>
      </w:r>
    </w:p>
    <w:p w14:paraId="0F8C09AA" w14:textId="04945F70" w:rsidR="003079D6" w:rsidRDefault="003079D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_Toc83041413 \h </w:instrText>
      </w:r>
      <w:r>
        <w:fldChar w:fldCharType="separate"/>
      </w:r>
      <w:r>
        <w:t>119</w:t>
      </w:r>
      <w:r>
        <w:fldChar w:fldCharType="end"/>
      </w:r>
    </w:p>
    <w:p w14:paraId="0A5B68CC" w14:textId="7AE60C18" w:rsidR="003079D6" w:rsidRDefault="003079D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_Toc83041414 \h </w:instrText>
      </w:r>
      <w:r>
        <w:fldChar w:fldCharType="separate"/>
      </w:r>
      <w:r>
        <w:t>119</w:t>
      </w:r>
      <w:r>
        <w:fldChar w:fldCharType="end"/>
      </w:r>
    </w:p>
    <w:p w14:paraId="6FD009C3" w14:textId="74E37B60" w:rsidR="003079D6" w:rsidRDefault="003079D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_Toc83041415 \h </w:instrText>
      </w:r>
      <w:r>
        <w:fldChar w:fldCharType="separate"/>
      </w:r>
      <w:r>
        <w:t>120</w:t>
      </w:r>
      <w:r>
        <w:fldChar w:fldCharType="end"/>
      </w:r>
    </w:p>
    <w:p w14:paraId="1B136BC3" w14:textId="3565776A" w:rsidR="003079D6" w:rsidRDefault="003079D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_Toc83041416 \h </w:instrText>
      </w:r>
      <w:r>
        <w:fldChar w:fldCharType="separate"/>
      </w:r>
      <w:r>
        <w:t>121</w:t>
      </w:r>
      <w:r>
        <w:fldChar w:fldCharType="end"/>
      </w:r>
    </w:p>
    <w:p w14:paraId="5319DD4C" w14:textId="7ACF96C5" w:rsidR="003079D6" w:rsidRDefault="003079D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_Toc83041417 \h </w:instrText>
      </w:r>
      <w:r>
        <w:fldChar w:fldCharType="separate"/>
      </w:r>
      <w:r>
        <w:t>121</w:t>
      </w:r>
      <w:r>
        <w:fldChar w:fldCharType="end"/>
      </w:r>
    </w:p>
    <w:p w14:paraId="224B9510" w14:textId="145DABD5" w:rsidR="003079D6" w:rsidRDefault="003079D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_Toc83041418 \h </w:instrText>
      </w:r>
      <w:r>
        <w:fldChar w:fldCharType="separate"/>
      </w:r>
      <w:r>
        <w:t>121</w:t>
      </w:r>
      <w:r>
        <w:fldChar w:fldCharType="end"/>
      </w:r>
    </w:p>
    <w:p w14:paraId="48A2423B" w14:textId="45FAA9D6" w:rsidR="003079D6" w:rsidRDefault="003079D6">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_Toc83041419 \h </w:instrText>
      </w:r>
      <w:r>
        <w:fldChar w:fldCharType="separate"/>
      </w:r>
      <w:r>
        <w:t>121</w:t>
      </w:r>
      <w:r>
        <w:fldChar w:fldCharType="end"/>
      </w:r>
    </w:p>
    <w:p w14:paraId="13D3ACD9" w14:textId="4D172ED0" w:rsidR="003079D6" w:rsidRDefault="003079D6">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_Toc83041420 \h </w:instrText>
      </w:r>
      <w:r>
        <w:fldChar w:fldCharType="separate"/>
      </w:r>
      <w:r>
        <w:t>121</w:t>
      </w:r>
      <w:r>
        <w:fldChar w:fldCharType="end"/>
      </w:r>
    </w:p>
    <w:p w14:paraId="3A9ACB63" w14:textId="06AA3277" w:rsidR="003079D6" w:rsidRDefault="003079D6">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_Toc83041421 \h </w:instrText>
      </w:r>
      <w:r>
        <w:fldChar w:fldCharType="separate"/>
      </w:r>
      <w:r>
        <w:t>122</w:t>
      </w:r>
      <w:r>
        <w:fldChar w:fldCharType="end"/>
      </w:r>
    </w:p>
    <w:p w14:paraId="5F796489" w14:textId="25DAE46C" w:rsidR="003079D6" w:rsidRDefault="003079D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_Toc83041422 \h </w:instrText>
      </w:r>
      <w:r>
        <w:fldChar w:fldCharType="separate"/>
      </w:r>
      <w:r>
        <w:t>122</w:t>
      </w:r>
      <w:r>
        <w:fldChar w:fldCharType="end"/>
      </w:r>
    </w:p>
    <w:p w14:paraId="4F12D83A" w14:textId="598FD2EB" w:rsidR="003079D6" w:rsidRDefault="003079D6">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_Toc83041423 \h </w:instrText>
      </w:r>
      <w:r>
        <w:fldChar w:fldCharType="separate"/>
      </w:r>
      <w:r>
        <w:t>122</w:t>
      </w:r>
      <w:r>
        <w:fldChar w:fldCharType="end"/>
      </w:r>
    </w:p>
    <w:p w14:paraId="20FDF799" w14:textId="166862F2" w:rsidR="003079D6" w:rsidRDefault="003079D6">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_Toc83041424 \h </w:instrText>
      </w:r>
      <w:r>
        <w:fldChar w:fldCharType="separate"/>
      </w:r>
      <w:r>
        <w:t>122</w:t>
      </w:r>
      <w:r>
        <w:fldChar w:fldCharType="end"/>
      </w:r>
    </w:p>
    <w:p w14:paraId="4A1069D8" w14:textId="58DDD8A1" w:rsidR="003079D6" w:rsidRDefault="003079D6">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_Toc83041425 \h </w:instrText>
      </w:r>
      <w:r>
        <w:fldChar w:fldCharType="separate"/>
      </w:r>
      <w:r>
        <w:t>122</w:t>
      </w:r>
      <w:r>
        <w:fldChar w:fldCharType="end"/>
      </w:r>
    </w:p>
    <w:p w14:paraId="72B96553" w14:textId="3AA600F7" w:rsidR="003079D6" w:rsidRDefault="003079D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_Toc83041426 \h </w:instrText>
      </w:r>
      <w:r>
        <w:fldChar w:fldCharType="separate"/>
      </w:r>
      <w:r>
        <w:t>123</w:t>
      </w:r>
      <w:r>
        <w:fldChar w:fldCharType="end"/>
      </w:r>
    </w:p>
    <w:p w14:paraId="4D710388" w14:textId="07B53616" w:rsidR="003079D6" w:rsidRDefault="003079D6">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_Toc83041427 \h </w:instrText>
      </w:r>
      <w:r>
        <w:fldChar w:fldCharType="separate"/>
      </w:r>
      <w:r>
        <w:t>123</w:t>
      </w:r>
      <w:r>
        <w:fldChar w:fldCharType="end"/>
      </w:r>
    </w:p>
    <w:p w14:paraId="03A16548" w14:textId="5EDCCCB8" w:rsidR="003079D6" w:rsidRDefault="003079D6">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_Toc83041428 \h </w:instrText>
      </w:r>
      <w:r>
        <w:fldChar w:fldCharType="separate"/>
      </w:r>
      <w:r>
        <w:t>123</w:t>
      </w:r>
      <w:r>
        <w:fldChar w:fldCharType="end"/>
      </w:r>
    </w:p>
    <w:p w14:paraId="61B72BB5" w14:textId="28BB7543" w:rsidR="003079D6" w:rsidRDefault="003079D6">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_Toc83041429 \h </w:instrText>
      </w:r>
      <w:r>
        <w:fldChar w:fldCharType="separate"/>
      </w:r>
      <w:r>
        <w:t>123</w:t>
      </w:r>
      <w:r>
        <w:fldChar w:fldCharType="end"/>
      </w:r>
    </w:p>
    <w:p w14:paraId="4B14B391" w14:textId="270EAAC7" w:rsidR="003079D6" w:rsidRDefault="003079D6">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_Toc83041430 \h </w:instrText>
      </w:r>
      <w:r>
        <w:fldChar w:fldCharType="separate"/>
      </w:r>
      <w:r>
        <w:t>123</w:t>
      </w:r>
      <w:r>
        <w:fldChar w:fldCharType="end"/>
      </w:r>
    </w:p>
    <w:p w14:paraId="7439A255" w14:textId="1BC1ECA4" w:rsidR="003079D6" w:rsidRDefault="003079D6">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_Toc83041431 \h </w:instrText>
      </w:r>
      <w:r>
        <w:fldChar w:fldCharType="separate"/>
      </w:r>
      <w:r>
        <w:t>123</w:t>
      </w:r>
      <w:r>
        <w:fldChar w:fldCharType="end"/>
      </w:r>
    </w:p>
    <w:p w14:paraId="62157CDB" w14:textId="2D33043F" w:rsidR="003079D6" w:rsidRDefault="003079D6">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_Toc83041432 \h </w:instrText>
      </w:r>
      <w:r>
        <w:fldChar w:fldCharType="separate"/>
      </w:r>
      <w:r>
        <w:t>123</w:t>
      </w:r>
      <w:r>
        <w:fldChar w:fldCharType="end"/>
      </w:r>
    </w:p>
    <w:p w14:paraId="6D63BFA3" w14:textId="79DC122B" w:rsidR="003079D6" w:rsidRDefault="003079D6">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_Toc83041433 \h </w:instrText>
      </w:r>
      <w:r>
        <w:fldChar w:fldCharType="separate"/>
      </w:r>
      <w:r>
        <w:t>123</w:t>
      </w:r>
      <w:r>
        <w:fldChar w:fldCharType="end"/>
      </w:r>
    </w:p>
    <w:p w14:paraId="26BBC781" w14:textId="71439FAE" w:rsidR="003079D6" w:rsidRDefault="003079D6">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_Toc83041434 \h </w:instrText>
      </w:r>
      <w:r>
        <w:fldChar w:fldCharType="separate"/>
      </w:r>
      <w:r>
        <w:t>123</w:t>
      </w:r>
      <w:r>
        <w:fldChar w:fldCharType="end"/>
      </w:r>
    </w:p>
    <w:p w14:paraId="0CE159F0" w14:textId="59E00357" w:rsidR="003079D6" w:rsidRDefault="003079D6">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_Toc83041435 \h </w:instrText>
      </w:r>
      <w:r>
        <w:fldChar w:fldCharType="separate"/>
      </w:r>
      <w:r>
        <w:t>123</w:t>
      </w:r>
      <w:r>
        <w:fldChar w:fldCharType="end"/>
      </w:r>
    </w:p>
    <w:p w14:paraId="3C43F6E6" w14:textId="07B6F63E" w:rsidR="003079D6" w:rsidRDefault="003079D6">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_Toc83041436 \h </w:instrText>
      </w:r>
      <w:r>
        <w:fldChar w:fldCharType="separate"/>
      </w:r>
      <w:r>
        <w:t>124</w:t>
      </w:r>
      <w:r>
        <w:fldChar w:fldCharType="end"/>
      </w:r>
    </w:p>
    <w:p w14:paraId="16639D90" w14:textId="3D095B79" w:rsidR="003079D6" w:rsidRDefault="003079D6">
      <w:pPr>
        <w:pStyle w:val="TOC3"/>
        <w:rPr>
          <w:rFonts w:asciiTheme="minorHAnsi" w:eastAsiaTheme="minorEastAsia" w:hAnsiTheme="minorHAnsi" w:cstheme="minorBidi"/>
          <w:sz w:val="22"/>
          <w:szCs w:val="22"/>
          <w:lang w:eastAsia="en-GB"/>
        </w:rPr>
      </w:pPr>
      <w:r w:rsidRPr="00A31AC0">
        <w:rPr>
          <w:lang w:val="sv-SE"/>
        </w:rPr>
        <w:t>9.3.3</w:t>
      </w:r>
      <w:r>
        <w:rPr>
          <w:rFonts w:asciiTheme="minorHAnsi" w:eastAsiaTheme="minorEastAsia" w:hAnsiTheme="minorHAnsi" w:cstheme="minorBidi"/>
          <w:sz w:val="22"/>
          <w:szCs w:val="22"/>
          <w:lang w:eastAsia="en-GB"/>
        </w:rPr>
        <w:tab/>
      </w:r>
      <w:r w:rsidRPr="00A31AC0">
        <w:rPr>
          <w:lang w:val="sv-SE"/>
        </w:rPr>
        <w:t>OTA E-UTRA DL RS power</w:t>
      </w:r>
      <w:r>
        <w:tab/>
      </w:r>
      <w:r>
        <w:fldChar w:fldCharType="begin"/>
      </w:r>
      <w:r>
        <w:instrText xml:space="preserve"> PAGEREF _Toc83041437 \h </w:instrText>
      </w:r>
      <w:r>
        <w:fldChar w:fldCharType="separate"/>
      </w:r>
      <w:r>
        <w:t>124</w:t>
      </w:r>
      <w:r>
        <w:fldChar w:fldCharType="end"/>
      </w:r>
    </w:p>
    <w:p w14:paraId="06A06626" w14:textId="44589AF5" w:rsidR="003079D6" w:rsidRDefault="003079D6">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_Toc83041438 \h </w:instrText>
      </w:r>
      <w:r>
        <w:fldChar w:fldCharType="separate"/>
      </w:r>
      <w:r>
        <w:t>124</w:t>
      </w:r>
      <w:r>
        <w:fldChar w:fldCharType="end"/>
      </w:r>
    </w:p>
    <w:p w14:paraId="527B6232" w14:textId="7ACAD309" w:rsidR="003079D6" w:rsidRDefault="003079D6">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_Toc83041439 \h </w:instrText>
      </w:r>
      <w:r>
        <w:fldChar w:fldCharType="separate"/>
      </w:r>
      <w:r>
        <w:t>124</w:t>
      </w:r>
      <w:r>
        <w:fldChar w:fldCharType="end"/>
      </w:r>
    </w:p>
    <w:p w14:paraId="62730050" w14:textId="557FF0A3" w:rsidR="003079D6" w:rsidRDefault="003079D6">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_Toc83041440 \h </w:instrText>
      </w:r>
      <w:r>
        <w:fldChar w:fldCharType="separate"/>
      </w:r>
      <w:r>
        <w:t>124</w:t>
      </w:r>
      <w:r>
        <w:fldChar w:fldCharType="end"/>
      </w:r>
    </w:p>
    <w:p w14:paraId="70DFE955" w14:textId="1D583EA5" w:rsidR="003079D6" w:rsidRDefault="003079D6">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_Toc83041441 \h </w:instrText>
      </w:r>
      <w:r>
        <w:fldChar w:fldCharType="separate"/>
      </w:r>
      <w:r>
        <w:t>124</w:t>
      </w:r>
      <w:r>
        <w:fldChar w:fldCharType="end"/>
      </w:r>
    </w:p>
    <w:p w14:paraId="59074DC6" w14:textId="12BA86C2" w:rsidR="003079D6" w:rsidRDefault="003079D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_Toc83041442 \h </w:instrText>
      </w:r>
      <w:r>
        <w:fldChar w:fldCharType="separate"/>
      </w:r>
      <w:r>
        <w:t>124</w:t>
      </w:r>
      <w:r>
        <w:fldChar w:fldCharType="end"/>
      </w:r>
    </w:p>
    <w:p w14:paraId="083F945A" w14:textId="628D59B3" w:rsidR="003079D6" w:rsidRDefault="003079D6">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_Toc83041443 \h </w:instrText>
      </w:r>
      <w:r>
        <w:fldChar w:fldCharType="separate"/>
      </w:r>
      <w:r>
        <w:t>124</w:t>
      </w:r>
      <w:r>
        <w:fldChar w:fldCharType="end"/>
      </w:r>
    </w:p>
    <w:p w14:paraId="0A2AF7FF" w14:textId="35BAAC66" w:rsidR="003079D6" w:rsidRDefault="003079D6">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_Toc83041444 \h </w:instrText>
      </w:r>
      <w:r>
        <w:fldChar w:fldCharType="separate"/>
      </w:r>
      <w:r>
        <w:t>124</w:t>
      </w:r>
      <w:r>
        <w:fldChar w:fldCharType="end"/>
      </w:r>
    </w:p>
    <w:p w14:paraId="2D78A710" w14:textId="4C9BEDA4" w:rsidR="003079D6" w:rsidRDefault="003079D6">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_Toc83041445 \h </w:instrText>
      </w:r>
      <w:r>
        <w:fldChar w:fldCharType="separate"/>
      </w:r>
      <w:r>
        <w:t>124</w:t>
      </w:r>
      <w:r>
        <w:fldChar w:fldCharType="end"/>
      </w:r>
    </w:p>
    <w:p w14:paraId="08ADD7D9" w14:textId="1ABEF096" w:rsidR="003079D6" w:rsidRDefault="003079D6">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_Toc83041446 \h </w:instrText>
      </w:r>
      <w:r>
        <w:fldChar w:fldCharType="separate"/>
      </w:r>
      <w:r>
        <w:t>124</w:t>
      </w:r>
      <w:r>
        <w:fldChar w:fldCharType="end"/>
      </w:r>
    </w:p>
    <w:p w14:paraId="103E5ACE" w14:textId="1CEF04FE" w:rsidR="003079D6" w:rsidRDefault="003079D6">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_Toc83041447 \h </w:instrText>
      </w:r>
      <w:r>
        <w:fldChar w:fldCharType="separate"/>
      </w:r>
      <w:r>
        <w:t>125</w:t>
      </w:r>
      <w:r>
        <w:fldChar w:fldCharType="end"/>
      </w:r>
    </w:p>
    <w:p w14:paraId="432E4270" w14:textId="0135278A" w:rsidR="003079D6" w:rsidRDefault="003079D6">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_Toc83041448 \h </w:instrText>
      </w:r>
      <w:r>
        <w:fldChar w:fldCharType="separate"/>
      </w:r>
      <w:r>
        <w:t>125</w:t>
      </w:r>
      <w:r>
        <w:fldChar w:fldCharType="end"/>
      </w:r>
    </w:p>
    <w:p w14:paraId="60B7A5F7" w14:textId="4153AE75" w:rsidR="003079D6" w:rsidRDefault="003079D6">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_Toc83041449 \h </w:instrText>
      </w:r>
      <w:r>
        <w:fldChar w:fldCharType="separate"/>
      </w:r>
      <w:r>
        <w:t>125</w:t>
      </w:r>
      <w:r>
        <w:fldChar w:fldCharType="end"/>
      </w:r>
    </w:p>
    <w:p w14:paraId="0066E86D" w14:textId="043F43B5" w:rsidR="003079D6" w:rsidRDefault="003079D6">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_Toc83041450 \h </w:instrText>
      </w:r>
      <w:r>
        <w:fldChar w:fldCharType="separate"/>
      </w:r>
      <w:r>
        <w:t>125</w:t>
      </w:r>
      <w:r>
        <w:fldChar w:fldCharType="end"/>
      </w:r>
    </w:p>
    <w:p w14:paraId="06EF3C19" w14:textId="44A5CFD3" w:rsidR="003079D6" w:rsidRDefault="003079D6">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_Toc83041451 \h </w:instrText>
      </w:r>
      <w:r>
        <w:fldChar w:fldCharType="separate"/>
      </w:r>
      <w:r>
        <w:t>125</w:t>
      </w:r>
      <w:r>
        <w:fldChar w:fldCharType="end"/>
      </w:r>
    </w:p>
    <w:p w14:paraId="22E13BCA" w14:textId="3D0BD5E2" w:rsidR="003079D6" w:rsidRDefault="003079D6">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_Toc83041452 \h </w:instrText>
      </w:r>
      <w:r>
        <w:fldChar w:fldCharType="separate"/>
      </w:r>
      <w:r>
        <w:t>125</w:t>
      </w:r>
      <w:r>
        <w:fldChar w:fldCharType="end"/>
      </w:r>
    </w:p>
    <w:p w14:paraId="35BF78C9" w14:textId="43030371" w:rsidR="003079D6" w:rsidRDefault="003079D6">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_Toc83041453 \h </w:instrText>
      </w:r>
      <w:r>
        <w:fldChar w:fldCharType="separate"/>
      </w:r>
      <w:r>
        <w:t>126</w:t>
      </w:r>
      <w:r>
        <w:fldChar w:fldCharType="end"/>
      </w:r>
    </w:p>
    <w:p w14:paraId="0D897B65" w14:textId="17651FC9" w:rsidR="003079D6" w:rsidRDefault="003079D6">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_Toc83041454 \h </w:instrText>
      </w:r>
      <w:r>
        <w:fldChar w:fldCharType="separate"/>
      </w:r>
      <w:r>
        <w:t>126</w:t>
      </w:r>
      <w:r>
        <w:fldChar w:fldCharType="end"/>
      </w:r>
    </w:p>
    <w:p w14:paraId="6E4F8EAE" w14:textId="5D75C32F" w:rsidR="003079D6" w:rsidRDefault="003079D6">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_Toc83041455 \h </w:instrText>
      </w:r>
      <w:r>
        <w:fldChar w:fldCharType="separate"/>
      </w:r>
      <w:r>
        <w:t>126</w:t>
      </w:r>
      <w:r>
        <w:fldChar w:fldCharType="end"/>
      </w:r>
    </w:p>
    <w:p w14:paraId="7D21A3DD" w14:textId="1599036D" w:rsidR="003079D6" w:rsidRDefault="003079D6">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_Toc83041456 \h </w:instrText>
      </w:r>
      <w:r>
        <w:fldChar w:fldCharType="separate"/>
      </w:r>
      <w:r>
        <w:t>126</w:t>
      </w:r>
      <w:r>
        <w:fldChar w:fldCharType="end"/>
      </w:r>
    </w:p>
    <w:p w14:paraId="0E9862D4" w14:textId="381EE6D1" w:rsidR="003079D6" w:rsidRDefault="003079D6">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_Toc83041457 \h </w:instrText>
      </w:r>
      <w:r>
        <w:fldChar w:fldCharType="separate"/>
      </w:r>
      <w:r>
        <w:t>126</w:t>
      </w:r>
      <w:r>
        <w:fldChar w:fldCharType="end"/>
      </w:r>
    </w:p>
    <w:p w14:paraId="07141724" w14:textId="7A09F691" w:rsidR="003079D6" w:rsidRDefault="003079D6">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_Toc83041458 \h </w:instrText>
      </w:r>
      <w:r>
        <w:fldChar w:fldCharType="separate"/>
      </w:r>
      <w:r>
        <w:t>126</w:t>
      </w:r>
      <w:r>
        <w:fldChar w:fldCharType="end"/>
      </w:r>
    </w:p>
    <w:p w14:paraId="28C8756E" w14:textId="698697B5" w:rsidR="003079D6" w:rsidRDefault="003079D6">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_Toc83041459 \h </w:instrText>
      </w:r>
      <w:r>
        <w:fldChar w:fldCharType="separate"/>
      </w:r>
      <w:r>
        <w:t>127</w:t>
      </w:r>
      <w:r>
        <w:fldChar w:fldCharType="end"/>
      </w:r>
    </w:p>
    <w:p w14:paraId="2D4DBD07" w14:textId="002D7292" w:rsidR="003079D6" w:rsidRDefault="003079D6">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_Toc83041460 \h </w:instrText>
      </w:r>
      <w:r>
        <w:fldChar w:fldCharType="separate"/>
      </w:r>
      <w:r>
        <w:t>127</w:t>
      </w:r>
      <w:r>
        <w:fldChar w:fldCharType="end"/>
      </w:r>
    </w:p>
    <w:p w14:paraId="1A5974A3" w14:textId="17C97B03" w:rsidR="003079D6" w:rsidRDefault="003079D6">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_Toc83041461 \h </w:instrText>
      </w:r>
      <w:r>
        <w:fldChar w:fldCharType="separate"/>
      </w:r>
      <w:r>
        <w:t>127</w:t>
      </w:r>
      <w:r>
        <w:fldChar w:fldCharType="end"/>
      </w:r>
    </w:p>
    <w:p w14:paraId="74DC4271" w14:textId="330E693C" w:rsidR="003079D6" w:rsidRDefault="003079D6">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_Toc83041462 \h </w:instrText>
      </w:r>
      <w:r>
        <w:fldChar w:fldCharType="separate"/>
      </w:r>
      <w:r>
        <w:t>127</w:t>
      </w:r>
      <w:r>
        <w:fldChar w:fldCharType="end"/>
      </w:r>
    </w:p>
    <w:p w14:paraId="40EDCFDA" w14:textId="79116D4B" w:rsidR="003079D6" w:rsidRDefault="003079D6">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_Toc83041463 \h </w:instrText>
      </w:r>
      <w:r>
        <w:fldChar w:fldCharType="separate"/>
      </w:r>
      <w:r>
        <w:t>127</w:t>
      </w:r>
      <w:r>
        <w:fldChar w:fldCharType="end"/>
      </w:r>
    </w:p>
    <w:p w14:paraId="7E4BC020" w14:textId="3131D243" w:rsidR="003079D6" w:rsidRDefault="003079D6">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_Toc83041464 \h </w:instrText>
      </w:r>
      <w:r>
        <w:fldChar w:fldCharType="separate"/>
      </w:r>
      <w:r>
        <w:t>127</w:t>
      </w:r>
      <w:r>
        <w:fldChar w:fldCharType="end"/>
      </w:r>
    </w:p>
    <w:p w14:paraId="3B1674FA" w14:textId="7C50B70C" w:rsidR="003079D6" w:rsidRDefault="003079D6">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_Toc83041465 \h </w:instrText>
      </w:r>
      <w:r>
        <w:fldChar w:fldCharType="separate"/>
      </w:r>
      <w:r>
        <w:t>127</w:t>
      </w:r>
      <w:r>
        <w:fldChar w:fldCharType="end"/>
      </w:r>
    </w:p>
    <w:p w14:paraId="67925D48" w14:textId="5269BBF5" w:rsidR="003079D6" w:rsidRDefault="003079D6">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_Toc83041466 \h </w:instrText>
      </w:r>
      <w:r>
        <w:fldChar w:fldCharType="separate"/>
      </w:r>
      <w:r>
        <w:t>128</w:t>
      </w:r>
      <w:r>
        <w:fldChar w:fldCharType="end"/>
      </w:r>
    </w:p>
    <w:p w14:paraId="7511716A" w14:textId="5B9D243A" w:rsidR="003079D6" w:rsidRDefault="003079D6">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_Toc83041467 \h </w:instrText>
      </w:r>
      <w:r>
        <w:fldChar w:fldCharType="separate"/>
      </w:r>
      <w:r>
        <w:t>128</w:t>
      </w:r>
      <w:r>
        <w:fldChar w:fldCharType="end"/>
      </w:r>
    </w:p>
    <w:p w14:paraId="3938DCAE" w14:textId="50206388" w:rsidR="003079D6" w:rsidRDefault="003079D6">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_Toc83041468 \h </w:instrText>
      </w:r>
      <w:r>
        <w:fldChar w:fldCharType="separate"/>
      </w:r>
      <w:r>
        <w:t>128</w:t>
      </w:r>
      <w:r>
        <w:fldChar w:fldCharType="end"/>
      </w:r>
    </w:p>
    <w:p w14:paraId="5576CBB6" w14:textId="760B2196" w:rsidR="003079D6" w:rsidRDefault="003079D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_Toc83041469 \h </w:instrText>
      </w:r>
      <w:r>
        <w:fldChar w:fldCharType="separate"/>
      </w:r>
      <w:r>
        <w:t>128</w:t>
      </w:r>
      <w:r>
        <w:fldChar w:fldCharType="end"/>
      </w:r>
    </w:p>
    <w:p w14:paraId="4971F06A" w14:textId="3F71EBD5" w:rsidR="003079D6" w:rsidRDefault="003079D6">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_Toc83041470 \h </w:instrText>
      </w:r>
      <w:r>
        <w:fldChar w:fldCharType="separate"/>
      </w:r>
      <w:r>
        <w:t>128</w:t>
      </w:r>
      <w:r>
        <w:fldChar w:fldCharType="end"/>
      </w:r>
    </w:p>
    <w:p w14:paraId="3320F08B" w14:textId="233BE2D0" w:rsidR="003079D6" w:rsidRDefault="003079D6">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_Toc83041471 \h </w:instrText>
      </w:r>
      <w:r>
        <w:fldChar w:fldCharType="separate"/>
      </w:r>
      <w:r>
        <w:t>128</w:t>
      </w:r>
      <w:r>
        <w:fldChar w:fldCharType="end"/>
      </w:r>
    </w:p>
    <w:p w14:paraId="11B8DCC4" w14:textId="6B92E888" w:rsidR="003079D6" w:rsidRDefault="003079D6">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_Toc83041472 \h </w:instrText>
      </w:r>
      <w:r>
        <w:fldChar w:fldCharType="separate"/>
      </w:r>
      <w:r>
        <w:t>128</w:t>
      </w:r>
      <w:r>
        <w:fldChar w:fldCharType="end"/>
      </w:r>
    </w:p>
    <w:p w14:paraId="7BF9FDA0" w14:textId="64B4833A" w:rsidR="003079D6" w:rsidRDefault="003079D6">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_Toc83041473 \h </w:instrText>
      </w:r>
      <w:r>
        <w:fldChar w:fldCharType="separate"/>
      </w:r>
      <w:r>
        <w:t>129</w:t>
      </w:r>
      <w:r>
        <w:fldChar w:fldCharType="end"/>
      </w:r>
    </w:p>
    <w:p w14:paraId="4083ECB2" w14:textId="348AA762" w:rsidR="003079D6" w:rsidRDefault="003079D6">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_Toc83041474 \h </w:instrText>
      </w:r>
      <w:r>
        <w:fldChar w:fldCharType="separate"/>
      </w:r>
      <w:r>
        <w:t>129</w:t>
      </w:r>
      <w:r>
        <w:fldChar w:fldCharType="end"/>
      </w:r>
    </w:p>
    <w:p w14:paraId="201C2F06" w14:textId="1C5D3CCA" w:rsidR="003079D6" w:rsidRDefault="003079D6">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_Toc83041475 \h </w:instrText>
      </w:r>
      <w:r>
        <w:fldChar w:fldCharType="separate"/>
      </w:r>
      <w:r>
        <w:t>129</w:t>
      </w:r>
      <w:r>
        <w:fldChar w:fldCharType="end"/>
      </w:r>
    </w:p>
    <w:p w14:paraId="7444C228" w14:textId="3A98FB96" w:rsidR="003079D6" w:rsidRDefault="003079D6">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_Toc83041476 \h </w:instrText>
      </w:r>
      <w:r>
        <w:fldChar w:fldCharType="separate"/>
      </w:r>
      <w:r>
        <w:t>129</w:t>
      </w:r>
      <w:r>
        <w:fldChar w:fldCharType="end"/>
      </w:r>
    </w:p>
    <w:p w14:paraId="0CD97597" w14:textId="155AF86A" w:rsidR="003079D6" w:rsidRDefault="003079D6">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_Toc83041477 \h </w:instrText>
      </w:r>
      <w:r>
        <w:fldChar w:fldCharType="separate"/>
      </w:r>
      <w:r>
        <w:t>129</w:t>
      </w:r>
      <w:r>
        <w:fldChar w:fldCharType="end"/>
      </w:r>
    </w:p>
    <w:p w14:paraId="0D80DB7B" w14:textId="5E0AD6AA" w:rsidR="003079D6" w:rsidRDefault="003079D6">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_Toc83041478 \h </w:instrText>
      </w:r>
      <w:r>
        <w:fldChar w:fldCharType="separate"/>
      </w:r>
      <w:r>
        <w:t>129</w:t>
      </w:r>
      <w:r>
        <w:fldChar w:fldCharType="end"/>
      </w:r>
    </w:p>
    <w:p w14:paraId="2370A4F3" w14:textId="71AFF4A8" w:rsidR="003079D6" w:rsidRDefault="003079D6">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_Toc83041479 \h </w:instrText>
      </w:r>
      <w:r>
        <w:fldChar w:fldCharType="separate"/>
      </w:r>
      <w:r>
        <w:t>130</w:t>
      </w:r>
      <w:r>
        <w:fldChar w:fldCharType="end"/>
      </w:r>
    </w:p>
    <w:p w14:paraId="3374B8A6" w14:textId="5691EBFF" w:rsidR="003079D6" w:rsidRDefault="003079D6">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_Toc83041480 \h </w:instrText>
      </w:r>
      <w:r>
        <w:fldChar w:fldCharType="separate"/>
      </w:r>
      <w:r>
        <w:t>130</w:t>
      </w:r>
      <w:r>
        <w:fldChar w:fldCharType="end"/>
      </w:r>
    </w:p>
    <w:p w14:paraId="1FDC7EE4" w14:textId="1FC2006B" w:rsidR="003079D6" w:rsidRDefault="003079D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_Toc83041481 \h </w:instrText>
      </w:r>
      <w:r>
        <w:fldChar w:fldCharType="separate"/>
      </w:r>
      <w:r>
        <w:t>130</w:t>
      </w:r>
      <w:r>
        <w:fldChar w:fldCharType="end"/>
      </w:r>
    </w:p>
    <w:p w14:paraId="68FCA859" w14:textId="66044C88" w:rsidR="003079D6" w:rsidRDefault="003079D6">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_Toc83041482 \h </w:instrText>
      </w:r>
      <w:r>
        <w:fldChar w:fldCharType="separate"/>
      </w:r>
      <w:r>
        <w:t>130</w:t>
      </w:r>
      <w:r>
        <w:fldChar w:fldCharType="end"/>
      </w:r>
    </w:p>
    <w:p w14:paraId="3FD34F06" w14:textId="75F836A5" w:rsidR="003079D6" w:rsidRDefault="003079D6">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_Toc83041483 \h </w:instrText>
      </w:r>
      <w:r>
        <w:fldChar w:fldCharType="separate"/>
      </w:r>
      <w:r>
        <w:t>130</w:t>
      </w:r>
      <w:r>
        <w:fldChar w:fldCharType="end"/>
      </w:r>
    </w:p>
    <w:p w14:paraId="288B7A37" w14:textId="3FA33D3D" w:rsidR="003079D6" w:rsidRDefault="003079D6">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_Toc83041484 \h </w:instrText>
      </w:r>
      <w:r>
        <w:fldChar w:fldCharType="separate"/>
      </w:r>
      <w:r>
        <w:t>130</w:t>
      </w:r>
      <w:r>
        <w:fldChar w:fldCharType="end"/>
      </w:r>
    </w:p>
    <w:p w14:paraId="09DC4C14" w14:textId="7568FB06" w:rsidR="003079D6" w:rsidRDefault="003079D6">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_Toc83041485 \h </w:instrText>
      </w:r>
      <w:r>
        <w:fldChar w:fldCharType="separate"/>
      </w:r>
      <w:r>
        <w:t>130</w:t>
      </w:r>
      <w:r>
        <w:fldChar w:fldCharType="end"/>
      </w:r>
    </w:p>
    <w:p w14:paraId="635F424D" w14:textId="6C082749" w:rsidR="003079D6" w:rsidRDefault="003079D6">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_Toc83041486 \h </w:instrText>
      </w:r>
      <w:r>
        <w:fldChar w:fldCharType="separate"/>
      </w:r>
      <w:r>
        <w:t>130</w:t>
      </w:r>
      <w:r>
        <w:fldChar w:fldCharType="end"/>
      </w:r>
    </w:p>
    <w:p w14:paraId="587F762A" w14:textId="65EA1E6F" w:rsidR="003079D6" w:rsidRDefault="003079D6">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_Toc83041487 \h </w:instrText>
      </w:r>
      <w:r>
        <w:fldChar w:fldCharType="separate"/>
      </w:r>
      <w:r>
        <w:t>130</w:t>
      </w:r>
      <w:r>
        <w:fldChar w:fldCharType="end"/>
      </w:r>
    </w:p>
    <w:p w14:paraId="2CE4FC34" w14:textId="4F1C1ACC" w:rsidR="003079D6" w:rsidRDefault="003079D6">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_Toc83041488 \h </w:instrText>
      </w:r>
      <w:r>
        <w:fldChar w:fldCharType="separate"/>
      </w:r>
      <w:r>
        <w:t>131</w:t>
      </w:r>
      <w:r>
        <w:fldChar w:fldCharType="end"/>
      </w:r>
    </w:p>
    <w:p w14:paraId="67AC33A6" w14:textId="4111E751" w:rsidR="003079D6" w:rsidRDefault="003079D6">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_Toc83041489 \h </w:instrText>
      </w:r>
      <w:r>
        <w:fldChar w:fldCharType="separate"/>
      </w:r>
      <w:r>
        <w:t>131</w:t>
      </w:r>
      <w:r>
        <w:fldChar w:fldCharType="end"/>
      </w:r>
    </w:p>
    <w:p w14:paraId="54466290" w14:textId="3322DF6C" w:rsidR="003079D6" w:rsidRDefault="003079D6">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_Toc83041490 \h </w:instrText>
      </w:r>
      <w:r>
        <w:fldChar w:fldCharType="separate"/>
      </w:r>
      <w:r>
        <w:t>131</w:t>
      </w:r>
      <w:r>
        <w:fldChar w:fldCharType="end"/>
      </w:r>
    </w:p>
    <w:p w14:paraId="2B40006F" w14:textId="7986B786" w:rsidR="003079D6" w:rsidRDefault="003079D6">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_Toc83041491 \h </w:instrText>
      </w:r>
      <w:r>
        <w:fldChar w:fldCharType="separate"/>
      </w:r>
      <w:r>
        <w:t>131</w:t>
      </w:r>
      <w:r>
        <w:fldChar w:fldCharType="end"/>
      </w:r>
    </w:p>
    <w:p w14:paraId="515D7F29" w14:textId="646F6DCD" w:rsidR="003079D6" w:rsidRDefault="003079D6">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_Toc83041492 \h </w:instrText>
      </w:r>
      <w:r>
        <w:fldChar w:fldCharType="separate"/>
      </w:r>
      <w:r>
        <w:t>131</w:t>
      </w:r>
      <w:r>
        <w:fldChar w:fldCharType="end"/>
      </w:r>
    </w:p>
    <w:p w14:paraId="0AE423C3" w14:textId="168DCACD" w:rsidR="003079D6" w:rsidRDefault="003079D6">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_Toc83041493 \h </w:instrText>
      </w:r>
      <w:r>
        <w:fldChar w:fldCharType="separate"/>
      </w:r>
      <w:r>
        <w:t>132</w:t>
      </w:r>
      <w:r>
        <w:fldChar w:fldCharType="end"/>
      </w:r>
    </w:p>
    <w:p w14:paraId="6D3C9779" w14:textId="1DED4717" w:rsidR="003079D6" w:rsidRDefault="003079D6">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_Toc83041494 \h </w:instrText>
      </w:r>
      <w:r>
        <w:fldChar w:fldCharType="separate"/>
      </w:r>
      <w:r>
        <w:t>132</w:t>
      </w:r>
      <w:r>
        <w:fldChar w:fldCharType="end"/>
      </w:r>
    </w:p>
    <w:p w14:paraId="488C0088" w14:textId="26C6AD30" w:rsidR="003079D6" w:rsidRDefault="003079D6">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_Toc83041495 \h </w:instrText>
      </w:r>
      <w:r>
        <w:fldChar w:fldCharType="separate"/>
      </w:r>
      <w:r>
        <w:t>132</w:t>
      </w:r>
      <w:r>
        <w:fldChar w:fldCharType="end"/>
      </w:r>
    </w:p>
    <w:p w14:paraId="3DFD39BF" w14:textId="2EA410C5" w:rsidR="003079D6" w:rsidRDefault="003079D6">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_Toc83041496 \h </w:instrText>
      </w:r>
      <w:r>
        <w:fldChar w:fldCharType="separate"/>
      </w:r>
      <w:r>
        <w:t>132</w:t>
      </w:r>
      <w:r>
        <w:fldChar w:fldCharType="end"/>
      </w:r>
    </w:p>
    <w:p w14:paraId="369D3425" w14:textId="638B5240" w:rsidR="003079D6" w:rsidRDefault="003079D6">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_Toc83041497 \h </w:instrText>
      </w:r>
      <w:r>
        <w:fldChar w:fldCharType="separate"/>
      </w:r>
      <w:r>
        <w:t>132</w:t>
      </w:r>
      <w:r>
        <w:fldChar w:fldCharType="end"/>
      </w:r>
    </w:p>
    <w:p w14:paraId="47E64E86" w14:textId="151CC7BB" w:rsidR="003079D6" w:rsidRDefault="003079D6">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_Toc83041498 \h </w:instrText>
      </w:r>
      <w:r>
        <w:fldChar w:fldCharType="separate"/>
      </w:r>
      <w:r>
        <w:t>132</w:t>
      </w:r>
      <w:r>
        <w:fldChar w:fldCharType="end"/>
      </w:r>
    </w:p>
    <w:p w14:paraId="695F57C6" w14:textId="1DDB21F0" w:rsidR="003079D6" w:rsidRDefault="003079D6">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_Toc83041499 \h </w:instrText>
      </w:r>
      <w:r>
        <w:fldChar w:fldCharType="separate"/>
      </w:r>
      <w:r>
        <w:t>132</w:t>
      </w:r>
      <w:r>
        <w:fldChar w:fldCharType="end"/>
      </w:r>
    </w:p>
    <w:p w14:paraId="09B732C1" w14:textId="09EF2686" w:rsidR="003079D6" w:rsidRDefault="003079D6">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_Toc83041500 \h </w:instrText>
      </w:r>
      <w:r>
        <w:fldChar w:fldCharType="separate"/>
      </w:r>
      <w:r>
        <w:t>133</w:t>
      </w:r>
      <w:r>
        <w:fldChar w:fldCharType="end"/>
      </w:r>
    </w:p>
    <w:p w14:paraId="5422D833" w14:textId="612B7474" w:rsidR="003079D6" w:rsidRDefault="003079D6">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_Toc83041501 \h </w:instrText>
      </w:r>
      <w:r>
        <w:fldChar w:fldCharType="separate"/>
      </w:r>
      <w:r>
        <w:t>133</w:t>
      </w:r>
      <w:r>
        <w:fldChar w:fldCharType="end"/>
      </w:r>
    </w:p>
    <w:p w14:paraId="57CCFE4F" w14:textId="2C187DC3" w:rsidR="003079D6" w:rsidRDefault="003079D6">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_Toc83041502 \h </w:instrText>
      </w:r>
      <w:r>
        <w:fldChar w:fldCharType="separate"/>
      </w:r>
      <w:r>
        <w:t>133</w:t>
      </w:r>
      <w:r>
        <w:fldChar w:fldCharType="end"/>
      </w:r>
    </w:p>
    <w:p w14:paraId="6E44F81C" w14:textId="637B5E81" w:rsidR="003079D6" w:rsidRDefault="003079D6">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_Toc83041503 \h </w:instrText>
      </w:r>
      <w:r>
        <w:fldChar w:fldCharType="separate"/>
      </w:r>
      <w:r>
        <w:t>133</w:t>
      </w:r>
      <w:r>
        <w:fldChar w:fldCharType="end"/>
      </w:r>
    </w:p>
    <w:p w14:paraId="66EF3B16" w14:textId="6046DD3C" w:rsidR="003079D6" w:rsidRDefault="003079D6">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_Toc83041504 \h </w:instrText>
      </w:r>
      <w:r>
        <w:fldChar w:fldCharType="separate"/>
      </w:r>
      <w:r>
        <w:t>134</w:t>
      </w:r>
      <w:r>
        <w:fldChar w:fldCharType="end"/>
      </w:r>
    </w:p>
    <w:p w14:paraId="02BAB102" w14:textId="08F8FDFA" w:rsidR="003079D6" w:rsidRDefault="003079D6">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_Toc83041505 \h </w:instrText>
      </w:r>
      <w:r>
        <w:fldChar w:fldCharType="separate"/>
      </w:r>
      <w:r>
        <w:t>134</w:t>
      </w:r>
      <w:r>
        <w:fldChar w:fldCharType="end"/>
      </w:r>
    </w:p>
    <w:p w14:paraId="4F25506C" w14:textId="5812850C" w:rsidR="003079D6" w:rsidRDefault="003079D6">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_Toc83041506 \h </w:instrText>
      </w:r>
      <w:r>
        <w:fldChar w:fldCharType="separate"/>
      </w:r>
      <w:r>
        <w:t>134</w:t>
      </w:r>
      <w:r>
        <w:fldChar w:fldCharType="end"/>
      </w:r>
    </w:p>
    <w:p w14:paraId="658B3000" w14:textId="32BEB962" w:rsidR="003079D6" w:rsidRDefault="003079D6">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_Toc83041507 \h </w:instrText>
      </w:r>
      <w:r>
        <w:fldChar w:fldCharType="separate"/>
      </w:r>
      <w:r>
        <w:t>134</w:t>
      </w:r>
      <w:r>
        <w:fldChar w:fldCharType="end"/>
      </w:r>
    </w:p>
    <w:p w14:paraId="27BD6F01" w14:textId="3E5533D0" w:rsidR="003079D6" w:rsidRDefault="003079D6">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_Toc83041508 \h </w:instrText>
      </w:r>
      <w:r>
        <w:fldChar w:fldCharType="separate"/>
      </w:r>
      <w:r>
        <w:t>134</w:t>
      </w:r>
      <w:r>
        <w:fldChar w:fldCharType="end"/>
      </w:r>
    </w:p>
    <w:p w14:paraId="29584EA2" w14:textId="2829FFCB" w:rsidR="003079D6" w:rsidRDefault="003079D6">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_Toc83041509 \h </w:instrText>
      </w:r>
      <w:r>
        <w:fldChar w:fldCharType="separate"/>
      </w:r>
      <w:r>
        <w:t>134</w:t>
      </w:r>
      <w:r>
        <w:fldChar w:fldCharType="end"/>
      </w:r>
    </w:p>
    <w:p w14:paraId="3BCD6B74" w14:textId="1DA1A2FC" w:rsidR="003079D6" w:rsidRDefault="003079D6">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_Toc83041510 \h </w:instrText>
      </w:r>
      <w:r>
        <w:fldChar w:fldCharType="separate"/>
      </w:r>
      <w:r>
        <w:t>135</w:t>
      </w:r>
      <w:r>
        <w:fldChar w:fldCharType="end"/>
      </w:r>
    </w:p>
    <w:p w14:paraId="52A0095F" w14:textId="125ED627" w:rsidR="003079D6" w:rsidRDefault="003079D6">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_Toc83041511 \h </w:instrText>
      </w:r>
      <w:r>
        <w:fldChar w:fldCharType="separate"/>
      </w:r>
      <w:r>
        <w:t>135</w:t>
      </w:r>
      <w:r>
        <w:fldChar w:fldCharType="end"/>
      </w:r>
    </w:p>
    <w:p w14:paraId="60945F3F" w14:textId="31EF271D" w:rsidR="003079D6" w:rsidRDefault="003079D6">
      <w:pPr>
        <w:pStyle w:val="TOC3"/>
        <w:rPr>
          <w:rFonts w:asciiTheme="minorHAnsi" w:eastAsiaTheme="minorEastAsia" w:hAnsiTheme="minorHAnsi" w:cstheme="minorBidi"/>
          <w:sz w:val="22"/>
          <w:szCs w:val="22"/>
          <w:lang w:eastAsia="en-GB"/>
        </w:rPr>
      </w:pPr>
      <w:r w:rsidRPr="00A31AC0">
        <w:rPr>
          <w:rFonts w:eastAsia="SimSun"/>
        </w:rPr>
        <w:t>9.7.4</w:t>
      </w:r>
      <w:r>
        <w:rPr>
          <w:rFonts w:asciiTheme="minorHAnsi" w:eastAsiaTheme="minorEastAsia" w:hAnsiTheme="minorHAnsi" w:cstheme="minorBidi"/>
          <w:sz w:val="22"/>
          <w:szCs w:val="22"/>
          <w:lang w:eastAsia="en-GB"/>
        </w:rPr>
        <w:tab/>
      </w:r>
      <w:r w:rsidRPr="00A31AC0">
        <w:rPr>
          <w:rFonts w:eastAsia="SimSun"/>
        </w:rPr>
        <w:t>OTA Spectrum emission mask</w:t>
      </w:r>
      <w:r>
        <w:tab/>
      </w:r>
      <w:r>
        <w:fldChar w:fldCharType="begin"/>
      </w:r>
      <w:r>
        <w:instrText xml:space="preserve"> PAGEREF _Toc83041512 \h </w:instrText>
      </w:r>
      <w:r>
        <w:fldChar w:fldCharType="separate"/>
      </w:r>
      <w:r>
        <w:t>136</w:t>
      </w:r>
      <w:r>
        <w:fldChar w:fldCharType="end"/>
      </w:r>
    </w:p>
    <w:p w14:paraId="3716D6A5" w14:textId="472871A3" w:rsidR="003079D6" w:rsidRDefault="003079D6">
      <w:pPr>
        <w:pStyle w:val="TOC4"/>
        <w:rPr>
          <w:rFonts w:asciiTheme="minorHAnsi" w:eastAsiaTheme="minorEastAsia" w:hAnsiTheme="minorHAnsi" w:cstheme="minorBidi"/>
          <w:sz w:val="22"/>
          <w:szCs w:val="22"/>
          <w:lang w:eastAsia="en-GB"/>
        </w:rPr>
      </w:pPr>
      <w:r w:rsidRPr="00A31AC0">
        <w:rPr>
          <w:rFonts w:eastAsia="SimSun"/>
        </w:rPr>
        <w:t>9.7.4.1</w:t>
      </w:r>
      <w:r>
        <w:rPr>
          <w:rFonts w:asciiTheme="minorHAnsi" w:eastAsiaTheme="minorEastAsia" w:hAnsiTheme="minorHAnsi" w:cstheme="minorBidi"/>
          <w:sz w:val="22"/>
          <w:szCs w:val="22"/>
          <w:lang w:eastAsia="en-GB"/>
        </w:rPr>
        <w:tab/>
      </w:r>
      <w:r w:rsidRPr="00A31AC0">
        <w:rPr>
          <w:rFonts w:eastAsia="SimSun"/>
        </w:rPr>
        <w:t>General</w:t>
      </w:r>
      <w:r>
        <w:tab/>
      </w:r>
      <w:r>
        <w:fldChar w:fldCharType="begin"/>
      </w:r>
      <w:r>
        <w:instrText xml:space="preserve"> PAGEREF _Toc83041513 \h </w:instrText>
      </w:r>
      <w:r>
        <w:fldChar w:fldCharType="separate"/>
      </w:r>
      <w:r>
        <w:t>136</w:t>
      </w:r>
      <w:r>
        <w:fldChar w:fldCharType="end"/>
      </w:r>
    </w:p>
    <w:p w14:paraId="02353ADB" w14:textId="3F9E12C5" w:rsidR="003079D6" w:rsidRDefault="003079D6">
      <w:pPr>
        <w:pStyle w:val="TOC4"/>
        <w:rPr>
          <w:rFonts w:asciiTheme="minorHAnsi" w:eastAsiaTheme="minorEastAsia" w:hAnsiTheme="minorHAnsi" w:cstheme="minorBidi"/>
          <w:sz w:val="22"/>
          <w:szCs w:val="22"/>
          <w:lang w:eastAsia="en-GB"/>
        </w:rPr>
      </w:pPr>
      <w:r w:rsidRPr="00A31AC0">
        <w:rPr>
          <w:rFonts w:eastAsia="SimSun"/>
        </w:rPr>
        <w:t>9.7.4.2</w:t>
      </w:r>
      <w:r>
        <w:rPr>
          <w:rFonts w:asciiTheme="minorHAnsi" w:eastAsiaTheme="minorEastAsia" w:hAnsiTheme="minorHAnsi" w:cstheme="minorBidi"/>
          <w:sz w:val="22"/>
          <w:szCs w:val="22"/>
          <w:lang w:eastAsia="en-GB"/>
        </w:rPr>
        <w:tab/>
      </w:r>
      <w:r w:rsidRPr="00A31AC0">
        <w:rPr>
          <w:rFonts w:eastAsia="SimSun"/>
        </w:rPr>
        <w:t>Minimum requirement for MSR operation</w:t>
      </w:r>
      <w:r>
        <w:tab/>
      </w:r>
      <w:r>
        <w:fldChar w:fldCharType="begin"/>
      </w:r>
      <w:r>
        <w:instrText xml:space="preserve"> PAGEREF _Toc83041514 \h </w:instrText>
      </w:r>
      <w:r>
        <w:fldChar w:fldCharType="separate"/>
      </w:r>
      <w:r>
        <w:t>136</w:t>
      </w:r>
      <w:r>
        <w:fldChar w:fldCharType="end"/>
      </w:r>
    </w:p>
    <w:p w14:paraId="4F1F9EE7" w14:textId="5D313701" w:rsidR="003079D6" w:rsidRDefault="003079D6">
      <w:pPr>
        <w:pStyle w:val="TOC4"/>
        <w:rPr>
          <w:rFonts w:asciiTheme="minorHAnsi" w:eastAsiaTheme="minorEastAsia" w:hAnsiTheme="minorHAnsi" w:cstheme="minorBidi"/>
          <w:sz w:val="22"/>
          <w:szCs w:val="22"/>
          <w:lang w:eastAsia="en-GB"/>
        </w:rPr>
      </w:pPr>
      <w:r w:rsidRPr="00A31AC0">
        <w:rPr>
          <w:rFonts w:eastAsia="SimSun"/>
        </w:rPr>
        <w:t>9.7.4.3</w:t>
      </w:r>
      <w:r>
        <w:rPr>
          <w:rFonts w:asciiTheme="minorHAnsi" w:eastAsiaTheme="minorEastAsia" w:hAnsiTheme="minorHAnsi" w:cstheme="minorBidi"/>
          <w:sz w:val="22"/>
          <w:szCs w:val="22"/>
          <w:lang w:eastAsia="en-GB"/>
        </w:rPr>
        <w:tab/>
      </w:r>
      <w:r w:rsidRPr="00A31AC0">
        <w:rPr>
          <w:rFonts w:eastAsia="SimSun"/>
        </w:rPr>
        <w:t>Minimum requirement for single RAT UTRA operation</w:t>
      </w:r>
      <w:r>
        <w:tab/>
      </w:r>
      <w:r>
        <w:fldChar w:fldCharType="begin"/>
      </w:r>
      <w:r>
        <w:instrText xml:space="preserve"> PAGEREF _Toc83041515 \h </w:instrText>
      </w:r>
      <w:r>
        <w:fldChar w:fldCharType="separate"/>
      </w:r>
      <w:r>
        <w:t>136</w:t>
      </w:r>
      <w:r>
        <w:fldChar w:fldCharType="end"/>
      </w:r>
    </w:p>
    <w:p w14:paraId="0B1FD85E" w14:textId="7C538515" w:rsidR="003079D6" w:rsidRDefault="003079D6">
      <w:pPr>
        <w:pStyle w:val="TOC5"/>
        <w:rPr>
          <w:rFonts w:asciiTheme="minorHAnsi" w:eastAsiaTheme="minorEastAsia" w:hAnsiTheme="minorHAnsi" w:cstheme="minorBidi"/>
          <w:sz w:val="22"/>
          <w:szCs w:val="22"/>
          <w:lang w:eastAsia="en-GB"/>
        </w:rPr>
      </w:pPr>
      <w:r w:rsidRPr="00A31AC0">
        <w:rPr>
          <w:rFonts w:eastAsia="SimSun"/>
        </w:rPr>
        <w:t>9.7.4.3.1</w:t>
      </w:r>
      <w:r>
        <w:rPr>
          <w:rFonts w:asciiTheme="minorHAnsi" w:eastAsiaTheme="minorEastAsia" w:hAnsiTheme="minorHAnsi" w:cstheme="minorBidi"/>
          <w:sz w:val="22"/>
          <w:szCs w:val="22"/>
          <w:lang w:eastAsia="en-GB"/>
        </w:rPr>
        <w:tab/>
      </w:r>
      <w:r w:rsidRPr="00A31AC0">
        <w:rPr>
          <w:rFonts w:eastAsia="SimSun"/>
        </w:rPr>
        <w:t>General</w:t>
      </w:r>
      <w:r>
        <w:tab/>
      </w:r>
      <w:r>
        <w:fldChar w:fldCharType="begin"/>
      </w:r>
      <w:r>
        <w:instrText xml:space="preserve"> PAGEREF _Toc83041516 \h </w:instrText>
      </w:r>
      <w:r>
        <w:fldChar w:fldCharType="separate"/>
      </w:r>
      <w:r>
        <w:t>136</w:t>
      </w:r>
      <w:r>
        <w:fldChar w:fldCharType="end"/>
      </w:r>
    </w:p>
    <w:p w14:paraId="5FBC4D76" w14:textId="0BAA27F1" w:rsidR="003079D6" w:rsidRDefault="003079D6">
      <w:pPr>
        <w:pStyle w:val="TOC5"/>
        <w:rPr>
          <w:rFonts w:asciiTheme="minorHAnsi" w:eastAsiaTheme="minorEastAsia" w:hAnsiTheme="minorHAnsi" w:cstheme="minorBidi"/>
          <w:sz w:val="22"/>
          <w:szCs w:val="22"/>
          <w:lang w:eastAsia="en-GB"/>
        </w:rPr>
      </w:pPr>
      <w:r w:rsidRPr="00A31AC0">
        <w:rPr>
          <w:rFonts w:eastAsia="SimSun"/>
        </w:rPr>
        <w:t>9.7.4.3.2</w:t>
      </w:r>
      <w:r>
        <w:rPr>
          <w:rFonts w:asciiTheme="minorHAnsi" w:eastAsiaTheme="minorEastAsia" w:hAnsiTheme="minorHAnsi" w:cstheme="minorBidi"/>
          <w:sz w:val="22"/>
          <w:szCs w:val="22"/>
          <w:lang w:eastAsia="en-GB"/>
        </w:rPr>
        <w:tab/>
      </w:r>
      <w:r w:rsidRPr="00A31AC0">
        <w:rPr>
          <w:rFonts w:eastAsia="SimSun"/>
        </w:rPr>
        <w:t>Minimum requirements for single RAT UTRA FDD operation</w:t>
      </w:r>
      <w:r>
        <w:tab/>
      </w:r>
      <w:r>
        <w:fldChar w:fldCharType="begin"/>
      </w:r>
      <w:r>
        <w:instrText xml:space="preserve"> PAGEREF _Toc83041517 \h </w:instrText>
      </w:r>
      <w:r>
        <w:fldChar w:fldCharType="separate"/>
      </w:r>
      <w:r>
        <w:t>136</w:t>
      </w:r>
      <w:r>
        <w:fldChar w:fldCharType="end"/>
      </w:r>
    </w:p>
    <w:p w14:paraId="55F4945D" w14:textId="2C898476" w:rsidR="003079D6" w:rsidRDefault="003079D6">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_Toc83041518 \h </w:instrText>
      </w:r>
      <w:r>
        <w:fldChar w:fldCharType="separate"/>
      </w:r>
      <w:r>
        <w:t>142</w:t>
      </w:r>
      <w:r>
        <w:fldChar w:fldCharType="end"/>
      </w:r>
    </w:p>
    <w:p w14:paraId="22EC8E3A" w14:textId="5BFE5A65" w:rsidR="003079D6" w:rsidRDefault="003079D6">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_Toc83041519 \h </w:instrText>
      </w:r>
      <w:r>
        <w:fldChar w:fldCharType="separate"/>
      </w:r>
      <w:r>
        <w:t>142</w:t>
      </w:r>
      <w:r>
        <w:fldChar w:fldCharType="end"/>
      </w:r>
    </w:p>
    <w:p w14:paraId="681903C3" w14:textId="40B44CBA" w:rsidR="003079D6" w:rsidRDefault="003079D6">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_Toc83041520 \h </w:instrText>
      </w:r>
      <w:r>
        <w:fldChar w:fldCharType="separate"/>
      </w:r>
      <w:r>
        <w:t>142</w:t>
      </w:r>
      <w:r>
        <w:fldChar w:fldCharType="end"/>
      </w:r>
    </w:p>
    <w:p w14:paraId="22B22EA0" w14:textId="1232FF95" w:rsidR="003079D6" w:rsidRDefault="003079D6">
      <w:pPr>
        <w:pStyle w:val="TOC4"/>
        <w:rPr>
          <w:rFonts w:asciiTheme="minorHAnsi" w:eastAsiaTheme="minorEastAsia" w:hAnsiTheme="minorHAnsi" w:cstheme="minorBidi"/>
          <w:sz w:val="22"/>
          <w:szCs w:val="22"/>
          <w:lang w:eastAsia="en-GB"/>
        </w:rPr>
      </w:pPr>
      <w:r w:rsidRPr="00A31AC0">
        <w:rPr>
          <w:rFonts w:eastAsia="SimSun"/>
        </w:rPr>
        <w:t>9.7.5.2</w:t>
      </w:r>
      <w:r>
        <w:rPr>
          <w:rFonts w:asciiTheme="minorHAnsi" w:eastAsiaTheme="minorEastAsia" w:hAnsiTheme="minorHAnsi" w:cstheme="minorBidi"/>
          <w:sz w:val="22"/>
          <w:szCs w:val="22"/>
          <w:lang w:eastAsia="en-GB"/>
        </w:rPr>
        <w:tab/>
      </w:r>
      <w:r w:rsidRPr="00A31AC0">
        <w:rPr>
          <w:rFonts w:eastAsia="SimSun"/>
        </w:rPr>
        <w:t>Minimum requirement for MSR operation</w:t>
      </w:r>
      <w:r>
        <w:tab/>
      </w:r>
      <w:r>
        <w:fldChar w:fldCharType="begin"/>
      </w:r>
      <w:r>
        <w:instrText xml:space="preserve"> PAGEREF _Toc83041521 \h </w:instrText>
      </w:r>
      <w:r>
        <w:fldChar w:fldCharType="separate"/>
      </w:r>
      <w:r>
        <w:t>144</w:t>
      </w:r>
      <w:r>
        <w:fldChar w:fldCharType="end"/>
      </w:r>
    </w:p>
    <w:p w14:paraId="28B38159" w14:textId="5C5DF1DC" w:rsidR="003079D6" w:rsidRDefault="003079D6">
      <w:pPr>
        <w:pStyle w:val="TOC5"/>
        <w:rPr>
          <w:rFonts w:asciiTheme="minorHAnsi" w:eastAsiaTheme="minorEastAsia" w:hAnsiTheme="minorHAnsi" w:cstheme="minorBidi"/>
          <w:sz w:val="22"/>
          <w:szCs w:val="22"/>
          <w:lang w:eastAsia="en-GB"/>
        </w:rPr>
      </w:pPr>
      <w:r w:rsidRPr="00A31AC0">
        <w:rPr>
          <w:rFonts w:eastAsia="SimSun"/>
        </w:rPr>
        <w:t>9.7.5.2.1</w:t>
      </w:r>
      <w:r>
        <w:rPr>
          <w:rFonts w:asciiTheme="minorHAnsi" w:eastAsiaTheme="minorEastAsia" w:hAnsiTheme="minorHAnsi" w:cstheme="minorBidi"/>
          <w:sz w:val="22"/>
          <w:szCs w:val="22"/>
          <w:lang w:eastAsia="en-GB"/>
        </w:rPr>
        <w:tab/>
      </w:r>
      <w:r w:rsidRPr="00A31AC0">
        <w:rPr>
          <w:rFonts w:eastAsia="SimSun"/>
        </w:rPr>
        <w:t>General</w:t>
      </w:r>
      <w:r>
        <w:tab/>
      </w:r>
      <w:r>
        <w:fldChar w:fldCharType="begin"/>
      </w:r>
      <w:r>
        <w:instrText xml:space="preserve"> PAGEREF _Toc83041522 \h </w:instrText>
      </w:r>
      <w:r>
        <w:fldChar w:fldCharType="separate"/>
      </w:r>
      <w:r>
        <w:t>144</w:t>
      </w:r>
      <w:r>
        <w:fldChar w:fldCharType="end"/>
      </w:r>
    </w:p>
    <w:p w14:paraId="09760947" w14:textId="3E9B1158" w:rsidR="003079D6" w:rsidRDefault="003079D6">
      <w:pPr>
        <w:pStyle w:val="TOC5"/>
        <w:rPr>
          <w:rFonts w:asciiTheme="minorHAnsi" w:eastAsiaTheme="minorEastAsia" w:hAnsiTheme="minorHAnsi" w:cstheme="minorBidi"/>
          <w:sz w:val="22"/>
          <w:szCs w:val="22"/>
          <w:lang w:eastAsia="en-GB"/>
        </w:rPr>
      </w:pPr>
      <w:r w:rsidRPr="00A31AC0">
        <w:rPr>
          <w:rFonts w:eastAsia="SimSun"/>
        </w:rPr>
        <w:t>9.7.5.2.2</w:t>
      </w:r>
      <w:r>
        <w:rPr>
          <w:rFonts w:asciiTheme="minorHAnsi" w:eastAsiaTheme="minorEastAsia" w:hAnsiTheme="minorHAnsi" w:cstheme="minorBidi"/>
          <w:sz w:val="22"/>
          <w:szCs w:val="22"/>
          <w:lang w:eastAsia="en-GB"/>
        </w:rPr>
        <w:tab/>
      </w:r>
      <w:r w:rsidRPr="00A31AC0">
        <w:rPr>
          <w:rFonts w:eastAsia="SimSun"/>
        </w:rPr>
        <w:t>Minimum requirements for Band Categories 1 and 3</w:t>
      </w:r>
      <w:r>
        <w:tab/>
      </w:r>
      <w:r>
        <w:fldChar w:fldCharType="begin"/>
      </w:r>
      <w:r>
        <w:instrText xml:space="preserve"> PAGEREF _Toc83041523 \h </w:instrText>
      </w:r>
      <w:r>
        <w:fldChar w:fldCharType="separate"/>
      </w:r>
      <w:r>
        <w:t>144</w:t>
      </w:r>
      <w:r>
        <w:fldChar w:fldCharType="end"/>
      </w:r>
    </w:p>
    <w:p w14:paraId="104EA962" w14:textId="41784327" w:rsidR="003079D6" w:rsidRDefault="003079D6">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A31AC0">
        <w:rPr>
          <w:i/>
        </w:rPr>
        <w:t>Minimum requirement</w:t>
      </w:r>
      <w:r>
        <w:t xml:space="preserve"> for Band Category 2</w:t>
      </w:r>
      <w:r>
        <w:tab/>
      </w:r>
      <w:r>
        <w:fldChar w:fldCharType="begin"/>
      </w:r>
      <w:r>
        <w:instrText xml:space="preserve"> PAGEREF _Toc83041524 \h </w:instrText>
      </w:r>
      <w:r>
        <w:fldChar w:fldCharType="separate"/>
      </w:r>
      <w:r>
        <w:t>148</w:t>
      </w:r>
      <w:r>
        <w:fldChar w:fldCharType="end"/>
      </w:r>
    </w:p>
    <w:p w14:paraId="34C4DE1B" w14:textId="507E4226" w:rsidR="003079D6" w:rsidRDefault="003079D6">
      <w:pPr>
        <w:pStyle w:val="TOC5"/>
        <w:rPr>
          <w:rFonts w:asciiTheme="minorHAnsi" w:eastAsiaTheme="minorEastAsia" w:hAnsiTheme="minorHAnsi" w:cstheme="minorBidi"/>
          <w:sz w:val="22"/>
          <w:szCs w:val="22"/>
          <w:lang w:eastAsia="en-GB"/>
        </w:rPr>
      </w:pPr>
      <w:r w:rsidRPr="00A31AC0">
        <w:rPr>
          <w:rFonts w:eastAsia="SimSun"/>
        </w:rPr>
        <w:t>9.7.5.2.4</w:t>
      </w:r>
      <w:r>
        <w:rPr>
          <w:rFonts w:asciiTheme="minorHAnsi" w:eastAsiaTheme="minorEastAsia" w:hAnsiTheme="minorHAnsi" w:cstheme="minorBidi"/>
          <w:sz w:val="22"/>
          <w:szCs w:val="22"/>
          <w:lang w:eastAsia="en-GB"/>
        </w:rPr>
        <w:tab/>
      </w:r>
      <w:r w:rsidRPr="00A31AC0">
        <w:rPr>
          <w:rFonts w:eastAsia="SimSun"/>
        </w:rPr>
        <w:t>Additional requirements</w:t>
      </w:r>
      <w:r>
        <w:tab/>
      </w:r>
      <w:r>
        <w:fldChar w:fldCharType="begin"/>
      </w:r>
      <w:r>
        <w:instrText xml:space="preserve"> PAGEREF _Toc83041525 \h </w:instrText>
      </w:r>
      <w:r>
        <w:fldChar w:fldCharType="separate"/>
      </w:r>
      <w:r>
        <w:t>155</w:t>
      </w:r>
      <w:r>
        <w:fldChar w:fldCharType="end"/>
      </w:r>
    </w:p>
    <w:p w14:paraId="7F8992E9" w14:textId="1BE2FAE8" w:rsidR="003079D6" w:rsidRDefault="003079D6">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_Toc83041526 \h </w:instrText>
      </w:r>
      <w:r>
        <w:fldChar w:fldCharType="separate"/>
      </w:r>
      <w:r>
        <w:t>155</w:t>
      </w:r>
      <w:r>
        <w:fldChar w:fldCharType="end"/>
      </w:r>
    </w:p>
    <w:p w14:paraId="5BD6046E" w14:textId="73096B92" w:rsidR="003079D6" w:rsidRDefault="003079D6">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_Toc83041527 \h </w:instrText>
      </w:r>
      <w:r>
        <w:fldChar w:fldCharType="separate"/>
      </w:r>
      <w:r>
        <w:t>155</w:t>
      </w:r>
      <w:r>
        <w:fldChar w:fldCharType="end"/>
      </w:r>
    </w:p>
    <w:p w14:paraId="3C74DFAE" w14:textId="7201B6CF" w:rsidR="003079D6" w:rsidRDefault="003079D6">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_Toc83041528 \h </w:instrText>
      </w:r>
      <w:r>
        <w:fldChar w:fldCharType="separate"/>
      </w:r>
      <w:r>
        <w:t>155</w:t>
      </w:r>
      <w:r>
        <w:fldChar w:fldCharType="end"/>
      </w:r>
    </w:p>
    <w:p w14:paraId="6AB5E961" w14:textId="15CBF6E4" w:rsidR="003079D6" w:rsidRDefault="003079D6">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_Toc83041529 \h </w:instrText>
      </w:r>
      <w:r>
        <w:fldChar w:fldCharType="separate"/>
      </w:r>
      <w:r>
        <w:t>156</w:t>
      </w:r>
      <w:r>
        <w:fldChar w:fldCharType="end"/>
      </w:r>
    </w:p>
    <w:p w14:paraId="5FC71FE7" w14:textId="6483777C" w:rsidR="003079D6" w:rsidRDefault="003079D6">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_Toc83041530 \h </w:instrText>
      </w:r>
      <w:r>
        <w:fldChar w:fldCharType="separate"/>
      </w:r>
      <w:r>
        <w:t>156</w:t>
      </w:r>
      <w:r>
        <w:fldChar w:fldCharType="end"/>
      </w:r>
    </w:p>
    <w:p w14:paraId="751FCFCF" w14:textId="1744E2F3" w:rsidR="003079D6" w:rsidRDefault="003079D6">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_Toc83041531 \h </w:instrText>
      </w:r>
      <w:r>
        <w:fldChar w:fldCharType="separate"/>
      </w:r>
      <w:r>
        <w:t>156</w:t>
      </w:r>
      <w:r>
        <w:fldChar w:fldCharType="end"/>
      </w:r>
    </w:p>
    <w:p w14:paraId="607431CE" w14:textId="381E2681" w:rsidR="003079D6" w:rsidRDefault="003079D6">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_Toc83041532 \h </w:instrText>
      </w:r>
      <w:r>
        <w:fldChar w:fldCharType="separate"/>
      </w:r>
      <w:r>
        <w:t>156</w:t>
      </w:r>
      <w:r>
        <w:fldChar w:fldCharType="end"/>
      </w:r>
    </w:p>
    <w:p w14:paraId="64A7A48B" w14:textId="42C86BB4" w:rsidR="003079D6" w:rsidRDefault="003079D6">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_Toc83041533 \h </w:instrText>
      </w:r>
      <w:r>
        <w:fldChar w:fldCharType="separate"/>
      </w:r>
      <w:r>
        <w:t>158</w:t>
      </w:r>
      <w:r>
        <w:fldChar w:fldCharType="end"/>
      </w:r>
    </w:p>
    <w:p w14:paraId="0E605A3E" w14:textId="4FD97617" w:rsidR="003079D6" w:rsidRDefault="003079D6">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_Toc83041534 \h </w:instrText>
      </w:r>
      <w:r>
        <w:fldChar w:fldCharType="separate"/>
      </w:r>
      <w:r>
        <w:t>158</w:t>
      </w:r>
      <w:r>
        <w:fldChar w:fldCharType="end"/>
      </w:r>
    </w:p>
    <w:p w14:paraId="2172A5A9" w14:textId="095C8C89" w:rsidR="003079D6" w:rsidRDefault="003079D6">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_Toc83041535 \h </w:instrText>
      </w:r>
      <w:r>
        <w:fldChar w:fldCharType="separate"/>
      </w:r>
      <w:r>
        <w:t>158</w:t>
      </w:r>
      <w:r>
        <w:fldChar w:fldCharType="end"/>
      </w:r>
    </w:p>
    <w:p w14:paraId="464A1385" w14:textId="3D948954" w:rsidR="003079D6" w:rsidRDefault="003079D6">
      <w:pPr>
        <w:pStyle w:val="TOC4"/>
        <w:rPr>
          <w:rFonts w:asciiTheme="minorHAnsi" w:eastAsiaTheme="minorEastAsia" w:hAnsiTheme="minorHAnsi" w:cstheme="minorBidi"/>
          <w:sz w:val="22"/>
          <w:szCs w:val="22"/>
          <w:lang w:eastAsia="en-GB"/>
        </w:rPr>
      </w:pPr>
      <w:r w:rsidRPr="00A31AC0">
        <w:rPr>
          <w:rFonts w:eastAsia="SimSun"/>
        </w:rPr>
        <w:t>9.7.5.3</w:t>
      </w:r>
      <w:r>
        <w:rPr>
          <w:rFonts w:asciiTheme="minorHAnsi" w:eastAsiaTheme="minorEastAsia" w:hAnsiTheme="minorHAnsi" w:cstheme="minorBidi"/>
          <w:sz w:val="22"/>
          <w:szCs w:val="22"/>
          <w:lang w:eastAsia="en-GB"/>
        </w:rPr>
        <w:tab/>
      </w:r>
      <w:r w:rsidRPr="00A31AC0">
        <w:rPr>
          <w:rFonts w:eastAsia="SimSun"/>
        </w:rPr>
        <w:t>Minimum requirement for single RAT UTRA operation</w:t>
      </w:r>
      <w:r>
        <w:tab/>
      </w:r>
      <w:r>
        <w:fldChar w:fldCharType="begin"/>
      </w:r>
      <w:r>
        <w:instrText xml:space="preserve"> PAGEREF _Toc83041536 \h </w:instrText>
      </w:r>
      <w:r>
        <w:fldChar w:fldCharType="separate"/>
      </w:r>
      <w:r>
        <w:t>159</w:t>
      </w:r>
      <w:r>
        <w:fldChar w:fldCharType="end"/>
      </w:r>
    </w:p>
    <w:p w14:paraId="22DBA7F7" w14:textId="25C6D832" w:rsidR="003079D6" w:rsidRDefault="003079D6">
      <w:pPr>
        <w:pStyle w:val="TOC4"/>
        <w:rPr>
          <w:rFonts w:asciiTheme="minorHAnsi" w:eastAsiaTheme="minorEastAsia" w:hAnsiTheme="minorHAnsi" w:cstheme="minorBidi"/>
          <w:sz w:val="22"/>
          <w:szCs w:val="22"/>
          <w:lang w:eastAsia="en-GB"/>
        </w:rPr>
      </w:pPr>
      <w:r w:rsidRPr="00A31AC0">
        <w:rPr>
          <w:rFonts w:eastAsia="SimSun"/>
        </w:rPr>
        <w:t>9.7.5.4</w:t>
      </w:r>
      <w:r>
        <w:rPr>
          <w:rFonts w:asciiTheme="minorHAnsi" w:eastAsiaTheme="minorEastAsia" w:hAnsiTheme="minorHAnsi" w:cstheme="minorBidi"/>
          <w:sz w:val="22"/>
          <w:szCs w:val="22"/>
          <w:lang w:eastAsia="en-GB"/>
        </w:rPr>
        <w:tab/>
      </w:r>
      <w:r w:rsidRPr="00A31AC0">
        <w:rPr>
          <w:rFonts w:eastAsia="SimSun"/>
        </w:rPr>
        <w:t>Minimum requirement for single RAT E-UTRA operation</w:t>
      </w:r>
      <w:r>
        <w:tab/>
      </w:r>
      <w:r>
        <w:fldChar w:fldCharType="begin"/>
      </w:r>
      <w:r>
        <w:instrText xml:space="preserve"> PAGEREF _Toc83041537 \h </w:instrText>
      </w:r>
      <w:r>
        <w:fldChar w:fldCharType="separate"/>
      </w:r>
      <w:r>
        <w:t>159</w:t>
      </w:r>
      <w:r>
        <w:fldChar w:fldCharType="end"/>
      </w:r>
    </w:p>
    <w:p w14:paraId="5FC76F9E" w14:textId="0C9AC6E2" w:rsidR="003079D6" w:rsidRDefault="003079D6">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_Toc83041538 \h </w:instrText>
      </w:r>
      <w:r>
        <w:fldChar w:fldCharType="separate"/>
      </w:r>
      <w:r>
        <w:t>159</w:t>
      </w:r>
      <w:r>
        <w:fldChar w:fldCharType="end"/>
      </w:r>
    </w:p>
    <w:p w14:paraId="0111E5C8" w14:textId="589EBC1E" w:rsidR="003079D6" w:rsidRDefault="003079D6">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_Toc83041539 \h </w:instrText>
      </w:r>
      <w:r>
        <w:fldChar w:fldCharType="separate"/>
      </w:r>
      <w:r>
        <w:t>159</w:t>
      </w:r>
      <w:r>
        <w:fldChar w:fldCharType="end"/>
      </w:r>
    </w:p>
    <w:p w14:paraId="26A8D3EB" w14:textId="710DA174" w:rsidR="003079D6" w:rsidRDefault="003079D6">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_Toc83041540 \h </w:instrText>
      </w:r>
      <w:r>
        <w:fldChar w:fldCharType="separate"/>
      </w:r>
      <w:r>
        <w:t>162</w:t>
      </w:r>
      <w:r>
        <w:fldChar w:fldCharType="end"/>
      </w:r>
    </w:p>
    <w:p w14:paraId="35D6A2EF" w14:textId="34DFC3DD" w:rsidR="003079D6" w:rsidRDefault="003079D6">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_Toc83041541 \h </w:instrText>
      </w:r>
      <w:r>
        <w:fldChar w:fldCharType="separate"/>
      </w:r>
      <w:r>
        <w:t>162</w:t>
      </w:r>
      <w:r>
        <w:fldChar w:fldCharType="end"/>
      </w:r>
    </w:p>
    <w:p w14:paraId="06357186" w14:textId="792E2A2C" w:rsidR="003079D6" w:rsidRDefault="003079D6">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_Toc83041542 \h </w:instrText>
      </w:r>
      <w:r>
        <w:fldChar w:fldCharType="separate"/>
      </w:r>
      <w:r>
        <w:t>162</w:t>
      </w:r>
      <w:r>
        <w:fldChar w:fldCharType="end"/>
      </w:r>
    </w:p>
    <w:p w14:paraId="4B50D06F" w14:textId="1CA4A347" w:rsidR="003079D6" w:rsidRDefault="003079D6">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_Toc83041543 \h </w:instrText>
      </w:r>
      <w:r>
        <w:fldChar w:fldCharType="separate"/>
      </w:r>
      <w:r>
        <w:t>165</w:t>
      </w:r>
      <w:r>
        <w:fldChar w:fldCharType="end"/>
      </w:r>
    </w:p>
    <w:p w14:paraId="76591959" w14:textId="376B3ED7" w:rsidR="003079D6" w:rsidRDefault="003079D6">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A31AC0">
        <w:rPr>
          <w:rFonts w:cs="Arial"/>
        </w:rPr>
        <w:t>Minimum requirement</w:t>
      </w:r>
      <w:r>
        <w:t>s for Local Area BS (Category A and B)</w:t>
      </w:r>
      <w:r>
        <w:tab/>
      </w:r>
      <w:r>
        <w:fldChar w:fldCharType="begin"/>
      </w:r>
      <w:r>
        <w:instrText xml:space="preserve"> PAGEREF _Toc83041544 \h </w:instrText>
      </w:r>
      <w:r>
        <w:fldChar w:fldCharType="separate"/>
      </w:r>
      <w:r>
        <w:t>167</w:t>
      </w:r>
      <w:r>
        <w:fldChar w:fldCharType="end"/>
      </w:r>
    </w:p>
    <w:p w14:paraId="532E622B" w14:textId="1EFBC62F" w:rsidR="003079D6" w:rsidRDefault="003079D6">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A31AC0">
        <w:rPr>
          <w:rFonts w:cs="Arial"/>
        </w:rPr>
        <w:t>Minimum requirement</w:t>
      </w:r>
      <w:r>
        <w:t>s for Medium Range BS (Category A and B)</w:t>
      </w:r>
      <w:r>
        <w:tab/>
      </w:r>
      <w:r>
        <w:fldChar w:fldCharType="begin"/>
      </w:r>
      <w:r>
        <w:instrText xml:space="preserve"> PAGEREF _Toc83041545 \h </w:instrText>
      </w:r>
      <w:r>
        <w:fldChar w:fldCharType="separate"/>
      </w:r>
      <w:r>
        <w:t>169</w:t>
      </w:r>
      <w:r>
        <w:fldChar w:fldCharType="end"/>
      </w:r>
    </w:p>
    <w:p w14:paraId="3578E8C2" w14:textId="48564F08" w:rsidR="003079D6" w:rsidRDefault="003079D6">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_Toc83041546 \h </w:instrText>
      </w:r>
      <w:r>
        <w:fldChar w:fldCharType="separate"/>
      </w:r>
      <w:r>
        <w:t>171</w:t>
      </w:r>
      <w:r>
        <w:fldChar w:fldCharType="end"/>
      </w:r>
    </w:p>
    <w:p w14:paraId="7A862BD8" w14:textId="2CAA8FFD" w:rsidR="003079D6" w:rsidRDefault="003079D6">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_Toc83041547 \h </w:instrText>
      </w:r>
      <w:r>
        <w:fldChar w:fldCharType="separate"/>
      </w:r>
      <w:r>
        <w:t>171</w:t>
      </w:r>
      <w:r>
        <w:fldChar w:fldCharType="end"/>
      </w:r>
    </w:p>
    <w:p w14:paraId="084D07B7" w14:textId="1733300F" w:rsidR="003079D6" w:rsidRDefault="003079D6">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_Toc83041548 \h </w:instrText>
      </w:r>
      <w:r>
        <w:fldChar w:fldCharType="separate"/>
      </w:r>
      <w:r>
        <w:t>172</w:t>
      </w:r>
      <w:r>
        <w:fldChar w:fldCharType="end"/>
      </w:r>
    </w:p>
    <w:p w14:paraId="0E2DAFE8" w14:textId="06B9A51C" w:rsidR="003079D6" w:rsidRDefault="003079D6">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_Toc83041549 \h </w:instrText>
      </w:r>
      <w:r>
        <w:fldChar w:fldCharType="separate"/>
      </w:r>
      <w:r>
        <w:t>172</w:t>
      </w:r>
      <w:r>
        <w:fldChar w:fldCharType="end"/>
      </w:r>
    </w:p>
    <w:p w14:paraId="09C20225" w14:textId="71B809A4" w:rsidR="003079D6" w:rsidRDefault="003079D6">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_Toc83041550 \h </w:instrText>
      </w:r>
      <w:r>
        <w:fldChar w:fldCharType="separate"/>
      </w:r>
      <w:r>
        <w:t>173</w:t>
      </w:r>
      <w:r>
        <w:fldChar w:fldCharType="end"/>
      </w:r>
    </w:p>
    <w:p w14:paraId="72D8F505" w14:textId="73F11508" w:rsidR="003079D6" w:rsidRDefault="003079D6">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_Toc83041551 \h </w:instrText>
      </w:r>
      <w:r>
        <w:fldChar w:fldCharType="separate"/>
      </w:r>
      <w:r>
        <w:t>173</w:t>
      </w:r>
      <w:r>
        <w:fldChar w:fldCharType="end"/>
      </w:r>
    </w:p>
    <w:p w14:paraId="083CA7C6" w14:textId="6FDF3561" w:rsidR="003079D6" w:rsidRDefault="003079D6">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_Toc83041552 \h </w:instrText>
      </w:r>
      <w:r>
        <w:fldChar w:fldCharType="separate"/>
      </w:r>
      <w:r>
        <w:t>174</w:t>
      </w:r>
      <w:r>
        <w:fldChar w:fldCharType="end"/>
      </w:r>
    </w:p>
    <w:p w14:paraId="19FCFA39" w14:textId="2C3D7102" w:rsidR="003079D6" w:rsidRDefault="003079D6">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_Toc83041553 \h </w:instrText>
      </w:r>
      <w:r>
        <w:fldChar w:fldCharType="separate"/>
      </w:r>
      <w:r>
        <w:t>175</w:t>
      </w:r>
      <w:r>
        <w:fldChar w:fldCharType="end"/>
      </w:r>
    </w:p>
    <w:p w14:paraId="19182564" w14:textId="68571910" w:rsidR="003079D6" w:rsidRDefault="003079D6">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_Toc83041554 \h </w:instrText>
      </w:r>
      <w:r>
        <w:fldChar w:fldCharType="separate"/>
      </w:r>
      <w:r>
        <w:t>175</w:t>
      </w:r>
      <w:r>
        <w:fldChar w:fldCharType="end"/>
      </w:r>
    </w:p>
    <w:p w14:paraId="4E5F2825" w14:textId="240E05BF" w:rsidR="003079D6" w:rsidRDefault="003079D6">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_Toc83041555 \h </w:instrText>
      </w:r>
      <w:r>
        <w:fldChar w:fldCharType="separate"/>
      </w:r>
      <w:r>
        <w:t>175</w:t>
      </w:r>
      <w:r>
        <w:fldChar w:fldCharType="end"/>
      </w:r>
    </w:p>
    <w:p w14:paraId="339403D6" w14:textId="2F9BCA8C" w:rsidR="003079D6" w:rsidRDefault="003079D6">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_Toc83041556 \h </w:instrText>
      </w:r>
      <w:r>
        <w:fldChar w:fldCharType="separate"/>
      </w:r>
      <w:r>
        <w:t>176</w:t>
      </w:r>
      <w:r>
        <w:fldChar w:fldCharType="end"/>
      </w:r>
    </w:p>
    <w:p w14:paraId="5063EDE6" w14:textId="059C465D" w:rsidR="003079D6" w:rsidRDefault="003079D6">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_Toc83041557 \h </w:instrText>
      </w:r>
      <w:r>
        <w:fldChar w:fldCharType="separate"/>
      </w:r>
      <w:r>
        <w:t>176</w:t>
      </w:r>
      <w:r>
        <w:fldChar w:fldCharType="end"/>
      </w:r>
    </w:p>
    <w:p w14:paraId="24AA837F" w14:textId="458B1F80" w:rsidR="003079D6" w:rsidRDefault="003079D6">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_Toc83041558 \h </w:instrText>
      </w:r>
      <w:r>
        <w:fldChar w:fldCharType="separate"/>
      </w:r>
      <w:r>
        <w:t>176</w:t>
      </w:r>
      <w:r>
        <w:fldChar w:fldCharType="end"/>
      </w:r>
    </w:p>
    <w:p w14:paraId="3C836B0A" w14:textId="1384F04D" w:rsidR="003079D6" w:rsidRDefault="003079D6">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_Toc83041559 \h </w:instrText>
      </w:r>
      <w:r>
        <w:fldChar w:fldCharType="separate"/>
      </w:r>
      <w:r>
        <w:t>176</w:t>
      </w:r>
      <w:r>
        <w:fldChar w:fldCharType="end"/>
      </w:r>
    </w:p>
    <w:p w14:paraId="18AE388D" w14:textId="355783D4" w:rsidR="003079D6" w:rsidRDefault="003079D6">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_Toc83041560 \h </w:instrText>
      </w:r>
      <w:r>
        <w:fldChar w:fldCharType="separate"/>
      </w:r>
      <w:r>
        <w:t>176</w:t>
      </w:r>
      <w:r>
        <w:fldChar w:fldCharType="end"/>
      </w:r>
    </w:p>
    <w:p w14:paraId="6EBC2B7F" w14:textId="4BB6A201" w:rsidR="003079D6" w:rsidRDefault="003079D6">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_Toc83041561 \h </w:instrText>
      </w:r>
      <w:r>
        <w:fldChar w:fldCharType="separate"/>
      </w:r>
      <w:r>
        <w:t>176</w:t>
      </w:r>
      <w:r>
        <w:fldChar w:fldCharType="end"/>
      </w:r>
    </w:p>
    <w:p w14:paraId="43DDA2C5" w14:textId="5E7EF809" w:rsidR="003079D6" w:rsidRDefault="003079D6">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_Toc83041562 \h </w:instrText>
      </w:r>
      <w:r>
        <w:fldChar w:fldCharType="separate"/>
      </w:r>
      <w:r>
        <w:t>177</w:t>
      </w:r>
      <w:r>
        <w:fldChar w:fldCharType="end"/>
      </w:r>
    </w:p>
    <w:p w14:paraId="28BA2E51" w14:textId="1847D274" w:rsidR="003079D6" w:rsidRDefault="003079D6">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_Toc83041563 \h </w:instrText>
      </w:r>
      <w:r>
        <w:fldChar w:fldCharType="separate"/>
      </w:r>
      <w:r>
        <w:t>177</w:t>
      </w:r>
      <w:r>
        <w:fldChar w:fldCharType="end"/>
      </w:r>
    </w:p>
    <w:p w14:paraId="098FAF99" w14:textId="0CEA5002" w:rsidR="003079D6" w:rsidRDefault="003079D6">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_Toc83041564 \h </w:instrText>
      </w:r>
      <w:r>
        <w:fldChar w:fldCharType="separate"/>
      </w:r>
      <w:r>
        <w:t>177</w:t>
      </w:r>
      <w:r>
        <w:fldChar w:fldCharType="end"/>
      </w:r>
    </w:p>
    <w:p w14:paraId="68502FB6" w14:textId="3F4710AB" w:rsidR="003079D6" w:rsidRDefault="003079D6">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_Toc83041565 \h </w:instrText>
      </w:r>
      <w:r>
        <w:fldChar w:fldCharType="separate"/>
      </w:r>
      <w:r>
        <w:t>177</w:t>
      </w:r>
      <w:r>
        <w:fldChar w:fldCharType="end"/>
      </w:r>
    </w:p>
    <w:p w14:paraId="67433C9F" w14:textId="491FEAD5" w:rsidR="003079D6" w:rsidRDefault="003079D6">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_Toc83041566 \h </w:instrText>
      </w:r>
      <w:r>
        <w:fldChar w:fldCharType="separate"/>
      </w:r>
      <w:r>
        <w:t>177</w:t>
      </w:r>
      <w:r>
        <w:fldChar w:fldCharType="end"/>
      </w:r>
    </w:p>
    <w:p w14:paraId="197981FF" w14:textId="20BC6396" w:rsidR="003079D6" w:rsidRDefault="003079D6">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_Toc83041567 \h </w:instrText>
      </w:r>
      <w:r>
        <w:fldChar w:fldCharType="separate"/>
      </w:r>
      <w:r>
        <w:t>177</w:t>
      </w:r>
      <w:r>
        <w:fldChar w:fldCharType="end"/>
      </w:r>
    </w:p>
    <w:p w14:paraId="657CCC21" w14:textId="09A72961" w:rsidR="003079D6" w:rsidRDefault="003079D6">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A31AC0">
        <w:rPr>
          <w:rFonts w:cs="v3.8.0"/>
        </w:rPr>
        <w:t xml:space="preserve"> of own or different BS</w:t>
      </w:r>
      <w:r>
        <w:tab/>
      </w:r>
      <w:r>
        <w:fldChar w:fldCharType="begin"/>
      </w:r>
      <w:r>
        <w:instrText xml:space="preserve"> PAGEREF _Toc83041568 \h </w:instrText>
      </w:r>
      <w:r>
        <w:fldChar w:fldCharType="separate"/>
      </w:r>
      <w:r>
        <w:t>178</w:t>
      </w:r>
      <w:r>
        <w:fldChar w:fldCharType="end"/>
      </w:r>
    </w:p>
    <w:p w14:paraId="7FB00C8A" w14:textId="44C9D75C" w:rsidR="003079D6" w:rsidRDefault="003079D6">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_Toc83041569 \h </w:instrText>
      </w:r>
      <w:r>
        <w:fldChar w:fldCharType="separate"/>
      </w:r>
      <w:r>
        <w:t>179</w:t>
      </w:r>
      <w:r>
        <w:fldChar w:fldCharType="end"/>
      </w:r>
    </w:p>
    <w:p w14:paraId="1FDE0252" w14:textId="7F5CE2F0" w:rsidR="003079D6" w:rsidRDefault="003079D6">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_Toc83041570 \h </w:instrText>
      </w:r>
      <w:r>
        <w:fldChar w:fldCharType="separate"/>
      </w:r>
      <w:r>
        <w:t>186</w:t>
      </w:r>
      <w:r>
        <w:fldChar w:fldCharType="end"/>
      </w:r>
    </w:p>
    <w:p w14:paraId="230BC4C1" w14:textId="1F8EA979" w:rsidR="003079D6" w:rsidRDefault="003079D6">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_Toc83041571 \h </w:instrText>
      </w:r>
      <w:r>
        <w:fldChar w:fldCharType="separate"/>
      </w:r>
      <w:r>
        <w:t>186</w:t>
      </w:r>
      <w:r>
        <w:fldChar w:fldCharType="end"/>
      </w:r>
    </w:p>
    <w:p w14:paraId="1587E619" w14:textId="042AA21B" w:rsidR="003079D6" w:rsidRDefault="003079D6">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_Toc83041572 \h </w:instrText>
      </w:r>
      <w:r>
        <w:fldChar w:fldCharType="separate"/>
      </w:r>
      <w:r>
        <w:t>186</w:t>
      </w:r>
      <w:r>
        <w:fldChar w:fldCharType="end"/>
      </w:r>
    </w:p>
    <w:p w14:paraId="19931996" w14:textId="578A9C88" w:rsidR="003079D6" w:rsidRDefault="003079D6">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_Toc83041573 \h </w:instrText>
      </w:r>
      <w:r>
        <w:fldChar w:fldCharType="separate"/>
      </w:r>
      <w:r>
        <w:t>192</w:t>
      </w:r>
      <w:r>
        <w:fldChar w:fldCharType="end"/>
      </w:r>
    </w:p>
    <w:p w14:paraId="3B49546D" w14:textId="29980C8A" w:rsidR="003079D6" w:rsidRDefault="003079D6">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_Toc83041574 \h </w:instrText>
      </w:r>
      <w:r>
        <w:fldChar w:fldCharType="separate"/>
      </w:r>
      <w:r>
        <w:t>192</w:t>
      </w:r>
      <w:r>
        <w:fldChar w:fldCharType="end"/>
      </w:r>
    </w:p>
    <w:p w14:paraId="0738B7A3" w14:textId="3207B7B3" w:rsidR="003079D6" w:rsidRDefault="003079D6">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_Toc83041575 \h </w:instrText>
      </w:r>
      <w:r>
        <w:fldChar w:fldCharType="separate"/>
      </w:r>
      <w:r>
        <w:t>192</w:t>
      </w:r>
      <w:r>
        <w:fldChar w:fldCharType="end"/>
      </w:r>
    </w:p>
    <w:p w14:paraId="25E99A1E" w14:textId="6F33E7C4" w:rsidR="003079D6" w:rsidRDefault="003079D6">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_Toc83041576 \h </w:instrText>
      </w:r>
      <w:r>
        <w:fldChar w:fldCharType="separate"/>
      </w:r>
      <w:r>
        <w:t>192</w:t>
      </w:r>
      <w:r>
        <w:fldChar w:fldCharType="end"/>
      </w:r>
    </w:p>
    <w:p w14:paraId="0DCA49B1" w14:textId="410CF130" w:rsidR="003079D6" w:rsidRDefault="003079D6">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_Toc83041577 \h </w:instrText>
      </w:r>
      <w:r>
        <w:fldChar w:fldCharType="separate"/>
      </w:r>
      <w:r>
        <w:t>192</w:t>
      </w:r>
      <w:r>
        <w:fldChar w:fldCharType="end"/>
      </w:r>
    </w:p>
    <w:p w14:paraId="2479C825" w14:textId="0D3EAF37" w:rsidR="003079D6" w:rsidRDefault="003079D6">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_Toc83041578 \h </w:instrText>
      </w:r>
      <w:r>
        <w:fldChar w:fldCharType="separate"/>
      </w:r>
      <w:r>
        <w:t>193</w:t>
      </w:r>
      <w:r>
        <w:fldChar w:fldCharType="end"/>
      </w:r>
    </w:p>
    <w:p w14:paraId="6EFFF9CC" w14:textId="71305EA6" w:rsidR="003079D6" w:rsidRDefault="003079D6">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_Toc83041579 \h </w:instrText>
      </w:r>
      <w:r>
        <w:fldChar w:fldCharType="separate"/>
      </w:r>
      <w:r>
        <w:t>193</w:t>
      </w:r>
      <w:r>
        <w:fldChar w:fldCharType="end"/>
      </w:r>
    </w:p>
    <w:p w14:paraId="6D1EF673" w14:textId="5ACE2A60" w:rsidR="003079D6" w:rsidRDefault="003079D6">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_Toc83041580 \h </w:instrText>
      </w:r>
      <w:r>
        <w:fldChar w:fldCharType="separate"/>
      </w:r>
      <w:r>
        <w:t>193</w:t>
      </w:r>
      <w:r>
        <w:fldChar w:fldCharType="end"/>
      </w:r>
    </w:p>
    <w:p w14:paraId="57E196FB" w14:textId="42FB565A" w:rsidR="003079D6" w:rsidRDefault="003079D6">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_Toc83041581 \h </w:instrText>
      </w:r>
      <w:r>
        <w:fldChar w:fldCharType="separate"/>
      </w:r>
      <w:r>
        <w:t>203</w:t>
      </w:r>
      <w:r>
        <w:fldChar w:fldCharType="end"/>
      </w:r>
    </w:p>
    <w:p w14:paraId="046A091B" w14:textId="746DD04B" w:rsidR="003079D6" w:rsidRDefault="003079D6">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_Toc83041582 \h </w:instrText>
      </w:r>
      <w:r>
        <w:fldChar w:fldCharType="separate"/>
      </w:r>
      <w:r>
        <w:t>203</w:t>
      </w:r>
      <w:r>
        <w:fldChar w:fldCharType="end"/>
      </w:r>
    </w:p>
    <w:p w14:paraId="72EC1630" w14:textId="6C7BC849" w:rsidR="003079D6" w:rsidRDefault="003079D6">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_Toc83041583 \h </w:instrText>
      </w:r>
      <w:r>
        <w:fldChar w:fldCharType="separate"/>
      </w:r>
      <w:r>
        <w:t>204</w:t>
      </w:r>
      <w:r>
        <w:fldChar w:fldCharType="end"/>
      </w:r>
    </w:p>
    <w:p w14:paraId="661C3748" w14:textId="5247C833" w:rsidR="003079D6" w:rsidRDefault="003079D6">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_Toc83041584 \h </w:instrText>
      </w:r>
      <w:r>
        <w:fldChar w:fldCharType="separate"/>
      </w:r>
      <w:r>
        <w:t>211</w:t>
      </w:r>
      <w:r>
        <w:fldChar w:fldCharType="end"/>
      </w:r>
    </w:p>
    <w:p w14:paraId="6381AB22" w14:textId="73816FBE" w:rsidR="003079D6" w:rsidRDefault="003079D6">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_Toc83041585 \h </w:instrText>
      </w:r>
      <w:r>
        <w:fldChar w:fldCharType="separate"/>
      </w:r>
      <w:r>
        <w:t>211</w:t>
      </w:r>
      <w:r>
        <w:fldChar w:fldCharType="end"/>
      </w:r>
    </w:p>
    <w:p w14:paraId="008F195D" w14:textId="497AA4AC" w:rsidR="003079D6" w:rsidRDefault="003079D6">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_Toc83041586 \h </w:instrText>
      </w:r>
      <w:r>
        <w:fldChar w:fldCharType="separate"/>
      </w:r>
      <w:r>
        <w:t>211</w:t>
      </w:r>
      <w:r>
        <w:fldChar w:fldCharType="end"/>
      </w:r>
    </w:p>
    <w:p w14:paraId="0CCCA861" w14:textId="7951F953" w:rsidR="003079D6" w:rsidRDefault="003079D6">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_Toc83041587 \h </w:instrText>
      </w:r>
      <w:r>
        <w:fldChar w:fldCharType="separate"/>
      </w:r>
      <w:r>
        <w:t>211</w:t>
      </w:r>
      <w:r>
        <w:fldChar w:fldCharType="end"/>
      </w:r>
    </w:p>
    <w:p w14:paraId="22644F6F" w14:textId="752C65CD" w:rsidR="003079D6" w:rsidRDefault="003079D6">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_Toc83041588 \h </w:instrText>
      </w:r>
      <w:r>
        <w:fldChar w:fldCharType="separate"/>
      </w:r>
      <w:r>
        <w:t>211</w:t>
      </w:r>
      <w:r>
        <w:fldChar w:fldCharType="end"/>
      </w:r>
    </w:p>
    <w:p w14:paraId="7D480B28" w14:textId="28D0EDAD" w:rsidR="003079D6" w:rsidRDefault="003079D6">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_Toc83041589 \h </w:instrText>
      </w:r>
      <w:r>
        <w:fldChar w:fldCharType="separate"/>
      </w:r>
      <w:r>
        <w:t>212</w:t>
      </w:r>
      <w:r>
        <w:fldChar w:fldCharType="end"/>
      </w:r>
    </w:p>
    <w:p w14:paraId="4FE0FE12" w14:textId="753484A4" w:rsidR="003079D6" w:rsidRDefault="003079D6">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_Toc83041590 \h </w:instrText>
      </w:r>
      <w:r>
        <w:fldChar w:fldCharType="separate"/>
      </w:r>
      <w:r>
        <w:t>212</w:t>
      </w:r>
      <w:r>
        <w:fldChar w:fldCharType="end"/>
      </w:r>
    </w:p>
    <w:p w14:paraId="057FD66E" w14:textId="45A62B84" w:rsidR="003079D6" w:rsidRDefault="003079D6">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_Toc83041591 \h </w:instrText>
      </w:r>
      <w:r>
        <w:fldChar w:fldCharType="separate"/>
      </w:r>
      <w:r>
        <w:t>213</w:t>
      </w:r>
      <w:r>
        <w:fldChar w:fldCharType="end"/>
      </w:r>
    </w:p>
    <w:p w14:paraId="1451DDEE" w14:textId="7CCEF40B" w:rsidR="003079D6" w:rsidRDefault="003079D6">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_Toc83041592 \h </w:instrText>
      </w:r>
      <w:r>
        <w:fldChar w:fldCharType="separate"/>
      </w:r>
      <w:r>
        <w:t>213</w:t>
      </w:r>
      <w:r>
        <w:fldChar w:fldCharType="end"/>
      </w:r>
    </w:p>
    <w:p w14:paraId="23BBAE22" w14:textId="51ABDCBB" w:rsidR="003079D6" w:rsidRDefault="003079D6">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_Toc83041593 \h </w:instrText>
      </w:r>
      <w:r>
        <w:fldChar w:fldCharType="separate"/>
      </w:r>
      <w:r>
        <w:t>213</w:t>
      </w:r>
      <w:r>
        <w:fldChar w:fldCharType="end"/>
      </w:r>
    </w:p>
    <w:p w14:paraId="72140A71" w14:textId="31978AC7" w:rsidR="003079D6" w:rsidRDefault="003079D6">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_Toc83041594 \h </w:instrText>
      </w:r>
      <w:r>
        <w:fldChar w:fldCharType="separate"/>
      </w:r>
      <w:r>
        <w:t>213</w:t>
      </w:r>
      <w:r>
        <w:fldChar w:fldCharType="end"/>
      </w:r>
    </w:p>
    <w:p w14:paraId="05E184D2" w14:textId="459CB1B2" w:rsidR="003079D6" w:rsidRDefault="003079D6">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_Toc83041595 \h </w:instrText>
      </w:r>
      <w:r>
        <w:fldChar w:fldCharType="separate"/>
      </w:r>
      <w:r>
        <w:t>214</w:t>
      </w:r>
      <w:r>
        <w:fldChar w:fldCharType="end"/>
      </w:r>
    </w:p>
    <w:p w14:paraId="37B111D4" w14:textId="5AB4D7D1" w:rsidR="003079D6" w:rsidRDefault="003079D6">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_Toc83041596 \h </w:instrText>
      </w:r>
      <w:r>
        <w:fldChar w:fldCharType="separate"/>
      </w:r>
      <w:r>
        <w:t>214</w:t>
      </w:r>
      <w:r>
        <w:fldChar w:fldCharType="end"/>
      </w:r>
    </w:p>
    <w:p w14:paraId="1F05CBEF" w14:textId="2CB0A801" w:rsidR="003079D6" w:rsidRDefault="003079D6">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_Toc83041597 \h </w:instrText>
      </w:r>
      <w:r>
        <w:fldChar w:fldCharType="separate"/>
      </w:r>
      <w:r>
        <w:t>214</w:t>
      </w:r>
      <w:r>
        <w:fldChar w:fldCharType="end"/>
      </w:r>
    </w:p>
    <w:p w14:paraId="3C6D421A" w14:textId="23E2B0D4" w:rsidR="003079D6" w:rsidRDefault="003079D6">
      <w:pPr>
        <w:pStyle w:val="TOC2"/>
        <w:rPr>
          <w:rFonts w:asciiTheme="minorHAnsi" w:eastAsiaTheme="minorEastAsia" w:hAnsiTheme="minorHAnsi" w:cstheme="minorBidi"/>
          <w:sz w:val="22"/>
          <w:szCs w:val="22"/>
          <w:lang w:eastAsia="en-GB"/>
        </w:rPr>
      </w:pPr>
      <w:r w:rsidRPr="00A31AC0">
        <w:rPr>
          <w:lang w:val="sv-FI" w:eastAsia="zh-CN"/>
        </w:rPr>
        <w:t>10.2</w:t>
      </w:r>
      <w:r>
        <w:rPr>
          <w:rFonts w:asciiTheme="minorHAnsi" w:eastAsiaTheme="minorEastAsia" w:hAnsiTheme="minorHAnsi" w:cstheme="minorBidi"/>
          <w:sz w:val="22"/>
          <w:szCs w:val="22"/>
          <w:lang w:eastAsia="en-GB"/>
        </w:rPr>
        <w:tab/>
      </w:r>
      <w:r w:rsidRPr="00A31AC0">
        <w:rPr>
          <w:lang w:val="sv-FI" w:eastAsia="zh-CN"/>
        </w:rPr>
        <w:t>OTA sensitivity</w:t>
      </w:r>
      <w:r>
        <w:tab/>
      </w:r>
      <w:r>
        <w:fldChar w:fldCharType="begin"/>
      </w:r>
      <w:r>
        <w:instrText xml:space="preserve"> PAGEREF _Toc83041598 \h </w:instrText>
      </w:r>
      <w:r>
        <w:fldChar w:fldCharType="separate"/>
      </w:r>
      <w:r>
        <w:t>215</w:t>
      </w:r>
      <w:r>
        <w:fldChar w:fldCharType="end"/>
      </w:r>
    </w:p>
    <w:p w14:paraId="468DB4B7" w14:textId="3CD5D466" w:rsidR="003079D6" w:rsidRDefault="003079D6">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_Toc83041599 \h </w:instrText>
      </w:r>
      <w:r>
        <w:fldChar w:fldCharType="separate"/>
      </w:r>
      <w:r>
        <w:t>215</w:t>
      </w:r>
      <w:r>
        <w:fldChar w:fldCharType="end"/>
      </w:r>
    </w:p>
    <w:p w14:paraId="455A9F15" w14:textId="54EDCF71" w:rsidR="003079D6" w:rsidRDefault="003079D6">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_Toc83041600 \h </w:instrText>
      </w:r>
      <w:r>
        <w:fldChar w:fldCharType="separate"/>
      </w:r>
      <w:r>
        <w:t>215</w:t>
      </w:r>
      <w:r>
        <w:fldChar w:fldCharType="end"/>
      </w:r>
    </w:p>
    <w:p w14:paraId="4095B0DC" w14:textId="2C66B984" w:rsidR="003079D6" w:rsidRDefault="003079D6">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_Toc83041601 \h </w:instrText>
      </w:r>
      <w:r>
        <w:fldChar w:fldCharType="separate"/>
      </w:r>
      <w:r>
        <w:t>215</w:t>
      </w:r>
      <w:r>
        <w:fldChar w:fldCharType="end"/>
      </w:r>
    </w:p>
    <w:p w14:paraId="49AEC5A8" w14:textId="0B415168" w:rsidR="003079D6" w:rsidRDefault="003079D6">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_Toc83041602 \h </w:instrText>
      </w:r>
      <w:r>
        <w:fldChar w:fldCharType="separate"/>
      </w:r>
      <w:r>
        <w:t>216</w:t>
      </w:r>
      <w:r>
        <w:fldChar w:fldCharType="end"/>
      </w:r>
    </w:p>
    <w:p w14:paraId="50E1A0C9" w14:textId="1B2753DF" w:rsidR="003079D6" w:rsidRDefault="003079D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_Toc83041603 \h </w:instrText>
      </w:r>
      <w:r>
        <w:fldChar w:fldCharType="separate"/>
      </w:r>
      <w:r>
        <w:t>216</w:t>
      </w:r>
      <w:r>
        <w:fldChar w:fldCharType="end"/>
      </w:r>
    </w:p>
    <w:p w14:paraId="7AE2284A" w14:textId="08F107D9" w:rsidR="003079D6" w:rsidRDefault="003079D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_Toc83041604 \h </w:instrText>
      </w:r>
      <w:r>
        <w:fldChar w:fldCharType="separate"/>
      </w:r>
      <w:r>
        <w:t>216</w:t>
      </w:r>
      <w:r>
        <w:fldChar w:fldCharType="end"/>
      </w:r>
    </w:p>
    <w:p w14:paraId="5130A6F4" w14:textId="3C7FF1EB" w:rsidR="003079D6" w:rsidRDefault="003079D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_Toc83041605 \h </w:instrText>
      </w:r>
      <w:r>
        <w:fldChar w:fldCharType="separate"/>
      </w:r>
      <w:r>
        <w:t>216</w:t>
      </w:r>
      <w:r>
        <w:fldChar w:fldCharType="end"/>
      </w:r>
    </w:p>
    <w:p w14:paraId="5281B316" w14:textId="7417234C" w:rsidR="003079D6" w:rsidRDefault="003079D6">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_Toc83041606 \h </w:instrText>
      </w:r>
      <w:r>
        <w:fldChar w:fldCharType="separate"/>
      </w:r>
      <w:r>
        <w:t>217</w:t>
      </w:r>
      <w:r>
        <w:fldChar w:fldCharType="end"/>
      </w:r>
    </w:p>
    <w:p w14:paraId="54C021AA" w14:textId="33971508" w:rsidR="003079D6" w:rsidRDefault="003079D6">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_Toc83041607 \h </w:instrText>
      </w:r>
      <w:r>
        <w:fldChar w:fldCharType="separate"/>
      </w:r>
      <w:r>
        <w:t>217</w:t>
      </w:r>
      <w:r>
        <w:fldChar w:fldCharType="end"/>
      </w:r>
    </w:p>
    <w:p w14:paraId="69D86C51" w14:textId="4D78C55D" w:rsidR="003079D6" w:rsidRDefault="003079D6">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_Toc83041608 \h </w:instrText>
      </w:r>
      <w:r>
        <w:fldChar w:fldCharType="separate"/>
      </w:r>
      <w:r>
        <w:t>218</w:t>
      </w:r>
      <w:r>
        <w:fldChar w:fldCharType="end"/>
      </w:r>
    </w:p>
    <w:p w14:paraId="2EC05F68" w14:textId="55133C1A" w:rsidR="003079D6" w:rsidRDefault="003079D6">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_Toc83041609 \h </w:instrText>
      </w:r>
      <w:r>
        <w:fldChar w:fldCharType="separate"/>
      </w:r>
      <w:r>
        <w:t>218</w:t>
      </w:r>
      <w:r>
        <w:fldChar w:fldCharType="end"/>
      </w:r>
    </w:p>
    <w:p w14:paraId="2518D58D" w14:textId="4D854731" w:rsidR="003079D6" w:rsidRDefault="003079D6">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_Toc83041610 \h </w:instrText>
      </w:r>
      <w:r>
        <w:fldChar w:fldCharType="separate"/>
      </w:r>
      <w:r>
        <w:t>218</w:t>
      </w:r>
      <w:r>
        <w:fldChar w:fldCharType="end"/>
      </w:r>
    </w:p>
    <w:p w14:paraId="44C5419D" w14:textId="7A263D98" w:rsidR="003079D6" w:rsidRDefault="003079D6">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_Toc83041611 \h </w:instrText>
      </w:r>
      <w:r>
        <w:fldChar w:fldCharType="separate"/>
      </w:r>
      <w:r>
        <w:t>218</w:t>
      </w:r>
      <w:r>
        <w:fldChar w:fldCharType="end"/>
      </w:r>
    </w:p>
    <w:p w14:paraId="5E72F123" w14:textId="0D9A4845" w:rsidR="003079D6" w:rsidRDefault="003079D6">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_Toc83041612 \h </w:instrText>
      </w:r>
      <w:r>
        <w:fldChar w:fldCharType="separate"/>
      </w:r>
      <w:r>
        <w:t>219</w:t>
      </w:r>
      <w:r>
        <w:fldChar w:fldCharType="end"/>
      </w:r>
    </w:p>
    <w:p w14:paraId="7A99A207" w14:textId="2160FBBA" w:rsidR="003079D6" w:rsidRDefault="003079D6">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_Toc83041613 \h </w:instrText>
      </w:r>
      <w:r>
        <w:fldChar w:fldCharType="separate"/>
      </w:r>
      <w:r>
        <w:t>221</w:t>
      </w:r>
      <w:r>
        <w:fldChar w:fldCharType="end"/>
      </w:r>
    </w:p>
    <w:p w14:paraId="72E9F055" w14:textId="2B3C39BC" w:rsidR="003079D6" w:rsidRDefault="003079D6">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_Toc83041614 \h </w:instrText>
      </w:r>
      <w:r>
        <w:fldChar w:fldCharType="separate"/>
      </w:r>
      <w:r>
        <w:t>221</w:t>
      </w:r>
      <w:r>
        <w:fldChar w:fldCharType="end"/>
      </w:r>
    </w:p>
    <w:p w14:paraId="13B5EE95" w14:textId="2DAC6068" w:rsidR="003079D6" w:rsidRDefault="003079D6">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_Toc83041615 \h </w:instrText>
      </w:r>
      <w:r>
        <w:fldChar w:fldCharType="separate"/>
      </w:r>
      <w:r>
        <w:t>222</w:t>
      </w:r>
      <w:r>
        <w:fldChar w:fldCharType="end"/>
      </w:r>
    </w:p>
    <w:p w14:paraId="458E8DCA" w14:textId="79175EDA" w:rsidR="003079D6" w:rsidRDefault="003079D6">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_Toc83041616 \h </w:instrText>
      </w:r>
      <w:r>
        <w:fldChar w:fldCharType="separate"/>
      </w:r>
      <w:r>
        <w:t>222</w:t>
      </w:r>
      <w:r>
        <w:fldChar w:fldCharType="end"/>
      </w:r>
    </w:p>
    <w:p w14:paraId="08E2590D" w14:textId="3A939E71" w:rsidR="003079D6" w:rsidRDefault="003079D6">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_Toc83041617 \h </w:instrText>
      </w:r>
      <w:r>
        <w:fldChar w:fldCharType="separate"/>
      </w:r>
      <w:r>
        <w:t>223</w:t>
      </w:r>
      <w:r>
        <w:fldChar w:fldCharType="end"/>
      </w:r>
    </w:p>
    <w:p w14:paraId="6E7EF2F4" w14:textId="49E55289" w:rsidR="003079D6" w:rsidRDefault="003079D6">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_Toc83041618 \h </w:instrText>
      </w:r>
      <w:r>
        <w:fldChar w:fldCharType="separate"/>
      </w:r>
      <w:r>
        <w:t>224</w:t>
      </w:r>
      <w:r>
        <w:fldChar w:fldCharType="end"/>
      </w:r>
    </w:p>
    <w:p w14:paraId="173B736E" w14:textId="6C9054AB" w:rsidR="003079D6" w:rsidRDefault="003079D6">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_Toc83041619 \h </w:instrText>
      </w:r>
      <w:r>
        <w:fldChar w:fldCharType="separate"/>
      </w:r>
      <w:r>
        <w:t>225</w:t>
      </w:r>
      <w:r>
        <w:fldChar w:fldCharType="end"/>
      </w:r>
    </w:p>
    <w:p w14:paraId="5EC7EEF1" w14:textId="1CF10CD3" w:rsidR="003079D6" w:rsidRDefault="003079D6">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_Toc83041620 \h </w:instrText>
      </w:r>
      <w:r>
        <w:fldChar w:fldCharType="separate"/>
      </w:r>
      <w:r>
        <w:t>225</w:t>
      </w:r>
      <w:r>
        <w:fldChar w:fldCharType="end"/>
      </w:r>
    </w:p>
    <w:p w14:paraId="3726854B" w14:textId="4E75B7D0" w:rsidR="003079D6" w:rsidRDefault="003079D6">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_Toc83041621 \h </w:instrText>
      </w:r>
      <w:r>
        <w:fldChar w:fldCharType="separate"/>
      </w:r>
      <w:r>
        <w:t>225</w:t>
      </w:r>
      <w:r>
        <w:fldChar w:fldCharType="end"/>
      </w:r>
    </w:p>
    <w:p w14:paraId="5BD45DBE" w14:textId="39D861C6" w:rsidR="003079D6" w:rsidRDefault="003079D6">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_Toc83041622 \h </w:instrText>
      </w:r>
      <w:r>
        <w:fldChar w:fldCharType="separate"/>
      </w:r>
      <w:r>
        <w:t>225</w:t>
      </w:r>
      <w:r>
        <w:fldChar w:fldCharType="end"/>
      </w:r>
    </w:p>
    <w:p w14:paraId="7D1D3782" w14:textId="0AE572AB" w:rsidR="003079D6" w:rsidRDefault="003079D6">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_Toc83041623 \h </w:instrText>
      </w:r>
      <w:r>
        <w:fldChar w:fldCharType="separate"/>
      </w:r>
      <w:r>
        <w:t>226</w:t>
      </w:r>
      <w:r>
        <w:fldChar w:fldCharType="end"/>
      </w:r>
    </w:p>
    <w:p w14:paraId="64E76F3C" w14:textId="73892280" w:rsidR="003079D6" w:rsidRDefault="003079D6">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_Toc83041624 \h </w:instrText>
      </w:r>
      <w:r>
        <w:fldChar w:fldCharType="separate"/>
      </w:r>
      <w:r>
        <w:t>226</w:t>
      </w:r>
      <w:r>
        <w:fldChar w:fldCharType="end"/>
      </w:r>
    </w:p>
    <w:p w14:paraId="1DA33820" w14:textId="7A797AB7" w:rsidR="003079D6" w:rsidRDefault="003079D6">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_Toc83041625 \h </w:instrText>
      </w:r>
      <w:r>
        <w:fldChar w:fldCharType="separate"/>
      </w:r>
      <w:r>
        <w:t>226</w:t>
      </w:r>
      <w:r>
        <w:fldChar w:fldCharType="end"/>
      </w:r>
    </w:p>
    <w:p w14:paraId="19ACE99C" w14:textId="5A4D700F" w:rsidR="003079D6" w:rsidRDefault="003079D6">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_Toc83041626 \h </w:instrText>
      </w:r>
      <w:r>
        <w:fldChar w:fldCharType="separate"/>
      </w:r>
      <w:r>
        <w:t>228</w:t>
      </w:r>
      <w:r>
        <w:fldChar w:fldCharType="end"/>
      </w:r>
    </w:p>
    <w:p w14:paraId="198AD22D" w14:textId="07714A35" w:rsidR="003079D6" w:rsidRDefault="003079D6">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_Toc83041627 \h </w:instrText>
      </w:r>
      <w:r>
        <w:fldChar w:fldCharType="separate"/>
      </w:r>
      <w:r>
        <w:t>228</w:t>
      </w:r>
      <w:r>
        <w:fldChar w:fldCharType="end"/>
      </w:r>
    </w:p>
    <w:p w14:paraId="7DADCD47" w14:textId="3D3B08C0" w:rsidR="003079D6" w:rsidRDefault="003079D6">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_Toc83041628 \h </w:instrText>
      </w:r>
      <w:r>
        <w:fldChar w:fldCharType="separate"/>
      </w:r>
      <w:r>
        <w:t>229</w:t>
      </w:r>
      <w:r>
        <w:fldChar w:fldCharType="end"/>
      </w:r>
    </w:p>
    <w:p w14:paraId="0FA92132" w14:textId="7F15CC9C" w:rsidR="003079D6" w:rsidRDefault="003079D6">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_Toc83041629 \h </w:instrText>
      </w:r>
      <w:r>
        <w:fldChar w:fldCharType="separate"/>
      </w:r>
      <w:r>
        <w:t>229</w:t>
      </w:r>
      <w:r>
        <w:fldChar w:fldCharType="end"/>
      </w:r>
    </w:p>
    <w:p w14:paraId="666B2D24" w14:textId="084DF7A3" w:rsidR="003079D6" w:rsidRDefault="003079D6">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_Toc83041630 \h </w:instrText>
      </w:r>
      <w:r>
        <w:fldChar w:fldCharType="separate"/>
      </w:r>
      <w:r>
        <w:t>229</w:t>
      </w:r>
      <w:r>
        <w:fldChar w:fldCharType="end"/>
      </w:r>
    </w:p>
    <w:p w14:paraId="38AF9DD6" w14:textId="30BA8B93" w:rsidR="003079D6" w:rsidRDefault="003079D6">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_Toc83041631 \h </w:instrText>
      </w:r>
      <w:r>
        <w:fldChar w:fldCharType="separate"/>
      </w:r>
      <w:r>
        <w:t>234</w:t>
      </w:r>
      <w:r>
        <w:fldChar w:fldCharType="end"/>
      </w:r>
    </w:p>
    <w:p w14:paraId="4446F9D4" w14:textId="3006592D" w:rsidR="003079D6" w:rsidRDefault="003079D6">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_Toc83041632 \h </w:instrText>
      </w:r>
      <w:r>
        <w:fldChar w:fldCharType="separate"/>
      </w:r>
      <w:r>
        <w:t>234</w:t>
      </w:r>
      <w:r>
        <w:fldChar w:fldCharType="end"/>
      </w:r>
    </w:p>
    <w:p w14:paraId="71EB00BF" w14:textId="7A17DE22" w:rsidR="003079D6" w:rsidRDefault="003079D6">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_Toc83041633 \h </w:instrText>
      </w:r>
      <w:r>
        <w:fldChar w:fldCharType="separate"/>
      </w:r>
      <w:r>
        <w:t>235</w:t>
      </w:r>
      <w:r>
        <w:fldChar w:fldCharType="end"/>
      </w:r>
    </w:p>
    <w:p w14:paraId="5F888B35" w14:textId="718F7B77" w:rsidR="003079D6" w:rsidRDefault="003079D6">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_Toc83041634 \h </w:instrText>
      </w:r>
      <w:r>
        <w:fldChar w:fldCharType="separate"/>
      </w:r>
      <w:r>
        <w:t>240</w:t>
      </w:r>
      <w:r>
        <w:fldChar w:fldCharType="end"/>
      </w:r>
    </w:p>
    <w:p w14:paraId="145158C8" w14:textId="36278FCD" w:rsidR="003079D6" w:rsidRDefault="003079D6">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_Toc83041635 \h </w:instrText>
      </w:r>
      <w:r>
        <w:fldChar w:fldCharType="separate"/>
      </w:r>
      <w:r>
        <w:t>240</w:t>
      </w:r>
      <w:r>
        <w:fldChar w:fldCharType="end"/>
      </w:r>
    </w:p>
    <w:p w14:paraId="0FC7B30C" w14:textId="06B074E9" w:rsidR="003079D6" w:rsidRDefault="003079D6">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_Toc83041636 \h </w:instrText>
      </w:r>
      <w:r>
        <w:fldChar w:fldCharType="separate"/>
      </w:r>
      <w:r>
        <w:t>241</w:t>
      </w:r>
      <w:r>
        <w:fldChar w:fldCharType="end"/>
      </w:r>
    </w:p>
    <w:p w14:paraId="7B2C8449" w14:textId="6EC59A40" w:rsidR="003079D6" w:rsidRDefault="003079D6">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_Toc83041637 \h </w:instrText>
      </w:r>
      <w:r>
        <w:fldChar w:fldCharType="separate"/>
      </w:r>
      <w:r>
        <w:t>246</w:t>
      </w:r>
      <w:r>
        <w:fldChar w:fldCharType="end"/>
      </w:r>
    </w:p>
    <w:p w14:paraId="75DBD5CF" w14:textId="78373002" w:rsidR="003079D6" w:rsidRDefault="003079D6">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_Toc83041638 \h </w:instrText>
      </w:r>
      <w:r>
        <w:fldChar w:fldCharType="separate"/>
      </w:r>
      <w:r>
        <w:t>246</w:t>
      </w:r>
      <w:r>
        <w:fldChar w:fldCharType="end"/>
      </w:r>
    </w:p>
    <w:p w14:paraId="0DA6589E" w14:textId="45FA9C98" w:rsidR="003079D6" w:rsidRDefault="003079D6">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_Toc83041639 \h </w:instrText>
      </w:r>
      <w:r>
        <w:fldChar w:fldCharType="separate"/>
      </w:r>
      <w:r>
        <w:t>246</w:t>
      </w:r>
      <w:r>
        <w:fldChar w:fldCharType="end"/>
      </w:r>
    </w:p>
    <w:p w14:paraId="41A266F6" w14:textId="473E69FA" w:rsidR="003079D6" w:rsidRDefault="003079D6">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_Toc83041640 \h </w:instrText>
      </w:r>
      <w:r>
        <w:fldChar w:fldCharType="separate"/>
      </w:r>
      <w:r>
        <w:t>246</w:t>
      </w:r>
      <w:r>
        <w:fldChar w:fldCharType="end"/>
      </w:r>
    </w:p>
    <w:p w14:paraId="0E54C2BD" w14:textId="7C46CD28" w:rsidR="003079D6" w:rsidRDefault="003079D6">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_Toc83041641 \h </w:instrText>
      </w:r>
      <w:r>
        <w:fldChar w:fldCharType="separate"/>
      </w:r>
      <w:r>
        <w:t>246</w:t>
      </w:r>
      <w:r>
        <w:fldChar w:fldCharType="end"/>
      </w:r>
    </w:p>
    <w:p w14:paraId="64BF7831" w14:textId="2A427E25" w:rsidR="003079D6" w:rsidRDefault="003079D6">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_Toc83041642 \h </w:instrText>
      </w:r>
      <w:r>
        <w:fldChar w:fldCharType="separate"/>
      </w:r>
      <w:r>
        <w:t>246</w:t>
      </w:r>
      <w:r>
        <w:fldChar w:fldCharType="end"/>
      </w:r>
    </w:p>
    <w:p w14:paraId="2072DE19" w14:textId="3E8DCA00" w:rsidR="003079D6" w:rsidRDefault="003079D6">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_Toc83041643 \h </w:instrText>
      </w:r>
      <w:r>
        <w:fldChar w:fldCharType="separate"/>
      </w:r>
      <w:r>
        <w:t>247</w:t>
      </w:r>
      <w:r>
        <w:fldChar w:fldCharType="end"/>
      </w:r>
    </w:p>
    <w:p w14:paraId="71BF26F1" w14:textId="52A3107E" w:rsidR="003079D6" w:rsidRDefault="003079D6">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_Toc83041644 \h </w:instrText>
      </w:r>
      <w:r>
        <w:fldChar w:fldCharType="separate"/>
      </w:r>
      <w:r>
        <w:t>247</w:t>
      </w:r>
      <w:r>
        <w:fldChar w:fldCharType="end"/>
      </w:r>
    </w:p>
    <w:p w14:paraId="4D45DECA" w14:textId="4FC2BF2A" w:rsidR="003079D6" w:rsidRDefault="003079D6">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_Toc83041645 \h </w:instrText>
      </w:r>
      <w:r>
        <w:fldChar w:fldCharType="separate"/>
      </w:r>
      <w:r>
        <w:t>247</w:t>
      </w:r>
      <w:r>
        <w:fldChar w:fldCharType="end"/>
      </w:r>
    </w:p>
    <w:p w14:paraId="0C80D350" w14:textId="46E04F89" w:rsidR="003079D6" w:rsidRDefault="003079D6">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_Toc83041646 \h </w:instrText>
      </w:r>
      <w:r>
        <w:fldChar w:fldCharType="separate"/>
      </w:r>
      <w:r>
        <w:t>247</w:t>
      </w:r>
      <w:r>
        <w:fldChar w:fldCharType="end"/>
      </w:r>
    </w:p>
    <w:p w14:paraId="45375511" w14:textId="64B70477" w:rsidR="003079D6" w:rsidRDefault="003079D6">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_Toc83041647 \h </w:instrText>
      </w:r>
      <w:r>
        <w:fldChar w:fldCharType="separate"/>
      </w:r>
      <w:r>
        <w:t>249</w:t>
      </w:r>
      <w:r>
        <w:fldChar w:fldCharType="end"/>
      </w:r>
    </w:p>
    <w:p w14:paraId="76C73F12" w14:textId="481A9C82" w:rsidR="003079D6" w:rsidRDefault="003079D6">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_Toc83041648 \h </w:instrText>
      </w:r>
      <w:r>
        <w:fldChar w:fldCharType="separate"/>
      </w:r>
      <w:r>
        <w:t>252</w:t>
      </w:r>
      <w:r>
        <w:fldChar w:fldCharType="end"/>
      </w:r>
    </w:p>
    <w:p w14:paraId="54CB83D5" w14:textId="3B7901AD" w:rsidR="003079D6" w:rsidRDefault="003079D6">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_Toc83041649 \h </w:instrText>
      </w:r>
      <w:r>
        <w:fldChar w:fldCharType="separate"/>
      </w:r>
      <w:r>
        <w:t>253</w:t>
      </w:r>
      <w:r>
        <w:fldChar w:fldCharType="end"/>
      </w:r>
    </w:p>
    <w:p w14:paraId="1E8D6A9B" w14:textId="7AA9BC46" w:rsidR="003079D6" w:rsidRDefault="003079D6">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_Toc83041650 \h </w:instrText>
      </w:r>
      <w:r>
        <w:fldChar w:fldCharType="separate"/>
      </w:r>
      <w:r>
        <w:t>257</w:t>
      </w:r>
      <w:r>
        <w:fldChar w:fldCharType="end"/>
      </w:r>
    </w:p>
    <w:p w14:paraId="323F8930" w14:textId="04C78EDF" w:rsidR="003079D6" w:rsidRDefault="003079D6">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_Toc83041651 \h </w:instrText>
      </w:r>
      <w:r>
        <w:fldChar w:fldCharType="separate"/>
      </w:r>
      <w:r>
        <w:t>257</w:t>
      </w:r>
      <w:r>
        <w:fldChar w:fldCharType="end"/>
      </w:r>
    </w:p>
    <w:p w14:paraId="4A7EB7D9" w14:textId="39CA1EAC" w:rsidR="003079D6" w:rsidRDefault="003079D6">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_Toc83041652 \h </w:instrText>
      </w:r>
      <w:r>
        <w:fldChar w:fldCharType="separate"/>
      </w:r>
      <w:r>
        <w:t>257</w:t>
      </w:r>
      <w:r>
        <w:fldChar w:fldCharType="end"/>
      </w:r>
    </w:p>
    <w:p w14:paraId="7A5FEF9F" w14:textId="56BDD343" w:rsidR="003079D6" w:rsidRDefault="003079D6">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_Toc83041653 \h </w:instrText>
      </w:r>
      <w:r>
        <w:fldChar w:fldCharType="separate"/>
      </w:r>
      <w:r>
        <w:t>258</w:t>
      </w:r>
      <w:r>
        <w:fldChar w:fldCharType="end"/>
      </w:r>
    </w:p>
    <w:p w14:paraId="4D78A743" w14:textId="575A7621" w:rsidR="003079D6" w:rsidRDefault="003079D6">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_Toc83041654 \h </w:instrText>
      </w:r>
      <w:r>
        <w:fldChar w:fldCharType="separate"/>
      </w:r>
      <w:r>
        <w:t>258</w:t>
      </w:r>
      <w:r>
        <w:fldChar w:fldCharType="end"/>
      </w:r>
    </w:p>
    <w:p w14:paraId="28B5A2F6" w14:textId="1C624FE8" w:rsidR="003079D6" w:rsidRDefault="003079D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_Toc83041655 \h </w:instrText>
      </w:r>
      <w:r>
        <w:fldChar w:fldCharType="separate"/>
      </w:r>
      <w:r>
        <w:t>259</w:t>
      </w:r>
      <w:r>
        <w:fldChar w:fldCharType="end"/>
      </w:r>
    </w:p>
    <w:p w14:paraId="5B39873D" w14:textId="22805DD4" w:rsidR="003079D6" w:rsidRDefault="003079D6">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_Toc83041656 \h </w:instrText>
      </w:r>
      <w:r>
        <w:fldChar w:fldCharType="separate"/>
      </w:r>
      <w:r>
        <w:t>259</w:t>
      </w:r>
      <w:r>
        <w:fldChar w:fldCharType="end"/>
      </w:r>
    </w:p>
    <w:p w14:paraId="49062120" w14:textId="64E22D4F" w:rsidR="003079D6" w:rsidRDefault="003079D6">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_Toc83041657 \h </w:instrText>
      </w:r>
      <w:r>
        <w:fldChar w:fldCharType="separate"/>
      </w:r>
      <w:r>
        <w:t>259</w:t>
      </w:r>
      <w:r>
        <w:fldChar w:fldCharType="end"/>
      </w:r>
    </w:p>
    <w:p w14:paraId="0B31AD08" w14:textId="4CAAEFAF" w:rsidR="003079D6" w:rsidRDefault="003079D6">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_Toc83041658 \h </w:instrText>
      </w:r>
      <w:r>
        <w:fldChar w:fldCharType="separate"/>
      </w:r>
      <w:r>
        <w:t>259</w:t>
      </w:r>
      <w:r>
        <w:fldChar w:fldCharType="end"/>
      </w:r>
    </w:p>
    <w:p w14:paraId="0BC7CEAC" w14:textId="396FE452" w:rsidR="003079D6" w:rsidRDefault="003079D6">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_Toc83041659 \h </w:instrText>
      </w:r>
      <w:r>
        <w:fldChar w:fldCharType="separate"/>
      </w:r>
      <w:r>
        <w:t>260</w:t>
      </w:r>
      <w:r>
        <w:fldChar w:fldCharType="end"/>
      </w:r>
    </w:p>
    <w:p w14:paraId="0B5049E5" w14:textId="36320137" w:rsidR="003079D6" w:rsidRDefault="003079D6">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_Toc83041660 \h </w:instrText>
      </w:r>
      <w:r>
        <w:fldChar w:fldCharType="separate"/>
      </w:r>
      <w:r>
        <w:t>261</w:t>
      </w:r>
      <w:r>
        <w:fldChar w:fldCharType="end"/>
      </w:r>
    </w:p>
    <w:p w14:paraId="222F8C84" w14:textId="082AFE4B" w:rsidR="003079D6" w:rsidRDefault="003079D6">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_Toc83041661 \h </w:instrText>
      </w:r>
      <w:r>
        <w:fldChar w:fldCharType="separate"/>
      </w:r>
      <w:r>
        <w:t>261</w:t>
      </w:r>
      <w:r>
        <w:fldChar w:fldCharType="end"/>
      </w:r>
    </w:p>
    <w:p w14:paraId="152E71E2" w14:textId="04C864D2" w:rsidR="003079D6" w:rsidRDefault="003079D6">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_Toc83041662 \h </w:instrText>
      </w:r>
      <w:r>
        <w:fldChar w:fldCharType="separate"/>
      </w:r>
      <w:r>
        <w:t>261</w:t>
      </w:r>
      <w:r>
        <w:fldChar w:fldCharType="end"/>
      </w:r>
    </w:p>
    <w:p w14:paraId="31D39AFB" w14:textId="2FDD9E97" w:rsidR="003079D6" w:rsidRDefault="003079D6">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_Toc83041663 \h </w:instrText>
      </w:r>
      <w:r>
        <w:fldChar w:fldCharType="separate"/>
      </w:r>
      <w:r>
        <w:t>262</w:t>
      </w:r>
      <w:r>
        <w:fldChar w:fldCharType="end"/>
      </w:r>
    </w:p>
    <w:p w14:paraId="1DED6BA6" w14:textId="35E24DB9" w:rsidR="003079D6" w:rsidRDefault="003079D6">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_Toc83041664 \h </w:instrText>
      </w:r>
      <w:r>
        <w:fldChar w:fldCharType="separate"/>
      </w:r>
      <w:r>
        <w:t>262</w:t>
      </w:r>
      <w:r>
        <w:fldChar w:fldCharType="end"/>
      </w:r>
    </w:p>
    <w:p w14:paraId="38477853" w14:textId="6E2FA0B4" w:rsidR="003079D6" w:rsidRDefault="003079D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_Toc83041665 \h </w:instrText>
      </w:r>
      <w:r>
        <w:fldChar w:fldCharType="separate"/>
      </w:r>
      <w:r>
        <w:t>262</w:t>
      </w:r>
      <w:r>
        <w:fldChar w:fldCharType="end"/>
      </w:r>
    </w:p>
    <w:p w14:paraId="28DFEAC2" w14:textId="41B84424" w:rsidR="003079D6" w:rsidRDefault="003079D6">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_Toc83041666 \h </w:instrText>
      </w:r>
      <w:r>
        <w:fldChar w:fldCharType="separate"/>
      </w:r>
      <w:r>
        <w:t>264</w:t>
      </w:r>
      <w:r>
        <w:fldChar w:fldCharType="end"/>
      </w:r>
    </w:p>
    <w:p w14:paraId="5F8F4AC3" w14:textId="605F6038" w:rsidR="00080512" w:rsidRPr="009202AA" w:rsidRDefault="003079D6">
      <w: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26045"/>
      <w:bookmarkStart w:id="20" w:name="_Toc67911461"/>
      <w:bookmarkStart w:id="21" w:name="_Toc74841553"/>
      <w:bookmarkStart w:id="22" w:name="_Toc76503333"/>
      <w:bookmarkStart w:id="23" w:name="_Toc83041188"/>
      <w:r w:rsidR="004C4A70" w:rsidRPr="009202AA">
        <w:t>Foreword</w:t>
      </w:r>
      <w:bookmarkEnd w:id="14"/>
      <w:bookmarkEnd w:id="15"/>
      <w:bookmarkEnd w:id="16"/>
      <w:bookmarkEnd w:id="17"/>
      <w:bookmarkEnd w:id="18"/>
      <w:bookmarkEnd w:id="19"/>
      <w:bookmarkEnd w:id="20"/>
      <w:bookmarkEnd w:id="21"/>
      <w:bookmarkEnd w:id="22"/>
      <w:bookmarkEnd w:id="23"/>
    </w:p>
    <w:p w14:paraId="3F8F0543" w14:textId="77777777" w:rsidR="00F12EEF" w:rsidRPr="009202AA" w:rsidRDefault="00F12EEF">
      <w:r w:rsidRPr="009202AA">
        <w:t xml:space="preserve">This Technical </w:t>
      </w:r>
      <w:bookmarkStart w:id="24" w:name="spectype3"/>
      <w:r w:rsidRPr="009202AA">
        <w:t>Specification</w:t>
      </w:r>
      <w:bookmarkEnd w:id="24"/>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5" w:name="introduction"/>
      <w:bookmarkEnd w:id="25"/>
      <w:r w:rsidRPr="009202AA">
        <w:br w:type="page"/>
      </w:r>
      <w:bookmarkStart w:id="26" w:name="scope"/>
      <w:bookmarkStart w:id="27" w:name="_Toc21096389"/>
      <w:bookmarkStart w:id="28" w:name="_Toc29763356"/>
      <w:bookmarkStart w:id="29" w:name="_Toc36029827"/>
      <w:bookmarkStart w:id="30" w:name="_Toc37179727"/>
      <w:bookmarkStart w:id="31" w:name="_Toc45869427"/>
      <w:bookmarkStart w:id="32" w:name="_Toc52555226"/>
      <w:bookmarkStart w:id="33" w:name="_Toc61126046"/>
      <w:bookmarkStart w:id="34" w:name="_Toc67911462"/>
      <w:bookmarkStart w:id="35" w:name="_Toc74841554"/>
      <w:bookmarkStart w:id="36" w:name="_Toc76503334"/>
      <w:bookmarkStart w:id="37" w:name="_Toc83041189"/>
      <w:bookmarkEnd w:id="26"/>
      <w:r w:rsidR="004C4A70" w:rsidRPr="009202AA">
        <w:t>1</w:t>
      </w:r>
      <w:r w:rsidR="004C4A70" w:rsidRPr="009202AA">
        <w:tab/>
        <w:t>Scope</w:t>
      </w:r>
      <w:bookmarkEnd w:id="27"/>
      <w:bookmarkEnd w:id="28"/>
      <w:bookmarkEnd w:id="29"/>
      <w:bookmarkEnd w:id="30"/>
      <w:bookmarkEnd w:id="31"/>
      <w:bookmarkEnd w:id="32"/>
      <w:bookmarkEnd w:id="33"/>
      <w:bookmarkEnd w:id="34"/>
      <w:bookmarkEnd w:id="35"/>
      <w:bookmarkEnd w:id="36"/>
      <w:bookmarkEnd w:id="37"/>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38" w:name="_Toc21096390"/>
      <w:bookmarkStart w:id="39" w:name="_Toc29763357"/>
      <w:bookmarkStart w:id="40" w:name="_Toc36029828"/>
      <w:bookmarkStart w:id="41" w:name="_Toc37179728"/>
      <w:bookmarkStart w:id="42"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3" w:name="_Toc52555227"/>
      <w:bookmarkStart w:id="44" w:name="_Toc61126047"/>
      <w:bookmarkStart w:id="45" w:name="_Toc67911463"/>
      <w:bookmarkStart w:id="46" w:name="_Toc74841555"/>
      <w:bookmarkStart w:id="47" w:name="_Toc76503335"/>
      <w:bookmarkStart w:id="48" w:name="_Toc83041190"/>
      <w:r w:rsidRPr="009202AA">
        <w:t>2</w:t>
      </w:r>
      <w:r w:rsidRPr="009202AA">
        <w:tab/>
        <w:t>References</w:t>
      </w:r>
      <w:bookmarkEnd w:id="38"/>
      <w:bookmarkEnd w:id="39"/>
      <w:bookmarkEnd w:id="40"/>
      <w:bookmarkEnd w:id="41"/>
      <w:bookmarkEnd w:id="42"/>
      <w:bookmarkEnd w:id="43"/>
      <w:bookmarkEnd w:id="44"/>
      <w:bookmarkEnd w:id="45"/>
      <w:bookmarkEnd w:id="46"/>
      <w:bookmarkEnd w:id="47"/>
      <w:bookmarkEnd w:id="48"/>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49" w:name="_Toc21096391"/>
      <w:bookmarkStart w:id="50" w:name="_Toc29763358"/>
      <w:bookmarkStart w:id="51" w:name="_Toc36029829"/>
      <w:bookmarkStart w:id="52" w:name="_Toc37179729"/>
      <w:bookmarkStart w:id="53" w:name="_Toc45869429"/>
      <w:bookmarkStart w:id="54" w:name="_Toc52555228"/>
      <w:bookmarkStart w:id="55" w:name="_Toc61126048"/>
      <w:bookmarkStart w:id="56" w:name="_Toc67911464"/>
      <w:bookmarkStart w:id="57" w:name="_Toc74841556"/>
      <w:bookmarkStart w:id="58" w:name="_Toc76503336"/>
      <w:bookmarkStart w:id="59" w:name="_Toc83041191"/>
      <w:r w:rsidRPr="009202AA">
        <w:t>3</w:t>
      </w:r>
      <w:r w:rsidRPr="009202AA">
        <w:tab/>
        <w:t>Definitions, symbols and abbreviations</w:t>
      </w:r>
      <w:bookmarkEnd w:id="49"/>
      <w:bookmarkEnd w:id="50"/>
      <w:bookmarkEnd w:id="51"/>
      <w:bookmarkEnd w:id="52"/>
      <w:bookmarkEnd w:id="53"/>
      <w:bookmarkEnd w:id="54"/>
      <w:bookmarkEnd w:id="55"/>
      <w:bookmarkEnd w:id="56"/>
      <w:bookmarkEnd w:id="57"/>
      <w:bookmarkEnd w:id="58"/>
      <w:bookmarkEnd w:id="59"/>
    </w:p>
    <w:p w14:paraId="592B0875" w14:textId="77777777" w:rsidR="004C4A70" w:rsidRPr="009202AA" w:rsidRDefault="004C4A70" w:rsidP="004C4A70">
      <w:pPr>
        <w:pStyle w:val="Heading2"/>
      </w:pPr>
      <w:bookmarkStart w:id="60" w:name="_Toc21096392"/>
      <w:bookmarkStart w:id="61" w:name="_Toc29763359"/>
      <w:bookmarkStart w:id="62" w:name="_Toc36029830"/>
      <w:bookmarkStart w:id="63" w:name="_Toc37179730"/>
      <w:bookmarkStart w:id="64" w:name="_Toc45869430"/>
      <w:bookmarkStart w:id="65" w:name="_Toc52555229"/>
      <w:bookmarkStart w:id="66" w:name="_Toc61126049"/>
      <w:bookmarkStart w:id="67" w:name="_Toc67911465"/>
      <w:bookmarkStart w:id="68" w:name="_Toc74841557"/>
      <w:bookmarkStart w:id="69" w:name="_Toc76503337"/>
      <w:bookmarkStart w:id="70" w:name="_Toc83041192"/>
      <w:r w:rsidRPr="009202AA">
        <w:t>3.1</w:t>
      </w:r>
      <w:r w:rsidRPr="009202AA">
        <w:tab/>
        <w:t>Definitions</w:t>
      </w:r>
      <w:bookmarkEnd w:id="60"/>
      <w:bookmarkEnd w:id="61"/>
      <w:bookmarkEnd w:id="62"/>
      <w:bookmarkEnd w:id="63"/>
      <w:bookmarkEnd w:id="64"/>
      <w:bookmarkEnd w:id="65"/>
      <w:bookmarkEnd w:id="66"/>
      <w:bookmarkEnd w:id="67"/>
      <w:bookmarkEnd w:id="68"/>
      <w:bookmarkEnd w:id="69"/>
      <w:bookmarkEnd w:id="70"/>
    </w:p>
    <w:p w14:paraId="62F051AF" w14:textId="77777777" w:rsidR="004C4A70" w:rsidRPr="009202AA" w:rsidRDefault="004C4A70" w:rsidP="004C4A70">
      <w:r w:rsidRPr="009202AA">
        <w:t xml:space="preserve">For the purposes of the present document, the terms and definitions given in </w:t>
      </w:r>
      <w:bookmarkStart w:id="71" w:name="OLE_LINK6"/>
      <w:bookmarkStart w:id="72" w:name="OLE_LINK7"/>
      <w:bookmarkStart w:id="73" w:name="OLE_LINK8"/>
      <w:r w:rsidRPr="009202AA">
        <w:t xml:space="preserve">3GPP </w:t>
      </w:r>
      <w:bookmarkEnd w:id="71"/>
      <w:bookmarkEnd w:id="72"/>
      <w:bookmarkEnd w:id="73"/>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74" w:name="OLE_LINK44"/>
      <w:bookmarkStart w:id="75"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74"/>
      <w:bookmarkEnd w:id="75"/>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76"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76"/>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77"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77"/>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78"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78"/>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79" w:name="_Toc21096393"/>
      <w:bookmarkStart w:id="80" w:name="_Toc29763360"/>
      <w:bookmarkStart w:id="81" w:name="_Toc36029831"/>
      <w:bookmarkStart w:id="82" w:name="_Toc37179731"/>
      <w:bookmarkStart w:id="83" w:name="_Toc45869431"/>
      <w:bookmarkStart w:id="84" w:name="_Toc52555230"/>
      <w:bookmarkStart w:id="85" w:name="_Toc61126050"/>
      <w:bookmarkStart w:id="86" w:name="_Toc67911466"/>
      <w:bookmarkStart w:id="87" w:name="_Toc74841558"/>
      <w:bookmarkStart w:id="88" w:name="_Toc76503338"/>
      <w:bookmarkStart w:id="89" w:name="_Toc83041193"/>
      <w:r w:rsidRPr="009202AA">
        <w:t>3.2</w:t>
      </w:r>
      <w:r w:rsidRPr="009202AA">
        <w:tab/>
        <w:t>Symbols</w:t>
      </w:r>
      <w:bookmarkEnd w:id="79"/>
      <w:bookmarkEnd w:id="80"/>
      <w:bookmarkEnd w:id="81"/>
      <w:bookmarkEnd w:id="82"/>
      <w:bookmarkEnd w:id="83"/>
      <w:bookmarkEnd w:id="84"/>
      <w:bookmarkEnd w:id="85"/>
      <w:bookmarkEnd w:id="86"/>
      <w:bookmarkEnd w:id="87"/>
      <w:bookmarkEnd w:id="88"/>
      <w:bookmarkEnd w:id="89"/>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90"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90"/>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91" w:name="_Toc21096394"/>
      <w:bookmarkStart w:id="92" w:name="_Toc29763361"/>
      <w:bookmarkStart w:id="93" w:name="_Toc36029832"/>
      <w:bookmarkStart w:id="94" w:name="_Toc37179732"/>
      <w:bookmarkStart w:id="95" w:name="_Toc45869432"/>
      <w:bookmarkStart w:id="96" w:name="_Toc52555231"/>
      <w:bookmarkStart w:id="97" w:name="_Toc61126051"/>
      <w:bookmarkStart w:id="98" w:name="_Toc67911467"/>
      <w:bookmarkStart w:id="99" w:name="_Toc74841559"/>
      <w:bookmarkStart w:id="100" w:name="_Toc76503339"/>
      <w:bookmarkStart w:id="101" w:name="_Toc83041194"/>
      <w:r w:rsidRPr="009202AA">
        <w:t>3.3</w:t>
      </w:r>
      <w:r w:rsidRPr="009202AA">
        <w:tab/>
        <w:t>Abbreviations</w:t>
      </w:r>
      <w:bookmarkEnd w:id="91"/>
      <w:bookmarkEnd w:id="92"/>
      <w:bookmarkEnd w:id="93"/>
      <w:bookmarkEnd w:id="94"/>
      <w:bookmarkEnd w:id="95"/>
      <w:bookmarkEnd w:id="96"/>
      <w:bookmarkEnd w:id="97"/>
      <w:bookmarkEnd w:id="98"/>
      <w:bookmarkEnd w:id="99"/>
      <w:bookmarkEnd w:id="100"/>
      <w:bookmarkEnd w:id="101"/>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02" w:name="_Toc21096395"/>
      <w:bookmarkStart w:id="103" w:name="_Toc29763362"/>
      <w:bookmarkStart w:id="104" w:name="_Toc36029833"/>
      <w:bookmarkStart w:id="105" w:name="_Toc37179733"/>
      <w:bookmarkStart w:id="106" w:name="_Toc45869433"/>
      <w:bookmarkStart w:id="107" w:name="_Toc52555232"/>
      <w:bookmarkStart w:id="108" w:name="_Toc61126052"/>
      <w:bookmarkStart w:id="109" w:name="_Toc67911468"/>
      <w:bookmarkStart w:id="110" w:name="_Toc74841560"/>
      <w:bookmarkStart w:id="111" w:name="_Toc76503340"/>
      <w:bookmarkStart w:id="112" w:name="_Toc83041195"/>
      <w:r w:rsidRPr="009202AA">
        <w:rPr>
          <w:lang w:eastAsia="zh-CN"/>
        </w:rPr>
        <w:t>4</w:t>
      </w:r>
      <w:r w:rsidRPr="009202AA">
        <w:rPr>
          <w:lang w:eastAsia="zh-CN"/>
        </w:rPr>
        <w:tab/>
        <w:t>General</w:t>
      </w:r>
      <w:bookmarkEnd w:id="102"/>
      <w:bookmarkEnd w:id="103"/>
      <w:bookmarkEnd w:id="104"/>
      <w:bookmarkEnd w:id="105"/>
      <w:bookmarkEnd w:id="106"/>
      <w:bookmarkEnd w:id="107"/>
      <w:bookmarkEnd w:id="108"/>
      <w:bookmarkEnd w:id="109"/>
      <w:bookmarkEnd w:id="110"/>
      <w:bookmarkEnd w:id="111"/>
      <w:bookmarkEnd w:id="112"/>
    </w:p>
    <w:p w14:paraId="592B55C8" w14:textId="77777777" w:rsidR="004C4A70" w:rsidRPr="009202AA" w:rsidRDefault="004C4A70" w:rsidP="004C4A70">
      <w:pPr>
        <w:pStyle w:val="Heading2"/>
        <w:rPr>
          <w:lang w:eastAsia="zh-CN"/>
        </w:rPr>
      </w:pPr>
      <w:bookmarkStart w:id="113" w:name="_Toc21096396"/>
      <w:bookmarkStart w:id="114" w:name="_Toc29763363"/>
      <w:bookmarkStart w:id="115" w:name="_Toc36029834"/>
      <w:bookmarkStart w:id="116" w:name="_Toc37179734"/>
      <w:bookmarkStart w:id="117" w:name="_Toc45869434"/>
      <w:bookmarkStart w:id="118" w:name="_Toc52555233"/>
      <w:bookmarkStart w:id="119" w:name="_Toc61126053"/>
      <w:bookmarkStart w:id="120" w:name="_Toc67911469"/>
      <w:bookmarkStart w:id="121" w:name="_Toc74841561"/>
      <w:bookmarkStart w:id="122" w:name="_Toc76503341"/>
      <w:bookmarkStart w:id="123" w:name="_Toc83041196"/>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13"/>
      <w:bookmarkEnd w:id="114"/>
      <w:bookmarkEnd w:id="115"/>
      <w:bookmarkEnd w:id="116"/>
      <w:bookmarkEnd w:id="117"/>
      <w:bookmarkEnd w:id="118"/>
      <w:bookmarkEnd w:id="119"/>
      <w:bookmarkEnd w:id="120"/>
      <w:bookmarkEnd w:id="121"/>
      <w:bookmarkEnd w:id="122"/>
      <w:bookmarkEnd w:id="123"/>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24" w:name="_Toc21096397"/>
      <w:bookmarkStart w:id="125" w:name="_Toc29763364"/>
      <w:bookmarkStart w:id="126" w:name="_Toc36029835"/>
      <w:bookmarkStart w:id="127" w:name="_Toc37179735"/>
      <w:bookmarkStart w:id="128" w:name="_Toc45869435"/>
      <w:bookmarkStart w:id="129" w:name="_Toc52555234"/>
      <w:bookmarkStart w:id="130" w:name="_Toc61126054"/>
      <w:bookmarkStart w:id="131" w:name="_Toc67911470"/>
      <w:bookmarkStart w:id="132" w:name="_Toc74841562"/>
      <w:bookmarkStart w:id="133" w:name="_Toc76503342"/>
      <w:bookmarkStart w:id="134" w:name="_Toc83041197"/>
      <w:r w:rsidRPr="009202AA">
        <w:rPr>
          <w:snapToGrid w:val="0"/>
        </w:rPr>
        <w:t>4.2</w:t>
      </w:r>
      <w:r w:rsidRPr="009202AA">
        <w:rPr>
          <w:snapToGrid w:val="0"/>
        </w:rPr>
        <w:tab/>
        <w:t>Relationship between minimum requirements and test requirements</w:t>
      </w:r>
      <w:bookmarkEnd w:id="124"/>
      <w:bookmarkEnd w:id="125"/>
      <w:bookmarkEnd w:id="126"/>
      <w:bookmarkEnd w:id="127"/>
      <w:bookmarkEnd w:id="128"/>
      <w:bookmarkEnd w:id="129"/>
      <w:bookmarkEnd w:id="130"/>
      <w:bookmarkEnd w:id="131"/>
      <w:bookmarkEnd w:id="132"/>
      <w:bookmarkEnd w:id="133"/>
      <w:bookmarkEnd w:id="13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35" w:name="_Toc21096398"/>
      <w:bookmarkStart w:id="136" w:name="_Toc29763365"/>
      <w:bookmarkStart w:id="137" w:name="_Toc36029836"/>
      <w:bookmarkStart w:id="138" w:name="_Toc37179736"/>
      <w:bookmarkStart w:id="139" w:name="_Toc45869436"/>
      <w:bookmarkStart w:id="140" w:name="_Toc52555235"/>
      <w:bookmarkStart w:id="141" w:name="_Toc61126055"/>
      <w:bookmarkStart w:id="142" w:name="_Toc67911471"/>
      <w:bookmarkStart w:id="143" w:name="_Toc74841563"/>
      <w:bookmarkStart w:id="144" w:name="_Toc76503343"/>
      <w:bookmarkStart w:id="145" w:name="_Toc83041198"/>
      <w:r w:rsidRPr="009202AA">
        <w:rPr>
          <w:lang w:eastAsia="zh-CN"/>
        </w:rPr>
        <w:t>4.3</w:t>
      </w:r>
      <w:r w:rsidRPr="009202AA">
        <w:rPr>
          <w:lang w:eastAsia="zh-CN"/>
        </w:rPr>
        <w:tab/>
        <w:t>Conducted and radiated requirement reference points</w:t>
      </w:r>
      <w:bookmarkEnd w:id="135"/>
      <w:bookmarkEnd w:id="136"/>
      <w:bookmarkEnd w:id="137"/>
      <w:bookmarkEnd w:id="138"/>
      <w:bookmarkEnd w:id="139"/>
      <w:bookmarkEnd w:id="140"/>
      <w:bookmarkEnd w:id="141"/>
      <w:bookmarkEnd w:id="142"/>
      <w:bookmarkEnd w:id="143"/>
      <w:bookmarkEnd w:id="144"/>
      <w:bookmarkEnd w:id="145"/>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46" w:name="_Toc21096399"/>
      <w:bookmarkStart w:id="147" w:name="_Toc29763366"/>
      <w:bookmarkStart w:id="148" w:name="_Toc36029837"/>
      <w:bookmarkStart w:id="149" w:name="_Toc37179737"/>
      <w:bookmarkStart w:id="150" w:name="_Toc45869437"/>
      <w:bookmarkStart w:id="151" w:name="_Toc52555236"/>
      <w:bookmarkStart w:id="152" w:name="_Toc61126056"/>
      <w:bookmarkStart w:id="153" w:name="_Toc67911472"/>
      <w:bookmarkStart w:id="154" w:name="_Toc74841564"/>
      <w:bookmarkStart w:id="155" w:name="_Toc76503344"/>
      <w:bookmarkStart w:id="156" w:name="_Toc83041199"/>
      <w:r w:rsidRPr="009202AA">
        <w:rPr>
          <w:lang w:eastAsia="zh-CN"/>
        </w:rPr>
        <w:t>4.4</w:t>
      </w:r>
      <w:r w:rsidRPr="009202AA">
        <w:rPr>
          <w:lang w:eastAsia="zh-CN"/>
        </w:rPr>
        <w:tab/>
        <w:t>Base station classes</w:t>
      </w:r>
      <w:r w:rsidRPr="009202AA">
        <w:t xml:space="preserve"> for AAS BS</w:t>
      </w:r>
      <w:bookmarkEnd w:id="146"/>
      <w:bookmarkEnd w:id="147"/>
      <w:bookmarkEnd w:id="148"/>
      <w:bookmarkEnd w:id="149"/>
      <w:bookmarkEnd w:id="150"/>
      <w:bookmarkEnd w:id="151"/>
      <w:bookmarkEnd w:id="152"/>
      <w:bookmarkEnd w:id="153"/>
      <w:bookmarkEnd w:id="154"/>
      <w:bookmarkEnd w:id="155"/>
      <w:bookmarkEnd w:id="156"/>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57" w:name="_Toc21096400"/>
      <w:bookmarkStart w:id="158" w:name="_Toc29763367"/>
      <w:bookmarkStart w:id="159" w:name="_Toc36029838"/>
      <w:bookmarkStart w:id="160" w:name="_Toc37179738"/>
      <w:bookmarkStart w:id="161" w:name="_Toc45869438"/>
      <w:bookmarkStart w:id="162" w:name="_Toc52555237"/>
      <w:bookmarkStart w:id="163" w:name="_Toc61126057"/>
      <w:bookmarkStart w:id="164" w:name="_Toc67911473"/>
      <w:bookmarkStart w:id="165" w:name="_Toc74841565"/>
      <w:bookmarkStart w:id="166" w:name="_Toc76503345"/>
      <w:bookmarkStart w:id="167" w:name="_Toc83041200"/>
      <w:r w:rsidRPr="009202AA">
        <w:rPr>
          <w:lang w:eastAsia="zh-CN"/>
        </w:rPr>
        <w:t>4.5</w:t>
      </w:r>
      <w:r w:rsidRPr="009202AA">
        <w:rPr>
          <w:lang w:eastAsia="zh-CN"/>
        </w:rPr>
        <w:tab/>
        <w:t>Regional requirements</w:t>
      </w:r>
      <w:bookmarkEnd w:id="157"/>
      <w:bookmarkEnd w:id="158"/>
      <w:bookmarkEnd w:id="159"/>
      <w:bookmarkEnd w:id="160"/>
      <w:bookmarkEnd w:id="161"/>
      <w:bookmarkEnd w:id="162"/>
      <w:bookmarkEnd w:id="163"/>
      <w:bookmarkEnd w:id="164"/>
      <w:bookmarkEnd w:id="165"/>
      <w:bookmarkEnd w:id="166"/>
      <w:bookmarkEnd w:id="167"/>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68" w:name="_Toc21096401"/>
      <w:bookmarkStart w:id="169" w:name="_Toc29763368"/>
      <w:bookmarkStart w:id="170" w:name="_Toc36029839"/>
      <w:bookmarkStart w:id="171" w:name="_Toc37179739"/>
      <w:bookmarkStart w:id="172" w:name="_Toc45869439"/>
      <w:bookmarkStart w:id="173" w:name="_Toc52555238"/>
      <w:bookmarkStart w:id="174" w:name="_Toc61126058"/>
      <w:bookmarkStart w:id="175" w:name="_Toc67911474"/>
      <w:bookmarkStart w:id="176" w:name="_Toc74841566"/>
      <w:bookmarkStart w:id="177" w:name="_Toc76503346"/>
      <w:bookmarkStart w:id="178" w:name="_Toc83041201"/>
      <w:r w:rsidRPr="009202AA">
        <w:rPr>
          <w:lang w:eastAsia="zh-CN"/>
        </w:rPr>
        <w:t>4.6</w:t>
      </w:r>
      <w:r w:rsidRPr="009202AA">
        <w:rPr>
          <w:lang w:eastAsia="zh-CN"/>
        </w:rPr>
        <w:tab/>
        <w:t>Operating Bands and Band Categories</w:t>
      </w:r>
      <w:bookmarkEnd w:id="168"/>
      <w:bookmarkEnd w:id="169"/>
      <w:bookmarkEnd w:id="170"/>
      <w:bookmarkEnd w:id="171"/>
      <w:bookmarkEnd w:id="172"/>
      <w:bookmarkEnd w:id="173"/>
      <w:bookmarkEnd w:id="174"/>
      <w:bookmarkEnd w:id="175"/>
      <w:bookmarkEnd w:id="176"/>
      <w:bookmarkEnd w:id="177"/>
      <w:bookmarkEnd w:id="178"/>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79" w:name="_Toc21096402"/>
      <w:bookmarkStart w:id="180" w:name="_Toc29763369"/>
      <w:bookmarkStart w:id="181" w:name="_Toc36029840"/>
      <w:bookmarkStart w:id="182" w:name="_Toc37179740"/>
      <w:bookmarkStart w:id="183" w:name="_Toc45869440"/>
      <w:bookmarkStart w:id="184" w:name="_Toc52555239"/>
      <w:bookmarkStart w:id="185" w:name="_Toc61126059"/>
      <w:bookmarkStart w:id="186" w:name="_Toc67911475"/>
      <w:bookmarkStart w:id="187" w:name="_Toc74841567"/>
      <w:bookmarkStart w:id="188" w:name="_Toc76503347"/>
      <w:bookmarkStart w:id="189" w:name="_Toc83041202"/>
      <w:r w:rsidRPr="009202AA">
        <w:rPr>
          <w:lang w:eastAsia="zh-CN"/>
        </w:rPr>
        <w:t>4.7</w:t>
      </w:r>
      <w:r w:rsidRPr="009202AA">
        <w:rPr>
          <w:lang w:eastAsia="zh-CN"/>
        </w:rPr>
        <w:tab/>
        <w:t>Channel arrangements</w:t>
      </w:r>
      <w:bookmarkEnd w:id="179"/>
      <w:bookmarkEnd w:id="180"/>
      <w:bookmarkEnd w:id="181"/>
      <w:bookmarkEnd w:id="182"/>
      <w:bookmarkEnd w:id="183"/>
      <w:bookmarkEnd w:id="184"/>
      <w:bookmarkEnd w:id="185"/>
      <w:bookmarkEnd w:id="186"/>
      <w:bookmarkEnd w:id="187"/>
      <w:bookmarkEnd w:id="188"/>
      <w:bookmarkEnd w:id="189"/>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90" w:name="_Toc21096403"/>
      <w:bookmarkStart w:id="191" w:name="_Toc29763370"/>
      <w:bookmarkStart w:id="192" w:name="_Toc36029841"/>
      <w:bookmarkStart w:id="193" w:name="_Toc37179741"/>
      <w:bookmarkStart w:id="194" w:name="_Toc45869441"/>
      <w:bookmarkStart w:id="195" w:name="_Toc52555240"/>
      <w:bookmarkStart w:id="196" w:name="_Toc61126060"/>
      <w:bookmarkStart w:id="197" w:name="_Toc67911476"/>
      <w:bookmarkStart w:id="198" w:name="_Toc74841568"/>
      <w:bookmarkStart w:id="199" w:name="_Toc76503348"/>
      <w:bookmarkStart w:id="200" w:name="_Toc83041203"/>
      <w:r w:rsidRPr="009202AA">
        <w:rPr>
          <w:lang w:eastAsia="zh-CN"/>
        </w:rPr>
        <w:t>4.8</w:t>
      </w:r>
      <w:r w:rsidRPr="009202AA">
        <w:rPr>
          <w:lang w:eastAsia="zh-CN"/>
        </w:rPr>
        <w:tab/>
        <w:t>Requirements for contiguous and non-contiguous spectrum</w:t>
      </w:r>
      <w:bookmarkEnd w:id="190"/>
      <w:bookmarkEnd w:id="191"/>
      <w:bookmarkEnd w:id="192"/>
      <w:bookmarkEnd w:id="193"/>
      <w:bookmarkEnd w:id="194"/>
      <w:bookmarkEnd w:id="195"/>
      <w:bookmarkEnd w:id="196"/>
      <w:bookmarkEnd w:id="197"/>
      <w:bookmarkEnd w:id="198"/>
      <w:bookmarkEnd w:id="199"/>
      <w:bookmarkEnd w:id="200"/>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01" w:name="_Toc21096404"/>
      <w:bookmarkStart w:id="202" w:name="_Toc29763371"/>
      <w:bookmarkStart w:id="203" w:name="_Toc36029842"/>
      <w:bookmarkStart w:id="204" w:name="_Toc37179742"/>
      <w:bookmarkStart w:id="205" w:name="_Toc45869442"/>
      <w:bookmarkStart w:id="206" w:name="_Toc52555241"/>
      <w:bookmarkStart w:id="207" w:name="_Toc61126061"/>
      <w:bookmarkStart w:id="208" w:name="_Toc67911477"/>
      <w:bookmarkStart w:id="209" w:name="_Toc74841569"/>
      <w:bookmarkStart w:id="210" w:name="_Toc76503349"/>
      <w:bookmarkStart w:id="211" w:name="_Toc83041204"/>
      <w:r w:rsidRPr="009202AA">
        <w:rPr>
          <w:lang w:eastAsia="zh-CN"/>
        </w:rPr>
        <w:t>4.9</w:t>
      </w:r>
      <w:r w:rsidRPr="009202AA">
        <w:rPr>
          <w:lang w:eastAsia="zh-CN"/>
        </w:rPr>
        <w:tab/>
        <w:t>Requirements for AAS BS capable of operation in multiple operating bands</w:t>
      </w:r>
      <w:bookmarkEnd w:id="201"/>
      <w:bookmarkEnd w:id="202"/>
      <w:bookmarkEnd w:id="203"/>
      <w:bookmarkEnd w:id="204"/>
      <w:bookmarkEnd w:id="205"/>
      <w:bookmarkEnd w:id="206"/>
      <w:bookmarkEnd w:id="207"/>
      <w:bookmarkEnd w:id="208"/>
      <w:bookmarkEnd w:id="209"/>
      <w:bookmarkEnd w:id="210"/>
      <w:bookmarkEnd w:id="211"/>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12" w:name="_Toc21096405"/>
      <w:bookmarkStart w:id="213" w:name="_Toc29763372"/>
      <w:bookmarkStart w:id="214" w:name="_Toc36029843"/>
      <w:bookmarkStart w:id="215" w:name="_Toc37179743"/>
      <w:bookmarkStart w:id="216" w:name="_Toc45869443"/>
      <w:bookmarkStart w:id="217" w:name="_Toc52555242"/>
      <w:bookmarkStart w:id="218" w:name="_Toc61126062"/>
      <w:bookmarkStart w:id="219" w:name="_Toc67911478"/>
      <w:bookmarkStart w:id="220" w:name="_Toc74841570"/>
      <w:bookmarkStart w:id="221" w:name="_Toc76503350"/>
      <w:bookmarkStart w:id="222" w:name="_Toc83041205"/>
      <w:r w:rsidRPr="009202AA">
        <w:t>4.10</w:t>
      </w:r>
      <w:r w:rsidRPr="009202AA">
        <w:tab/>
        <w:t>OTA Co-location with other base stations</w:t>
      </w:r>
      <w:bookmarkEnd w:id="212"/>
      <w:bookmarkEnd w:id="213"/>
      <w:bookmarkEnd w:id="214"/>
      <w:bookmarkEnd w:id="215"/>
      <w:bookmarkEnd w:id="216"/>
      <w:bookmarkEnd w:id="217"/>
      <w:bookmarkEnd w:id="218"/>
      <w:bookmarkEnd w:id="219"/>
      <w:bookmarkEnd w:id="220"/>
      <w:bookmarkEnd w:id="221"/>
      <w:bookmarkEnd w:id="222"/>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23" w:name="_Toc21096406"/>
      <w:bookmarkStart w:id="224" w:name="_Toc29763373"/>
      <w:bookmarkStart w:id="225" w:name="_Toc36029844"/>
      <w:bookmarkStart w:id="226" w:name="_Toc37179744"/>
      <w:bookmarkStart w:id="227" w:name="_Toc45869444"/>
      <w:bookmarkStart w:id="228" w:name="_Toc52555243"/>
      <w:bookmarkStart w:id="229" w:name="_Toc61126063"/>
      <w:bookmarkStart w:id="230" w:name="_Toc67911479"/>
      <w:bookmarkStart w:id="231" w:name="_Toc74841571"/>
      <w:bookmarkStart w:id="232" w:name="_Toc76503351"/>
      <w:bookmarkStart w:id="233" w:name="_Toc83041206"/>
      <w:r w:rsidRPr="009202AA">
        <w:rPr>
          <w:lang w:eastAsia="zh-CN"/>
        </w:rPr>
        <w:t>5</w:t>
      </w:r>
      <w:r w:rsidRPr="009202AA">
        <w:rPr>
          <w:lang w:eastAsia="zh-CN"/>
        </w:rPr>
        <w:tab/>
        <w:t>Applicability of Requirements</w:t>
      </w:r>
      <w:bookmarkEnd w:id="223"/>
      <w:bookmarkEnd w:id="224"/>
      <w:bookmarkEnd w:id="225"/>
      <w:bookmarkEnd w:id="226"/>
      <w:bookmarkEnd w:id="227"/>
      <w:bookmarkEnd w:id="228"/>
      <w:bookmarkEnd w:id="229"/>
      <w:bookmarkEnd w:id="230"/>
      <w:bookmarkEnd w:id="231"/>
      <w:bookmarkEnd w:id="232"/>
      <w:bookmarkEnd w:id="233"/>
    </w:p>
    <w:p w14:paraId="12F324DA" w14:textId="77777777" w:rsidR="004C4A70" w:rsidRPr="009202AA" w:rsidRDefault="004C4A70" w:rsidP="004C4A70">
      <w:pPr>
        <w:pStyle w:val="Heading2"/>
      </w:pPr>
      <w:bookmarkStart w:id="234" w:name="_Toc21096407"/>
      <w:bookmarkStart w:id="235" w:name="_Toc29763374"/>
      <w:bookmarkStart w:id="236" w:name="_Toc36029845"/>
      <w:bookmarkStart w:id="237" w:name="_Toc37179745"/>
      <w:bookmarkStart w:id="238" w:name="_Toc45869445"/>
      <w:bookmarkStart w:id="239" w:name="_Toc52555244"/>
      <w:bookmarkStart w:id="240" w:name="_Toc61126064"/>
      <w:bookmarkStart w:id="241" w:name="_Toc67911480"/>
      <w:bookmarkStart w:id="242" w:name="_Toc74841572"/>
      <w:bookmarkStart w:id="243" w:name="_Toc76503352"/>
      <w:bookmarkStart w:id="244" w:name="_Toc83041207"/>
      <w:r w:rsidRPr="009202AA">
        <w:t>5.1</w:t>
      </w:r>
      <w:r w:rsidRPr="009202AA">
        <w:tab/>
        <w:t>General</w:t>
      </w:r>
      <w:bookmarkEnd w:id="234"/>
      <w:bookmarkEnd w:id="235"/>
      <w:bookmarkEnd w:id="236"/>
      <w:bookmarkEnd w:id="237"/>
      <w:bookmarkEnd w:id="238"/>
      <w:bookmarkEnd w:id="239"/>
      <w:bookmarkEnd w:id="240"/>
      <w:bookmarkEnd w:id="241"/>
      <w:bookmarkEnd w:id="242"/>
      <w:bookmarkEnd w:id="243"/>
      <w:bookmarkEnd w:id="24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45" w:name="_Toc21096408"/>
      <w:bookmarkStart w:id="246" w:name="_Toc29763375"/>
      <w:bookmarkStart w:id="247" w:name="_Toc36029846"/>
      <w:bookmarkStart w:id="248" w:name="_Toc37179746"/>
      <w:bookmarkStart w:id="249" w:name="_Toc45869446"/>
      <w:bookmarkStart w:id="250" w:name="_Toc52555245"/>
      <w:bookmarkStart w:id="251" w:name="_Toc61126065"/>
      <w:bookmarkStart w:id="252" w:name="_Toc67911481"/>
      <w:bookmarkStart w:id="253" w:name="_Toc74841573"/>
      <w:bookmarkStart w:id="254" w:name="_Toc76503353"/>
      <w:bookmarkStart w:id="255" w:name="_Toc83041208"/>
      <w:r w:rsidRPr="009202AA">
        <w:t>5.2</w:t>
      </w:r>
      <w:r w:rsidRPr="009202AA">
        <w:tab/>
        <w:t>Band category 1 (BC1) and band category 2 (BC2)</w:t>
      </w:r>
      <w:bookmarkEnd w:id="245"/>
      <w:bookmarkEnd w:id="246"/>
      <w:bookmarkEnd w:id="247"/>
      <w:bookmarkEnd w:id="248"/>
      <w:bookmarkEnd w:id="249"/>
      <w:bookmarkEnd w:id="250"/>
      <w:bookmarkEnd w:id="251"/>
      <w:bookmarkEnd w:id="252"/>
      <w:bookmarkEnd w:id="253"/>
      <w:bookmarkEnd w:id="254"/>
      <w:bookmarkEnd w:id="255"/>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56" w:name="_Toc21096409"/>
      <w:bookmarkStart w:id="257" w:name="_Toc29763376"/>
      <w:bookmarkStart w:id="258" w:name="_Toc36029847"/>
      <w:bookmarkStart w:id="259" w:name="_Toc37179747"/>
      <w:bookmarkStart w:id="260" w:name="_Toc45869447"/>
      <w:bookmarkStart w:id="261" w:name="_Toc52555246"/>
      <w:bookmarkStart w:id="262" w:name="_Toc61126066"/>
      <w:bookmarkStart w:id="263" w:name="_Toc67911482"/>
      <w:bookmarkStart w:id="264" w:name="_Toc74841574"/>
      <w:bookmarkStart w:id="265" w:name="_Toc76503354"/>
      <w:bookmarkStart w:id="266" w:name="_Toc83041209"/>
      <w:r w:rsidRPr="009202AA">
        <w:t>5.3</w:t>
      </w:r>
      <w:r w:rsidRPr="009202AA">
        <w:tab/>
        <w:t>Band category 3 (BC3)</w:t>
      </w:r>
      <w:bookmarkEnd w:id="256"/>
      <w:bookmarkEnd w:id="257"/>
      <w:bookmarkEnd w:id="258"/>
      <w:bookmarkEnd w:id="259"/>
      <w:bookmarkEnd w:id="260"/>
      <w:bookmarkEnd w:id="261"/>
      <w:bookmarkEnd w:id="262"/>
      <w:bookmarkEnd w:id="263"/>
      <w:bookmarkEnd w:id="264"/>
      <w:bookmarkEnd w:id="265"/>
      <w:bookmarkEnd w:id="266"/>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67" w:name="_Toc21096410"/>
      <w:bookmarkStart w:id="268" w:name="_Toc29763377"/>
      <w:bookmarkStart w:id="269" w:name="_Toc36029848"/>
      <w:bookmarkStart w:id="270" w:name="_Toc37179748"/>
      <w:bookmarkStart w:id="271" w:name="_Toc45869448"/>
      <w:bookmarkStart w:id="272" w:name="_Toc52555247"/>
      <w:bookmarkStart w:id="273" w:name="_Toc61126067"/>
      <w:bookmarkStart w:id="274" w:name="_Toc67911483"/>
      <w:bookmarkStart w:id="275" w:name="_Toc74841575"/>
      <w:bookmarkStart w:id="276" w:name="_Toc76503355"/>
      <w:bookmarkStart w:id="277" w:name="_Toc83041210"/>
      <w:r w:rsidRPr="009202AA">
        <w:rPr>
          <w:lang w:eastAsia="zh-CN"/>
        </w:rPr>
        <w:t>6</w:t>
      </w:r>
      <w:r w:rsidRPr="009202AA">
        <w:rPr>
          <w:lang w:eastAsia="zh-CN"/>
        </w:rPr>
        <w:tab/>
        <w:t>Conducted transmitter characteristics</w:t>
      </w:r>
      <w:bookmarkEnd w:id="267"/>
      <w:bookmarkEnd w:id="268"/>
      <w:bookmarkEnd w:id="269"/>
      <w:bookmarkEnd w:id="270"/>
      <w:bookmarkEnd w:id="271"/>
      <w:bookmarkEnd w:id="272"/>
      <w:bookmarkEnd w:id="273"/>
      <w:bookmarkEnd w:id="274"/>
      <w:bookmarkEnd w:id="275"/>
      <w:bookmarkEnd w:id="276"/>
      <w:bookmarkEnd w:id="277"/>
    </w:p>
    <w:p w14:paraId="15EA8521" w14:textId="77777777" w:rsidR="004C4A70" w:rsidRPr="009202AA" w:rsidRDefault="004C4A70" w:rsidP="004C4A70">
      <w:pPr>
        <w:pStyle w:val="Heading2"/>
        <w:rPr>
          <w:lang w:eastAsia="zh-CN"/>
        </w:rPr>
      </w:pPr>
      <w:bookmarkStart w:id="278" w:name="_Toc21096411"/>
      <w:bookmarkStart w:id="279" w:name="_Toc29763378"/>
      <w:bookmarkStart w:id="280" w:name="_Toc36029849"/>
      <w:bookmarkStart w:id="281" w:name="_Toc37179749"/>
      <w:bookmarkStart w:id="282" w:name="_Toc45869449"/>
      <w:bookmarkStart w:id="283" w:name="_Toc52555248"/>
      <w:bookmarkStart w:id="284" w:name="_Toc61126068"/>
      <w:bookmarkStart w:id="285" w:name="_Toc67911484"/>
      <w:bookmarkStart w:id="286" w:name="_Toc74841576"/>
      <w:bookmarkStart w:id="287" w:name="_Toc76503356"/>
      <w:bookmarkStart w:id="288" w:name="_Toc83041211"/>
      <w:r w:rsidRPr="009202AA">
        <w:rPr>
          <w:lang w:eastAsia="zh-CN"/>
        </w:rPr>
        <w:t>6.1</w:t>
      </w:r>
      <w:r w:rsidRPr="009202AA">
        <w:rPr>
          <w:lang w:eastAsia="zh-CN"/>
        </w:rPr>
        <w:tab/>
        <w:t>General</w:t>
      </w:r>
      <w:bookmarkEnd w:id="278"/>
      <w:bookmarkEnd w:id="279"/>
      <w:bookmarkEnd w:id="280"/>
      <w:bookmarkEnd w:id="281"/>
      <w:bookmarkEnd w:id="282"/>
      <w:bookmarkEnd w:id="283"/>
      <w:bookmarkEnd w:id="284"/>
      <w:bookmarkEnd w:id="285"/>
      <w:bookmarkEnd w:id="286"/>
      <w:bookmarkEnd w:id="287"/>
      <w:bookmarkEnd w:id="288"/>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89" w:name="_Toc21096412"/>
      <w:bookmarkStart w:id="290" w:name="_Toc29763379"/>
      <w:bookmarkStart w:id="291" w:name="_Toc36029850"/>
      <w:bookmarkStart w:id="292" w:name="_Toc37179750"/>
      <w:bookmarkStart w:id="293" w:name="_Toc45869450"/>
      <w:bookmarkStart w:id="294" w:name="_Toc52555249"/>
      <w:bookmarkStart w:id="295" w:name="_Toc61126069"/>
      <w:bookmarkStart w:id="296" w:name="_Toc67911485"/>
      <w:bookmarkStart w:id="297" w:name="_Toc74841577"/>
      <w:bookmarkStart w:id="298" w:name="_Toc76503357"/>
      <w:bookmarkStart w:id="299" w:name="_Toc83041212"/>
      <w:r w:rsidRPr="009202AA">
        <w:rPr>
          <w:lang w:eastAsia="zh-CN"/>
        </w:rPr>
        <w:t>6.2</w:t>
      </w:r>
      <w:r w:rsidRPr="009202AA">
        <w:rPr>
          <w:lang w:eastAsia="zh-CN"/>
        </w:rPr>
        <w:tab/>
        <w:t>Base station output power</w:t>
      </w:r>
      <w:bookmarkEnd w:id="289"/>
      <w:bookmarkEnd w:id="290"/>
      <w:bookmarkEnd w:id="291"/>
      <w:bookmarkEnd w:id="292"/>
      <w:bookmarkEnd w:id="293"/>
      <w:bookmarkEnd w:id="294"/>
      <w:bookmarkEnd w:id="295"/>
      <w:bookmarkEnd w:id="296"/>
      <w:bookmarkEnd w:id="297"/>
      <w:bookmarkEnd w:id="298"/>
      <w:bookmarkEnd w:id="299"/>
    </w:p>
    <w:p w14:paraId="27BC5D45" w14:textId="77777777" w:rsidR="004C4A70" w:rsidRPr="009202AA" w:rsidRDefault="004C4A70" w:rsidP="004C4A70">
      <w:pPr>
        <w:pStyle w:val="Heading3"/>
      </w:pPr>
      <w:bookmarkStart w:id="300" w:name="_Toc21096413"/>
      <w:bookmarkStart w:id="301" w:name="_Toc29763380"/>
      <w:bookmarkStart w:id="302" w:name="_Toc36029851"/>
      <w:bookmarkStart w:id="303" w:name="_Toc37179751"/>
      <w:bookmarkStart w:id="304" w:name="_Toc45869451"/>
      <w:bookmarkStart w:id="305" w:name="_Toc52555250"/>
      <w:bookmarkStart w:id="306" w:name="_Toc61126070"/>
      <w:bookmarkStart w:id="307" w:name="_Toc67911486"/>
      <w:bookmarkStart w:id="308" w:name="_Toc74841578"/>
      <w:bookmarkStart w:id="309" w:name="_Toc76503358"/>
      <w:bookmarkStart w:id="310" w:name="_Toc83041213"/>
      <w:r w:rsidRPr="009202AA">
        <w:t>6.2.1</w:t>
      </w:r>
      <w:r w:rsidRPr="009202AA">
        <w:tab/>
        <w:t>General</w:t>
      </w:r>
      <w:bookmarkEnd w:id="300"/>
      <w:bookmarkEnd w:id="301"/>
      <w:bookmarkEnd w:id="302"/>
      <w:bookmarkEnd w:id="303"/>
      <w:bookmarkEnd w:id="304"/>
      <w:bookmarkEnd w:id="305"/>
      <w:bookmarkEnd w:id="306"/>
      <w:bookmarkEnd w:id="307"/>
      <w:bookmarkEnd w:id="308"/>
      <w:bookmarkEnd w:id="309"/>
      <w:bookmarkEnd w:id="310"/>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311" w:name="_Toc21096414"/>
      <w:bookmarkStart w:id="312" w:name="_Toc29763381"/>
      <w:bookmarkStart w:id="313" w:name="_Toc36029852"/>
      <w:bookmarkStart w:id="314" w:name="_Toc37179752"/>
      <w:bookmarkStart w:id="315" w:name="_Toc45869452"/>
      <w:bookmarkStart w:id="316" w:name="_Toc52555251"/>
      <w:bookmarkStart w:id="317" w:name="_Toc61126071"/>
      <w:bookmarkStart w:id="318" w:name="_Toc67911487"/>
      <w:bookmarkStart w:id="319" w:name="_Toc74841579"/>
      <w:bookmarkStart w:id="320" w:name="_Toc76503359"/>
      <w:bookmarkStart w:id="321" w:name="_Toc83041214"/>
      <w:r w:rsidRPr="009202AA">
        <w:rPr>
          <w:lang w:eastAsia="zh-CN"/>
        </w:rPr>
        <w:t>6.2.2</w:t>
      </w:r>
      <w:r w:rsidRPr="009202AA">
        <w:rPr>
          <w:lang w:eastAsia="zh-CN"/>
        </w:rPr>
        <w:tab/>
        <w:t>Maximum output power</w:t>
      </w:r>
      <w:bookmarkEnd w:id="311"/>
      <w:bookmarkEnd w:id="312"/>
      <w:bookmarkEnd w:id="313"/>
      <w:bookmarkEnd w:id="314"/>
      <w:bookmarkEnd w:id="315"/>
      <w:bookmarkEnd w:id="316"/>
      <w:bookmarkEnd w:id="317"/>
      <w:bookmarkEnd w:id="318"/>
      <w:bookmarkEnd w:id="319"/>
      <w:bookmarkEnd w:id="320"/>
      <w:bookmarkEnd w:id="321"/>
    </w:p>
    <w:p w14:paraId="153B2B89" w14:textId="77777777" w:rsidR="004C4A70" w:rsidRPr="009202AA" w:rsidRDefault="004C4A70" w:rsidP="004C4A70">
      <w:pPr>
        <w:pStyle w:val="Heading4"/>
      </w:pPr>
      <w:bookmarkStart w:id="322" w:name="_Toc21096415"/>
      <w:bookmarkStart w:id="323" w:name="_Toc29763382"/>
      <w:bookmarkStart w:id="324" w:name="_Toc36029853"/>
      <w:bookmarkStart w:id="325" w:name="_Toc37179753"/>
      <w:bookmarkStart w:id="326" w:name="_Toc45869453"/>
      <w:bookmarkStart w:id="327" w:name="_Toc52555252"/>
      <w:bookmarkStart w:id="328" w:name="_Toc61126072"/>
      <w:bookmarkStart w:id="329" w:name="_Toc67911488"/>
      <w:bookmarkStart w:id="330" w:name="_Toc74841580"/>
      <w:bookmarkStart w:id="331" w:name="_Toc76503360"/>
      <w:bookmarkStart w:id="332" w:name="_Toc83041215"/>
      <w:r w:rsidRPr="009202AA">
        <w:t>6.2.2.1</w:t>
      </w:r>
      <w:r w:rsidRPr="009202AA">
        <w:tab/>
        <w:t>General</w:t>
      </w:r>
      <w:bookmarkEnd w:id="322"/>
      <w:bookmarkEnd w:id="323"/>
      <w:bookmarkEnd w:id="324"/>
      <w:bookmarkEnd w:id="325"/>
      <w:bookmarkEnd w:id="326"/>
      <w:bookmarkEnd w:id="327"/>
      <w:bookmarkEnd w:id="328"/>
      <w:bookmarkEnd w:id="329"/>
      <w:bookmarkEnd w:id="330"/>
      <w:bookmarkEnd w:id="331"/>
      <w:bookmarkEnd w:id="332"/>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333" w:name="_Toc21096416"/>
      <w:bookmarkStart w:id="334" w:name="_Toc29763383"/>
      <w:bookmarkStart w:id="335" w:name="_Toc36029854"/>
      <w:bookmarkStart w:id="336" w:name="_Toc37179754"/>
      <w:bookmarkStart w:id="337" w:name="_Toc45869454"/>
      <w:bookmarkStart w:id="338" w:name="_Toc52555253"/>
      <w:bookmarkStart w:id="339" w:name="_Toc61126073"/>
      <w:bookmarkStart w:id="340" w:name="_Toc67911489"/>
      <w:bookmarkStart w:id="341" w:name="_Toc74841581"/>
      <w:bookmarkStart w:id="342" w:name="_Toc76503361"/>
      <w:bookmarkStart w:id="343" w:name="_Toc83041216"/>
      <w:r w:rsidRPr="009202AA">
        <w:t>6.2.2.2</w:t>
      </w:r>
      <w:r w:rsidRPr="009202AA">
        <w:tab/>
      </w:r>
      <w:r w:rsidRPr="009202AA">
        <w:rPr>
          <w:lang w:eastAsia="zh-CN"/>
        </w:rPr>
        <w:t>Minimum requirement for MSR operation</w:t>
      </w:r>
      <w:bookmarkEnd w:id="333"/>
      <w:bookmarkEnd w:id="334"/>
      <w:bookmarkEnd w:id="335"/>
      <w:bookmarkEnd w:id="336"/>
      <w:bookmarkEnd w:id="337"/>
      <w:bookmarkEnd w:id="338"/>
      <w:bookmarkEnd w:id="339"/>
      <w:bookmarkEnd w:id="340"/>
      <w:bookmarkEnd w:id="341"/>
      <w:bookmarkEnd w:id="342"/>
      <w:bookmarkEnd w:id="343"/>
    </w:p>
    <w:p w14:paraId="0CAB96D5" w14:textId="77777777" w:rsidR="004C4A70" w:rsidRPr="009202AA" w:rsidRDefault="004C4A70" w:rsidP="004C4A70">
      <w:pPr>
        <w:pStyle w:val="Heading5"/>
        <w:spacing w:after="200"/>
        <w:rPr>
          <w:rFonts w:cs="Arial"/>
          <w:szCs w:val="22"/>
        </w:rPr>
      </w:pPr>
      <w:bookmarkStart w:id="344" w:name="_Toc21096417"/>
      <w:bookmarkStart w:id="345" w:name="_Toc29763384"/>
      <w:bookmarkStart w:id="346" w:name="_Toc36029855"/>
      <w:bookmarkStart w:id="347" w:name="_Toc37179755"/>
      <w:bookmarkStart w:id="348" w:name="_Toc45869455"/>
      <w:bookmarkStart w:id="349" w:name="_Toc52555254"/>
      <w:bookmarkStart w:id="350" w:name="_Toc61126074"/>
      <w:bookmarkStart w:id="351" w:name="_Toc67911490"/>
      <w:bookmarkStart w:id="352" w:name="_Toc74841582"/>
      <w:bookmarkStart w:id="353" w:name="_Toc76503362"/>
      <w:bookmarkStart w:id="354" w:name="_Toc83041217"/>
      <w:r w:rsidRPr="009202AA">
        <w:rPr>
          <w:rFonts w:cs="Arial"/>
          <w:szCs w:val="22"/>
        </w:rPr>
        <w:t>6.2.2.2.1</w:t>
      </w:r>
      <w:r w:rsidRPr="009202AA">
        <w:rPr>
          <w:rFonts w:cs="Arial"/>
          <w:szCs w:val="22"/>
        </w:rPr>
        <w:tab/>
        <w:t>General</w:t>
      </w:r>
      <w:bookmarkEnd w:id="344"/>
      <w:bookmarkEnd w:id="345"/>
      <w:bookmarkEnd w:id="346"/>
      <w:bookmarkEnd w:id="347"/>
      <w:bookmarkEnd w:id="348"/>
      <w:bookmarkEnd w:id="349"/>
      <w:bookmarkEnd w:id="350"/>
      <w:bookmarkEnd w:id="351"/>
      <w:bookmarkEnd w:id="352"/>
      <w:bookmarkEnd w:id="353"/>
      <w:bookmarkEnd w:id="35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355" w:name="_Toc21096418"/>
      <w:bookmarkStart w:id="356" w:name="_Toc29763385"/>
      <w:bookmarkStart w:id="357" w:name="_Toc36029856"/>
      <w:bookmarkStart w:id="358" w:name="_Toc37179756"/>
      <w:bookmarkStart w:id="359" w:name="_Toc45869456"/>
      <w:bookmarkStart w:id="360" w:name="_Toc52555255"/>
      <w:bookmarkStart w:id="361" w:name="_Toc61126075"/>
      <w:bookmarkStart w:id="362" w:name="_Toc67911491"/>
      <w:bookmarkStart w:id="363" w:name="_Toc74841583"/>
      <w:bookmarkStart w:id="364" w:name="_Toc76503363"/>
      <w:bookmarkStart w:id="365" w:name="_Toc83041218"/>
      <w:r w:rsidRPr="009202AA">
        <w:rPr>
          <w:rFonts w:cs="Arial"/>
          <w:szCs w:val="22"/>
        </w:rPr>
        <w:t>6.2.2.2.2</w:t>
      </w:r>
      <w:r w:rsidRPr="009202AA">
        <w:rPr>
          <w:rFonts w:cs="Arial"/>
          <w:szCs w:val="22"/>
        </w:rPr>
        <w:tab/>
        <w:t>Additional requirements (regional)</w:t>
      </w:r>
      <w:bookmarkEnd w:id="355"/>
      <w:bookmarkEnd w:id="356"/>
      <w:bookmarkEnd w:id="357"/>
      <w:bookmarkEnd w:id="358"/>
      <w:bookmarkEnd w:id="359"/>
      <w:bookmarkEnd w:id="360"/>
      <w:bookmarkEnd w:id="361"/>
      <w:bookmarkEnd w:id="362"/>
      <w:bookmarkEnd w:id="363"/>
      <w:bookmarkEnd w:id="364"/>
      <w:bookmarkEnd w:id="365"/>
    </w:p>
    <w:p w14:paraId="7F52FA4D" w14:textId="77777777" w:rsidR="004C4A70" w:rsidRPr="009202AA" w:rsidRDefault="004C4A70" w:rsidP="004C4A70">
      <w:pPr>
        <w:pStyle w:val="Heading4"/>
        <w:rPr>
          <w:lang w:eastAsia="zh-CN"/>
        </w:rPr>
      </w:pPr>
      <w:bookmarkStart w:id="366" w:name="_Toc21096419"/>
      <w:bookmarkStart w:id="367" w:name="_Toc29763386"/>
      <w:bookmarkStart w:id="368" w:name="_Toc36029857"/>
      <w:bookmarkStart w:id="369" w:name="_Toc37179757"/>
      <w:bookmarkStart w:id="370" w:name="_Toc45869457"/>
      <w:bookmarkStart w:id="371" w:name="_Toc52555256"/>
      <w:bookmarkStart w:id="372" w:name="_Toc61126076"/>
      <w:bookmarkStart w:id="373" w:name="_Toc67911492"/>
      <w:bookmarkStart w:id="374" w:name="_Toc74841584"/>
      <w:bookmarkStart w:id="375" w:name="_Toc76503364"/>
      <w:bookmarkStart w:id="376" w:name="_Toc83041219"/>
      <w:r w:rsidRPr="009202AA">
        <w:rPr>
          <w:lang w:eastAsia="zh-CN"/>
        </w:rPr>
        <w:t>6.2.2.3</w:t>
      </w:r>
      <w:r w:rsidRPr="009202AA">
        <w:rPr>
          <w:lang w:eastAsia="zh-CN"/>
        </w:rPr>
        <w:tab/>
        <w:t>Minimum requirement for single RAT UTRA operation</w:t>
      </w:r>
      <w:bookmarkEnd w:id="366"/>
      <w:bookmarkEnd w:id="367"/>
      <w:bookmarkEnd w:id="368"/>
      <w:bookmarkEnd w:id="369"/>
      <w:bookmarkEnd w:id="370"/>
      <w:bookmarkEnd w:id="371"/>
      <w:bookmarkEnd w:id="372"/>
      <w:bookmarkEnd w:id="373"/>
      <w:bookmarkEnd w:id="374"/>
      <w:bookmarkEnd w:id="375"/>
      <w:bookmarkEnd w:id="376"/>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377" w:name="_Toc21096420"/>
      <w:bookmarkStart w:id="378" w:name="_Toc29763387"/>
      <w:bookmarkStart w:id="379" w:name="_Toc36029858"/>
      <w:bookmarkStart w:id="380" w:name="_Toc37179758"/>
      <w:bookmarkStart w:id="381" w:name="_Toc45869458"/>
      <w:bookmarkStart w:id="382" w:name="_Toc52555257"/>
      <w:bookmarkStart w:id="383" w:name="_Toc61126077"/>
      <w:bookmarkStart w:id="384" w:name="_Toc67911493"/>
      <w:bookmarkStart w:id="385" w:name="_Toc74841585"/>
      <w:bookmarkStart w:id="386" w:name="_Toc76503365"/>
      <w:bookmarkStart w:id="387" w:name="_Toc83041220"/>
      <w:r w:rsidRPr="009202AA">
        <w:rPr>
          <w:lang w:eastAsia="zh-CN"/>
        </w:rPr>
        <w:t>6.2.2.4</w:t>
      </w:r>
      <w:r w:rsidRPr="009202AA">
        <w:rPr>
          <w:lang w:eastAsia="zh-CN"/>
        </w:rPr>
        <w:tab/>
        <w:t>Minimum requirement for single RAT E-UTRA operation</w:t>
      </w:r>
      <w:bookmarkEnd w:id="377"/>
      <w:bookmarkEnd w:id="378"/>
      <w:bookmarkEnd w:id="379"/>
      <w:bookmarkEnd w:id="380"/>
      <w:bookmarkEnd w:id="381"/>
      <w:bookmarkEnd w:id="382"/>
      <w:bookmarkEnd w:id="383"/>
      <w:bookmarkEnd w:id="384"/>
      <w:bookmarkEnd w:id="385"/>
      <w:bookmarkEnd w:id="386"/>
      <w:bookmarkEnd w:id="387"/>
    </w:p>
    <w:p w14:paraId="772CC19A" w14:textId="77777777" w:rsidR="004C4A70" w:rsidRPr="009202AA" w:rsidRDefault="004C4A70" w:rsidP="004C4A70">
      <w:pPr>
        <w:pStyle w:val="Heading5"/>
        <w:spacing w:after="200"/>
        <w:rPr>
          <w:rFonts w:cs="Arial"/>
          <w:szCs w:val="22"/>
        </w:rPr>
      </w:pPr>
      <w:bookmarkStart w:id="388" w:name="_Toc21096421"/>
      <w:bookmarkStart w:id="389" w:name="_Toc29763388"/>
      <w:bookmarkStart w:id="390" w:name="_Toc36029859"/>
      <w:bookmarkStart w:id="391" w:name="_Toc37179759"/>
      <w:bookmarkStart w:id="392" w:name="_Toc45869459"/>
      <w:bookmarkStart w:id="393" w:name="_Toc52555258"/>
      <w:bookmarkStart w:id="394" w:name="_Toc61126078"/>
      <w:bookmarkStart w:id="395" w:name="_Toc67911494"/>
      <w:bookmarkStart w:id="396" w:name="_Toc74841586"/>
      <w:bookmarkStart w:id="397" w:name="_Toc76503366"/>
      <w:bookmarkStart w:id="398" w:name="_Toc83041221"/>
      <w:r w:rsidRPr="009202AA">
        <w:rPr>
          <w:rFonts w:cs="Arial"/>
          <w:szCs w:val="22"/>
        </w:rPr>
        <w:t>6.2.2.4.1</w:t>
      </w:r>
      <w:r w:rsidRPr="009202AA">
        <w:rPr>
          <w:rFonts w:cs="Arial"/>
          <w:szCs w:val="22"/>
        </w:rPr>
        <w:tab/>
        <w:t>General</w:t>
      </w:r>
      <w:bookmarkEnd w:id="388"/>
      <w:bookmarkEnd w:id="389"/>
      <w:bookmarkEnd w:id="390"/>
      <w:bookmarkEnd w:id="391"/>
      <w:bookmarkEnd w:id="392"/>
      <w:bookmarkEnd w:id="393"/>
      <w:bookmarkEnd w:id="394"/>
      <w:bookmarkEnd w:id="395"/>
      <w:bookmarkEnd w:id="396"/>
      <w:bookmarkEnd w:id="397"/>
      <w:bookmarkEnd w:id="398"/>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399" w:name="_Toc21096422"/>
      <w:bookmarkStart w:id="400" w:name="_Toc29763389"/>
      <w:bookmarkStart w:id="401" w:name="_Toc36029860"/>
      <w:bookmarkStart w:id="402" w:name="_Toc37179760"/>
      <w:bookmarkStart w:id="403" w:name="_Toc45869460"/>
      <w:bookmarkStart w:id="404" w:name="_Toc52555259"/>
      <w:bookmarkStart w:id="405" w:name="_Toc61126079"/>
      <w:bookmarkStart w:id="406" w:name="_Toc67911495"/>
      <w:bookmarkStart w:id="407" w:name="_Toc74841587"/>
      <w:bookmarkStart w:id="408" w:name="_Toc76503367"/>
      <w:bookmarkStart w:id="409" w:name="_Toc83041222"/>
      <w:r w:rsidRPr="009202AA">
        <w:rPr>
          <w:rFonts w:cs="Arial"/>
          <w:szCs w:val="22"/>
        </w:rPr>
        <w:t>6.2.2.4.2</w:t>
      </w:r>
      <w:r w:rsidRPr="009202AA">
        <w:rPr>
          <w:rFonts w:cs="Arial"/>
          <w:szCs w:val="22"/>
        </w:rPr>
        <w:tab/>
        <w:t>Additional requirements (regional)</w:t>
      </w:r>
      <w:bookmarkEnd w:id="399"/>
      <w:bookmarkEnd w:id="400"/>
      <w:bookmarkEnd w:id="401"/>
      <w:bookmarkEnd w:id="402"/>
      <w:bookmarkEnd w:id="403"/>
      <w:bookmarkEnd w:id="404"/>
      <w:bookmarkEnd w:id="405"/>
      <w:bookmarkEnd w:id="406"/>
      <w:bookmarkEnd w:id="407"/>
      <w:bookmarkEnd w:id="408"/>
      <w:bookmarkEnd w:id="409"/>
    </w:p>
    <w:p w14:paraId="2A2CB98B" w14:textId="77777777" w:rsidR="004C4A70" w:rsidRPr="009202AA" w:rsidRDefault="004C4A70" w:rsidP="004C4A70">
      <w:pPr>
        <w:pStyle w:val="Heading3"/>
        <w:rPr>
          <w:lang w:eastAsia="zh-CN"/>
        </w:rPr>
      </w:pPr>
      <w:bookmarkStart w:id="410" w:name="_Toc21096423"/>
      <w:bookmarkStart w:id="411" w:name="_Toc29763390"/>
      <w:bookmarkStart w:id="412" w:name="_Toc36029861"/>
      <w:bookmarkStart w:id="413" w:name="_Toc37179761"/>
      <w:bookmarkStart w:id="414" w:name="_Toc45869461"/>
      <w:bookmarkStart w:id="415" w:name="_Toc52555260"/>
      <w:bookmarkStart w:id="416" w:name="_Toc61126080"/>
      <w:bookmarkStart w:id="417" w:name="_Toc67911496"/>
      <w:bookmarkStart w:id="418" w:name="_Toc74841588"/>
      <w:bookmarkStart w:id="419" w:name="_Toc76503368"/>
      <w:bookmarkStart w:id="420" w:name="_Toc83041223"/>
      <w:r w:rsidRPr="009202AA">
        <w:rPr>
          <w:lang w:eastAsia="zh-CN"/>
        </w:rPr>
        <w:t>6.2.3</w:t>
      </w:r>
      <w:r w:rsidRPr="009202AA">
        <w:rPr>
          <w:lang w:eastAsia="zh-CN"/>
        </w:rPr>
        <w:tab/>
      </w:r>
      <w:r w:rsidRPr="009202AA">
        <w:t>UTRA FDD primary CPICH power</w:t>
      </w:r>
      <w:bookmarkEnd w:id="410"/>
      <w:bookmarkEnd w:id="411"/>
      <w:bookmarkEnd w:id="412"/>
      <w:bookmarkEnd w:id="413"/>
      <w:bookmarkEnd w:id="414"/>
      <w:bookmarkEnd w:id="415"/>
      <w:bookmarkEnd w:id="416"/>
      <w:bookmarkEnd w:id="417"/>
      <w:bookmarkEnd w:id="418"/>
      <w:bookmarkEnd w:id="419"/>
      <w:bookmarkEnd w:id="420"/>
    </w:p>
    <w:p w14:paraId="10D6C032" w14:textId="77777777" w:rsidR="004C4A70" w:rsidRPr="009202AA" w:rsidRDefault="004C4A70" w:rsidP="004C4A70">
      <w:pPr>
        <w:pStyle w:val="Heading4"/>
      </w:pPr>
      <w:bookmarkStart w:id="421" w:name="_Toc21096424"/>
      <w:bookmarkStart w:id="422" w:name="_Toc29763391"/>
      <w:bookmarkStart w:id="423" w:name="_Toc36029862"/>
      <w:bookmarkStart w:id="424" w:name="_Toc37179762"/>
      <w:bookmarkStart w:id="425" w:name="_Toc45869462"/>
      <w:bookmarkStart w:id="426" w:name="_Toc52555261"/>
      <w:bookmarkStart w:id="427" w:name="_Toc61126081"/>
      <w:bookmarkStart w:id="428" w:name="_Toc67911497"/>
      <w:bookmarkStart w:id="429" w:name="_Toc74841589"/>
      <w:bookmarkStart w:id="430" w:name="_Toc76503369"/>
      <w:bookmarkStart w:id="431" w:name="_Toc83041224"/>
      <w:r w:rsidRPr="009202AA">
        <w:t>6.2.3.1</w:t>
      </w:r>
      <w:r w:rsidRPr="009202AA">
        <w:tab/>
        <w:t>General</w:t>
      </w:r>
      <w:bookmarkEnd w:id="421"/>
      <w:bookmarkEnd w:id="422"/>
      <w:bookmarkEnd w:id="423"/>
      <w:bookmarkEnd w:id="424"/>
      <w:bookmarkEnd w:id="425"/>
      <w:bookmarkEnd w:id="426"/>
      <w:bookmarkEnd w:id="427"/>
      <w:bookmarkEnd w:id="428"/>
      <w:bookmarkEnd w:id="429"/>
      <w:bookmarkEnd w:id="430"/>
      <w:bookmarkEnd w:id="431"/>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432" w:name="_Toc21096425"/>
      <w:bookmarkStart w:id="433" w:name="_Toc29763392"/>
      <w:bookmarkStart w:id="434" w:name="_Toc36029863"/>
      <w:bookmarkStart w:id="435" w:name="_Toc37179763"/>
      <w:bookmarkStart w:id="436" w:name="_Toc45869463"/>
      <w:bookmarkStart w:id="437" w:name="_Toc52555262"/>
      <w:bookmarkStart w:id="438" w:name="_Toc61126082"/>
      <w:bookmarkStart w:id="439" w:name="_Toc67911498"/>
      <w:bookmarkStart w:id="440" w:name="_Toc74841590"/>
      <w:bookmarkStart w:id="441" w:name="_Toc76503370"/>
      <w:bookmarkStart w:id="442" w:name="_Toc83041225"/>
      <w:r w:rsidRPr="009202AA">
        <w:t>6.2.3.2</w:t>
      </w:r>
      <w:r w:rsidRPr="009202AA">
        <w:tab/>
      </w:r>
      <w:r w:rsidRPr="009202AA">
        <w:rPr>
          <w:lang w:eastAsia="zh-CN"/>
        </w:rPr>
        <w:t>Minimum requirement for MSR operation</w:t>
      </w:r>
      <w:bookmarkEnd w:id="432"/>
      <w:bookmarkEnd w:id="433"/>
      <w:bookmarkEnd w:id="434"/>
      <w:bookmarkEnd w:id="435"/>
      <w:bookmarkEnd w:id="436"/>
      <w:bookmarkEnd w:id="437"/>
      <w:bookmarkEnd w:id="438"/>
      <w:bookmarkEnd w:id="439"/>
      <w:bookmarkEnd w:id="440"/>
      <w:bookmarkEnd w:id="441"/>
      <w:bookmarkEnd w:id="442"/>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443" w:name="_Toc21096426"/>
      <w:bookmarkStart w:id="444" w:name="_Toc29763393"/>
      <w:bookmarkStart w:id="445" w:name="_Toc36029864"/>
      <w:bookmarkStart w:id="446" w:name="_Toc37179764"/>
      <w:bookmarkStart w:id="447" w:name="_Toc45869464"/>
      <w:bookmarkStart w:id="448" w:name="_Toc52555263"/>
      <w:bookmarkStart w:id="449" w:name="_Toc61126083"/>
      <w:bookmarkStart w:id="450" w:name="_Toc67911499"/>
      <w:bookmarkStart w:id="451" w:name="_Toc74841591"/>
      <w:bookmarkStart w:id="452" w:name="_Toc76503371"/>
      <w:bookmarkStart w:id="453" w:name="_Toc83041226"/>
      <w:r w:rsidRPr="009202AA">
        <w:rPr>
          <w:lang w:eastAsia="zh-CN"/>
        </w:rPr>
        <w:t>6.2.3.3</w:t>
      </w:r>
      <w:r w:rsidRPr="009202AA">
        <w:rPr>
          <w:lang w:eastAsia="zh-CN"/>
        </w:rPr>
        <w:tab/>
        <w:t>Minimum requirement for single RAT UTRA operation</w:t>
      </w:r>
      <w:bookmarkEnd w:id="443"/>
      <w:bookmarkEnd w:id="444"/>
      <w:bookmarkEnd w:id="445"/>
      <w:bookmarkEnd w:id="446"/>
      <w:bookmarkEnd w:id="447"/>
      <w:bookmarkEnd w:id="448"/>
      <w:bookmarkEnd w:id="449"/>
      <w:bookmarkEnd w:id="450"/>
      <w:bookmarkEnd w:id="451"/>
      <w:bookmarkEnd w:id="452"/>
      <w:bookmarkEnd w:id="453"/>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454" w:name="_Toc21096427"/>
      <w:bookmarkStart w:id="455" w:name="_Toc29763394"/>
      <w:bookmarkStart w:id="456" w:name="_Toc36029865"/>
      <w:bookmarkStart w:id="457" w:name="_Toc37179765"/>
      <w:bookmarkStart w:id="458" w:name="_Toc45869465"/>
      <w:bookmarkStart w:id="459" w:name="_Toc52555264"/>
      <w:bookmarkStart w:id="460" w:name="_Toc61126084"/>
      <w:bookmarkStart w:id="461" w:name="_Toc67911500"/>
      <w:bookmarkStart w:id="462" w:name="_Toc74841592"/>
      <w:bookmarkStart w:id="463" w:name="_Toc76503372"/>
      <w:bookmarkStart w:id="464" w:name="_Toc83041227"/>
      <w:r w:rsidRPr="009202AA">
        <w:rPr>
          <w:lang w:eastAsia="zh-CN"/>
        </w:rPr>
        <w:t>6.2.3.4</w:t>
      </w:r>
      <w:r w:rsidRPr="009202AA">
        <w:rPr>
          <w:lang w:eastAsia="zh-CN"/>
        </w:rPr>
        <w:tab/>
        <w:t>Minimum requirement for single RAT E-UTRA operation</w:t>
      </w:r>
      <w:bookmarkEnd w:id="454"/>
      <w:bookmarkEnd w:id="455"/>
      <w:bookmarkEnd w:id="456"/>
      <w:bookmarkEnd w:id="457"/>
      <w:bookmarkEnd w:id="458"/>
      <w:bookmarkEnd w:id="459"/>
      <w:bookmarkEnd w:id="460"/>
      <w:bookmarkEnd w:id="461"/>
      <w:bookmarkEnd w:id="462"/>
      <w:bookmarkEnd w:id="463"/>
      <w:bookmarkEnd w:id="46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465" w:name="_Toc21096428"/>
      <w:bookmarkStart w:id="466" w:name="_Toc29763395"/>
      <w:bookmarkStart w:id="467" w:name="_Toc36029866"/>
      <w:bookmarkStart w:id="468" w:name="_Toc37179766"/>
      <w:bookmarkStart w:id="469" w:name="_Toc45869466"/>
      <w:bookmarkStart w:id="470" w:name="_Toc52555265"/>
      <w:bookmarkStart w:id="471" w:name="_Toc61126085"/>
      <w:bookmarkStart w:id="472" w:name="_Toc67911501"/>
      <w:bookmarkStart w:id="473" w:name="_Toc74841593"/>
      <w:bookmarkStart w:id="474" w:name="_Toc76503373"/>
      <w:bookmarkStart w:id="475" w:name="_Toc83041228"/>
      <w:r w:rsidRPr="009202AA">
        <w:rPr>
          <w:lang w:eastAsia="zh-CN"/>
        </w:rPr>
        <w:t>6.2.4</w:t>
      </w:r>
      <w:r w:rsidRPr="009202AA">
        <w:rPr>
          <w:lang w:eastAsia="zh-CN"/>
        </w:rPr>
        <w:tab/>
      </w:r>
      <w:r w:rsidRPr="009202AA">
        <w:t>UTRA TDD primary CCPCH power</w:t>
      </w:r>
      <w:bookmarkEnd w:id="465"/>
      <w:bookmarkEnd w:id="466"/>
      <w:bookmarkEnd w:id="467"/>
      <w:bookmarkEnd w:id="468"/>
      <w:bookmarkEnd w:id="469"/>
      <w:bookmarkEnd w:id="470"/>
      <w:bookmarkEnd w:id="471"/>
      <w:bookmarkEnd w:id="472"/>
      <w:bookmarkEnd w:id="473"/>
      <w:bookmarkEnd w:id="474"/>
      <w:bookmarkEnd w:id="475"/>
    </w:p>
    <w:p w14:paraId="56BD1E31" w14:textId="77777777" w:rsidR="004C4A70" w:rsidRPr="009202AA" w:rsidRDefault="004C4A70" w:rsidP="004C4A70">
      <w:pPr>
        <w:pStyle w:val="Heading4"/>
      </w:pPr>
      <w:bookmarkStart w:id="476" w:name="_Toc21096429"/>
      <w:bookmarkStart w:id="477" w:name="_Toc29763396"/>
      <w:bookmarkStart w:id="478" w:name="_Toc36029867"/>
      <w:bookmarkStart w:id="479" w:name="_Toc37179767"/>
      <w:bookmarkStart w:id="480" w:name="_Toc45869467"/>
      <w:bookmarkStart w:id="481" w:name="_Toc52555266"/>
      <w:bookmarkStart w:id="482" w:name="_Toc61126086"/>
      <w:bookmarkStart w:id="483" w:name="_Toc67911502"/>
      <w:bookmarkStart w:id="484" w:name="_Toc74841594"/>
      <w:bookmarkStart w:id="485" w:name="_Toc76503374"/>
      <w:bookmarkStart w:id="486" w:name="_Toc83041229"/>
      <w:r w:rsidRPr="009202AA">
        <w:t>6.2.4.1</w:t>
      </w:r>
      <w:r w:rsidRPr="009202AA">
        <w:tab/>
        <w:t>General</w:t>
      </w:r>
      <w:bookmarkEnd w:id="476"/>
      <w:bookmarkEnd w:id="477"/>
      <w:bookmarkEnd w:id="478"/>
      <w:bookmarkEnd w:id="479"/>
      <w:bookmarkEnd w:id="480"/>
      <w:bookmarkEnd w:id="481"/>
      <w:bookmarkEnd w:id="482"/>
      <w:bookmarkEnd w:id="483"/>
      <w:bookmarkEnd w:id="484"/>
      <w:bookmarkEnd w:id="485"/>
      <w:bookmarkEnd w:id="486"/>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487" w:name="_Toc21096430"/>
      <w:bookmarkStart w:id="488" w:name="_Toc29763397"/>
      <w:bookmarkStart w:id="489" w:name="_Toc36029868"/>
      <w:bookmarkStart w:id="490" w:name="_Toc37179768"/>
      <w:bookmarkStart w:id="491" w:name="_Toc45869468"/>
      <w:bookmarkStart w:id="492" w:name="_Toc52555267"/>
      <w:bookmarkStart w:id="493" w:name="_Toc61126087"/>
      <w:bookmarkStart w:id="494" w:name="_Toc67911503"/>
      <w:bookmarkStart w:id="495" w:name="_Toc74841595"/>
      <w:bookmarkStart w:id="496" w:name="_Toc76503375"/>
      <w:bookmarkStart w:id="497" w:name="_Toc83041230"/>
      <w:r w:rsidRPr="009202AA">
        <w:t>6.2.4.2</w:t>
      </w:r>
      <w:r w:rsidRPr="009202AA">
        <w:tab/>
      </w:r>
      <w:r w:rsidRPr="009202AA">
        <w:rPr>
          <w:lang w:eastAsia="zh-CN"/>
        </w:rPr>
        <w:t>Minimum requirement for MSR operation</w:t>
      </w:r>
      <w:bookmarkEnd w:id="487"/>
      <w:bookmarkEnd w:id="488"/>
      <w:bookmarkEnd w:id="489"/>
      <w:bookmarkEnd w:id="490"/>
      <w:bookmarkEnd w:id="491"/>
      <w:bookmarkEnd w:id="492"/>
      <w:bookmarkEnd w:id="493"/>
      <w:bookmarkEnd w:id="494"/>
      <w:bookmarkEnd w:id="495"/>
      <w:bookmarkEnd w:id="496"/>
      <w:bookmarkEnd w:id="497"/>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498" w:name="_Toc21096431"/>
      <w:bookmarkStart w:id="499" w:name="_Toc29763398"/>
      <w:bookmarkStart w:id="500" w:name="_Toc36029869"/>
      <w:bookmarkStart w:id="501" w:name="_Toc37179769"/>
      <w:bookmarkStart w:id="502" w:name="_Toc45869469"/>
      <w:bookmarkStart w:id="503" w:name="_Toc52555268"/>
      <w:bookmarkStart w:id="504" w:name="_Toc61126088"/>
      <w:bookmarkStart w:id="505" w:name="_Toc67911504"/>
      <w:bookmarkStart w:id="506" w:name="_Toc74841596"/>
      <w:bookmarkStart w:id="507" w:name="_Toc76503376"/>
      <w:bookmarkStart w:id="508" w:name="_Toc83041231"/>
      <w:r w:rsidRPr="009202AA">
        <w:rPr>
          <w:lang w:eastAsia="zh-CN"/>
        </w:rPr>
        <w:t>6.2.4.3</w:t>
      </w:r>
      <w:r w:rsidRPr="009202AA">
        <w:rPr>
          <w:lang w:eastAsia="zh-CN"/>
        </w:rPr>
        <w:tab/>
        <w:t>Minimum requirement for single RAT UTRA operation</w:t>
      </w:r>
      <w:bookmarkEnd w:id="498"/>
      <w:bookmarkEnd w:id="499"/>
      <w:bookmarkEnd w:id="500"/>
      <w:bookmarkEnd w:id="501"/>
      <w:bookmarkEnd w:id="502"/>
      <w:bookmarkEnd w:id="503"/>
      <w:bookmarkEnd w:id="504"/>
      <w:bookmarkEnd w:id="505"/>
      <w:bookmarkEnd w:id="506"/>
      <w:bookmarkEnd w:id="507"/>
      <w:bookmarkEnd w:id="508"/>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509" w:name="_Toc21096432"/>
      <w:bookmarkStart w:id="510" w:name="_Toc29763399"/>
      <w:bookmarkStart w:id="511" w:name="_Toc36029870"/>
      <w:bookmarkStart w:id="512" w:name="_Toc37179770"/>
      <w:bookmarkStart w:id="513" w:name="_Toc45869470"/>
      <w:bookmarkStart w:id="514" w:name="_Toc52555269"/>
      <w:bookmarkStart w:id="515" w:name="_Toc61126089"/>
      <w:bookmarkStart w:id="516" w:name="_Toc67911505"/>
      <w:bookmarkStart w:id="517" w:name="_Toc74841597"/>
      <w:bookmarkStart w:id="518" w:name="_Toc76503377"/>
      <w:bookmarkStart w:id="519" w:name="_Toc83041232"/>
      <w:r w:rsidRPr="009202AA">
        <w:rPr>
          <w:lang w:eastAsia="zh-CN"/>
        </w:rPr>
        <w:t>6.2.4.4</w:t>
      </w:r>
      <w:r w:rsidRPr="009202AA">
        <w:rPr>
          <w:lang w:eastAsia="zh-CN"/>
        </w:rPr>
        <w:tab/>
        <w:t>Minimum requirement for single RAT E-UTRA operation</w:t>
      </w:r>
      <w:bookmarkEnd w:id="509"/>
      <w:bookmarkEnd w:id="510"/>
      <w:bookmarkEnd w:id="511"/>
      <w:bookmarkEnd w:id="512"/>
      <w:bookmarkEnd w:id="513"/>
      <w:bookmarkEnd w:id="514"/>
      <w:bookmarkEnd w:id="515"/>
      <w:bookmarkEnd w:id="516"/>
      <w:bookmarkEnd w:id="517"/>
      <w:bookmarkEnd w:id="518"/>
      <w:bookmarkEnd w:id="519"/>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520" w:name="_Toc21096433"/>
      <w:bookmarkStart w:id="521" w:name="_Toc29763400"/>
      <w:bookmarkStart w:id="522" w:name="_Toc36029871"/>
      <w:bookmarkStart w:id="523" w:name="_Toc37179771"/>
      <w:bookmarkStart w:id="524" w:name="_Toc45869471"/>
      <w:bookmarkStart w:id="525" w:name="_Toc52555270"/>
      <w:bookmarkStart w:id="526" w:name="_Toc61126090"/>
      <w:bookmarkStart w:id="527" w:name="_Toc67911506"/>
      <w:bookmarkStart w:id="528" w:name="_Toc74841598"/>
      <w:bookmarkStart w:id="529" w:name="_Toc76503378"/>
      <w:bookmarkStart w:id="530" w:name="_Toc83041233"/>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520"/>
      <w:bookmarkEnd w:id="521"/>
      <w:bookmarkEnd w:id="522"/>
      <w:bookmarkEnd w:id="523"/>
      <w:bookmarkEnd w:id="524"/>
      <w:bookmarkEnd w:id="525"/>
      <w:bookmarkEnd w:id="526"/>
      <w:bookmarkEnd w:id="527"/>
      <w:bookmarkEnd w:id="528"/>
      <w:bookmarkEnd w:id="529"/>
      <w:bookmarkEnd w:id="530"/>
    </w:p>
    <w:p w14:paraId="1AB316A4" w14:textId="77777777" w:rsidR="004C4A70" w:rsidRPr="009202AA" w:rsidRDefault="004C4A70" w:rsidP="004C4A70">
      <w:pPr>
        <w:pStyle w:val="Heading4"/>
      </w:pPr>
      <w:bookmarkStart w:id="531" w:name="_Toc21096434"/>
      <w:bookmarkStart w:id="532" w:name="_Toc29763401"/>
      <w:bookmarkStart w:id="533" w:name="_Toc36029872"/>
      <w:bookmarkStart w:id="534" w:name="_Toc37179772"/>
      <w:bookmarkStart w:id="535" w:name="_Toc45869472"/>
      <w:bookmarkStart w:id="536" w:name="_Toc52555271"/>
      <w:bookmarkStart w:id="537" w:name="_Toc61126091"/>
      <w:bookmarkStart w:id="538" w:name="_Toc67911507"/>
      <w:bookmarkStart w:id="539" w:name="_Toc74841599"/>
      <w:bookmarkStart w:id="540" w:name="_Toc76503379"/>
      <w:bookmarkStart w:id="541" w:name="_Toc83041234"/>
      <w:r w:rsidRPr="009202AA">
        <w:t>6.2.5.1</w:t>
      </w:r>
      <w:r w:rsidRPr="009202AA">
        <w:tab/>
        <w:t>General</w:t>
      </w:r>
      <w:bookmarkEnd w:id="531"/>
      <w:bookmarkEnd w:id="532"/>
      <w:bookmarkEnd w:id="533"/>
      <w:bookmarkEnd w:id="534"/>
      <w:bookmarkEnd w:id="535"/>
      <w:bookmarkEnd w:id="536"/>
      <w:bookmarkEnd w:id="537"/>
      <w:bookmarkEnd w:id="538"/>
      <w:bookmarkEnd w:id="539"/>
      <w:bookmarkEnd w:id="540"/>
      <w:bookmarkEnd w:id="541"/>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542" w:name="_Toc21096435"/>
      <w:bookmarkStart w:id="543" w:name="_Toc29763402"/>
      <w:bookmarkStart w:id="544" w:name="_Toc36029873"/>
      <w:bookmarkStart w:id="545" w:name="_Toc37179773"/>
      <w:bookmarkStart w:id="546" w:name="_Toc45869473"/>
      <w:bookmarkStart w:id="547" w:name="_Toc52555272"/>
      <w:bookmarkStart w:id="548" w:name="_Toc61126092"/>
      <w:bookmarkStart w:id="549" w:name="_Toc67911508"/>
      <w:bookmarkStart w:id="550" w:name="_Toc74841600"/>
      <w:bookmarkStart w:id="551" w:name="_Toc76503380"/>
      <w:bookmarkStart w:id="552" w:name="_Toc83041235"/>
      <w:r w:rsidRPr="009202AA">
        <w:t>6.2.5.2</w:t>
      </w:r>
      <w:r w:rsidRPr="009202AA">
        <w:tab/>
      </w:r>
      <w:r w:rsidRPr="009202AA">
        <w:rPr>
          <w:lang w:eastAsia="zh-CN"/>
        </w:rPr>
        <w:t>Minimum requirement for MSR operation</w:t>
      </w:r>
      <w:bookmarkEnd w:id="542"/>
      <w:bookmarkEnd w:id="543"/>
      <w:bookmarkEnd w:id="544"/>
      <w:bookmarkEnd w:id="545"/>
      <w:bookmarkEnd w:id="546"/>
      <w:bookmarkEnd w:id="547"/>
      <w:bookmarkEnd w:id="548"/>
      <w:bookmarkEnd w:id="549"/>
      <w:bookmarkEnd w:id="550"/>
      <w:bookmarkEnd w:id="551"/>
      <w:bookmarkEnd w:id="552"/>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553" w:name="_Toc21096436"/>
      <w:bookmarkStart w:id="554" w:name="_Toc29763403"/>
      <w:bookmarkStart w:id="555" w:name="_Toc36029874"/>
      <w:bookmarkStart w:id="556" w:name="_Toc37179774"/>
      <w:bookmarkStart w:id="557" w:name="_Toc45869474"/>
      <w:bookmarkStart w:id="558" w:name="_Toc52555273"/>
      <w:bookmarkStart w:id="559" w:name="_Toc61126093"/>
      <w:bookmarkStart w:id="560" w:name="_Toc67911509"/>
      <w:bookmarkStart w:id="561" w:name="_Toc74841601"/>
      <w:bookmarkStart w:id="562" w:name="_Toc76503381"/>
      <w:bookmarkStart w:id="563" w:name="_Toc83041236"/>
      <w:r w:rsidRPr="009202AA">
        <w:rPr>
          <w:lang w:eastAsia="zh-CN"/>
        </w:rPr>
        <w:t>6.2.5.3</w:t>
      </w:r>
      <w:r w:rsidRPr="009202AA">
        <w:rPr>
          <w:lang w:eastAsia="zh-CN"/>
        </w:rPr>
        <w:tab/>
        <w:t>Minimum requirement for single RAT UTRA operation</w:t>
      </w:r>
      <w:bookmarkEnd w:id="553"/>
      <w:bookmarkEnd w:id="554"/>
      <w:bookmarkEnd w:id="555"/>
      <w:bookmarkEnd w:id="556"/>
      <w:bookmarkEnd w:id="557"/>
      <w:bookmarkEnd w:id="558"/>
      <w:bookmarkEnd w:id="559"/>
      <w:bookmarkEnd w:id="560"/>
      <w:bookmarkEnd w:id="561"/>
      <w:bookmarkEnd w:id="562"/>
      <w:bookmarkEnd w:id="563"/>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564" w:name="_Toc21096437"/>
      <w:bookmarkStart w:id="565" w:name="_Toc29763404"/>
      <w:bookmarkStart w:id="566" w:name="_Toc36029875"/>
      <w:bookmarkStart w:id="567" w:name="_Toc37179775"/>
      <w:bookmarkStart w:id="568" w:name="_Toc45869475"/>
      <w:bookmarkStart w:id="569" w:name="_Toc52555274"/>
      <w:bookmarkStart w:id="570" w:name="_Toc61126094"/>
      <w:bookmarkStart w:id="571" w:name="_Toc67911510"/>
      <w:bookmarkStart w:id="572" w:name="_Toc74841602"/>
      <w:bookmarkStart w:id="573" w:name="_Toc76503382"/>
      <w:bookmarkStart w:id="574" w:name="_Toc83041237"/>
      <w:r w:rsidRPr="009202AA">
        <w:rPr>
          <w:lang w:eastAsia="zh-CN"/>
        </w:rPr>
        <w:t>6.2.5.4</w:t>
      </w:r>
      <w:r w:rsidRPr="009202AA">
        <w:rPr>
          <w:lang w:eastAsia="zh-CN"/>
        </w:rPr>
        <w:tab/>
        <w:t>Minimum requirement for single RAT E-UTRA operation</w:t>
      </w:r>
      <w:bookmarkEnd w:id="564"/>
      <w:bookmarkEnd w:id="565"/>
      <w:bookmarkEnd w:id="566"/>
      <w:bookmarkEnd w:id="567"/>
      <w:bookmarkEnd w:id="568"/>
      <w:bookmarkEnd w:id="569"/>
      <w:bookmarkEnd w:id="570"/>
      <w:bookmarkEnd w:id="571"/>
      <w:bookmarkEnd w:id="572"/>
      <w:bookmarkEnd w:id="573"/>
      <w:bookmarkEnd w:id="57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575" w:name="_Toc21096438"/>
      <w:bookmarkStart w:id="576" w:name="_Toc29763405"/>
      <w:bookmarkStart w:id="577" w:name="_Toc36029876"/>
      <w:bookmarkStart w:id="578" w:name="_Toc37179776"/>
      <w:bookmarkStart w:id="579" w:name="_Toc45869476"/>
      <w:bookmarkStart w:id="580" w:name="_Toc52555275"/>
      <w:bookmarkStart w:id="581" w:name="_Toc61126095"/>
      <w:bookmarkStart w:id="582" w:name="_Toc67911511"/>
      <w:bookmarkStart w:id="583" w:name="_Toc74841603"/>
      <w:bookmarkStart w:id="584" w:name="_Toc76503383"/>
      <w:bookmarkStart w:id="585" w:name="_Toc83041238"/>
      <w:r w:rsidRPr="009202AA">
        <w:t>6.2.6</w:t>
      </w:r>
      <w:r w:rsidRPr="009202AA">
        <w:tab/>
        <w:t xml:space="preserve">E-UTRA </w:t>
      </w:r>
      <w:r w:rsidRPr="009202AA">
        <w:rPr>
          <w:lang w:eastAsia="zh-CN"/>
        </w:rPr>
        <w:t>DL RS power</w:t>
      </w:r>
      <w:bookmarkEnd w:id="575"/>
      <w:bookmarkEnd w:id="576"/>
      <w:bookmarkEnd w:id="577"/>
      <w:bookmarkEnd w:id="578"/>
      <w:bookmarkEnd w:id="579"/>
      <w:bookmarkEnd w:id="580"/>
      <w:bookmarkEnd w:id="581"/>
      <w:bookmarkEnd w:id="582"/>
      <w:bookmarkEnd w:id="583"/>
      <w:bookmarkEnd w:id="584"/>
      <w:bookmarkEnd w:id="585"/>
    </w:p>
    <w:p w14:paraId="622E0841" w14:textId="77777777" w:rsidR="004C4A70" w:rsidRPr="009202AA" w:rsidRDefault="004C4A70" w:rsidP="004C4A70">
      <w:pPr>
        <w:pStyle w:val="Heading4"/>
      </w:pPr>
      <w:bookmarkStart w:id="586" w:name="_Toc21096439"/>
      <w:bookmarkStart w:id="587" w:name="_Toc29763406"/>
      <w:bookmarkStart w:id="588" w:name="_Toc36029877"/>
      <w:bookmarkStart w:id="589" w:name="_Toc37179777"/>
      <w:bookmarkStart w:id="590" w:name="_Toc45869477"/>
      <w:bookmarkStart w:id="591" w:name="_Toc52555276"/>
      <w:bookmarkStart w:id="592" w:name="_Toc61126096"/>
      <w:bookmarkStart w:id="593" w:name="_Toc67911512"/>
      <w:bookmarkStart w:id="594" w:name="_Toc74841604"/>
      <w:bookmarkStart w:id="595" w:name="_Toc76503384"/>
      <w:bookmarkStart w:id="596" w:name="_Toc83041239"/>
      <w:r w:rsidRPr="009202AA">
        <w:t>6.2.6.1</w:t>
      </w:r>
      <w:r w:rsidRPr="009202AA">
        <w:tab/>
        <w:t>General</w:t>
      </w:r>
      <w:bookmarkEnd w:id="586"/>
      <w:bookmarkEnd w:id="587"/>
      <w:bookmarkEnd w:id="588"/>
      <w:bookmarkEnd w:id="589"/>
      <w:bookmarkEnd w:id="590"/>
      <w:bookmarkEnd w:id="591"/>
      <w:bookmarkEnd w:id="592"/>
      <w:bookmarkEnd w:id="593"/>
      <w:bookmarkEnd w:id="594"/>
      <w:bookmarkEnd w:id="595"/>
      <w:bookmarkEnd w:id="596"/>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597" w:name="_Toc21096440"/>
      <w:bookmarkStart w:id="598" w:name="_Toc29763407"/>
      <w:bookmarkStart w:id="599" w:name="_Toc36029878"/>
      <w:bookmarkStart w:id="600" w:name="_Toc37179778"/>
      <w:bookmarkStart w:id="601" w:name="_Toc45869478"/>
      <w:bookmarkStart w:id="602" w:name="_Toc52555277"/>
      <w:bookmarkStart w:id="603" w:name="_Toc61126097"/>
      <w:bookmarkStart w:id="604" w:name="_Toc67911513"/>
      <w:bookmarkStart w:id="605" w:name="_Toc74841605"/>
      <w:bookmarkStart w:id="606" w:name="_Toc76503385"/>
      <w:bookmarkStart w:id="607" w:name="_Toc83041240"/>
      <w:r w:rsidRPr="009202AA">
        <w:t>6.2.6.2</w:t>
      </w:r>
      <w:r w:rsidRPr="009202AA">
        <w:tab/>
      </w:r>
      <w:r w:rsidRPr="009202AA">
        <w:rPr>
          <w:lang w:eastAsia="zh-CN"/>
        </w:rPr>
        <w:t>Minimum requirement for MSR operation</w:t>
      </w:r>
      <w:bookmarkEnd w:id="597"/>
      <w:bookmarkEnd w:id="598"/>
      <w:bookmarkEnd w:id="599"/>
      <w:bookmarkEnd w:id="600"/>
      <w:bookmarkEnd w:id="601"/>
      <w:bookmarkEnd w:id="602"/>
      <w:bookmarkEnd w:id="603"/>
      <w:bookmarkEnd w:id="604"/>
      <w:bookmarkEnd w:id="605"/>
      <w:bookmarkEnd w:id="606"/>
      <w:bookmarkEnd w:id="607"/>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608" w:name="_Toc21096441"/>
      <w:bookmarkStart w:id="609" w:name="_Toc29763408"/>
      <w:bookmarkStart w:id="610" w:name="_Toc36029879"/>
      <w:bookmarkStart w:id="611" w:name="_Toc37179779"/>
      <w:bookmarkStart w:id="612" w:name="_Toc45869479"/>
      <w:bookmarkStart w:id="613" w:name="_Toc52555278"/>
      <w:bookmarkStart w:id="614" w:name="_Toc61126098"/>
      <w:bookmarkStart w:id="615" w:name="_Toc67911514"/>
      <w:bookmarkStart w:id="616" w:name="_Toc74841606"/>
      <w:bookmarkStart w:id="617" w:name="_Toc76503386"/>
      <w:bookmarkStart w:id="618" w:name="_Toc83041241"/>
      <w:r w:rsidRPr="009202AA">
        <w:rPr>
          <w:lang w:eastAsia="zh-CN"/>
        </w:rPr>
        <w:t>6.2.6.3</w:t>
      </w:r>
      <w:r w:rsidRPr="009202AA">
        <w:rPr>
          <w:lang w:eastAsia="zh-CN"/>
        </w:rPr>
        <w:tab/>
        <w:t>Minimum requirement for single RAT UTRA operation</w:t>
      </w:r>
      <w:bookmarkEnd w:id="608"/>
      <w:bookmarkEnd w:id="609"/>
      <w:bookmarkEnd w:id="610"/>
      <w:bookmarkEnd w:id="611"/>
      <w:bookmarkEnd w:id="612"/>
      <w:bookmarkEnd w:id="613"/>
      <w:bookmarkEnd w:id="614"/>
      <w:bookmarkEnd w:id="615"/>
      <w:bookmarkEnd w:id="616"/>
      <w:bookmarkEnd w:id="617"/>
      <w:bookmarkEnd w:id="618"/>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619" w:name="_Toc21096442"/>
      <w:bookmarkStart w:id="620" w:name="_Toc29763409"/>
      <w:bookmarkStart w:id="621" w:name="_Toc36029880"/>
      <w:bookmarkStart w:id="622" w:name="_Toc37179780"/>
      <w:bookmarkStart w:id="623" w:name="_Toc45869480"/>
      <w:bookmarkStart w:id="624" w:name="_Toc52555279"/>
      <w:bookmarkStart w:id="625" w:name="_Toc61126099"/>
      <w:bookmarkStart w:id="626" w:name="_Toc67911515"/>
      <w:bookmarkStart w:id="627" w:name="_Toc74841607"/>
      <w:bookmarkStart w:id="628" w:name="_Toc76503387"/>
      <w:bookmarkStart w:id="629" w:name="_Toc83041242"/>
      <w:r w:rsidRPr="009202AA">
        <w:rPr>
          <w:lang w:eastAsia="zh-CN"/>
        </w:rPr>
        <w:t>6.2.6.4</w:t>
      </w:r>
      <w:r w:rsidRPr="009202AA">
        <w:rPr>
          <w:lang w:eastAsia="zh-CN"/>
        </w:rPr>
        <w:tab/>
        <w:t>Minimum requirement for single RAT E-UTRA operation</w:t>
      </w:r>
      <w:bookmarkEnd w:id="619"/>
      <w:bookmarkEnd w:id="620"/>
      <w:bookmarkEnd w:id="621"/>
      <w:bookmarkEnd w:id="622"/>
      <w:bookmarkEnd w:id="623"/>
      <w:bookmarkEnd w:id="624"/>
      <w:bookmarkEnd w:id="625"/>
      <w:bookmarkEnd w:id="626"/>
      <w:bookmarkEnd w:id="627"/>
      <w:bookmarkEnd w:id="628"/>
      <w:bookmarkEnd w:id="629"/>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630" w:name="_Toc21096443"/>
      <w:bookmarkStart w:id="631" w:name="_Toc29763410"/>
      <w:bookmarkStart w:id="632" w:name="_Toc36029881"/>
      <w:bookmarkStart w:id="633" w:name="_Toc37179781"/>
      <w:bookmarkStart w:id="634" w:name="_Toc45869481"/>
      <w:bookmarkStart w:id="635" w:name="_Toc52555280"/>
      <w:bookmarkStart w:id="636" w:name="_Toc61126100"/>
      <w:bookmarkStart w:id="637" w:name="_Toc67911516"/>
      <w:bookmarkStart w:id="638" w:name="_Toc74841608"/>
      <w:bookmarkStart w:id="639" w:name="_Toc76503388"/>
      <w:bookmarkStart w:id="640" w:name="_Toc83041243"/>
      <w:r w:rsidRPr="009202AA">
        <w:rPr>
          <w:lang w:eastAsia="zh-CN"/>
        </w:rPr>
        <w:t>6.3</w:t>
      </w:r>
      <w:r w:rsidRPr="009202AA">
        <w:rPr>
          <w:lang w:eastAsia="zh-CN"/>
        </w:rPr>
        <w:tab/>
        <w:t>Output power dynamics</w:t>
      </w:r>
      <w:bookmarkEnd w:id="630"/>
      <w:bookmarkEnd w:id="631"/>
      <w:bookmarkEnd w:id="632"/>
      <w:bookmarkEnd w:id="633"/>
      <w:bookmarkEnd w:id="634"/>
      <w:bookmarkEnd w:id="635"/>
      <w:bookmarkEnd w:id="636"/>
      <w:bookmarkEnd w:id="637"/>
      <w:bookmarkEnd w:id="638"/>
      <w:bookmarkEnd w:id="639"/>
      <w:bookmarkEnd w:id="640"/>
      <w:r w:rsidRPr="009202AA">
        <w:rPr>
          <w:lang w:eastAsia="zh-CN"/>
        </w:rPr>
        <w:tab/>
      </w:r>
    </w:p>
    <w:p w14:paraId="660B2E7D" w14:textId="77777777" w:rsidR="004C4A70" w:rsidRPr="009202AA" w:rsidRDefault="004C4A70" w:rsidP="004C4A70">
      <w:pPr>
        <w:pStyle w:val="Heading3"/>
      </w:pPr>
      <w:bookmarkStart w:id="641" w:name="_Toc21096444"/>
      <w:bookmarkStart w:id="642" w:name="_Toc29763411"/>
      <w:bookmarkStart w:id="643" w:name="_Toc36029882"/>
      <w:bookmarkStart w:id="644" w:name="_Toc37179782"/>
      <w:bookmarkStart w:id="645" w:name="_Toc45869482"/>
      <w:bookmarkStart w:id="646" w:name="_Toc52555281"/>
      <w:bookmarkStart w:id="647" w:name="_Toc61126101"/>
      <w:bookmarkStart w:id="648" w:name="_Toc67911517"/>
      <w:bookmarkStart w:id="649" w:name="_Toc74841609"/>
      <w:bookmarkStart w:id="650" w:name="_Toc76503389"/>
      <w:bookmarkStart w:id="651" w:name="_Toc83041244"/>
      <w:r w:rsidRPr="009202AA">
        <w:t>6.3.1</w:t>
      </w:r>
      <w:r w:rsidRPr="009202AA">
        <w:tab/>
        <w:t>General</w:t>
      </w:r>
      <w:bookmarkEnd w:id="641"/>
      <w:bookmarkEnd w:id="642"/>
      <w:bookmarkEnd w:id="643"/>
      <w:bookmarkEnd w:id="644"/>
      <w:bookmarkEnd w:id="645"/>
      <w:bookmarkEnd w:id="646"/>
      <w:bookmarkEnd w:id="647"/>
      <w:bookmarkEnd w:id="648"/>
      <w:bookmarkEnd w:id="649"/>
      <w:bookmarkEnd w:id="650"/>
      <w:bookmarkEnd w:id="651"/>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652" w:name="_Toc21096445"/>
      <w:bookmarkStart w:id="653" w:name="_Toc29763412"/>
      <w:bookmarkStart w:id="654" w:name="_Toc36029883"/>
      <w:bookmarkStart w:id="655" w:name="_Toc37179783"/>
      <w:bookmarkStart w:id="656" w:name="_Toc45869483"/>
      <w:bookmarkStart w:id="657" w:name="_Toc52555282"/>
      <w:bookmarkStart w:id="658" w:name="_Toc61126102"/>
      <w:bookmarkStart w:id="659" w:name="_Toc67911518"/>
      <w:bookmarkStart w:id="660" w:name="_Toc74841610"/>
      <w:bookmarkStart w:id="661" w:name="_Toc76503390"/>
      <w:bookmarkStart w:id="662" w:name="_Toc83041245"/>
      <w:r w:rsidRPr="009202AA">
        <w:rPr>
          <w:lang w:eastAsia="zh-CN"/>
        </w:rPr>
        <w:t>6.3.2</w:t>
      </w:r>
      <w:r w:rsidRPr="009202AA">
        <w:rPr>
          <w:lang w:eastAsia="zh-CN"/>
        </w:rPr>
        <w:tab/>
        <w:t>UTRA Inner loop power control in the downlink</w:t>
      </w:r>
      <w:bookmarkEnd w:id="652"/>
      <w:bookmarkEnd w:id="653"/>
      <w:bookmarkEnd w:id="654"/>
      <w:bookmarkEnd w:id="655"/>
      <w:bookmarkEnd w:id="656"/>
      <w:bookmarkEnd w:id="657"/>
      <w:bookmarkEnd w:id="658"/>
      <w:bookmarkEnd w:id="659"/>
      <w:bookmarkEnd w:id="660"/>
      <w:bookmarkEnd w:id="661"/>
      <w:bookmarkEnd w:id="662"/>
    </w:p>
    <w:p w14:paraId="61FFD65C" w14:textId="77777777" w:rsidR="004C4A70" w:rsidRPr="009202AA" w:rsidRDefault="004C4A70" w:rsidP="004C4A70">
      <w:pPr>
        <w:pStyle w:val="Heading4"/>
      </w:pPr>
      <w:bookmarkStart w:id="663" w:name="_Toc21096446"/>
      <w:bookmarkStart w:id="664" w:name="_Toc29763413"/>
      <w:bookmarkStart w:id="665" w:name="_Toc36029884"/>
      <w:bookmarkStart w:id="666" w:name="_Toc37179784"/>
      <w:bookmarkStart w:id="667" w:name="_Toc45869484"/>
      <w:bookmarkStart w:id="668" w:name="_Toc52555283"/>
      <w:bookmarkStart w:id="669" w:name="_Toc61126103"/>
      <w:bookmarkStart w:id="670" w:name="_Toc67911519"/>
      <w:bookmarkStart w:id="671" w:name="_Toc74841611"/>
      <w:bookmarkStart w:id="672" w:name="_Toc76503391"/>
      <w:bookmarkStart w:id="673" w:name="_Toc83041246"/>
      <w:r w:rsidRPr="009202AA">
        <w:t>6.3.2.1</w:t>
      </w:r>
      <w:r w:rsidRPr="009202AA">
        <w:tab/>
        <w:t>General</w:t>
      </w:r>
      <w:bookmarkEnd w:id="663"/>
      <w:bookmarkEnd w:id="664"/>
      <w:bookmarkEnd w:id="665"/>
      <w:bookmarkEnd w:id="666"/>
      <w:bookmarkEnd w:id="667"/>
      <w:bookmarkEnd w:id="668"/>
      <w:bookmarkEnd w:id="669"/>
      <w:bookmarkEnd w:id="670"/>
      <w:bookmarkEnd w:id="671"/>
      <w:bookmarkEnd w:id="672"/>
      <w:bookmarkEnd w:id="673"/>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674" w:name="_Toc21096447"/>
      <w:bookmarkStart w:id="675" w:name="_Toc29763414"/>
      <w:bookmarkStart w:id="676" w:name="_Toc36029885"/>
      <w:bookmarkStart w:id="677" w:name="_Toc37179785"/>
      <w:bookmarkStart w:id="678" w:name="_Toc45869485"/>
      <w:bookmarkStart w:id="679" w:name="_Toc52555284"/>
      <w:bookmarkStart w:id="680" w:name="_Toc61126104"/>
      <w:bookmarkStart w:id="681" w:name="_Toc67911520"/>
      <w:bookmarkStart w:id="682" w:name="_Toc74841612"/>
      <w:bookmarkStart w:id="683" w:name="_Toc76503392"/>
      <w:bookmarkStart w:id="684" w:name="_Toc83041247"/>
      <w:r w:rsidRPr="009202AA">
        <w:t>6.3.2.2</w:t>
      </w:r>
      <w:r w:rsidRPr="009202AA">
        <w:tab/>
      </w:r>
      <w:r w:rsidRPr="009202AA">
        <w:rPr>
          <w:lang w:eastAsia="zh-CN"/>
        </w:rPr>
        <w:t>Minimum requirement for MSR operation</w:t>
      </w:r>
      <w:bookmarkEnd w:id="674"/>
      <w:bookmarkEnd w:id="675"/>
      <w:bookmarkEnd w:id="676"/>
      <w:bookmarkEnd w:id="677"/>
      <w:bookmarkEnd w:id="678"/>
      <w:bookmarkEnd w:id="679"/>
      <w:bookmarkEnd w:id="680"/>
      <w:bookmarkEnd w:id="681"/>
      <w:bookmarkEnd w:id="682"/>
      <w:bookmarkEnd w:id="683"/>
      <w:bookmarkEnd w:id="68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685" w:name="_Toc21096448"/>
      <w:bookmarkStart w:id="686" w:name="_Toc29763415"/>
      <w:bookmarkStart w:id="687" w:name="_Toc36029886"/>
      <w:bookmarkStart w:id="688" w:name="_Toc37179786"/>
      <w:bookmarkStart w:id="689" w:name="_Toc45869486"/>
      <w:bookmarkStart w:id="690" w:name="_Toc52555285"/>
      <w:bookmarkStart w:id="691" w:name="_Toc61126105"/>
      <w:bookmarkStart w:id="692" w:name="_Toc67911521"/>
      <w:bookmarkStart w:id="693" w:name="_Toc74841613"/>
      <w:bookmarkStart w:id="694" w:name="_Toc76503393"/>
      <w:bookmarkStart w:id="695" w:name="_Toc83041248"/>
      <w:r w:rsidRPr="009202AA">
        <w:rPr>
          <w:lang w:eastAsia="zh-CN"/>
        </w:rPr>
        <w:t>6.3.2.3</w:t>
      </w:r>
      <w:r w:rsidRPr="009202AA">
        <w:rPr>
          <w:lang w:eastAsia="zh-CN"/>
        </w:rPr>
        <w:tab/>
        <w:t>Minimum requirement for single RAT UTRA operation</w:t>
      </w:r>
      <w:bookmarkEnd w:id="685"/>
      <w:bookmarkEnd w:id="686"/>
      <w:bookmarkEnd w:id="687"/>
      <w:bookmarkEnd w:id="688"/>
      <w:bookmarkEnd w:id="689"/>
      <w:bookmarkEnd w:id="690"/>
      <w:bookmarkEnd w:id="691"/>
      <w:bookmarkEnd w:id="692"/>
      <w:bookmarkEnd w:id="693"/>
      <w:bookmarkEnd w:id="694"/>
      <w:bookmarkEnd w:id="695"/>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696" w:name="_Toc21096449"/>
      <w:bookmarkStart w:id="697" w:name="_Toc29763416"/>
      <w:bookmarkStart w:id="698" w:name="_Toc36029887"/>
      <w:bookmarkStart w:id="699" w:name="_Toc37179787"/>
      <w:bookmarkStart w:id="700" w:name="_Toc45869487"/>
      <w:bookmarkStart w:id="701" w:name="_Toc52555286"/>
      <w:bookmarkStart w:id="702" w:name="_Toc61126106"/>
      <w:bookmarkStart w:id="703" w:name="_Toc67911522"/>
      <w:bookmarkStart w:id="704" w:name="_Toc74841614"/>
      <w:bookmarkStart w:id="705" w:name="_Toc76503394"/>
      <w:bookmarkStart w:id="706" w:name="_Toc83041249"/>
      <w:r w:rsidRPr="009202AA">
        <w:rPr>
          <w:lang w:eastAsia="zh-CN"/>
        </w:rPr>
        <w:t>6.3.2.4</w:t>
      </w:r>
      <w:r w:rsidRPr="009202AA">
        <w:rPr>
          <w:lang w:eastAsia="zh-CN"/>
        </w:rPr>
        <w:tab/>
        <w:t>Minimum requirement for single RAT E-UTRA operation</w:t>
      </w:r>
      <w:bookmarkEnd w:id="696"/>
      <w:bookmarkEnd w:id="697"/>
      <w:bookmarkEnd w:id="698"/>
      <w:bookmarkEnd w:id="699"/>
      <w:bookmarkEnd w:id="700"/>
      <w:bookmarkEnd w:id="701"/>
      <w:bookmarkEnd w:id="702"/>
      <w:bookmarkEnd w:id="703"/>
      <w:bookmarkEnd w:id="704"/>
      <w:bookmarkEnd w:id="705"/>
      <w:bookmarkEnd w:id="706"/>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707" w:name="_Toc21096450"/>
      <w:bookmarkStart w:id="708" w:name="_Toc29763417"/>
      <w:bookmarkStart w:id="709" w:name="_Toc36029888"/>
      <w:bookmarkStart w:id="710" w:name="_Toc37179788"/>
      <w:bookmarkStart w:id="711" w:name="_Toc45869488"/>
      <w:bookmarkStart w:id="712" w:name="_Toc52555287"/>
      <w:bookmarkStart w:id="713" w:name="_Toc61126107"/>
      <w:bookmarkStart w:id="714" w:name="_Toc67911523"/>
      <w:bookmarkStart w:id="715" w:name="_Toc74841615"/>
      <w:bookmarkStart w:id="716" w:name="_Toc76503395"/>
      <w:bookmarkStart w:id="717" w:name="_Toc83041250"/>
      <w:r w:rsidRPr="009202AA">
        <w:rPr>
          <w:lang w:eastAsia="zh-CN"/>
        </w:rPr>
        <w:t>6.3.3</w:t>
      </w:r>
      <w:r w:rsidRPr="009202AA">
        <w:rPr>
          <w:lang w:eastAsia="zh-CN"/>
        </w:rPr>
        <w:tab/>
        <w:t>Power control dynamic range</w:t>
      </w:r>
      <w:bookmarkEnd w:id="707"/>
      <w:bookmarkEnd w:id="708"/>
      <w:bookmarkEnd w:id="709"/>
      <w:bookmarkEnd w:id="710"/>
      <w:bookmarkEnd w:id="711"/>
      <w:bookmarkEnd w:id="712"/>
      <w:bookmarkEnd w:id="713"/>
      <w:bookmarkEnd w:id="714"/>
      <w:bookmarkEnd w:id="715"/>
      <w:bookmarkEnd w:id="716"/>
      <w:bookmarkEnd w:id="717"/>
    </w:p>
    <w:p w14:paraId="2FECA72D" w14:textId="77777777" w:rsidR="004C4A70" w:rsidRPr="009202AA" w:rsidRDefault="004C4A70" w:rsidP="004C4A70">
      <w:pPr>
        <w:pStyle w:val="Heading4"/>
      </w:pPr>
      <w:bookmarkStart w:id="718" w:name="_Toc21096451"/>
      <w:bookmarkStart w:id="719" w:name="_Toc29763418"/>
      <w:bookmarkStart w:id="720" w:name="_Toc36029889"/>
      <w:bookmarkStart w:id="721" w:name="_Toc37179789"/>
      <w:bookmarkStart w:id="722" w:name="_Toc45869489"/>
      <w:bookmarkStart w:id="723" w:name="_Toc52555288"/>
      <w:bookmarkStart w:id="724" w:name="_Toc61126108"/>
      <w:bookmarkStart w:id="725" w:name="_Toc67911524"/>
      <w:bookmarkStart w:id="726" w:name="_Toc74841616"/>
      <w:bookmarkStart w:id="727" w:name="_Toc76503396"/>
      <w:bookmarkStart w:id="728" w:name="_Toc83041251"/>
      <w:r w:rsidRPr="009202AA">
        <w:t>6.3.3.1</w:t>
      </w:r>
      <w:r w:rsidRPr="009202AA">
        <w:tab/>
        <w:t>General</w:t>
      </w:r>
      <w:bookmarkEnd w:id="718"/>
      <w:bookmarkEnd w:id="719"/>
      <w:bookmarkEnd w:id="720"/>
      <w:bookmarkEnd w:id="721"/>
      <w:bookmarkEnd w:id="722"/>
      <w:bookmarkEnd w:id="723"/>
      <w:bookmarkEnd w:id="724"/>
      <w:bookmarkEnd w:id="725"/>
      <w:bookmarkEnd w:id="726"/>
      <w:bookmarkEnd w:id="727"/>
      <w:bookmarkEnd w:id="728"/>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729" w:name="_Toc21096452"/>
      <w:bookmarkStart w:id="730" w:name="_Toc29763419"/>
      <w:bookmarkStart w:id="731" w:name="_Toc36029890"/>
      <w:bookmarkStart w:id="732" w:name="_Toc37179790"/>
      <w:bookmarkStart w:id="733" w:name="_Toc45869490"/>
      <w:bookmarkStart w:id="734" w:name="_Toc52555289"/>
      <w:bookmarkStart w:id="735" w:name="_Toc61126109"/>
      <w:bookmarkStart w:id="736" w:name="_Toc67911525"/>
      <w:bookmarkStart w:id="737" w:name="_Toc74841617"/>
      <w:bookmarkStart w:id="738" w:name="_Toc76503397"/>
      <w:bookmarkStart w:id="739" w:name="_Toc83041252"/>
      <w:r w:rsidRPr="009202AA">
        <w:t>6.3.3.2</w:t>
      </w:r>
      <w:r w:rsidRPr="009202AA">
        <w:tab/>
      </w:r>
      <w:r w:rsidRPr="009202AA">
        <w:rPr>
          <w:lang w:eastAsia="zh-CN"/>
        </w:rPr>
        <w:t>Minimum requirement for MSR operation</w:t>
      </w:r>
      <w:bookmarkEnd w:id="729"/>
      <w:bookmarkEnd w:id="730"/>
      <w:bookmarkEnd w:id="731"/>
      <w:bookmarkEnd w:id="732"/>
      <w:bookmarkEnd w:id="733"/>
      <w:bookmarkEnd w:id="734"/>
      <w:bookmarkEnd w:id="735"/>
      <w:bookmarkEnd w:id="736"/>
      <w:bookmarkEnd w:id="737"/>
      <w:bookmarkEnd w:id="738"/>
      <w:bookmarkEnd w:id="739"/>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740" w:name="_Toc21096453"/>
      <w:bookmarkStart w:id="741" w:name="_Toc29763420"/>
      <w:bookmarkStart w:id="742" w:name="_Toc36029891"/>
      <w:bookmarkStart w:id="743" w:name="_Toc37179791"/>
      <w:bookmarkStart w:id="744" w:name="_Toc45869491"/>
      <w:bookmarkStart w:id="745" w:name="_Toc52555290"/>
      <w:bookmarkStart w:id="746" w:name="_Toc61126110"/>
      <w:bookmarkStart w:id="747" w:name="_Toc67911526"/>
      <w:bookmarkStart w:id="748" w:name="_Toc74841618"/>
      <w:bookmarkStart w:id="749" w:name="_Toc76503398"/>
      <w:bookmarkStart w:id="750" w:name="_Toc83041253"/>
      <w:r w:rsidRPr="009202AA">
        <w:rPr>
          <w:lang w:eastAsia="zh-CN"/>
        </w:rPr>
        <w:t>6.3.3.3</w:t>
      </w:r>
      <w:r w:rsidRPr="009202AA">
        <w:rPr>
          <w:lang w:eastAsia="zh-CN"/>
        </w:rPr>
        <w:tab/>
        <w:t>Minimum requirement for single RAT UTRA operation</w:t>
      </w:r>
      <w:bookmarkEnd w:id="740"/>
      <w:bookmarkEnd w:id="741"/>
      <w:bookmarkEnd w:id="742"/>
      <w:bookmarkEnd w:id="743"/>
      <w:bookmarkEnd w:id="744"/>
      <w:bookmarkEnd w:id="745"/>
      <w:bookmarkEnd w:id="746"/>
      <w:bookmarkEnd w:id="747"/>
      <w:bookmarkEnd w:id="748"/>
      <w:bookmarkEnd w:id="749"/>
      <w:bookmarkEnd w:id="750"/>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751" w:name="_Toc21096454"/>
      <w:bookmarkStart w:id="752" w:name="_Toc29763421"/>
      <w:bookmarkStart w:id="753" w:name="_Toc36029892"/>
      <w:bookmarkStart w:id="754" w:name="_Toc37179792"/>
      <w:bookmarkStart w:id="755" w:name="_Toc45869492"/>
      <w:bookmarkStart w:id="756" w:name="_Toc52555291"/>
      <w:bookmarkStart w:id="757" w:name="_Toc61126111"/>
      <w:bookmarkStart w:id="758" w:name="_Toc67911527"/>
      <w:bookmarkStart w:id="759" w:name="_Toc74841619"/>
      <w:bookmarkStart w:id="760" w:name="_Toc76503399"/>
      <w:bookmarkStart w:id="761" w:name="_Toc83041254"/>
      <w:r w:rsidRPr="009202AA">
        <w:rPr>
          <w:lang w:eastAsia="zh-CN"/>
        </w:rPr>
        <w:t>6.3.3.4</w:t>
      </w:r>
      <w:r w:rsidRPr="009202AA">
        <w:rPr>
          <w:lang w:eastAsia="zh-CN"/>
        </w:rPr>
        <w:tab/>
        <w:t>Minimum requirement for single RAT E-UTRA operation</w:t>
      </w:r>
      <w:bookmarkEnd w:id="751"/>
      <w:bookmarkEnd w:id="752"/>
      <w:bookmarkEnd w:id="753"/>
      <w:bookmarkEnd w:id="754"/>
      <w:bookmarkEnd w:id="755"/>
      <w:bookmarkEnd w:id="756"/>
      <w:bookmarkEnd w:id="757"/>
      <w:bookmarkEnd w:id="758"/>
      <w:bookmarkEnd w:id="759"/>
      <w:bookmarkEnd w:id="760"/>
      <w:bookmarkEnd w:id="761"/>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762" w:name="_Toc21096455"/>
      <w:bookmarkStart w:id="763" w:name="_Toc29763422"/>
      <w:bookmarkStart w:id="764" w:name="_Toc36029893"/>
      <w:bookmarkStart w:id="765" w:name="_Toc37179793"/>
      <w:bookmarkStart w:id="766" w:name="_Toc45869493"/>
      <w:bookmarkStart w:id="767" w:name="_Toc52555292"/>
      <w:bookmarkStart w:id="768" w:name="_Toc61126112"/>
      <w:bookmarkStart w:id="769" w:name="_Toc67911528"/>
      <w:bookmarkStart w:id="770" w:name="_Toc74841620"/>
      <w:bookmarkStart w:id="771" w:name="_Toc76503400"/>
      <w:bookmarkStart w:id="772" w:name="_Toc83041255"/>
      <w:r w:rsidRPr="009202AA">
        <w:rPr>
          <w:lang w:eastAsia="zh-CN"/>
        </w:rPr>
        <w:t>6.3.4</w:t>
      </w:r>
      <w:r w:rsidRPr="009202AA">
        <w:rPr>
          <w:lang w:eastAsia="zh-CN"/>
        </w:rPr>
        <w:tab/>
        <w:t>Total power dynamic range</w:t>
      </w:r>
      <w:bookmarkEnd w:id="762"/>
      <w:bookmarkEnd w:id="763"/>
      <w:bookmarkEnd w:id="764"/>
      <w:bookmarkEnd w:id="765"/>
      <w:bookmarkEnd w:id="766"/>
      <w:bookmarkEnd w:id="767"/>
      <w:bookmarkEnd w:id="768"/>
      <w:bookmarkEnd w:id="769"/>
      <w:bookmarkEnd w:id="770"/>
      <w:bookmarkEnd w:id="771"/>
      <w:bookmarkEnd w:id="772"/>
    </w:p>
    <w:p w14:paraId="5828177D" w14:textId="77777777" w:rsidR="004C4A70" w:rsidRPr="009202AA" w:rsidRDefault="004C4A70" w:rsidP="004C4A70">
      <w:pPr>
        <w:pStyle w:val="Heading4"/>
      </w:pPr>
      <w:bookmarkStart w:id="773" w:name="_Toc21096456"/>
      <w:bookmarkStart w:id="774" w:name="_Toc29763423"/>
      <w:bookmarkStart w:id="775" w:name="_Toc36029894"/>
      <w:bookmarkStart w:id="776" w:name="_Toc37179794"/>
      <w:bookmarkStart w:id="777" w:name="_Toc45869494"/>
      <w:bookmarkStart w:id="778" w:name="_Toc52555293"/>
      <w:bookmarkStart w:id="779" w:name="_Toc61126113"/>
      <w:bookmarkStart w:id="780" w:name="_Toc67911529"/>
      <w:bookmarkStart w:id="781" w:name="_Toc74841621"/>
      <w:bookmarkStart w:id="782" w:name="_Toc76503401"/>
      <w:bookmarkStart w:id="783" w:name="_Toc83041256"/>
      <w:r w:rsidRPr="009202AA">
        <w:t>6.3.4.1</w:t>
      </w:r>
      <w:r w:rsidRPr="009202AA">
        <w:tab/>
        <w:t>General</w:t>
      </w:r>
      <w:bookmarkEnd w:id="773"/>
      <w:bookmarkEnd w:id="774"/>
      <w:bookmarkEnd w:id="775"/>
      <w:bookmarkEnd w:id="776"/>
      <w:bookmarkEnd w:id="777"/>
      <w:bookmarkEnd w:id="778"/>
      <w:bookmarkEnd w:id="779"/>
      <w:bookmarkEnd w:id="780"/>
      <w:bookmarkEnd w:id="781"/>
      <w:bookmarkEnd w:id="782"/>
      <w:bookmarkEnd w:id="783"/>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784" w:name="_Toc21096457"/>
      <w:bookmarkStart w:id="785" w:name="_Toc29763424"/>
      <w:bookmarkStart w:id="786" w:name="_Toc36029895"/>
      <w:bookmarkStart w:id="787" w:name="_Toc37179795"/>
      <w:bookmarkStart w:id="788" w:name="_Toc45869495"/>
      <w:bookmarkStart w:id="789" w:name="_Toc52555294"/>
      <w:bookmarkStart w:id="790" w:name="_Toc61126114"/>
      <w:bookmarkStart w:id="791" w:name="_Toc67911530"/>
      <w:bookmarkStart w:id="792" w:name="_Toc74841622"/>
      <w:bookmarkStart w:id="793" w:name="_Toc76503402"/>
      <w:bookmarkStart w:id="794" w:name="_Toc83041257"/>
      <w:r w:rsidRPr="009202AA">
        <w:t>6.3.4.2</w:t>
      </w:r>
      <w:r w:rsidRPr="009202AA">
        <w:tab/>
      </w:r>
      <w:r w:rsidRPr="009202AA">
        <w:rPr>
          <w:lang w:eastAsia="zh-CN"/>
        </w:rPr>
        <w:t>Minimum requirement for MSR operation</w:t>
      </w:r>
      <w:bookmarkEnd w:id="784"/>
      <w:bookmarkEnd w:id="785"/>
      <w:bookmarkEnd w:id="786"/>
      <w:bookmarkEnd w:id="787"/>
      <w:bookmarkEnd w:id="788"/>
      <w:bookmarkEnd w:id="789"/>
      <w:bookmarkEnd w:id="790"/>
      <w:bookmarkEnd w:id="791"/>
      <w:bookmarkEnd w:id="792"/>
      <w:bookmarkEnd w:id="793"/>
      <w:bookmarkEnd w:id="79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795" w:name="_Toc21096458"/>
      <w:bookmarkStart w:id="796" w:name="_Toc29763425"/>
      <w:bookmarkStart w:id="797" w:name="_Toc36029896"/>
      <w:bookmarkStart w:id="798" w:name="_Toc37179796"/>
      <w:bookmarkStart w:id="799" w:name="_Toc45869496"/>
      <w:bookmarkStart w:id="800" w:name="_Toc52555295"/>
      <w:bookmarkStart w:id="801" w:name="_Toc61126115"/>
      <w:bookmarkStart w:id="802" w:name="_Toc67911531"/>
      <w:bookmarkStart w:id="803" w:name="_Toc74841623"/>
      <w:bookmarkStart w:id="804" w:name="_Toc76503403"/>
      <w:bookmarkStart w:id="805" w:name="_Toc83041258"/>
      <w:r w:rsidRPr="009202AA">
        <w:rPr>
          <w:lang w:eastAsia="zh-CN"/>
        </w:rPr>
        <w:t>6.3.4.3</w:t>
      </w:r>
      <w:r w:rsidRPr="009202AA">
        <w:rPr>
          <w:lang w:eastAsia="zh-CN"/>
        </w:rPr>
        <w:tab/>
        <w:t>Minimum requirement for single RAT UTRA operation</w:t>
      </w:r>
      <w:bookmarkEnd w:id="795"/>
      <w:bookmarkEnd w:id="796"/>
      <w:bookmarkEnd w:id="797"/>
      <w:bookmarkEnd w:id="798"/>
      <w:bookmarkEnd w:id="799"/>
      <w:bookmarkEnd w:id="800"/>
      <w:bookmarkEnd w:id="801"/>
      <w:bookmarkEnd w:id="802"/>
      <w:bookmarkEnd w:id="803"/>
      <w:bookmarkEnd w:id="804"/>
      <w:bookmarkEnd w:id="805"/>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806" w:name="_Toc21096459"/>
      <w:bookmarkStart w:id="807" w:name="_Toc29763426"/>
      <w:bookmarkStart w:id="808" w:name="_Toc36029897"/>
      <w:bookmarkStart w:id="809" w:name="_Toc37179797"/>
      <w:bookmarkStart w:id="810" w:name="_Toc45869497"/>
      <w:bookmarkStart w:id="811" w:name="_Toc52555296"/>
      <w:bookmarkStart w:id="812" w:name="_Toc61126116"/>
      <w:bookmarkStart w:id="813" w:name="_Toc67911532"/>
      <w:bookmarkStart w:id="814" w:name="_Toc74841624"/>
      <w:bookmarkStart w:id="815" w:name="_Toc76503404"/>
      <w:bookmarkStart w:id="816" w:name="_Toc83041259"/>
      <w:r w:rsidRPr="009202AA">
        <w:rPr>
          <w:sz w:val="24"/>
          <w:lang w:eastAsia="zh-CN"/>
        </w:rPr>
        <w:t>6.3.4.4</w:t>
      </w:r>
      <w:r w:rsidRPr="009202AA">
        <w:rPr>
          <w:sz w:val="24"/>
          <w:lang w:eastAsia="zh-CN"/>
        </w:rPr>
        <w:tab/>
        <w:t>Minimum requirement for single RAT E-UTRA operation</w:t>
      </w:r>
      <w:bookmarkEnd w:id="806"/>
      <w:bookmarkEnd w:id="807"/>
      <w:bookmarkEnd w:id="808"/>
      <w:bookmarkEnd w:id="809"/>
      <w:bookmarkEnd w:id="810"/>
      <w:bookmarkEnd w:id="811"/>
      <w:bookmarkEnd w:id="812"/>
      <w:bookmarkEnd w:id="813"/>
      <w:bookmarkEnd w:id="814"/>
      <w:bookmarkEnd w:id="815"/>
      <w:bookmarkEnd w:id="816"/>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817" w:name="_Toc21096460"/>
      <w:bookmarkStart w:id="818" w:name="_Toc29763427"/>
      <w:bookmarkStart w:id="819" w:name="_Toc36029898"/>
      <w:bookmarkStart w:id="820" w:name="_Toc37179798"/>
      <w:bookmarkStart w:id="821" w:name="_Toc45869498"/>
      <w:bookmarkStart w:id="822" w:name="_Toc52555297"/>
      <w:bookmarkStart w:id="823" w:name="_Toc61126117"/>
      <w:bookmarkStart w:id="824" w:name="_Toc67911533"/>
      <w:bookmarkStart w:id="825" w:name="_Toc74841625"/>
      <w:bookmarkStart w:id="826" w:name="_Toc76503405"/>
      <w:bookmarkStart w:id="827" w:name="_Toc83041260"/>
      <w:r w:rsidRPr="009202AA">
        <w:rPr>
          <w:lang w:eastAsia="zh-CN"/>
        </w:rPr>
        <w:t>6.3.5</w:t>
      </w:r>
      <w:r w:rsidRPr="009202AA">
        <w:rPr>
          <w:lang w:eastAsia="zh-CN"/>
        </w:rPr>
        <w:tab/>
        <w:t>IPDL time mask</w:t>
      </w:r>
      <w:bookmarkEnd w:id="817"/>
      <w:bookmarkEnd w:id="818"/>
      <w:bookmarkEnd w:id="819"/>
      <w:bookmarkEnd w:id="820"/>
      <w:bookmarkEnd w:id="821"/>
      <w:bookmarkEnd w:id="822"/>
      <w:bookmarkEnd w:id="823"/>
      <w:bookmarkEnd w:id="824"/>
      <w:bookmarkEnd w:id="825"/>
      <w:bookmarkEnd w:id="826"/>
      <w:bookmarkEnd w:id="827"/>
    </w:p>
    <w:p w14:paraId="77D8DB4F" w14:textId="77777777" w:rsidR="004C4A70" w:rsidRPr="009202AA" w:rsidRDefault="004C4A70" w:rsidP="004C4A70">
      <w:pPr>
        <w:pStyle w:val="Heading4"/>
      </w:pPr>
      <w:bookmarkStart w:id="828" w:name="_Toc21096461"/>
      <w:bookmarkStart w:id="829" w:name="_Toc29763428"/>
      <w:bookmarkStart w:id="830" w:name="_Toc36029899"/>
      <w:bookmarkStart w:id="831" w:name="_Toc37179799"/>
      <w:bookmarkStart w:id="832" w:name="_Toc45869499"/>
      <w:bookmarkStart w:id="833" w:name="_Toc52555298"/>
      <w:bookmarkStart w:id="834" w:name="_Toc61126118"/>
      <w:bookmarkStart w:id="835" w:name="_Toc67911534"/>
      <w:bookmarkStart w:id="836" w:name="_Toc74841626"/>
      <w:bookmarkStart w:id="837" w:name="_Toc76503406"/>
      <w:bookmarkStart w:id="838" w:name="_Toc83041261"/>
      <w:r w:rsidRPr="009202AA">
        <w:t>6.3.5.1</w:t>
      </w:r>
      <w:r w:rsidRPr="009202AA">
        <w:tab/>
        <w:t>General</w:t>
      </w:r>
      <w:bookmarkEnd w:id="828"/>
      <w:bookmarkEnd w:id="829"/>
      <w:bookmarkEnd w:id="830"/>
      <w:bookmarkEnd w:id="831"/>
      <w:bookmarkEnd w:id="832"/>
      <w:bookmarkEnd w:id="833"/>
      <w:bookmarkEnd w:id="834"/>
      <w:bookmarkEnd w:id="835"/>
      <w:bookmarkEnd w:id="836"/>
      <w:bookmarkEnd w:id="837"/>
      <w:bookmarkEnd w:id="838"/>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839" w:name="_Toc21096462"/>
      <w:bookmarkStart w:id="840" w:name="_Toc29763429"/>
      <w:bookmarkStart w:id="841" w:name="_Toc36029900"/>
      <w:bookmarkStart w:id="842" w:name="_Toc37179800"/>
      <w:bookmarkStart w:id="843" w:name="_Toc45869500"/>
      <w:bookmarkStart w:id="844" w:name="_Toc52555299"/>
      <w:bookmarkStart w:id="845" w:name="_Toc61126119"/>
      <w:bookmarkStart w:id="846" w:name="_Toc67911535"/>
      <w:bookmarkStart w:id="847" w:name="_Toc74841627"/>
      <w:bookmarkStart w:id="848" w:name="_Toc76503407"/>
      <w:bookmarkStart w:id="849" w:name="_Toc83041262"/>
      <w:r w:rsidRPr="009202AA">
        <w:t>6.3.5.2</w:t>
      </w:r>
      <w:r w:rsidRPr="009202AA">
        <w:tab/>
      </w:r>
      <w:r w:rsidRPr="009202AA">
        <w:rPr>
          <w:lang w:eastAsia="zh-CN"/>
        </w:rPr>
        <w:t>Minimum requirement for MSR operation</w:t>
      </w:r>
      <w:bookmarkEnd w:id="839"/>
      <w:bookmarkEnd w:id="840"/>
      <w:bookmarkEnd w:id="841"/>
      <w:bookmarkEnd w:id="842"/>
      <w:bookmarkEnd w:id="843"/>
      <w:bookmarkEnd w:id="844"/>
      <w:bookmarkEnd w:id="845"/>
      <w:bookmarkEnd w:id="846"/>
      <w:bookmarkEnd w:id="847"/>
      <w:bookmarkEnd w:id="848"/>
      <w:bookmarkEnd w:id="849"/>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850" w:name="_Toc21096463"/>
      <w:bookmarkStart w:id="851" w:name="_Toc29763430"/>
      <w:bookmarkStart w:id="852" w:name="_Toc36029901"/>
      <w:bookmarkStart w:id="853" w:name="_Toc37179801"/>
      <w:bookmarkStart w:id="854" w:name="_Toc45869501"/>
      <w:bookmarkStart w:id="855" w:name="_Toc52555300"/>
      <w:bookmarkStart w:id="856" w:name="_Toc61126120"/>
      <w:bookmarkStart w:id="857" w:name="_Toc67911536"/>
      <w:bookmarkStart w:id="858" w:name="_Toc74841628"/>
      <w:bookmarkStart w:id="859" w:name="_Toc76503408"/>
      <w:bookmarkStart w:id="860" w:name="_Toc83041263"/>
      <w:r w:rsidRPr="009202AA">
        <w:rPr>
          <w:lang w:eastAsia="zh-CN"/>
        </w:rPr>
        <w:t>6.3.5.3</w:t>
      </w:r>
      <w:r w:rsidRPr="009202AA">
        <w:rPr>
          <w:lang w:eastAsia="zh-CN"/>
        </w:rPr>
        <w:tab/>
        <w:t>Minimum requirement for single RAT UTRA operation</w:t>
      </w:r>
      <w:bookmarkEnd w:id="850"/>
      <w:bookmarkEnd w:id="851"/>
      <w:bookmarkEnd w:id="852"/>
      <w:bookmarkEnd w:id="853"/>
      <w:bookmarkEnd w:id="854"/>
      <w:bookmarkEnd w:id="855"/>
      <w:bookmarkEnd w:id="856"/>
      <w:bookmarkEnd w:id="857"/>
      <w:bookmarkEnd w:id="858"/>
      <w:bookmarkEnd w:id="859"/>
      <w:bookmarkEnd w:id="860"/>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861" w:name="_Toc21096464"/>
      <w:bookmarkStart w:id="862" w:name="_Toc29763431"/>
      <w:bookmarkStart w:id="863" w:name="_Toc36029902"/>
      <w:bookmarkStart w:id="864" w:name="_Toc37179802"/>
      <w:bookmarkStart w:id="865" w:name="_Toc45869502"/>
      <w:bookmarkStart w:id="866" w:name="_Toc52555301"/>
      <w:bookmarkStart w:id="867" w:name="_Toc61126121"/>
      <w:bookmarkStart w:id="868" w:name="_Toc67911537"/>
      <w:bookmarkStart w:id="869" w:name="_Toc74841629"/>
      <w:bookmarkStart w:id="870" w:name="_Toc76503409"/>
      <w:bookmarkStart w:id="871" w:name="_Toc83041264"/>
      <w:r w:rsidRPr="009202AA">
        <w:rPr>
          <w:lang w:eastAsia="zh-CN"/>
        </w:rPr>
        <w:t>6.3.5.4</w:t>
      </w:r>
      <w:r w:rsidRPr="009202AA">
        <w:rPr>
          <w:lang w:eastAsia="zh-CN"/>
        </w:rPr>
        <w:tab/>
        <w:t>Minimum requirement for single RAT E-UTRA operation</w:t>
      </w:r>
      <w:bookmarkEnd w:id="861"/>
      <w:bookmarkEnd w:id="862"/>
      <w:bookmarkEnd w:id="863"/>
      <w:bookmarkEnd w:id="864"/>
      <w:bookmarkEnd w:id="865"/>
      <w:bookmarkEnd w:id="866"/>
      <w:bookmarkEnd w:id="867"/>
      <w:bookmarkEnd w:id="868"/>
      <w:bookmarkEnd w:id="869"/>
      <w:bookmarkEnd w:id="870"/>
      <w:bookmarkEnd w:id="871"/>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872" w:name="_Toc21096465"/>
      <w:bookmarkStart w:id="873" w:name="_Toc29763432"/>
      <w:bookmarkStart w:id="874" w:name="_Toc36029903"/>
      <w:bookmarkStart w:id="875" w:name="_Toc37179803"/>
      <w:bookmarkStart w:id="876" w:name="_Toc45869503"/>
      <w:bookmarkStart w:id="877" w:name="_Toc52555302"/>
      <w:bookmarkStart w:id="878" w:name="_Toc61126122"/>
      <w:bookmarkStart w:id="879" w:name="_Toc67911538"/>
      <w:bookmarkStart w:id="880" w:name="_Toc74841630"/>
      <w:bookmarkStart w:id="881" w:name="_Toc76503410"/>
      <w:bookmarkStart w:id="882" w:name="_Toc83041265"/>
      <w:r w:rsidRPr="009202AA">
        <w:rPr>
          <w:lang w:eastAsia="zh-CN"/>
        </w:rPr>
        <w:t>6.3.6</w:t>
      </w:r>
      <w:r w:rsidRPr="009202AA">
        <w:rPr>
          <w:lang w:eastAsia="zh-CN"/>
        </w:rPr>
        <w:tab/>
        <w:t>RE Power control dynamic range</w:t>
      </w:r>
      <w:bookmarkEnd w:id="872"/>
      <w:bookmarkEnd w:id="873"/>
      <w:bookmarkEnd w:id="874"/>
      <w:bookmarkEnd w:id="875"/>
      <w:bookmarkEnd w:id="876"/>
      <w:bookmarkEnd w:id="877"/>
      <w:bookmarkEnd w:id="878"/>
      <w:bookmarkEnd w:id="879"/>
      <w:bookmarkEnd w:id="880"/>
      <w:bookmarkEnd w:id="881"/>
      <w:bookmarkEnd w:id="882"/>
    </w:p>
    <w:p w14:paraId="28408B8F" w14:textId="77777777" w:rsidR="004C4A70" w:rsidRPr="009202AA" w:rsidRDefault="004C4A70" w:rsidP="004C4A70">
      <w:pPr>
        <w:pStyle w:val="Heading4"/>
      </w:pPr>
      <w:bookmarkStart w:id="883" w:name="_Toc21096466"/>
      <w:bookmarkStart w:id="884" w:name="_Toc29763433"/>
      <w:bookmarkStart w:id="885" w:name="_Toc36029904"/>
      <w:bookmarkStart w:id="886" w:name="_Toc37179804"/>
      <w:bookmarkStart w:id="887" w:name="_Toc45869504"/>
      <w:bookmarkStart w:id="888" w:name="_Toc52555303"/>
      <w:bookmarkStart w:id="889" w:name="_Toc61126123"/>
      <w:bookmarkStart w:id="890" w:name="_Toc67911539"/>
      <w:bookmarkStart w:id="891" w:name="_Toc74841631"/>
      <w:bookmarkStart w:id="892" w:name="_Toc76503411"/>
      <w:bookmarkStart w:id="893" w:name="_Toc83041266"/>
      <w:r w:rsidRPr="009202AA">
        <w:t>6.3.6.1</w:t>
      </w:r>
      <w:r w:rsidRPr="009202AA">
        <w:tab/>
        <w:t>General</w:t>
      </w:r>
      <w:bookmarkEnd w:id="883"/>
      <w:bookmarkEnd w:id="884"/>
      <w:bookmarkEnd w:id="885"/>
      <w:bookmarkEnd w:id="886"/>
      <w:bookmarkEnd w:id="887"/>
      <w:bookmarkEnd w:id="888"/>
      <w:bookmarkEnd w:id="889"/>
      <w:bookmarkEnd w:id="890"/>
      <w:bookmarkEnd w:id="891"/>
      <w:bookmarkEnd w:id="892"/>
      <w:bookmarkEnd w:id="893"/>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894" w:name="_Toc21096467"/>
      <w:bookmarkStart w:id="895" w:name="_Toc29763434"/>
      <w:bookmarkStart w:id="896" w:name="_Toc36029905"/>
      <w:bookmarkStart w:id="897" w:name="_Toc37179805"/>
      <w:bookmarkStart w:id="898" w:name="_Toc45869505"/>
      <w:bookmarkStart w:id="899" w:name="_Toc52555304"/>
      <w:bookmarkStart w:id="900" w:name="_Toc61126124"/>
      <w:bookmarkStart w:id="901" w:name="_Toc67911540"/>
      <w:bookmarkStart w:id="902" w:name="_Toc74841632"/>
      <w:bookmarkStart w:id="903" w:name="_Toc76503412"/>
      <w:bookmarkStart w:id="904" w:name="_Toc83041267"/>
      <w:r w:rsidRPr="009202AA">
        <w:t>6.3.6.2</w:t>
      </w:r>
      <w:r w:rsidRPr="009202AA">
        <w:tab/>
      </w:r>
      <w:r w:rsidRPr="009202AA">
        <w:rPr>
          <w:lang w:eastAsia="zh-CN"/>
        </w:rPr>
        <w:t>Minimum requirement for MSR operation</w:t>
      </w:r>
      <w:bookmarkEnd w:id="894"/>
      <w:bookmarkEnd w:id="895"/>
      <w:bookmarkEnd w:id="896"/>
      <w:bookmarkEnd w:id="897"/>
      <w:bookmarkEnd w:id="898"/>
      <w:bookmarkEnd w:id="899"/>
      <w:bookmarkEnd w:id="900"/>
      <w:bookmarkEnd w:id="901"/>
      <w:bookmarkEnd w:id="902"/>
      <w:bookmarkEnd w:id="903"/>
      <w:bookmarkEnd w:id="90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905" w:name="_Toc21096468"/>
      <w:bookmarkStart w:id="906" w:name="_Toc29763435"/>
      <w:bookmarkStart w:id="907" w:name="_Toc36029906"/>
      <w:bookmarkStart w:id="908" w:name="_Toc37179806"/>
      <w:bookmarkStart w:id="909" w:name="_Toc45869506"/>
      <w:bookmarkStart w:id="910" w:name="_Toc52555305"/>
      <w:bookmarkStart w:id="911" w:name="_Toc61126125"/>
      <w:bookmarkStart w:id="912" w:name="_Toc67911541"/>
      <w:bookmarkStart w:id="913" w:name="_Toc74841633"/>
      <w:bookmarkStart w:id="914" w:name="_Toc76503413"/>
      <w:bookmarkStart w:id="915" w:name="_Toc83041268"/>
      <w:r w:rsidRPr="009202AA">
        <w:rPr>
          <w:lang w:eastAsia="zh-CN"/>
        </w:rPr>
        <w:t>6.3.6.3</w:t>
      </w:r>
      <w:r w:rsidRPr="009202AA">
        <w:rPr>
          <w:lang w:eastAsia="zh-CN"/>
        </w:rPr>
        <w:tab/>
        <w:t>Minimum requirement for single RAT UTRA operation</w:t>
      </w:r>
      <w:bookmarkEnd w:id="905"/>
      <w:bookmarkEnd w:id="906"/>
      <w:bookmarkEnd w:id="907"/>
      <w:bookmarkEnd w:id="908"/>
      <w:bookmarkEnd w:id="909"/>
      <w:bookmarkEnd w:id="910"/>
      <w:bookmarkEnd w:id="911"/>
      <w:bookmarkEnd w:id="912"/>
      <w:bookmarkEnd w:id="913"/>
      <w:bookmarkEnd w:id="914"/>
      <w:bookmarkEnd w:id="915"/>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916" w:name="_Toc21096469"/>
      <w:bookmarkStart w:id="917" w:name="_Toc29763436"/>
      <w:bookmarkStart w:id="918" w:name="_Toc36029907"/>
      <w:bookmarkStart w:id="919" w:name="_Toc37179807"/>
      <w:bookmarkStart w:id="920" w:name="_Toc45869507"/>
      <w:bookmarkStart w:id="921" w:name="_Toc52555306"/>
      <w:bookmarkStart w:id="922" w:name="_Toc61126126"/>
      <w:bookmarkStart w:id="923" w:name="_Toc67911542"/>
      <w:bookmarkStart w:id="924" w:name="_Toc74841634"/>
      <w:bookmarkStart w:id="925" w:name="_Toc76503414"/>
      <w:bookmarkStart w:id="926" w:name="_Toc83041269"/>
      <w:r w:rsidRPr="009202AA">
        <w:rPr>
          <w:lang w:eastAsia="zh-CN"/>
        </w:rPr>
        <w:t>6.3.6.4</w:t>
      </w:r>
      <w:r w:rsidRPr="009202AA">
        <w:rPr>
          <w:lang w:eastAsia="zh-CN"/>
        </w:rPr>
        <w:tab/>
        <w:t>Minimum requirement for single RAT E-UTRA operation</w:t>
      </w:r>
      <w:bookmarkEnd w:id="916"/>
      <w:bookmarkEnd w:id="917"/>
      <w:bookmarkEnd w:id="918"/>
      <w:bookmarkEnd w:id="919"/>
      <w:bookmarkEnd w:id="920"/>
      <w:bookmarkEnd w:id="921"/>
      <w:bookmarkEnd w:id="922"/>
      <w:bookmarkEnd w:id="923"/>
      <w:bookmarkEnd w:id="924"/>
      <w:bookmarkEnd w:id="925"/>
      <w:bookmarkEnd w:id="926"/>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927" w:name="_Toc21096470"/>
      <w:bookmarkStart w:id="928" w:name="_Toc29763437"/>
      <w:bookmarkStart w:id="929" w:name="_Toc36029908"/>
      <w:bookmarkStart w:id="930" w:name="_Toc37179808"/>
      <w:bookmarkStart w:id="931" w:name="_Toc45869508"/>
      <w:bookmarkStart w:id="932" w:name="_Toc52555307"/>
      <w:bookmarkStart w:id="933" w:name="_Toc61126127"/>
      <w:bookmarkStart w:id="934" w:name="_Toc67911543"/>
      <w:bookmarkStart w:id="935" w:name="_Toc74841635"/>
      <w:bookmarkStart w:id="936" w:name="_Toc76503415"/>
      <w:bookmarkStart w:id="937" w:name="_Toc83041270"/>
      <w:r w:rsidRPr="009202AA">
        <w:rPr>
          <w:lang w:eastAsia="zh-CN"/>
        </w:rPr>
        <w:t>6.4</w:t>
      </w:r>
      <w:r w:rsidRPr="009202AA">
        <w:rPr>
          <w:lang w:eastAsia="zh-CN"/>
        </w:rPr>
        <w:tab/>
        <w:t>Transmit ON/OFF power</w:t>
      </w:r>
      <w:bookmarkEnd w:id="927"/>
      <w:bookmarkEnd w:id="928"/>
      <w:bookmarkEnd w:id="929"/>
      <w:bookmarkEnd w:id="930"/>
      <w:bookmarkEnd w:id="931"/>
      <w:bookmarkEnd w:id="932"/>
      <w:bookmarkEnd w:id="933"/>
      <w:bookmarkEnd w:id="934"/>
      <w:bookmarkEnd w:id="935"/>
      <w:bookmarkEnd w:id="936"/>
      <w:bookmarkEnd w:id="937"/>
    </w:p>
    <w:p w14:paraId="579F174C" w14:textId="77777777" w:rsidR="004C4A70" w:rsidRPr="009202AA" w:rsidRDefault="004C4A70" w:rsidP="004C4A70">
      <w:pPr>
        <w:pStyle w:val="Heading3"/>
      </w:pPr>
      <w:bookmarkStart w:id="938" w:name="_Toc21096471"/>
      <w:bookmarkStart w:id="939" w:name="_Toc29763438"/>
      <w:bookmarkStart w:id="940" w:name="_Toc36029909"/>
      <w:bookmarkStart w:id="941" w:name="_Toc37179809"/>
      <w:bookmarkStart w:id="942" w:name="_Toc45869509"/>
      <w:bookmarkStart w:id="943" w:name="_Toc52555308"/>
      <w:bookmarkStart w:id="944" w:name="_Toc61126128"/>
      <w:bookmarkStart w:id="945" w:name="_Toc67911544"/>
      <w:bookmarkStart w:id="946" w:name="_Toc74841636"/>
      <w:bookmarkStart w:id="947" w:name="_Toc76503416"/>
      <w:bookmarkStart w:id="948" w:name="_Toc83041271"/>
      <w:r w:rsidRPr="009202AA">
        <w:t>6.4.1</w:t>
      </w:r>
      <w:r w:rsidRPr="009202AA">
        <w:tab/>
        <w:t>General</w:t>
      </w:r>
      <w:bookmarkEnd w:id="938"/>
      <w:bookmarkEnd w:id="939"/>
      <w:bookmarkEnd w:id="940"/>
      <w:bookmarkEnd w:id="941"/>
      <w:bookmarkEnd w:id="942"/>
      <w:bookmarkEnd w:id="943"/>
      <w:bookmarkEnd w:id="944"/>
      <w:bookmarkEnd w:id="945"/>
      <w:bookmarkEnd w:id="946"/>
      <w:bookmarkEnd w:id="947"/>
      <w:bookmarkEnd w:id="948"/>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949" w:name="_Toc21096472"/>
      <w:bookmarkStart w:id="950" w:name="_Toc29763439"/>
      <w:bookmarkStart w:id="951" w:name="_Toc36029910"/>
      <w:bookmarkStart w:id="952" w:name="_Toc37179810"/>
      <w:bookmarkStart w:id="953" w:name="_Toc45869510"/>
      <w:bookmarkStart w:id="954" w:name="_Toc52555309"/>
      <w:bookmarkStart w:id="955" w:name="_Toc61126129"/>
      <w:bookmarkStart w:id="956" w:name="_Toc67911545"/>
      <w:bookmarkStart w:id="957" w:name="_Toc74841637"/>
      <w:bookmarkStart w:id="958" w:name="_Toc76503417"/>
      <w:bookmarkStart w:id="959" w:name="_Toc83041272"/>
      <w:r w:rsidRPr="009202AA">
        <w:t>6.4.2</w:t>
      </w:r>
      <w:r w:rsidRPr="009202AA">
        <w:tab/>
        <w:t>Transmitter OFF power</w:t>
      </w:r>
      <w:bookmarkEnd w:id="949"/>
      <w:bookmarkEnd w:id="950"/>
      <w:bookmarkEnd w:id="951"/>
      <w:bookmarkEnd w:id="952"/>
      <w:bookmarkEnd w:id="953"/>
      <w:bookmarkEnd w:id="954"/>
      <w:bookmarkEnd w:id="955"/>
      <w:bookmarkEnd w:id="956"/>
      <w:bookmarkEnd w:id="957"/>
      <w:bookmarkEnd w:id="958"/>
      <w:bookmarkEnd w:id="959"/>
    </w:p>
    <w:p w14:paraId="5CFA662E" w14:textId="77777777" w:rsidR="004C4A70" w:rsidRPr="009202AA" w:rsidRDefault="004C4A70" w:rsidP="004C4A70">
      <w:pPr>
        <w:pStyle w:val="Heading4"/>
      </w:pPr>
      <w:bookmarkStart w:id="960" w:name="_Toc21096473"/>
      <w:bookmarkStart w:id="961" w:name="_Toc29763440"/>
      <w:bookmarkStart w:id="962" w:name="_Toc36029911"/>
      <w:bookmarkStart w:id="963" w:name="_Toc37179811"/>
      <w:bookmarkStart w:id="964" w:name="_Toc45869511"/>
      <w:bookmarkStart w:id="965" w:name="_Toc52555310"/>
      <w:bookmarkStart w:id="966" w:name="_Toc61126130"/>
      <w:bookmarkStart w:id="967" w:name="_Toc67911546"/>
      <w:bookmarkStart w:id="968" w:name="_Toc74841638"/>
      <w:bookmarkStart w:id="969" w:name="_Toc76503418"/>
      <w:bookmarkStart w:id="970" w:name="_Toc83041273"/>
      <w:r w:rsidRPr="009202AA">
        <w:t>6.4.2.1</w:t>
      </w:r>
      <w:r w:rsidRPr="009202AA">
        <w:tab/>
        <w:t>General</w:t>
      </w:r>
      <w:bookmarkEnd w:id="960"/>
      <w:bookmarkEnd w:id="961"/>
      <w:bookmarkEnd w:id="962"/>
      <w:bookmarkEnd w:id="963"/>
      <w:bookmarkEnd w:id="964"/>
      <w:bookmarkEnd w:id="965"/>
      <w:bookmarkEnd w:id="966"/>
      <w:bookmarkEnd w:id="967"/>
      <w:bookmarkEnd w:id="968"/>
      <w:bookmarkEnd w:id="969"/>
      <w:bookmarkEnd w:id="970"/>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971" w:name="_Toc21096474"/>
      <w:bookmarkStart w:id="972" w:name="_Toc29763441"/>
      <w:bookmarkStart w:id="973" w:name="_Toc36029912"/>
      <w:bookmarkStart w:id="974" w:name="_Toc37179812"/>
      <w:bookmarkStart w:id="975" w:name="_Toc45869512"/>
      <w:bookmarkStart w:id="976" w:name="_Toc52555311"/>
      <w:bookmarkStart w:id="977" w:name="_Toc61126131"/>
      <w:bookmarkStart w:id="978" w:name="_Toc67911547"/>
      <w:bookmarkStart w:id="979" w:name="_Toc74841639"/>
      <w:bookmarkStart w:id="980" w:name="_Toc76503419"/>
      <w:bookmarkStart w:id="981" w:name="_Toc83041274"/>
      <w:r w:rsidRPr="009202AA">
        <w:t>6.4.2.2</w:t>
      </w:r>
      <w:r w:rsidRPr="009202AA">
        <w:tab/>
      </w:r>
      <w:r w:rsidRPr="009202AA">
        <w:rPr>
          <w:lang w:eastAsia="zh-CN"/>
        </w:rPr>
        <w:t>Minimum requirement for MSR operation</w:t>
      </w:r>
      <w:bookmarkEnd w:id="971"/>
      <w:bookmarkEnd w:id="972"/>
      <w:bookmarkEnd w:id="973"/>
      <w:bookmarkEnd w:id="974"/>
      <w:bookmarkEnd w:id="975"/>
      <w:bookmarkEnd w:id="976"/>
      <w:bookmarkEnd w:id="977"/>
      <w:bookmarkEnd w:id="978"/>
      <w:bookmarkEnd w:id="979"/>
      <w:bookmarkEnd w:id="980"/>
      <w:bookmarkEnd w:id="981"/>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982" w:name="_Toc21096475"/>
      <w:bookmarkStart w:id="983" w:name="_Toc29763442"/>
      <w:bookmarkStart w:id="984" w:name="_Toc36029913"/>
      <w:bookmarkStart w:id="985" w:name="_Toc37179813"/>
      <w:bookmarkStart w:id="986" w:name="_Toc45869513"/>
      <w:bookmarkStart w:id="987" w:name="_Toc52555312"/>
      <w:bookmarkStart w:id="988" w:name="_Toc61126132"/>
      <w:bookmarkStart w:id="989" w:name="_Toc67911548"/>
      <w:bookmarkStart w:id="990" w:name="_Toc74841640"/>
      <w:bookmarkStart w:id="991" w:name="_Toc76503420"/>
      <w:bookmarkStart w:id="992" w:name="_Toc83041275"/>
      <w:r w:rsidRPr="009202AA">
        <w:rPr>
          <w:lang w:eastAsia="zh-CN"/>
        </w:rPr>
        <w:t>6.4.2.3</w:t>
      </w:r>
      <w:r w:rsidRPr="009202AA">
        <w:rPr>
          <w:lang w:eastAsia="zh-CN"/>
        </w:rPr>
        <w:tab/>
        <w:t>Minimum requirement for single RAT UTRA operation</w:t>
      </w:r>
      <w:bookmarkEnd w:id="982"/>
      <w:bookmarkEnd w:id="983"/>
      <w:bookmarkEnd w:id="984"/>
      <w:bookmarkEnd w:id="985"/>
      <w:bookmarkEnd w:id="986"/>
      <w:bookmarkEnd w:id="987"/>
      <w:bookmarkEnd w:id="988"/>
      <w:bookmarkEnd w:id="989"/>
      <w:bookmarkEnd w:id="990"/>
      <w:bookmarkEnd w:id="991"/>
      <w:bookmarkEnd w:id="992"/>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993" w:name="_Toc21096476"/>
      <w:bookmarkStart w:id="994" w:name="_Toc29763443"/>
      <w:bookmarkStart w:id="995" w:name="_Toc36029914"/>
      <w:bookmarkStart w:id="996" w:name="_Toc37179814"/>
      <w:bookmarkStart w:id="997" w:name="_Toc45869514"/>
      <w:bookmarkStart w:id="998" w:name="_Toc52555313"/>
      <w:bookmarkStart w:id="999" w:name="_Toc61126133"/>
      <w:bookmarkStart w:id="1000" w:name="_Toc67911549"/>
      <w:bookmarkStart w:id="1001" w:name="_Toc74841641"/>
      <w:bookmarkStart w:id="1002" w:name="_Toc76503421"/>
      <w:bookmarkStart w:id="1003" w:name="_Toc83041276"/>
      <w:r w:rsidRPr="009202AA">
        <w:rPr>
          <w:lang w:eastAsia="zh-CN"/>
        </w:rPr>
        <w:t>6.4.2.4</w:t>
      </w:r>
      <w:r w:rsidRPr="009202AA">
        <w:rPr>
          <w:lang w:eastAsia="zh-CN"/>
        </w:rPr>
        <w:tab/>
        <w:t>Minimum requirement for single RAT E-UTRA operation</w:t>
      </w:r>
      <w:bookmarkEnd w:id="993"/>
      <w:bookmarkEnd w:id="994"/>
      <w:bookmarkEnd w:id="995"/>
      <w:bookmarkEnd w:id="996"/>
      <w:bookmarkEnd w:id="997"/>
      <w:bookmarkEnd w:id="998"/>
      <w:bookmarkEnd w:id="999"/>
      <w:bookmarkEnd w:id="1000"/>
      <w:bookmarkEnd w:id="1001"/>
      <w:bookmarkEnd w:id="1002"/>
      <w:bookmarkEnd w:id="1003"/>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004" w:name="_Toc21096477"/>
      <w:bookmarkStart w:id="1005" w:name="_Toc29763444"/>
      <w:bookmarkStart w:id="1006" w:name="_Toc36029915"/>
      <w:bookmarkStart w:id="1007" w:name="_Toc37179815"/>
      <w:bookmarkStart w:id="1008" w:name="_Toc45869515"/>
      <w:bookmarkStart w:id="1009" w:name="_Toc52555314"/>
      <w:bookmarkStart w:id="1010" w:name="_Toc61126134"/>
      <w:bookmarkStart w:id="1011" w:name="_Toc67911550"/>
      <w:bookmarkStart w:id="1012" w:name="_Toc74841642"/>
      <w:bookmarkStart w:id="1013" w:name="_Toc76503422"/>
      <w:bookmarkStart w:id="1014" w:name="_Toc83041277"/>
      <w:r w:rsidRPr="009202AA">
        <w:t>6.4.3</w:t>
      </w:r>
      <w:r w:rsidRPr="009202AA">
        <w:tab/>
        <w:t>Transmitter transient period</w:t>
      </w:r>
      <w:bookmarkEnd w:id="1004"/>
      <w:bookmarkEnd w:id="1005"/>
      <w:bookmarkEnd w:id="1006"/>
      <w:bookmarkEnd w:id="1007"/>
      <w:bookmarkEnd w:id="1008"/>
      <w:bookmarkEnd w:id="1009"/>
      <w:bookmarkEnd w:id="1010"/>
      <w:bookmarkEnd w:id="1011"/>
      <w:bookmarkEnd w:id="1012"/>
      <w:bookmarkEnd w:id="1013"/>
      <w:bookmarkEnd w:id="1014"/>
    </w:p>
    <w:p w14:paraId="1E755CD9" w14:textId="77777777" w:rsidR="004C4A70" w:rsidRPr="009202AA" w:rsidRDefault="004C4A70" w:rsidP="004C4A70">
      <w:pPr>
        <w:pStyle w:val="Heading4"/>
      </w:pPr>
      <w:bookmarkStart w:id="1015" w:name="_Toc21096478"/>
      <w:bookmarkStart w:id="1016" w:name="_Toc29763445"/>
      <w:bookmarkStart w:id="1017" w:name="_Toc36029916"/>
      <w:bookmarkStart w:id="1018" w:name="_Toc37179816"/>
      <w:bookmarkStart w:id="1019" w:name="_Toc45869516"/>
      <w:bookmarkStart w:id="1020" w:name="_Toc52555315"/>
      <w:bookmarkStart w:id="1021" w:name="_Toc61126135"/>
      <w:bookmarkStart w:id="1022" w:name="_Toc67911551"/>
      <w:bookmarkStart w:id="1023" w:name="_Toc74841643"/>
      <w:bookmarkStart w:id="1024" w:name="_Toc76503423"/>
      <w:bookmarkStart w:id="1025" w:name="_Toc83041278"/>
      <w:r w:rsidRPr="009202AA">
        <w:t>6.4.3.1</w:t>
      </w:r>
      <w:r w:rsidRPr="009202AA">
        <w:tab/>
        <w:t>General</w:t>
      </w:r>
      <w:bookmarkEnd w:id="1015"/>
      <w:bookmarkEnd w:id="1016"/>
      <w:bookmarkEnd w:id="1017"/>
      <w:bookmarkEnd w:id="1018"/>
      <w:bookmarkEnd w:id="1019"/>
      <w:bookmarkEnd w:id="1020"/>
      <w:bookmarkEnd w:id="1021"/>
      <w:bookmarkEnd w:id="1022"/>
      <w:bookmarkEnd w:id="1023"/>
      <w:bookmarkEnd w:id="1024"/>
      <w:bookmarkEnd w:id="1025"/>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pt;height:211.7pt" o:ole="">
            <v:imagedata r:id="rId14" o:title="" croptop="6311f" cropleft="2026f" cropright="2877f"/>
          </v:shape>
          <o:OLEObject Type="Embed" ProgID="Word.Picture.8" ShapeID="_x0000_i1025" DrawAspect="Content" ObjectID="_1694533364"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026" w:name="_Toc21096479"/>
      <w:bookmarkStart w:id="1027" w:name="_Toc29763446"/>
      <w:bookmarkStart w:id="1028" w:name="_Toc36029917"/>
      <w:bookmarkStart w:id="1029" w:name="_Toc37179817"/>
      <w:bookmarkStart w:id="1030" w:name="_Toc45869517"/>
      <w:bookmarkStart w:id="1031" w:name="_Toc52555316"/>
      <w:bookmarkStart w:id="1032" w:name="_Toc61126136"/>
      <w:bookmarkStart w:id="1033" w:name="_Toc67911552"/>
      <w:bookmarkStart w:id="1034" w:name="_Toc74841644"/>
      <w:bookmarkStart w:id="1035" w:name="_Toc76503424"/>
      <w:bookmarkStart w:id="1036" w:name="_Toc83041279"/>
      <w:r w:rsidRPr="009202AA">
        <w:t>6.4.3.2</w:t>
      </w:r>
      <w:r w:rsidRPr="009202AA">
        <w:tab/>
      </w:r>
      <w:r w:rsidRPr="009202AA">
        <w:rPr>
          <w:lang w:eastAsia="zh-CN"/>
        </w:rPr>
        <w:t>Minimum requirement for MSR operation</w:t>
      </w:r>
      <w:bookmarkEnd w:id="1026"/>
      <w:bookmarkEnd w:id="1027"/>
      <w:bookmarkEnd w:id="1028"/>
      <w:bookmarkEnd w:id="1029"/>
      <w:bookmarkEnd w:id="1030"/>
      <w:bookmarkEnd w:id="1031"/>
      <w:bookmarkEnd w:id="1032"/>
      <w:bookmarkEnd w:id="1033"/>
      <w:bookmarkEnd w:id="1034"/>
      <w:bookmarkEnd w:id="1035"/>
      <w:bookmarkEnd w:id="1036"/>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037" w:name="_Toc21096480"/>
      <w:bookmarkStart w:id="1038" w:name="_Toc29763447"/>
      <w:bookmarkStart w:id="1039" w:name="_Toc36029918"/>
      <w:bookmarkStart w:id="1040" w:name="_Toc37179818"/>
      <w:bookmarkStart w:id="1041" w:name="_Toc45869518"/>
      <w:bookmarkStart w:id="1042" w:name="_Toc52555317"/>
      <w:bookmarkStart w:id="1043" w:name="_Toc61126137"/>
      <w:bookmarkStart w:id="1044" w:name="_Toc67911553"/>
      <w:bookmarkStart w:id="1045" w:name="_Toc74841645"/>
      <w:bookmarkStart w:id="1046" w:name="_Toc76503425"/>
      <w:bookmarkStart w:id="1047" w:name="_Toc83041280"/>
      <w:r w:rsidRPr="009202AA">
        <w:rPr>
          <w:lang w:eastAsia="zh-CN"/>
        </w:rPr>
        <w:t>6.4.3.3</w:t>
      </w:r>
      <w:r w:rsidRPr="009202AA">
        <w:rPr>
          <w:lang w:eastAsia="zh-CN"/>
        </w:rPr>
        <w:tab/>
        <w:t>Minimum requirement for single RAT UTRA operation</w:t>
      </w:r>
      <w:bookmarkEnd w:id="1037"/>
      <w:bookmarkEnd w:id="1038"/>
      <w:bookmarkEnd w:id="1039"/>
      <w:bookmarkEnd w:id="1040"/>
      <w:bookmarkEnd w:id="1041"/>
      <w:bookmarkEnd w:id="1042"/>
      <w:bookmarkEnd w:id="1043"/>
      <w:bookmarkEnd w:id="1044"/>
      <w:bookmarkEnd w:id="1045"/>
      <w:bookmarkEnd w:id="1046"/>
      <w:bookmarkEnd w:id="1047"/>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048" w:name="_Toc21096481"/>
      <w:bookmarkStart w:id="1049" w:name="_Toc29763448"/>
      <w:bookmarkStart w:id="1050" w:name="_Toc36029919"/>
      <w:bookmarkStart w:id="1051" w:name="_Toc37179819"/>
      <w:bookmarkStart w:id="1052" w:name="_Toc45869519"/>
      <w:bookmarkStart w:id="1053" w:name="_Toc52555318"/>
      <w:bookmarkStart w:id="1054" w:name="_Toc61126138"/>
      <w:bookmarkStart w:id="1055" w:name="_Toc67911554"/>
      <w:bookmarkStart w:id="1056" w:name="_Toc74841646"/>
      <w:bookmarkStart w:id="1057" w:name="_Toc76503426"/>
      <w:bookmarkStart w:id="1058" w:name="_Toc83041281"/>
      <w:r w:rsidRPr="009202AA">
        <w:rPr>
          <w:lang w:eastAsia="zh-CN"/>
        </w:rPr>
        <w:t>6.4.3.4</w:t>
      </w:r>
      <w:r w:rsidRPr="009202AA">
        <w:rPr>
          <w:lang w:eastAsia="zh-CN"/>
        </w:rPr>
        <w:tab/>
        <w:t>Minimum requirement for single RAT E-UTRA operation</w:t>
      </w:r>
      <w:bookmarkEnd w:id="1048"/>
      <w:bookmarkEnd w:id="1049"/>
      <w:bookmarkEnd w:id="1050"/>
      <w:bookmarkEnd w:id="1051"/>
      <w:bookmarkEnd w:id="1052"/>
      <w:bookmarkEnd w:id="1053"/>
      <w:bookmarkEnd w:id="1054"/>
      <w:bookmarkEnd w:id="1055"/>
      <w:bookmarkEnd w:id="1056"/>
      <w:bookmarkEnd w:id="1057"/>
      <w:bookmarkEnd w:id="1058"/>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059" w:name="_Toc21096482"/>
      <w:bookmarkStart w:id="1060" w:name="_Toc29763449"/>
      <w:bookmarkStart w:id="1061" w:name="_Toc36029920"/>
      <w:bookmarkStart w:id="1062" w:name="_Toc37179820"/>
      <w:bookmarkStart w:id="1063" w:name="_Toc45869520"/>
      <w:bookmarkStart w:id="1064" w:name="_Toc52555319"/>
      <w:bookmarkStart w:id="1065" w:name="_Toc61126139"/>
      <w:bookmarkStart w:id="1066" w:name="_Toc67911555"/>
      <w:bookmarkStart w:id="1067" w:name="_Toc74841647"/>
      <w:bookmarkStart w:id="1068" w:name="_Toc76503427"/>
      <w:bookmarkStart w:id="1069" w:name="_Toc83041282"/>
      <w:r w:rsidRPr="009202AA">
        <w:rPr>
          <w:lang w:eastAsia="zh-CN"/>
        </w:rPr>
        <w:t>6.5</w:t>
      </w:r>
      <w:r w:rsidRPr="009202AA">
        <w:rPr>
          <w:lang w:eastAsia="zh-CN"/>
        </w:rPr>
        <w:tab/>
        <w:t>Transmitted signal quality</w:t>
      </w:r>
      <w:bookmarkEnd w:id="1059"/>
      <w:bookmarkEnd w:id="1060"/>
      <w:bookmarkEnd w:id="1061"/>
      <w:bookmarkEnd w:id="1062"/>
      <w:bookmarkEnd w:id="1063"/>
      <w:bookmarkEnd w:id="1064"/>
      <w:bookmarkEnd w:id="1065"/>
      <w:bookmarkEnd w:id="1066"/>
      <w:bookmarkEnd w:id="1067"/>
      <w:bookmarkEnd w:id="1068"/>
      <w:bookmarkEnd w:id="1069"/>
    </w:p>
    <w:p w14:paraId="02216487" w14:textId="77777777" w:rsidR="004C4A70" w:rsidRPr="009202AA" w:rsidRDefault="004C4A70" w:rsidP="004C4A70">
      <w:pPr>
        <w:pStyle w:val="Heading3"/>
      </w:pPr>
      <w:bookmarkStart w:id="1070" w:name="_Toc21096483"/>
      <w:bookmarkStart w:id="1071" w:name="_Toc29763450"/>
      <w:bookmarkStart w:id="1072" w:name="_Toc36029921"/>
      <w:bookmarkStart w:id="1073" w:name="_Toc37179821"/>
      <w:bookmarkStart w:id="1074" w:name="_Toc45869521"/>
      <w:bookmarkStart w:id="1075" w:name="_Toc52555320"/>
      <w:bookmarkStart w:id="1076" w:name="_Toc61126140"/>
      <w:bookmarkStart w:id="1077" w:name="_Toc67911556"/>
      <w:bookmarkStart w:id="1078" w:name="_Toc74841648"/>
      <w:bookmarkStart w:id="1079" w:name="_Toc76503428"/>
      <w:bookmarkStart w:id="1080" w:name="_Toc83041283"/>
      <w:r w:rsidRPr="009202AA">
        <w:t>6.5.1</w:t>
      </w:r>
      <w:r w:rsidRPr="009202AA">
        <w:tab/>
        <w:t>General</w:t>
      </w:r>
      <w:bookmarkEnd w:id="1070"/>
      <w:bookmarkEnd w:id="1071"/>
      <w:bookmarkEnd w:id="1072"/>
      <w:bookmarkEnd w:id="1073"/>
      <w:bookmarkEnd w:id="1074"/>
      <w:bookmarkEnd w:id="1075"/>
      <w:bookmarkEnd w:id="1076"/>
      <w:bookmarkEnd w:id="1077"/>
      <w:bookmarkEnd w:id="1078"/>
      <w:bookmarkEnd w:id="1079"/>
      <w:bookmarkEnd w:id="1080"/>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081" w:name="_Toc21096484"/>
      <w:bookmarkStart w:id="1082" w:name="_Toc29763451"/>
      <w:bookmarkStart w:id="1083" w:name="_Toc36029922"/>
      <w:bookmarkStart w:id="1084" w:name="_Toc37179822"/>
      <w:bookmarkStart w:id="1085" w:name="_Toc45869522"/>
      <w:bookmarkStart w:id="1086" w:name="_Toc52555321"/>
      <w:bookmarkStart w:id="1087" w:name="_Toc61126141"/>
      <w:bookmarkStart w:id="1088" w:name="_Toc67911557"/>
      <w:bookmarkStart w:id="1089" w:name="_Toc74841649"/>
      <w:bookmarkStart w:id="1090" w:name="_Toc76503429"/>
      <w:bookmarkStart w:id="1091" w:name="_Toc83041284"/>
      <w:r w:rsidRPr="009202AA">
        <w:t>6.5.2</w:t>
      </w:r>
      <w:r w:rsidRPr="009202AA">
        <w:tab/>
        <w:t>Frequency Error</w:t>
      </w:r>
      <w:bookmarkEnd w:id="1081"/>
      <w:bookmarkEnd w:id="1082"/>
      <w:bookmarkEnd w:id="1083"/>
      <w:bookmarkEnd w:id="1084"/>
      <w:bookmarkEnd w:id="1085"/>
      <w:bookmarkEnd w:id="1086"/>
      <w:bookmarkEnd w:id="1087"/>
      <w:bookmarkEnd w:id="1088"/>
      <w:bookmarkEnd w:id="1089"/>
      <w:bookmarkEnd w:id="1090"/>
      <w:bookmarkEnd w:id="1091"/>
      <w:r w:rsidRPr="009202AA">
        <w:t xml:space="preserve"> </w:t>
      </w:r>
    </w:p>
    <w:p w14:paraId="54B067BD" w14:textId="77777777" w:rsidR="004C4A70" w:rsidRPr="009202AA" w:rsidRDefault="004C4A70" w:rsidP="004C4A70">
      <w:pPr>
        <w:pStyle w:val="Heading4"/>
      </w:pPr>
      <w:bookmarkStart w:id="1092" w:name="_Toc21096485"/>
      <w:bookmarkStart w:id="1093" w:name="_Toc29763452"/>
      <w:bookmarkStart w:id="1094" w:name="_Toc36029923"/>
      <w:bookmarkStart w:id="1095" w:name="_Toc37179823"/>
      <w:bookmarkStart w:id="1096" w:name="_Toc45869523"/>
      <w:bookmarkStart w:id="1097" w:name="_Toc52555322"/>
      <w:bookmarkStart w:id="1098" w:name="_Toc61126142"/>
      <w:bookmarkStart w:id="1099" w:name="_Toc67911558"/>
      <w:bookmarkStart w:id="1100" w:name="_Toc74841650"/>
      <w:bookmarkStart w:id="1101" w:name="_Toc76503430"/>
      <w:bookmarkStart w:id="1102" w:name="_Toc83041285"/>
      <w:r w:rsidRPr="009202AA">
        <w:t>6.5.2.1</w:t>
      </w:r>
      <w:r w:rsidRPr="009202AA">
        <w:tab/>
        <w:t>General</w:t>
      </w:r>
      <w:bookmarkEnd w:id="1092"/>
      <w:bookmarkEnd w:id="1093"/>
      <w:bookmarkEnd w:id="1094"/>
      <w:bookmarkEnd w:id="1095"/>
      <w:bookmarkEnd w:id="1096"/>
      <w:bookmarkEnd w:id="1097"/>
      <w:bookmarkEnd w:id="1098"/>
      <w:bookmarkEnd w:id="1099"/>
      <w:bookmarkEnd w:id="1100"/>
      <w:bookmarkEnd w:id="1101"/>
      <w:bookmarkEnd w:id="1102"/>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103" w:name="_Toc21096486"/>
      <w:bookmarkStart w:id="1104" w:name="_Toc29763453"/>
      <w:bookmarkStart w:id="1105" w:name="_Toc36029924"/>
      <w:bookmarkStart w:id="1106" w:name="_Toc37179824"/>
      <w:bookmarkStart w:id="1107" w:name="_Toc45869524"/>
      <w:bookmarkStart w:id="1108" w:name="_Toc52555323"/>
      <w:bookmarkStart w:id="1109" w:name="_Toc61126143"/>
      <w:bookmarkStart w:id="1110" w:name="_Toc67911559"/>
      <w:bookmarkStart w:id="1111" w:name="_Toc74841651"/>
      <w:bookmarkStart w:id="1112" w:name="_Toc76503431"/>
      <w:bookmarkStart w:id="1113" w:name="_Toc83041286"/>
      <w:r w:rsidRPr="009202AA">
        <w:t>6.5.2.2</w:t>
      </w:r>
      <w:r w:rsidRPr="009202AA">
        <w:tab/>
      </w:r>
      <w:r w:rsidRPr="009202AA">
        <w:rPr>
          <w:lang w:eastAsia="zh-CN"/>
        </w:rPr>
        <w:t>Minimum requirement for MSR operation</w:t>
      </w:r>
      <w:bookmarkEnd w:id="1103"/>
      <w:bookmarkEnd w:id="1104"/>
      <w:bookmarkEnd w:id="1105"/>
      <w:bookmarkEnd w:id="1106"/>
      <w:bookmarkEnd w:id="1107"/>
      <w:bookmarkEnd w:id="1108"/>
      <w:bookmarkEnd w:id="1109"/>
      <w:bookmarkEnd w:id="1110"/>
      <w:bookmarkEnd w:id="1111"/>
      <w:bookmarkEnd w:id="1112"/>
      <w:bookmarkEnd w:id="1113"/>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114" w:name="_Toc21096487"/>
      <w:bookmarkStart w:id="1115" w:name="_Toc29763454"/>
      <w:bookmarkStart w:id="1116" w:name="_Toc36029925"/>
      <w:bookmarkStart w:id="1117" w:name="_Toc37179825"/>
      <w:bookmarkStart w:id="1118" w:name="_Toc45869525"/>
      <w:bookmarkStart w:id="1119" w:name="_Toc52555324"/>
      <w:bookmarkStart w:id="1120" w:name="_Toc61126144"/>
      <w:bookmarkStart w:id="1121" w:name="_Toc67911560"/>
      <w:bookmarkStart w:id="1122" w:name="_Toc74841652"/>
      <w:bookmarkStart w:id="1123" w:name="_Toc76503432"/>
      <w:bookmarkStart w:id="1124" w:name="_Toc83041287"/>
      <w:r w:rsidRPr="009202AA">
        <w:rPr>
          <w:lang w:eastAsia="zh-CN"/>
        </w:rPr>
        <w:t>6.5.2.3</w:t>
      </w:r>
      <w:r w:rsidRPr="009202AA">
        <w:rPr>
          <w:lang w:eastAsia="zh-CN"/>
        </w:rPr>
        <w:tab/>
        <w:t>Minimum requirement for single RAT UTRA operation</w:t>
      </w:r>
      <w:bookmarkEnd w:id="1114"/>
      <w:bookmarkEnd w:id="1115"/>
      <w:bookmarkEnd w:id="1116"/>
      <w:bookmarkEnd w:id="1117"/>
      <w:bookmarkEnd w:id="1118"/>
      <w:bookmarkEnd w:id="1119"/>
      <w:bookmarkEnd w:id="1120"/>
      <w:bookmarkEnd w:id="1121"/>
      <w:bookmarkEnd w:id="1122"/>
      <w:bookmarkEnd w:id="1123"/>
      <w:bookmarkEnd w:id="11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125" w:name="_Toc21096488"/>
      <w:bookmarkStart w:id="1126" w:name="_Toc29763455"/>
      <w:bookmarkStart w:id="1127" w:name="_Toc36029926"/>
      <w:bookmarkStart w:id="1128" w:name="_Toc37179826"/>
      <w:bookmarkStart w:id="1129" w:name="_Toc45869526"/>
      <w:bookmarkStart w:id="1130" w:name="_Toc52555325"/>
      <w:bookmarkStart w:id="1131" w:name="_Toc61126145"/>
      <w:bookmarkStart w:id="1132" w:name="_Toc67911561"/>
      <w:bookmarkStart w:id="1133" w:name="_Toc74841653"/>
      <w:bookmarkStart w:id="1134" w:name="_Toc76503433"/>
      <w:bookmarkStart w:id="1135" w:name="_Toc83041288"/>
      <w:r w:rsidRPr="009202AA">
        <w:rPr>
          <w:lang w:eastAsia="zh-CN"/>
        </w:rPr>
        <w:t>6.5.2.4</w:t>
      </w:r>
      <w:r w:rsidRPr="009202AA">
        <w:rPr>
          <w:lang w:eastAsia="zh-CN"/>
        </w:rPr>
        <w:tab/>
        <w:t>Minimum requirement for single RAT E-UTRA operation</w:t>
      </w:r>
      <w:bookmarkEnd w:id="1125"/>
      <w:bookmarkEnd w:id="1126"/>
      <w:bookmarkEnd w:id="1127"/>
      <w:bookmarkEnd w:id="1128"/>
      <w:bookmarkEnd w:id="1129"/>
      <w:bookmarkEnd w:id="1130"/>
      <w:bookmarkEnd w:id="1131"/>
      <w:bookmarkEnd w:id="1132"/>
      <w:bookmarkEnd w:id="1133"/>
      <w:bookmarkEnd w:id="1134"/>
      <w:bookmarkEnd w:id="1135"/>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136" w:name="_Toc21096489"/>
      <w:bookmarkStart w:id="1137" w:name="_Toc29763456"/>
      <w:bookmarkStart w:id="1138" w:name="_Toc36029927"/>
      <w:bookmarkStart w:id="1139" w:name="_Toc37179827"/>
      <w:bookmarkStart w:id="1140" w:name="_Toc45869527"/>
      <w:bookmarkStart w:id="1141" w:name="_Toc52555326"/>
      <w:bookmarkStart w:id="1142" w:name="_Toc61126146"/>
      <w:bookmarkStart w:id="1143" w:name="_Toc67911562"/>
      <w:bookmarkStart w:id="1144" w:name="_Toc74841654"/>
      <w:bookmarkStart w:id="1145" w:name="_Toc76503434"/>
      <w:bookmarkStart w:id="1146" w:name="_Toc83041289"/>
      <w:r w:rsidRPr="009202AA">
        <w:t>6.5.3</w:t>
      </w:r>
      <w:r w:rsidRPr="009202AA">
        <w:tab/>
        <w:t>Time alignment error</w:t>
      </w:r>
      <w:bookmarkEnd w:id="1136"/>
      <w:bookmarkEnd w:id="1137"/>
      <w:bookmarkEnd w:id="1138"/>
      <w:bookmarkEnd w:id="1139"/>
      <w:bookmarkEnd w:id="1140"/>
      <w:bookmarkEnd w:id="1141"/>
      <w:bookmarkEnd w:id="1142"/>
      <w:bookmarkEnd w:id="1143"/>
      <w:bookmarkEnd w:id="1144"/>
      <w:bookmarkEnd w:id="1145"/>
      <w:bookmarkEnd w:id="1146"/>
    </w:p>
    <w:p w14:paraId="1E34AB07" w14:textId="77777777" w:rsidR="004C4A70" w:rsidRPr="009202AA" w:rsidRDefault="004C4A70" w:rsidP="004C4A70">
      <w:pPr>
        <w:pStyle w:val="Heading4"/>
      </w:pPr>
      <w:bookmarkStart w:id="1147" w:name="_Toc21096490"/>
      <w:bookmarkStart w:id="1148" w:name="_Toc29763457"/>
      <w:bookmarkStart w:id="1149" w:name="_Toc36029928"/>
      <w:bookmarkStart w:id="1150" w:name="_Toc37179828"/>
      <w:bookmarkStart w:id="1151" w:name="_Toc45869528"/>
      <w:bookmarkStart w:id="1152" w:name="_Toc52555327"/>
      <w:bookmarkStart w:id="1153" w:name="_Toc61126147"/>
      <w:bookmarkStart w:id="1154" w:name="_Toc67911563"/>
      <w:bookmarkStart w:id="1155" w:name="_Toc74841655"/>
      <w:bookmarkStart w:id="1156" w:name="_Toc76503435"/>
      <w:bookmarkStart w:id="1157" w:name="_Toc83041290"/>
      <w:r w:rsidRPr="009202AA">
        <w:t>6.5.3.1</w:t>
      </w:r>
      <w:r w:rsidRPr="009202AA">
        <w:tab/>
        <w:t>General</w:t>
      </w:r>
      <w:bookmarkEnd w:id="1147"/>
      <w:bookmarkEnd w:id="1148"/>
      <w:bookmarkEnd w:id="1149"/>
      <w:bookmarkEnd w:id="1150"/>
      <w:bookmarkEnd w:id="1151"/>
      <w:bookmarkEnd w:id="1152"/>
      <w:bookmarkEnd w:id="1153"/>
      <w:bookmarkEnd w:id="1154"/>
      <w:bookmarkEnd w:id="1155"/>
      <w:bookmarkEnd w:id="1156"/>
      <w:bookmarkEnd w:id="1157"/>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158" w:name="_Toc21096491"/>
      <w:bookmarkStart w:id="1159" w:name="_Toc29763458"/>
      <w:bookmarkStart w:id="1160" w:name="_Toc36029929"/>
      <w:bookmarkStart w:id="1161" w:name="_Toc37179829"/>
      <w:bookmarkStart w:id="1162" w:name="_Toc45869529"/>
      <w:bookmarkStart w:id="1163" w:name="_Toc52555328"/>
      <w:bookmarkStart w:id="1164" w:name="_Toc61126148"/>
      <w:bookmarkStart w:id="1165" w:name="_Toc67911564"/>
      <w:bookmarkStart w:id="1166" w:name="_Toc74841656"/>
      <w:bookmarkStart w:id="1167" w:name="_Toc76503436"/>
      <w:bookmarkStart w:id="1168" w:name="_Toc83041291"/>
      <w:r w:rsidRPr="009202AA">
        <w:t>6.5.3.2</w:t>
      </w:r>
      <w:r w:rsidRPr="009202AA">
        <w:tab/>
      </w:r>
      <w:r w:rsidRPr="009202AA">
        <w:rPr>
          <w:lang w:eastAsia="zh-CN"/>
        </w:rPr>
        <w:t>Minimum requirement for MSR operation</w:t>
      </w:r>
      <w:bookmarkEnd w:id="1158"/>
      <w:bookmarkEnd w:id="1159"/>
      <w:bookmarkEnd w:id="1160"/>
      <w:bookmarkEnd w:id="1161"/>
      <w:bookmarkEnd w:id="1162"/>
      <w:bookmarkEnd w:id="1163"/>
      <w:bookmarkEnd w:id="1164"/>
      <w:bookmarkEnd w:id="1165"/>
      <w:bookmarkEnd w:id="1166"/>
      <w:bookmarkEnd w:id="1167"/>
      <w:bookmarkEnd w:id="1168"/>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169" w:name="_Toc21096492"/>
      <w:bookmarkStart w:id="1170" w:name="_Toc29763459"/>
      <w:bookmarkStart w:id="1171" w:name="_Toc36029930"/>
      <w:bookmarkStart w:id="1172" w:name="_Toc37179830"/>
      <w:bookmarkStart w:id="1173" w:name="_Toc45869530"/>
      <w:bookmarkStart w:id="1174" w:name="_Toc52555329"/>
      <w:bookmarkStart w:id="1175" w:name="_Toc61126149"/>
      <w:bookmarkStart w:id="1176" w:name="_Toc67911565"/>
      <w:bookmarkStart w:id="1177" w:name="_Toc74841657"/>
      <w:bookmarkStart w:id="1178" w:name="_Toc76503437"/>
      <w:bookmarkStart w:id="1179" w:name="_Toc83041292"/>
      <w:r w:rsidRPr="009202AA">
        <w:rPr>
          <w:lang w:eastAsia="zh-CN"/>
        </w:rPr>
        <w:t>6.5.3.3</w:t>
      </w:r>
      <w:r w:rsidRPr="009202AA">
        <w:rPr>
          <w:lang w:eastAsia="zh-CN"/>
        </w:rPr>
        <w:tab/>
        <w:t>Minimum requirement for single RAT UTRA operation</w:t>
      </w:r>
      <w:bookmarkEnd w:id="1169"/>
      <w:bookmarkEnd w:id="1170"/>
      <w:bookmarkEnd w:id="1171"/>
      <w:bookmarkEnd w:id="1172"/>
      <w:bookmarkEnd w:id="1173"/>
      <w:bookmarkEnd w:id="1174"/>
      <w:bookmarkEnd w:id="1175"/>
      <w:bookmarkEnd w:id="1176"/>
      <w:bookmarkEnd w:id="1177"/>
      <w:bookmarkEnd w:id="1178"/>
      <w:bookmarkEnd w:id="1179"/>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180" w:name="_Toc21096493"/>
      <w:bookmarkStart w:id="1181" w:name="_Toc29763460"/>
      <w:bookmarkStart w:id="1182" w:name="_Toc36029931"/>
      <w:bookmarkStart w:id="1183" w:name="_Toc37179831"/>
      <w:bookmarkStart w:id="1184" w:name="_Toc45869531"/>
      <w:bookmarkStart w:id="1185" w:name="_Toc52555330"/>
      <w:bookmarkStart w:id="1186" w:name="_Toc61126150"/>
      <w:bookmarkStart w:id="1187" w:name="_Toc67911566"/>
      <w:bookmarkStart w:id="1188" w:name="_Toc74841658"/>
      <w:bookmarkStart w:id="1189" w:name="_Toc76503438"/>
      <w:bookmarkStart w:id="1190" w:name="_Toc83041293"/>
      <w:r w:rsidRPr="009202AA">
        <w:rPr>
          <w:lang w:eastAsia="zh-CN"/>
        </w:rPr>
        <w:t>6.5.3.4</w:t>
      </w:r>
      <w:r w:rsidRPr="009202AA">
        <w:rPr>
          <w:lang w:eastAsia="zh-CN"/>
        </w:rPr>
        <w:tab/>
        <w:t>Minimum requirement for single RAT E-UTRA operation</w:t>
      </w:r>
      <w:bookmarkEnd w:id="1180"/>
      <w:bookmarkEnd w:id="1181"/>
      <w:bookmarkEnd w:id="1182"/>
      <w:bookmarkEnd w:id="1183"/>
      <w:bookmarkEnd w:id="1184"/>
      <w:bookmarkEnd w:id="1185"/>
      <w:bookmarkEnd w:id="1186"/>
      <w:bookmarkEnd w:id="1187"/>
      <w:bookmarkEnd w:id="1188"/>
      <w:bookmarkEnd w:id="1189"/>
      <w:bookmarkEnd w:id="1190"/>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191" w:name="_Toc21096494"/>
      <w:bookmarkStart w:id="1192" w:name="_Toc29763461"/>
      <w:bookmarkStart w:id="1193" w:name="_Toc36029932"/>
      <w:bookmarkStart w:id="1194" w:name="_Toc37179832"/>
      <w:bookmarkStart w:id="1195" w:name="_Toc45869532"/>
      <w:bookmarkStart w:id="1196" w:name="_Toc52555331"/>
      <w:bookmarkStart w:id="1197" w:name="_Toc61126151"/>
      <w:bookmarkStart w:id="1198" w:name="_Toc67911567"/>
      <w:bookmarkStart w:id="1199" w:name="_Toc74841659"/>
      <w:bookmarkStart w:id="1200" w:name="_Toc76503439"/>
      <w:bookmarkStart w:id="1201" w:name="_Toc83041294"/>
      <w:r w:rsidRPr="009202AA">
        <w:t>6.5.4</w:t>
      </w:r>
      <w:r w:rsidRPr="009202AA">
        <w:tab/>
        <w:t>Modulation quality</w:t>
      </w:r>
      <w:bookmarkEnd w:id="1191"/>
      <w:bookmarkEnd w:id="1192"/>
      <w:bookmarkEnd w:id="1193"/>
      <w:bookmarkEnd w:id="1194"/>
      <w:bookmarkEnd w:id="1195"/>
      <w:bookmarkEnd w:id="1196"/>
      <w:bookmarkEnd w:id="1197"/>
      <w:bookmarkEnd w:id="1198"/>
      <w:bookmarkEnd w:id="1199"/>
      <w:bookmarkEnd w:id="1200"/>
      <w:bookmarkEnd w:id="1201"/>
    </w:p>
    <w:p w14:paraId="304F0CE0" w14:textId="77777777" w:rsidR="004C4A70" w:rsidRPr="009202AA" w:rsidRDefault="004C4A70" w:rsidP="004C4A70">
      <w:pPr>
        <w:pStyle w:val="Heading4"/>
      </w:pPr>
      <w:bookmarkStart w:id="1202" w:name="_Toc21096495"/>
      <w:bookmarkStart w:id="1203" w:name="_Toc29763462"/>
      <w:bookmarkStart w:id="1204" w:name="_Toc36029933"/>
      <w:bookmarkStart w:id="1205" w:name="_Toc37179833"/>
      <w:bookmarkStart w:id="1206" w:name="_Toc45869533"/>
      <w:bookmarkStart w:id="1207" w:name="_Toc52555332"/>
      <w:bookmarkStart w:id="1208" w:name="_Toc61126152"/>
      <w:bookmarkStart w:id="1209" w:name="_Toc67911568"/>
      <w:bookmarkStart w:id="1210" w:name="_Toc74841660"/>
      <w:bookmarkStart w:id="1211" w:name="_Toc76503440"/>
      <w:bookmarkStart w:id="1212" w:name="_Toc83041295"/>
      <w:r w:rsidRPr="009202AA">
        <w:t>6.5.4.1</w:t>
      </w:r>
      <w:r w:rsidRPr="009202AA">
        <w:tab/>
        <w:t>General</w:t>
      </w:r>
      <w:bookmarkEnd w:id="1202"/>
      <w:bookmarkEnd w:id="1203"/>
      <w:bookmarkEnd w:id="1204"/>
      <w:bookmarkEnd w:id="1205"/>
      <w:bookmarkEnd w:id="1206"/>
      <w:bookmarkEnd w:id="1207"/>
      <w:bookmarkEnd w:id="1208"/>
      <w:bookmarkEnd w:id="1209"/>
      <w:bookmarkEnd w:id="1210"/>
      <w:bookmarkEnd w:id="1211"/>
      <w:bookmarkEnd w:id="1212"/>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213" w:name="_Toc21096496"/>
      <w:bookmarkStart w:id="1214" w:name="_Toc29763463"/>
      <w:bookmarkStart w:id="1215" w:name="_Toc36029934"/>
      <w:bookmarkStart w:id="1216" w:name="_Toc37179834"/>
      <w:bookmarkStart w:id="1217" w:name="_Toc45869534"/>
      <w:bookmarkStart w:id="1218" w:name="_Toc52555333"/>
      <w:bookmarkStart w:id="1219" w:name="_Toc61126153"/>
      <w:bookmarkStart w:id="1220" w:name="_Toc67911569"/>
      <w:bookmarkStart w:id="1221" w:name="_Toc74841661"/>
      <w:bookmarkStart w:id="1222" w:name="_Toc76503441"/>
      <w:bookmarkStart w:id="1223" w:name="_Toc83041296"/>
      <w:r w:rsidRPr="009202AA">
        <w:t>6.5.4.2</w:t>
      </w:r>
      <w:r w:rsidRPr="009202AA">
        <w:tab/>
      </w:r>
      <w:r w:rsidRPr="009202AA">
        <w:rPr>
          <w:lang w:eastAsia="zh-CN"/>
        </w:rPr>
        <w:t>Minimum requirement for MSR operation</w:t>
      </w:r>
      <w:bookmarkEnd w:id="1213"/>
      <w:bookmarkEnd w:id="1214"/>
      <w:bookmarkEnd w:id="1215"/>
      <w:bookmarkEnd w:id="1216"/>
      <w:bookmarkEnd w:id="1217"/>
      <w:bookmarkEnd w:id="1218"/>
      <w:bookmarkEnd w:id="1219"/>
      <w:bookmarkEnd w:id="1220"/>
      <w:bookmarkEnd w:id="1221"/>
      <w:bookmarkEnd w:id="1222"/>
      <w:bookmarkEnd w:id="1223"/>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224" w:name="_Toc21096497"/>
      <w:bookmarkStart w:id="1225" w:name="_Toc29763464"/>
      <w:bookmarkStart w:id="1226" w:name="_Toc36029935"/>
      <w:bookmarkStart w:id="1227" w:name="_Toc37179835"/>
      <w:bookmarkStart w:id="1228" w:name="_Toc45869535"/>
      <w:bookmarkStart w:id="1229" w:name="_Toc52555334"/>
      <w:bookmarkStart w:id="1230" w:name="_Toc61126154"/>
      <w:bookmarkStart w:id="1231" w:name="_Toc67911570"/>
      <w:bookmarkStart w:id="1232" w:name="_Toc74841662"/>
      <w:bookmarkStart w:id="1233" w:name="_Toc76503442"/>
      <w:bookmarkStart w:id="1234" w:name="_Toc83041297"/>
      <w:r w:rsidRPr="009202AA">
        <w:rPr>
          <w:lang w:eastAsia="zh-CN"/>
        </w:rPr>
        <w:t>6.5.4.3</w:t>
      </w:r>
      <w:r w:rsidRPr="009202AA">
        <w:rPr>
          <w:lang w:eastAsia="zh-CN"/>
        </w:rPr>
        <w:tab/>
        <w:t>Minimum requirement for single RAT UTRA operation</w:t>
      </w:r>
      <w:bookmarkEnd w:id="1224"/>
      <w:bookmarkEnd w:id="1225"/>
      <w:bookmarkEnd w:id="1226"/>
      <w:bookmarkEnd w:id="1227"/>
      <w:bookmarkEnd w:id="1228"/>
      <w:bookmarkEnd w:id="1229"/>
      <w:bookmarkEnd w:id="1230"/>
      <w:bookmarkEnd w:id="1231"/>
      <w:bookmarkEnd w:id="1232"/>
      <w:bookmarkEnd w:id="1233"/>
      <w:bookmarkEnd w:id="123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235" w:name="_Toc21096498"/>
      <w:bookmarkStart w:id="1236" w:name="_Toc29763465"/>
      <w:bookmarkStart w:id="1237" w:name="_Toc36029936"/>
      <w:bookmarkStart w:id="1238" w:name="_Toc37179836"/>
      <w:bookmarkStart w:id="1239" w:name="_Toc45869536"/>
      <w:bookmarkStart w:id="1240" w:name="_Toc52555335"/>
      <w:bookmarkStart w:id="1241" w:name="_Toc61126155"/>
      <w:bookmarkStart w:id="1242" w:name="_Toc67911571"/>
      <w:bookmarkStart w:id="1243" w:name="_Toc74841663"/>
      <w:bookmarkStart w:id="1244" w:name="_Toc76503443"/>
      <w:bookmarkStart w:id="1245" w:name="_Toc83041298"/>
      <w:r w:rsidRPr="009202AA">
        <w:rPr>
          <w:lang w:eastAsia="zh-CN"/>
        </w:rPr>
        <w:t>6.5.4.4</w:t>
      </w:r>
      <w:r w:rsidRPr="009202AA">
        <w:rPr>
          <w:lang w:eastAsia="zh-CN"/>
        </w:rPr>
        <w:tab/>
        <w:t>Minimum requirement for single RAT E-UTRA operation</w:t>
      </w:r>
      <w:bookmarkEnd w:id="1235"/>
      <w:bookmarkEnd w:id="1236"/>
      <w:bookmarkEnd w:id="1237"/>
      <w:bookmarkEnd w:id="1238"/>
      <w:bookmarkEnd w:id="1239"/>
      <w:bookmarkEnd w:id="1240"/>
      <w:bookmarkEnd w:id="1241"/>
      <w:bookmarkEnd w:id="1242"/>
      <w:bookmarkEnd w:id="1243"/>
      <w:bookmarkEnd w:id="1244"/>
      <w:bookmarkEnd w:id="1245"/>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246" w:name="_Toc21096499"/>
      <w:bookmarkStart w:id="1247" w:name="_Toc29763466"/>
      <w:bookmarkStart w:id="1248" w:name="_Toc36029937"/>
      <w:bookmarkStart w:id="1249" w:name="_Toc37179837"/>
      <w:bookmarkStart w:id="1250" w:name="_Toc45869537"/>
      <w:bookmarkStart w:id="1251" w:name="_Toc52555336"/>
      <w:bookmarkStart w:id="1252" w:name="_Toc61126156"/>
      <w:bookmarkStart w:id="1253" w:name="_Toc67911572"/>
      <w:bookmarkStart w:id="1254" w:name="_Toc74841664"/>
      <w:bookmarkStart w:id="1255" w:name="_Toc76503444"/>
      <w:bookmarkStart w:id="1256" w:name="_Toc83041299"/>
      <w:r w:rsidRPr="009202AA">
        <w:t>6.5.5</w:t>
      </w:r>
      <w:r w:rsidRPr="009202AA">
        <w:tab/>
        <w:t>Transmit pulse shape filter</w:t>
      </w:r>
      <w:bookmarkEnd w:id="1246"/>
      <w:bookmarkEnd w:id="1247"/>
      <w:bookmarkEnd w:id="1248"/>
      <w:bookmarkEnd w:id="1249"/>
      <w:bookmarkEnd w:id="1250"/>
      <w:bookmarkEnd w:id="1251"/>
      <w:bookmarkEnd w:id="1252"/>
      <w:bookmarkEnd w:id="1253"/>
      <w:bookmarkEnd w:id="1254"/>
      <w:bookmarkEnd w:id="1255"/>
      <w:bookmarkEnd w:id="1256"/>
    </w:p>
    <w:p w14:paraId="6E7CB10B" w14:textId="77777777" w:rsidR="004C4A70" w:rsidRPr="009202AA" w:rsidRDefault="004C4A70" w:rsidP="004C4A70">
      <w:pPr>
        <w:pStyle w:val="Heading4"/>
      </w:pPr>
      <w:bookmarkStart w:id="1257" w:name="_Toc21096500"/>
      <w:bookmarkStart w:id="1258" w:name="_Toc29763467"/>
      <w:bookmarkStart w:id="1259" w:name="_Toc36029938"/>
      <w:bookmarkStart w:id="1260" w:name="_Toc37179838"/>
      <w:bookmarkStart w:id="1261" w:name="_Toc45869538"/>
      <w:bookmarkStart w:id="1262" w:name="_Toc52555337"/>
      <w:bookmarkStart w:id="1263" w:name="_Toc61126157"/>
      <w:bookmarkStart w:id="1264" w:name="_Toc67911573"/>
      <w:bookmarkStart w:id="1265" w:name="_Toc74841665"/>
      <w:bookmarkStart w:id="1266" w:name="_Toc76503445"/>
      <w:bookmarkStart w:id="1267" w:name="_Toc83041300"/>
      <w:r w:rsidRPr="009202AA">
        <w:t>6.5.5.1</w:t>
      </w:r>
      <w:r w:rsidRPr="009202AA">
        <w:tab/>
        <w:t>General</w:t>
      </w:r>
      <w:bookmarkEnd w:id="1257"/>
      <w:bookmarkEnd w:id="1258"/>
      <w:bookmarkEnd w:id="1259"/>
      <w:bookmarkEnd w:id="1260"/>
      <w:bookmarkEnd w:id="1261"/>
      <w:bookmarkEnd w:id="1262"/>
      <w:bookmarkEnd w:id="1263"/>
      <w:bookmarkEnd w:id="1264"/>
      <w:bookmarkEnd w:id="1265"/>
      <w:bookmarkEnd w:id="1266"/>
      <w:bookmarkEnd w:id="1267"/>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268" w:name="_Toc21096501"/>
      <w:bookmarkStart w:id="1269" w:name="_Toc29763468"/>
      <w:bookmarkStart w:id="1270" w:name="_Toc36029939"/>
      <w:bookmarkStart w:id="1271" w:name="_Toc37179839"/>
      <w:bookmarkStart w:id="1272" w:name="_Toc45869539"/>
      <w:bookmarkStart w:id="1273" w:name="_Toc52555338"/>
      <w:bookmarkStart w:id="1274" w:name="_Toc61126158"/>
      <w:bookmarkStart w:id="1275" w:name="_Toc67911574"/>
      <w:bookmarkStart w:id="1276" w:name="_Toc74841666"/>
      <w:bookmarkStart w:id="1277" w:name="_Toc76503446"/>
      <w:bookmarkStart w:id="1278" w:name="_Toc83041301"/>
      <w:r w:rsidRPr="009202AA">
        <w:t>6.5.5.2</w:t>
      </w:r>
      <w:r w:rsidRPr="009202AA">
        <w:tab/>
      </w:r>
      <w:r w:rsidRPr="009202AA">
        <w:rPr>
          <w:lang w:eastAsia="zh-CN"/>
        </w:rPr>
        <w:t>Void</w:t>
      </w:r>
      <w:bookmarkEnd w:id="1268"/>
      <w:bookmarkEnd w:id="1269"/>
      <w:bookmarkEnd w:id="1270"/>
      <w:bookmarkEnd w:id="1271"/>
      <w:bookmarkEnd w:id="1272"/>
      <w:bookmarkEnd w:id="1273"/>
      <w:bookmarkEnd w:id="1274"/>
      <w:bookmarkEnd w:id="1275"/>
      <w:bookmarkEnd w:id="1276"/>
      <w:bookmarkEnd w:id="1277"/>
      <w:bookmarkEnd w:id="1278"/>
    </w:p>
    <w:p w14:paraId="69FBE425" w14:textId="77777777" w:rsidR="004C4A70" w:rsidRPr="009202AA" w:rsidRDefault="004C4A70" w:rsidP="004C4A70">
      <w:pPr>
        <w:pStyle w:val="Heading4"/>
        <w:rPr>
          <w:lang w:eastAsia="zh-CN"/>
        </w:rPr>
      </w:pPr>
      <w:bookmarkStart w:id="1279" w:name="_Toc21096502"/>
      <w:bookmarkStart w:id="1280" w:name="_Toc29763469"/>
      <w:bookmarkStart w:id="1281" w:name="_Toc36029940"/>
      <w:bookmarkStart w:id="1282" w:name="_Toc37179840"/>
      <w:bookmarkStart w:id="1283" w:name="_Toc45869540"/>
      <w:bookmarkStart w:id="1284" w:name="_Toc52555339"/>
      <w:bookmarkStart w:id="1285" w:name="_Toc61126159"/>
      <w:bookmarkStart w:id="1286" w:name="_Toc67911575"/>
      <w:bookmarkStart w:id="1287" w:name="_Toc74841667"/>
      <w:bookmarkStart w:id="1288" w:name="_Toc76503447"/>
      <w:bookmarkStart w:id="1289" w:name="_Toc83041302"/>
      <w:r w:rsidRPr="009202AA">
        <w:rPr>
          <w:lang w:eastAsia="zh-CN"/>
        </w:rPr>
        <w:t>6.5.5.3</w:t>
      </w:r>
      <w:r w:rsidRPr="009202AA">
        <w:rPr>
          <w:lang w:eastAsia="zh-CN"/>
        </w:rPr>
        <w:tab/>
        <w:t>Void</w:t>
      </w:r>
      <w:bookmarkEnd w:id="1279"/>
      <w:bookmarkEnd w:id="1280"/>
      <w:bookmarkEnd w:id="1281"/>
      <w:bookmarkEnd w:id="1282"/>
      <w:bookmarkEnd w:id="1283"/>
      <w:bookmarkEnd w:id="1284"/>
      <w:bookmarkEnd w:id="1285"/>
      <w:bookmarkEnd w:id="1286"/>
      <w:bookmarkEnd w:id="1287"/>
      <w:bookmarkEnd w:id="1288"/>
      <w:bookmarkEnd w:id="1289"/>
    </w:p>
    <w:p w14:paraId="7F6C6197" w14:textId="77777777" w:rsidR="004C4A70" w:rsidRPr="009202AA" w:rsidRDefault="004C4A70" w:rsidP="004C4A70">
      <w:pPr>
        <w:pStyle w:val="Heading4"/>
        <w:rPr>
          <w:lang w:eastAsia="zh-CN"/>
        </w:rPr>
      </w:pPr>
      <w:bookmarkStart w:id="1290" w:name="_Toc21096503"/>
      <w:bookmarkStart w:id="1291" w:name="_Toc29763470"/>
      <w:bookmarkStart w:id="1292" w:name="_Toc36029941"/>
      <w:bookmarkStart w:id="1293" w:name="_Toc37179841"/>
      <w:bookmarkStart w:id="1294" w:name="_Toc45869541"/>
      <w:bookmarkStart w:id="1295" w:name="_Toc52555340"/>
      <w:bookmarkStart w:id="1296" w:name="_Toc61126160"/>
      <w:bookmarkStart w:id="1297" w:name="_Toc67911576"/>
      <w:bookmarkStart w:id="1298" w:name="_Toc74841668"/>
      <w:bookmarkStart w:id="1299" w:name="_Toc76503448"/>
      <w:bookmarkStart w:id="1300" w:name="_Toc83041303"/>
      <w:r w:rsidRPr="009202AA">
        <w:rPr>
          <w:lang w:eastAsia="zh-CN"/>
        </w:rPr>
        <w:t>6.5.5.4</w:t>
      </w:r>
      <w:r w:rsidRPr="009202AA">
        <w:rPr>
          <w:lang w:eastAsia="zh-CN"/>
        </w:rPr>
        <w:tab/>
        <w:t>Void</w:t>
      </w:r>
      <w:bookmarkEnd w:id="1290"/>
      <w:bookmarkEnd w:id="1291"/>
      <w:bookmarkEnd w:id="1292"/>
      <w:bookmarkEnd w:id="1293"/>
      <w:bookmarkEnd w:id="1294"/>
      <w:bookmarkEnd w:id="1295"/>
      <w:bookmarkEnd w:id="1296"/>
      <w:bookmarkEnd w:id="1297"/>
      <w:bookmarkEnd w:id="1298"/>
      <w:bookmarkEnd w:id="1299"/>
      <w:bookmarkEnd w:id="1300"/>
    </w:p>
    <w:p w14:paraId="7BE8CB3F" w14:textId="77777777" w:rsidR="004C4A70" w:rsidRPr="009202AA" w:rsidRDefault="004C4A70" w:rsidP="004C4A70">
      <w:pPr>
        <w:pStyle w:val="Heading2"/>
        <w:rPr>
          <w:lang w:eastAsia="zh-CN"/>
        </w:rPr>
      </w:pPr>
      <w:bookmarkStart w:id="1301" w:name="_Toc21096504"/>
      <w:bookmarkStart w:id="1302" w:name="_Toc29763471"/>
      <w:bookmarkStart w:id="1303" w:name="_Toc36029942"/>
      <w:bookmarkStart w:id="1304" w:name="_Toc37179842"/>
      <w:bookmarkStart w:id="1305" w:name="_Toc45869542"/>
      <w:bookmarkStart w:id="1306" w:name="_Toc52555341"/>
      <w:bookmarkStart w:id="1307" w:name="_Toc61126161"/>
      <w:bookmarkStart w:id="1308" w:name="_Toc67911577"/>
      <w:bookmarkStart w:id="1309" w:name="_Toc74841669"/>
      <w:bookmarkStart w:id="1310" w:name="_Toc76503449"/>
      <w:bookmarkStart w:id="1311" w:name="_Toc83041304"/>
      <w:r w:rsidRPr="009202AA">
        <w:rPr>
          <w:lang w:eastAsia="zh-CN"/>
        </w:rPr>
        <w:t>6.6</w:t>
      </w:r>
      <w:r w:rsidRPr="009202AA">
        <w:rPr>
          <w:lang w:eastAsia="zh-CN"/>
        </w:rPr>
        <w:tab/>
        <w:t>Unwanted Emissions</w:t>
      </w:r>
      <w:bookmarkEnd w:id="1301"/>
      <w:bookmarkEnd w:id="1302"/>
      <w:bookmarkEnd w:id="1303"/>
      <w:bookmarkEnd w:id="1304"/>
      <w:bookmarkEnd w:id="1305"/>
      <w:bookmarkEnd w:id="1306"/>
      <w:bookmarkEnd w:id="1307"/>
      <w:bookmarkEnd w:id="1308"/>
      <w:bookmarkEnd w:id="1309"/>
      <w:bookmarkEnd w:id="1310"/>
      <w:bookmarkEnd w:id="1311"/>
    </w:p>
    <w:p w14:paraId="2CCA3795" w14:textId="77777777" w:rsidR="004C4A70" w:rsidRPr="009202AA" w:rsidRDefault="004C4A70" w:rsidP="004C4A70">
      <w:pPr>
        <w:pStyle w:val="Heading3"/>
      </w:pPr>
      <w:bookmarkStart w:id="1312" w:name="_Toc21096505"/>
      <w:bookmarkStart w:id="1313" w:name="_Toc29763472"/>
      <w:bookmarkStart w:id="1314" w:name="_Toc36029943"/>
      <w:bookmarkStart w:id="1315" w:name="_Toc37179843"/>
      <w:bookmarkStart w:id="1316" w:name="_Toc45869543"/>
      <w:bookmarkStart w:id="1317" w:name="_Toc52555342"/>
      <w:bookmarkStart w:id="1318" w:name="_Toc61126162"/>
      <w:bookmarkStart w:id="1319" w:name="_Toc67911578"/>
      <w:bookmarkStart w:id="1320" w:name="_Toc74841670"/>
      <w:bookmarkStart w:id="1321" w:name="_Toc76503450"/>
      <w:bookmarkStart w:id="1322" w:name="_Toc83041305"/>
      <w:r w:rsidRPr="009202AA">
        <w:t>6.6.1</w:t>
      </w:r>
      <w:r w:rsidRPr="009202AA">
        <w:tab/>
        <w:t>General</w:t>
      </w:r>
      <w:bookmarkEnd w:id="1312"/>
      <w:bookmarkEnd w:id="1313"/>
      <w:bookmarkEnd w:id="1314"/>
      <w:bookmarkEnd w:id="1315"/>
      <w:bookmarkEnd w:id="1316"/>
      <w:bookmarkEnd w:id="1317"/>
      <w:bookmarkEnd w:id="1318"/>
      <w:bookmarkEnd w:id="1319"/>
      <w:bookmarkEnd w:id="1320"/>
      <w:bookmarkEnd w:id="1321"/>
      <w:bookmarkEnd w:id="1322"/>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323" w:name="_Toc21096506"/>
      <w:bookmarkStart w:id="1324" w:name="_Toc29763473"/>
      <w:bookmarkStart w:id="1325" w:name="_Toc36029944"/>
      <w:bookmarkStart w:id="1326" w:name="_Toc37179844"/>
      <w:bookmarkStart w:id="1327" w:name="_Toc45869544"/>
      <w:bookmarkStart w:id="1328" w:name="_Toc52555343"/>
      <w:bookmarkStart w:id="1329" w:name="_Toc61126163"/>
      <w:bookmarkStart w:id="1330" w:name="_Toc67911579"/>
      <w:bookmarkStart w:id="1331" w:name="_Toc74841671"/>
      <w:bookmarkStart w:id="1332" w:name="_Toc76503451"/>
      <w:bookmarkStart w:id="1333" w:name="_Toc83041306"/>
      <w:r w:rsidRPr="009202AA">
        <w:rPr>
          <w:lang w:eastAsia="zh-CN"/>
        </w:rPr>
        <w:t>6.6.2</w:t>
      </w:r>
      <w:r w:rsidRPr="009202AA">
        <w:rPr>
          <w:lang w:eastAsia="zh-CN"/>
        </w:rPr>
        <w:tab/>
        <w:t>Occupied bandwidth</w:t>
      </w:r>
      <w:bookmarkEnd w:id="1323"/>
      <w:bookmarkEnd w:id="1324"/>
      <w:bookmarkEnd w:id="1325"/>
      <w:bookmarkEnd w:id="1326"/>
      <w:bookmarkEnd w:id="1327"/>
      <w:bookmarkEnd w:id="1328"/>
      <w:bookmarkEnd w:id="1329"/>
      <w:bookmarkEnd w:id="1330"/>
      <w:bookmarkEnd w:id="1331"/>
      <w:bookmarkEnd w:id="1332"/>
      <w:bookmarkEnd w:id="1333"/>
      <w:r w:rsidRPr="009202AA">
        <w:rPr>
          <w:lang w:eastAsia="zh-CN"/>
        </w:rPr>
        <w:t xml:space="preserve"> </w:t>
      </w:r>
    </w:p>
    <w:p w14:paraId="51411718" w14:textId="77777777" w:rsidR="004C4A70" w:rsidRPr="009202AA" w:rsidRDefault="004C4A70" w:rsidP="004C4A70">
      <w:pPr>
        <w:pStyle w:val="Heading4"/>
      </w:pPr>
      <w:bookmarkStart w:id="1334" w:name="_Toc21096507"/>
      <w:bookmarkStart w:id="1335" w:name="_Toc29763474"/>
      <w:bookmarkStart w:id="1336" w:name="_Toc36029945"/>
      <w:bookmarkStart w:id="1337" w:name="_Toc37179845"/>
      <w:bookmarkStart w:id="1338" w:name="_Toc45869545"/>
      <w:bookmarkStart w:id="1339" w:name="_Toc52555344"/>
      <w:bookmarkStart w:id="1340" w:name="_Toc61126164"/>
      <w:bookmarkStart w:id="1341" w:name="_Toc67911580"/>
      <w:bookmarkStart w:id="1342" w:name="_Toc74841672"/>
      <w:bookmarkStart w:id="1343" w:name="_Toc76503452"/>
      <w:bookmarkStart w:id="1344" w:name="_Toc83041307"/>
      <w:r w:rsidRPr="009202AA">
        <w:t>6.6.2.1</w:t>
      </w:r>
      <w:r w:rsidRPr="009202AA">
        <w:tab/>
        <w:t>General</w:t>
      </w:r>
      <w:bookmarkEnd w:id="1334"/>
      <w:bookmarkEnd w:id="1335"/>
      <w:bookmarkEnd w:id="1336"/>
      <w:bookmarkEnd w:id="1337"/>
      <w:bookmarkEnd w:id="1338"/>
      <w:bookmarkEnd w:id="1339"/>
      <w:bookmarkEnd w:id="1340"/>
      <w:bookmarkEnd w:id="1341"/>
      <w:bookmarkEnd w:id="1342"/>
      <w:bookmarkEnd w:id="1343"/>
      <w:bookmarkEnd w:id="134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345" w:name="_Toc21096508"/>
      <w:bookmarkStart w:id="1346" w:name="_Toc29763475"/>
      <w:bookmarkStart w:id="1347" w:name="_Toc36029946"/>
      <w:bookmarkStart w:id="1348" w:name="_Toc37179846"/>
      <w:bookmarkStart w:id="1349" w:name="_Toc45869546"/>
      <w:bookmarkStart w:id="1350" w:name="_Toc52555345"/>
      <w:bookmarkStart w:id="1351" w:name="_Toc61126165"/>
      <w:bookmarkStart w:id="1352" w:name="_Toc67911581"/>
      <w:bookmarkStart w:id="1353" w:name="_Toc74841673"/>
      <w:bookmarkStart w:id="1354" w:name="_Toc76503453"/>
      <w:bookmarkStart w:id="1355" w:name="_Toc83041308"/>
      <w:r w:rsidRPr="009202AA">
        <w:t>6.6.2.2</w:t>
      </w:r>
      <w:r w:rsidRPr="009202AA">
        <w:tab/>
      </w:r>
      <w:r w:rsidRPr="009202AA">
        <w:rPr>
          <w:lang w:eastAsia="zh-CN"/>
        </w:rPr>
        <w:t>Minimum requirement for MSR operation</w:t>
      </w:r>
      <w:bookmarkEnd w:id="1345"/>
      <w:bookmarkEnd w:id="1346"/>
      <w:bookmarkEnd w:id="1347"/>
      <w:bookmarkEnd w:id="1348"/>
      <w:bookmarkEnd w:id="1349"/>
      <w:bookmarkEnd w:id="1350"/>
      <w:bookmarkEnd w:id="1351"/>
      <w:bookmarkEnd w:id="1352"/>
      <w:bookmarkEnd w:id="1353"/>
      <w:bookmarkEnd w:id="1354"/>
      <w:bookmarkEnd w:id="1355"/>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356" w:name="_Toc21096509"/>
      <w:bookmarkStart w:id="1357" w:name="_Toc29763476"/>
      <w:bookmarkStart w:id="1358" w:name="_Toc36029947"/>
      <w:bookmarkStart w:id="1359" w:name="_Toc37179847"/>
      <w:bookmarkStart w:id="1360" w:name="_Toc45869547"/>
      <w:bookmarkStart w:id="1361" w:name="_Toc52555346"/>
      <w:bookmarkStart w:id="1362" w:name="_Toc61126166"/>
      <w:bookmarkStart w:id="1363" w:name="_Toc67911582"/>
      <w:bookmarkStart w:id="1364" w:name="_Toc74841674"/>
      <w:bookmarkStart w:id="1365" w:name="_Toc76503454"/>
      <w:bookmarkStart w:id="1366" w:name="_Toc83041309"/>
      <w:r w:rsidRPr="009202AA">
        <w:rPr>
          <w:lang w:eastAsia="zh-CN"/>
        </w:rPr>
        <w:t>6.6.2.3</w:t>
      </w:r>
      <w:r w:rsidRPr="009202AA">
        <w:rPr>
          <w:lang w:eastAsia="zh-CN"/>
        </w:rPr>
        <w:tab/>
        <w:t>Minimum requirement for single RAT UTRA operation</w:t>
      </w:r>
      <w:bookmarkEnd w:id="1356"/>
      <w:bookmarkEnd w:id="1357"/>
      <w:bookmarkEnd w:id="1358"/>
      <w:bookmarkEnd w:id="1359"/>
      <w:bookmarkEnd w:id="1360"/>
      <w:bookmarkEnd w:id="1361"/>
      <w:bookmarkEnd w:id="1362"/>
      <w:bookmarkEnd w:id="1363"/>
      <w:bookmarkEnd w:id="1364"/>
      <w:bookmarkEnd w:id="1365"/>
      <w:bookmarkEnd w:id="1366"/>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367" w:name="_Toc21096510"/>
      <w:bookmarkStart w:id="1368" w:name="_Toc29763477"/>
      <w:bookmarkStart w:id="1369" w:name="_Toc36029948"/>
      <w:bookmarkStart w:id="1370" w:name="_Toc37179848"/>
      <w:bookmarkStart w:id="1371" w:name="_Toc45869548"/>
      <w:bookmarkStart w:id="1372" w:name="_Toc52555347"/>
      <w:bookmarkStart w:id="1373" w:name="_Toc61126167"/>
      <w:bookmarkStart w:id="1374" w:name="_Toc67911583"/>
      <w:bookmarkStart w:id="1375" w:name="_Toc74841675"/>
      <w:bookmarkStart w:id="1376" w:name="_Toc76503455"/>
      <w:bookmarkStart w:id="1377" w:name="_Toc83041310"/>
      <w:r w:rsidRPr="009202AA">
        <w:rPr>
          <w:lang w:eastAsia="zh-CN"/>
        </w:rPr>
        <w:t>6.6.2.4</w:t>
      </w:r>
      <w:r w:rsidRPr="009202AA">
        <w:rPr>
          <w:lang w:eastAsia="zh-CN"/>
        </w:rPr>
        <w:tab/>
        <w:t>Minimum requirement for single RAT E-UTRA operation</w:t>
      </w:r>
      <w:bookmarkEnd w:id="1367"/>
      <w:bookmarkEnd w:id="1368"/>
      <w:bookmarkEnd w:id="1369"/>
      <w:bookmarkEnd w:id="1370"/>
      <w:bookmarkEnd w:id="1371"/>
      <w:bookmarkEnd w:id="1372"/>
      <w:bookmarkEnd w:id="1373"/>
      <w:bookmarkEnd w:id="1374"/>
      <w:bookmarkEnd w:id="1375"/>
      <w:bookmarkEnd w:id="1376"/>
      <w:bookmarkEnd w:id="1377"/>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378" w:name="_Toc21096511"/>
      <w:bookmarkStart w:id="1379" w:name="_Toc29763478"/>
      <w:bookmarkStart w:id="1380" w:name="_Toc36029949"/>
      <w:bookmarkStart w:id="1381" w:name="_Toc37179849"/>
      <w:bookmarkStart w:id="1382" w:name="_Toc45869549"/>
      <w:bookmarkStart w:id="1383" w:name="_Toc52555348"/>
      <w:bookmarkStart w:id="1384" w:name="_Toc61126168"/>
      <w:bookmarkStart w:id="1385" w:name="_Toc67911584"/>
      <w:bookmarkStart w:id="1386" w:name="_Toc74841676"/>
      <w:bookmarkStart w:id="1387" w:name="_Toc76503456"/>
      <w:bookmarkStart w:id="1388" w:name="_Toc83041311"/>
      <w:r w:rsidRPr="009202AA">
        <w:rPr>
          <w:lang w:eastAsia="zh-CN"/>
        </w:rPr>
        <w:t>6.6.3</w:t>
      </w:r>
      <w:r w:rsidRPr="009202AA">
        <w:rPr>
          <w:lang w:eastAsia="zh-CN"/>
        </w:rPr>
        <w:tab/>
        <w:t>Adjacent Channel Leakage power Ratio</w:t>
      </w:r>
      <w:bookmarkEnd w:id="1378"/>
      <w:bookmarkEnd w:id="1379"/>
      <w:bookmarkEnd w:id="1380"/>
      <w:bookmarkEnd w:id="1381"/>
      <w:bookmarkEnd w:id="1382"/>
      <w:bookmarkEnd w:id="1383"/>
      <w:bookmarkEnd w:id="1384"/>
      <w:bookmarkEnd w:id="1385"/>
      <w:bookmarkEnd w:id="1386"/>
      <w:bookmarkEnd w:id="1387"/>
      <w:bookmarkEnd w:id="1388"/>
    </w:p>
    <w:p w14:paraId="1CF6ACA1" w14:textId="77777777" w:rsidR="004C4A70" w:rsidRPr="009202AA" w:rsidRDefault="004C4A70" w:rsidP="004C4A70">
      <w:pPr>
        <w:pStyle w:val="Heading4"/>
      </w:pPr>
      <w:bookmarkStart w:id="1389" w:name="_Toc21096512"/>
      <w:bookmarkStart w:id="1390" w:name="_Toc29763479"/>
      <w:bookmarkStart w:id="1391" w:name="_Toc36029950"/>
      <w:bookmarkStart w:id="1392" w:name="_Toc37179850"/>
      <w:bookmarkStart w:id="1393" w:name="_Toc45869550"/>
      <w:bookmarkStart w:id="1394" w:name="_Toc52555349"/>
      <w:bookmarkStart w:id="1395" w:name="_Toc61126169"/>
      <w:bookmarkStart w:id="1396" w:name="_Toc67911585"/>
      <w:bookmarkStart w:id="1397" w:name="_Toc74841677"/>
      <w:bookmarkStart w:id="1398" w:name="_Toc76503457"/>
      <w:bookmarkStart w:id="1399" w:name="_Toc83041312"/>
      <w:r w:rsidRPr="009202AA">
        <w:t>6.6.3.1</w:t>
      </w:r>
      <w:r w:rsidRPr="009202AA">
        <w:tab/>
        <w:t>General</w:t>
      </w:r>
      <w:bookmarkEnd w:id="1389"/>
      <w:bookmarkEnd w:id="1390"/>
      <w:bookmarkEnd w:id="1391"/>
      <w:bookmarkEnd w:id="1392"/>
      <w:bookmarkEnd w:id="1393"/>
      <w:bookmarkEnd w:id="1394"/>
      <w:bookmarkEnd w:id="1395"/>
      <w:bookmarkEnd w:id="1396"/>
      <w:bookmarkEnd w:id="1397"/>
      <w:bookmarkEnd w:id="1398"/>
      <w:bookmarkEnd w:id="1399"/>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400" w:name="_Toc21096513"/>
      <w:bookmarkStart w:id="1401" w:name="_Toc29763480"/>
      <w:bookmarkStart w:id="1402" w:name="_Toc36029951"/>
      <w:bookmarkStart w:id="1403" w:name="_Toc37179851"/>
      <w:bookmarkStart w:id="1404" w:name="_Toc45869551"/>
      <w:bookmarkStart w:id="1405" w:name="_Toc52555350"/>
      <w:bookmarkStart w:id="1406" w:name="_Toc61126170"/>
      <w:bookmarkStart w:id="1407" w:name="_Toc67911586"/>
      <w:bookmarkStart w:id="1408" w:name="_Toc74841678"/>
      <w:bookmarkStart w:id="1409" w:name="_Toc76503458"/>
      <w:bookmarkStart w:id="1410" w:name="_Toc83041313"/>
      <w:r w:rsidRPr="009202AA">
        <w:t>6.6.3.2</w:t>
      </w:r>
      <w:r w:rsidRPr="009202AA">
        <w:tab/>
      </w:r>
      <w:r w:rsidRPr="009202AA">
        <w:rPr>
          <w:lang w:eastAsia="zh-CN"/>
        </w:rPr>
        <w:t>Minimum requirement for MSR operation</w:t>
      </w:r>
      <w:bookmarkEnd w:id="1400"/>
      <w:bookmarkEnd w:id="1401"/>
      <w:bookmarkEnd w:id="1402"/>
      <w:bookmarkEnd w:id="1403"/>
      <w:bookmarkEnd w:id="1404"/>
      <w:bookmarkEnd w:id="1405"/>
      <w:bookmarkEnd w:id="1406"/>
      <w:bookmarkEnd w:id="1407"/>
      <w:bookmarkEnd w:id="1408"/>
      <w:bookmarkEnd w:id="1409"/>
      <w:bookmarkEnd w:id="1410"/>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411" w:name="_Toc21096514"/>
      <w:bookmarkStart w:id="1412" w:name="_Toc29763481"/>
      <w:bookmarkStart w:id="1413" w:name="_Toc36029952"/>
      <w:bookmarkStart w:id="1414" w:name="_Toc37179852"/>
      <w:bookmarkStart w:id="1415" w:name="_Toc45869552"/>
      <w:bookmarkStart w:id="1416" w:name="_Toc52555351"/>
      <w:bookmarkStart w:id="1417" w:name="_Toc61126171"/>
      <w:bookmarkStart w:id="1418" w:name="_Toc67911587"/>
      <w:bookmarkStart w:id="1419" w:name="_Toc74841679"/>
      <w:bookmarkStart w:id="1420" w:name="_Toc76503459"/>
      <w:bookmarkStart w:id="1421" w:name="_Toc83041314"/>
      <w:r w:rsidRPr="009202AA">
        <w:rPr>
          <w:lang w:eastAsia="zh-CN"/>
        </w:rPr>
        <w:t>6.6.3.3</w:t>
      </w:r>
      <w:r w:rsidRPr="009202AA">
        <w:rPr>
          <w:lang w:eastAsia="zh-CN"/>
        </w:rPr>
        <w:tab/>
        <w:t>Minimum requirement for single RAT UTRA operation</w:t>
      </w:r>
      <w:bookmarkEnd w:id="1411"/>
      <w:bookmarkEnd w:id="1412"/>
      <w:bookmarkEnd w:id="1413"/>
      <w:bookmarkEnd w:id="1414"/>
      <w:bookmarkEnd w:id="1415"/>
      <w:bookmarkEnd w:id="1416"/>
      <w:bookmarkEnd w:id="1417"/>
      <w:bookmarkEnd w:id="1418"/>
      <w:bookmarkEnd w:id="1419"/>
      <w:bookmarkEnd w:id="1420"/>
      <w:bookmarkEnd w:id="1421"/>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422" w:name="_Toc21096515"/>
      <w:bookmarkStart w:id="1423" w:name="_Toc29763482"/>
      <w:bookmarkStart w:id="1424" w:name="_Toc36029953"/>
      <w:bookmarkStart w:id="1425" w:name="_Toc37179853"/>
      <w:bookmarkStart w:id="1426" w:name="_Toc45869553"/>
      <w:bookmarkStart w:id="1427" w:name="_Toc52555352"/>
      <w:bookmarkStart w:id="1428" w:name="_Toc61126172"/>
      <w:bookmarkStart w:id="1429" w:name="_Toc67911588"/>
      <w:bookmarkStart w:id="1430" w:name="_Toc74841680"/>
      <w:bookmarkStart w:id="1431" w:name="_Toc76503460"/>
      <w:bookmarkStart w:id="1432" w:name="_Toc83041315"/>
      <w:r w:rsidRPr="009202AA">
        <w:rPr>
          <w:lang w:eastAsia="zh-CN"/>
        </w:rPr>
        <w:t>6.6.3.4</w:t>
      </w:r>
      <w:r w:rsidRPr="009202AA">
        <w:rPr>
          <w:lang w:eastAsia="zh-CN"/>
        </w:rPr>
        <w:tab/>
        <w:t>Minimum requirement for single RAT E-UTRA operation</w:t>
      </w:r>
      <w:bookmarkEnd w:id="1422"/>
      <w:bookmarkEnd w:id="1423"/>
      <w:bookmarkEnd w:id="1424"/>
      <w:bookmarkEnd w:id="1425"/>
      <w:bookmarkEnd w:id="1426"/>
      <w:bookmarkEnd w:id="1427"/>
      <w:bookmarkEnd w:id="1428"/>
      <w:bookmarkEnd w:id="1429"/>
      <w:bookmarkEnd w:id="1430"/>
      <w:bookmarkEnd w:id="1431"/>
      <w:bookmarkEnd w:id="1432"/>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433" w:name="_Toc21096516"/>
      <w:bookmarkStart w:id="1434" w:name="_Toc29763483"/>
      <w:bookmarkStart w:id="1435" w:name="_Toc36029954"/>
      <w:bookmarkStart w:id="1436" w:name="_Toc37179854"/>
      <w:bookmarkStart w:id="1437" w:name="_Toc45869554"/>
      <w:bookmarkStart w:id="1438" w:name="_Toc52555353"/>
      <w:bookmarkStart w:id="1439" w:name="_Toc61126173"/>
      <w:bookmarkStart w:id="1440" w:name="_Toc67911589"/>
      <w:bookmarkStart w:id="1441" w:name="_Toc74841681"/>
      <w:bookmarkStart w:id="1442" w:name="_Toc76503461"/>
      <w:bookmarkStart w:id="1443" w:name="_Toc83041316"/>
      <w:r w:rsidRPr="009202AA">
        <w:rPr>
          <w:lang w:eastAsia="zh-CN"/>
        </w:rPr>
        <w:t>6.6.4</w:t>
      </w:r>
      <w:r w:rsidRPr="009202AA">
        <w:rPr>
          <w:lang w:eastAsia="zh-CN"/>
        </w:rPr>
        <w:tab/>
        <w:t>Spectrum emission mask</w:t>
      </w:r>
      <w:bookmarkEnd w:id="1433"/>
      <w:bookmarkEnd w:id="1434"/>
      <w:bookmarkEnd w:id="1435"/>
      <w:bookmarkEnd w:id="1436"/>
      <w:bookmarkEnd w:id="1437"/>
      <w:bookmarkEnd w:id="1438"/>
      <w:bookmarkEnd w:id="1439"/>
      <w:bookmarkEnd w:id="1440"/>
      <w:bookmarkEnd w:id="1441"/>
      <w:bookmarkEnd w:id="1442"/>
      <w:bookmarkEnd w:id="1443"/>
    </w:p>
    <w:p w14:paraId="5F5B2CC3" w14:textId="77777777" w:rsidR="004C4A70" w:rsidRPr="009202AA" w:rsidRDefault="004C4A70" w:rsidP="004C4A70">
      <w:pPr>
        <w:pStyle w:val="Heading4"/>
      </w:pPr>
      <w:bookmarkStart w:id="1444" w:name="_Toc21096517"/>
      <w:bookmarkStart w:id="1445" w:name="_Toc29763484"/>
      <w:bookmarkStart w:id="1446" w:name="_Toc36029955"/>
      <w:bookmarkStart w:id="1447" w:name="_Toc37179855"/>
      <w:bookmarkStart w:id="1448" w:name="_Toc45869555"/>
      <w:bookmarkStart w:id="1449" w:name="_Toc52555354"/>
      <w:bookmarkStart w:id="1450" w:name="_Toc61126174"/>
      <w:bookmarkStart w:id="1451" w:name="_Toc67911590"/>
      <w:bookmarkStart w:id="1452" w:name="_Toc74841682"/>
      <w:bookmarkStart w:id="1453" w:name="_Toc76503462"/>
      <w:bookmarkStart w:id="1454" w:name="_Toc83041317"/>
      <w:r w:rsidRPr="009202AA">
        <w:t>6.6.4.1</w:t>
      </w:r>
      <w:r w:rsidRPr="009202AA">
        <w:tab/>
        <w:t>General</w:t>
      </w:r>
      <w:bookmarkEnd w:id="1444"/>
      <w:bookmarkEnd w:id="1445"/>
      <w:bookmarkEnd w:id="1446"/>
      <w:bookmarkEnd w:id="1447"/>
      <w:bookmarkEnd w:id="1448"/>
      <w:bookmarkEnd w:id="1449"/>
      <w:bookmarkEnd w:id="1450"/>
      <w:bookmarkEnd w:id="1451"/>
      <w:bookmarkEnd w:id="1452"/>
      <w:bookmarkEnd w:id="1453"/>
      <w:bookmarkEnd w:id="145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455" w:name="_Toc21096518"/>
      <w:bookmarkStart w:id="1456" w:name="_Toc29763485"/>
      <w:bookmarkStart w:id="1457" w:name="_Toc36029956"/>
      <w:bookmarkStart w:id="1458" w:name="_Toc37179856"/>
      <w:bookmarkStart w:id="1459" w:name="_Toc45869556"/>
      <w:bookmarkStart w:id="1460" w:name="_Toc52555355"/>
      <w:bookmarkStart w:id="1461" w:name="_Toc61126175"/>
      <w:bookmarkStart w:id="1462" w:name="_Toc67911591"/>
      <w:bookmarkStart w:id="1463" w:name="_Toc74841683"/>
      <w:bookmarkStart w:id="1464" w:name="_Toc76503463"/>
      <w:bookmarkStart w:id="1465" w:name="_Toc83041318"/>
      <w:r w:rsidRPr="009202AA">
        <w:t>6.6.4.2</w:t>
      </w:r>
      <w:r w:rsidRPr="009202AA">
        <w:tab/>
      </w:r>
      <w:r w:rsidRPr="009202AA">
        <w:rPr>
          <w:lang w:eastAsia="zh-CN"/>
        </w:rPr>
        <w:t>Minimum requirement for MSR operation</w:t>
      </w:r>
      <w:bookmarkEnd w:id="1455"/>
      <w:bookmarkEnd w:id="1456"/>
      <w:bookmarkEnd w:id="1457"/>
      <w:bookmarkEnd w:id="1458"/>
      <w:bookmarkEnd w:id="1459"/>
      <w:bookmarkEnd w:id="1460"/>
      <w:bookmarkEnd w:id="1461"/>
      <w:bookmarkEnd w:id="1462"/>
      <w:bookmarkEnd w:id="1463"/>
      <w:bookmarkEnd w:id="1464"/>
      <w:bookmarkEnd w:id="1465"/>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466" w:name="_Toc21096519"/>
      <w:bookmarkStart w:id="1467" w:name="_Toc29763486"/>
      <w:bookmarkStart w:id="1468" w:name="_Toc36029957"/>
      <w:bookmarkStart w:id="1469" w:name="_Toc37179857"/>
      <w:bookmarkStart w:id="1470" w:name="_Toc45869557"/>
      <w:bookmarkStart w:id="1471" w:name="_Toc52555356"/>
      <w:bookmarkStart w:id="1472" w:name="_Toc61126176"/>
      <w:bookmarkStart w:id="1473" w:name="_Toc67911592"/>
      <w:bookmarkStart w:id="1474" w:name="_Toc74841684"/>
      <w:bookmarkStart w:id="1475" w:name="_Toc76503464"/>
      <w:bookmarkStart w:id="1476" w:name="_Toc83041319"/>
      <w:r w:rsidRPr="009202AA">
        <w:rPr>
          <w:lang w:eastAsia="zh-CN"/>
        </w:rPr>
        <w:t>6.6.4.3</w:t>
      </w:r>
      <w:r w:rsidRPr="009202AA">
        <w:rPr>
          <w:lang w:eastAsia="zh-CN"/>
        </w:rPr>
        <w:tab/>
        <w:t>Minimum requirement for single RAT UTRA operation</w:t>
      </w:r>
      <w:bookmarkEnd w:id="1466"/>
      <w:bookmarkEnd w:id="1467"/>
      <w:bookmarkEnd w:id="1468"/>
      <w:bookmarkEnd w:id="1469"/>
      <w:bookmarkEnd w:id="1470"/>
      <w:bookmarkEnd w:id="1471"/>
      <w:bookmarkEnd w:id="1472"/>
      <w:bookmarkEnd w:id="1473"/>
      <w:bookmarkEnd w:id="1474"/>
      <w:bookmarkEnd w:id="1475"/>
      <w:bookmarkEnd w:id="1476"/>
    </w:p>
    <w:p w14:paraId="4CEF09D4" w14:textId="77777777" w:rsidR="004C4A70" w:rsidRPr="009202AA" w:rsidRDefault="004C4A70" w:rsidP="004C4A70">
      <w:pPr>
        <w:pStyle w:val="Heading5"/>
      </w:pPr>
      <w:bookmarkStart w:id="1477" w:name="_Toc21096520"/>
      <w:bookmarkStart w:id="1478" w:name="_Toc29763487"/>
      <w:bookmarkStart w:id="1479" w:name="_Toc36029958"/>
      <w:bookmarkStart w:id="1480" w:name="_Toc37179858"/>
      <w:bookmarkStart w:id="1481" w:name="_Toc45869558"/>
      <w:bookmarkStart w:id="1482" w:name="_Toc52555357"/>
      <w:bookmarkStart w:id="1483" w:name="_Toc61126177"/>
      <w:bookmarkStart w:id="1484" w:name="_Toc67911593"/>
      <w:bookmarkStart w:id="1485" w:name="_Toc74841685"/>
      <w:bookmarkStart w:id="1486" w:name="_Toc76503465"/>
      <w:bookmarkStart w:id="1487" w:name="_Toc83041320"/>
      <w:r w:rsidRPr="009202AA">
        <w:t>6.6.4.3.1</w:t>
      </w:r>
      <w:r w:rsidRPr="009202AA">
        <w:tab/>
        <w:t>General</w:t>
      </w:r>
      <w:bookmarkEnd w:id="1477"/>
      <w:bookmarkEnd w:id="1478"/>
      <w:bookmarkEnd w:id="1479"/>
      <w:bookmarkEnd w:id="1480"/>
      <w:bookmarkEnd w:id="1481"/>
      <w:bookmarkEnd w:id="1482"/>
      <w:bookmarkEnd w:id="1483"/>
      <w:bookmarkEnd w:id="1484"/>
      <w:bookmarkEnd w:id="1485"/>
      <w:bookmarkEnd w:id="1486"/>
      <w:bookmarkEnd w:id="1487"/>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488" w:name="_Toc21096521"/>
      <w:bookmarkStart w:id="1489" w:name="_Toc29763488"/>
      <w:bookmarkStart w:id="1490" w:name="_Toc36029959"/>
      <w:bookmarkStart w:id="1491" w:name="_Toc37179859"/>
      <w:bookmarkStart w:id="1492" w:name="_Toc45869559"/>
      <w:bookmarkStart w:id="1493" w:name="_Toc52555358"/>
      <w:bookmarkStart w:id="1494" w:name="_Toc61126178"/>
      <w:bookmarkStart w:id="1495" w:name="_Toc67911594"/>
      <w:bookmarkStart w:id="1496" w:name="_Toc74841686"/>
      <w:bookmarkStart w:id="1497" w:name="_Toc76503466"/>
      <w:bookmarkStart w:id="1498" w:name="_Toc83041321"/>
      <w:r w:rsidRPr="009202AA">
        <w:t>6.6.4.3.2</w:t>
      </w:r>
      <w:r w:rsidRPr="009202AA">
        <w:tab/>
        <w:t>Basic limits for single RAT UTRA FDD operation</w:t>
      </w:r>
      <w:bookmarkEnd w:id="1488"/>
      <w:bookmarkEnd w:id="1489"/>
      <w:bookmarkEnd w:id="1490"/>
      <w:bookmarkEnd w:id="1491"/>
      <w:bookmarkEnd w:id="1492"/>
      <w:bookmarkEnd w:id="1493"/>
      <w:bookmarkEnd w:id="1494"/>
      <w:bookmarkEnd w:id="1495"/>
      <w:bookmarkEnd w:id="1496"/>
      <w:bookmarkEnd w:id="1497"/>
      <w:bookmarkEnd w:id="1498"/>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75pt;height:265.9pt" o:ole="" fillcolor="window">
            <v:imagedata r:id="rId16" o:title=""/>
          </v:shape>
          <o:OLEObject Type="Embed" ProgID="PowerPoint.Slide.8" ShapeID="_x0000_i1026" DrawAspect="Content" ObjectID="_1694533365"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45pt;height:25.65pt" o:ole="" fillcolor="window">
                  <v:imagedata r:id="rId18" o:title=""/>
                </v:shape>
                <o:OLEObject Type="Embed" ProgID="Equation.3" ShapeID="_x0000_i1027" DrawAspect="Content" ObjectID="_1694533366"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6pt;height:24.95pt" o:ole="" fillcolor="window">
                  <v:imagedata r:id="rId20" o:title=""/>
                </v:shape>
                <o:OLEObject Type="Embed" ProgID="Equation.3" ShapeID="_x0000_i1028" DrawAspect="Content" ObjectID="_1694533367"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55pt;height:28.5pt" o:ole="" fillcolor="window">
                  <v:imagedata r:id="rId22" o:title=""/>
                </v:shape>
                <o:OLEObject Type="Embed" ProgID="Equation.3" ShapeID="_x0000_i1029" DrawAspect="Content" ObjectID="_1694533368"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499" w:name="_Toc21096522"/>
      <w:bookmarkStart w:id="1500" w:name="_Toc29763489"/>
      <w:bookmarkStart w:id="1501" w:name="_Toc36029960"/>
      <w:bookmarkStart w:id="1502" w:name="_Toc37179860"/>
      <w:bookmarkStart w:id="1503" w:name="_Toc45869560"/>
      <w:bookmarkStart w:id="1504" w:name="_Toc52555359"/>
      <w:bookmarkStart w:id="1505" w:name="_Toc61126179"/>
      <w:bookmarkStart w:id="1506" w:name="_Toc67911595"/>
      <w:bookmarkStart w:id="1507" w:name="_Toc74841687"/>
      <w:bookmarkStart w:id="1508" w:name="_Toc76503467"/>
      <w:bookmarkStart w:id="1509" w:name="_Toc83041322"/>
      <w:r w:rsidRPr="009202AA">
        <w:t>6.6.4.3.3</w:t>
      </w:r>
      <w:r w:rsidRPr="009202AA">
        <w:tab/>
      </w:r>
      <w:r w:rsidRPr="009202AA">
        <w:rPr>
          <w:iCs/>
        </w:rPr>
        <w:t>Basic limits</w:t>
      </w:r>
      <w:r w:rsidRPr="009202AA">
        <w:t xml:space="preserve"> for single RAT UTRA TDD 1,28Mcps operation</w:t>
      </w:r>
      <w:bookmarkEnd w:id="1499"/>
      <w:bookmarkEnd w:id="1500"/>
      <w:bookmarkEnd w:id="1501"/>
      <w:bookmarkEnd w:id="1502"/>
      <w:bookmarkEnd w:id="1503"/>
      <w:bookmarkEnd w:id="1504"/>
      <w:bookmarkEnd w:id="1505"/>
      <w:bookmarkEnd w:id="1506"/>
      <w:bookmarkEnd w:id="1507"/>
      <w:bookmarkEnd w:id="1508"/>
      <w:bookmarkEnd w:id="1509"/>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510" w:name="_MON_1071231893"/>
    <w:bookmarkEnd w:id="1510"/>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6pt;height:263.7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94533369"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25pt;height:32.8pt" o:ole="" fillcolor="window">
                  <v:imagedata r:id="rId26" o:title=""/>
                </v:shape>
                <o:OLEObject Type="Embed" ProgID="Equation.3" ShapeID="_x0000_i1031" DrawAspect="Content" ObjectID="_1694533370"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3.95pt;height:28.5pt" o:ole="" fillcolor="window">
                  <v:imagedata r:id="rId28" o:title=""/>
                </v:shape>
                <o:OLEObject Type="Embed" ProgID="Equation.3" ShapeID="_x0000_i1032" DrawAspect="Content" ObjectID="_1694533371"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511" w:name="_Toc21096523"/>
      <w:bookmarkStart w:id="1512" w:name="_Toc29763490"/>
      <w:bookmarkStart w:id="1513" w:name="_Toc36029961"/>
      <w:bookmarkStart w:id="1514" w:name="_Toc37179861"/>
      <w:bookmarkStart w:id="1515" w:name="_Toc45869561"/>
      <w:bookmarkStart w:id="1516" w:name="_Toc52555360"/>
      <w:bookmarkStart w:id="1517" w:name="_Toc61126180"/>
      <w:bookmarkStart w:id="1518" w:name="_Toc67911596"/>
      <w:bookmarkStart w:id="1519" w:name="_Toc74841688"/>
      <w:bookmarkStart w:id="1520" w:name="_Toc76503468"/>
      <w:bookmarkStart w:id="1521" w:name="_Toc83041323"/>
      <w:r w:rsidRPr="009202AA">
        <w:rPr>
          <w:lang w:eastAsia="zh-CN"/>
        </w:rPr>
        <w:t>6.6.4.4</w:t>
      </w:r>
      <w:r w:rsidRPr="009202AA">
        <w:rPr>
          <w:lang w:eastAsia="zh-CN"/>
        </w:rPr>
        <w:tab/>
        <w:t>Minimum requirement for single RAT E-UTRA operation</w:t>
      </w:r>
      <w:bookmarkEnd w:id="1511"/>
      <w:bookmarkEnd w:id="1512"/>
      <w:bookmarkEnd w:id="1513"/>
      <w:bookmarkEnd w:id="1514"/>
      <w:bookmarkEnd w:id="1515"/>
      <w:bookmarkEnd w:id="1516"/>
      <w:bookmarkEnd w:id="1517"/>
      <w:bookmarkEnd w:id="1518"/>
      <w:bookmarkEnd w:id="1519"/>
      <w:bookmarkEnd w:id="1520"/>
      <w:bookmarkEnd w:id="1521"/>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522" w:name="_Toc21096524"/>
      <w:bookmarkStart w:id="1523" w:name="_Toc29763491"/>
      <w:bookmarkStart w:id="1524" w:name="_Toc36029962"/>
      <w:bookmarkStart w:id="1525" w:name="_Toc37179862"/>
      <w:bookmarkStart w:id="1526" w:name="_Toc45869562"/>
      <w:bookmarkStart w:id="1527" w:name="_Toc52555361"/>
      <w:bookmarkStart w:id="1528" w:name="_Toc61126181"/>
      <w:bookmarkStart w:id="1529" w:name="_Toc67911597"/>
      <w:bookmarkStart w:id="1530" w:name="_Toc74841689"/>
      <w:bookmarkStart w:id="1531" w:name="_Toc76503469"/>
      <w:bookmarkStart w:id="1532" w:name="_Toc83041324"/>
      <w:r w:rsidRPr="009202AA">
        <w:rPr>
          <w:lang w:eastAsia="zh-CN"/>
        </w:rPr>
        <w:t>6.6.5</w:t>
      </w:r>
      <w:r w:rsidRPr="009202AA">
        <w:rPr>
          <w:lang w:eastAsia="zh-CN"/>
        </w:rPr>
        <w:tab/>
        <w:t>Operating band unwanted emission</w:t>
      </w:r>
      <w:bookmarkEnd w:id="1522"/>
      <w:bookmarkEnd w:id="1523"/>
      <w:bookmarkEnd w:id="1524"/>
      <w:bookmarkEnd w:id="1525"/>
      <w:bookmarkEnd w:id="1526"/>
      <w:bookmarkEnd w:id="1527"/>
      <w:bookmarkEnd w:id="1528"/>
      <w:bookmarkEnd w:id="1529"/>
      <w:bookmarkEnd w:id="1530"/>
      <w:bookmarkEnd w:id="1531"/>
      <w:bookmarkEnd w:id="1532"/>
    </w:p>
    <w:p w14:paraId="4E637D7D" w14:textId="77777777" w:rsidR="004C4A70" w:rsidRPr="009202AA" w:rsidRDefault="004C4A70" w:rsidP="004C4A70">
      <w:pPr>
        <w:pStyle w:val="Heading4"/>
      </w:pPr>
      <w:bookmarkStart w:id="1533" w:name="_Toc21096525"/>
      <w:bookmarkStart w:id="1534" w:name="_Toc29763492"/>
      <w:bookmarkStart w:id="1535" w:name="_Toc36029963"/>
      <w:bookmarkStart w:id="1536" w:name="_Toc37179863"/>
      <w:bookmarkStart w:id="1537" w:name="_Toc45869563"/>
      <w:bookmarkStart w:id="1538" w:name="_Toc52555362"/>
      <w:bookmarkStart w:id="1539" w:name="_Toc61126182"/>
      <w:bookmarkStart w:id="1540" w:name="_Toc67911598"/>
      <w:bookmarkStart w:id="1541" w:name="_Toc74841690"/>
      <w:bookmarkStart w:id="1542" w:name="_Toc76503470"/>
      <w:bookmarkStart w:id="1543" w:name="_Toc83041325"/>
      <w:r w:rsidRPr="009202AA">
        <w:t>6.6.5.1</w:t>
      </w:r>
      <w:r w:rsidRPr="009202AA">
        <w:tab/>
        <w:t>General</w:t>
      </w:r>
      <w:bookmarkEnd w:id="1533"/>
      <w:bookmarkEnd w:id="1534"/>
      <w:bookmarkEnd w:id="1535"/>
      <w:bookmarkEnd w:id="1536"/>
      <w:bookmarkEnd w:id="1537"/>
      <w:bookmarkEnd w:id="1538"/>
      <w:bookmarkEnd w:id="1539"/>
      <w:bookmarkEnd w:id="1540"/>
      <w:bookmarkEnd w:id="1541"/>
      <w:bookmarkEnd w:id="1542"/>
      <w:bookmarkEnd w:id="1543"/>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544" w:name="_Toc21096526"/>
      <w:bookmarkStart w:id="1545" w:name="_Toc29763493"/>
      <w:bookmarkStart w:id="1546" w:name="_Toc36029964"/>
      <w:bookmarkStart w:id="1547" w:name="_Toc37179864"/>
      <w:bookmarkStart w:id="1548" w:name="_Toc45869564"/>
      <w:bookmarkStart w:id="1549" w:name="_Toc52555363"/>
      <w:bookmarkStart w:id="1550" w:name="_Toc61126183"/>
      <w:bookmarkStart w:id="1551" w:name="_Toc67911599"/>
      <w:bookmarkStart w:id="1552" w:name="_Toc74841691"/>
      <w:bookmarkStart w:id="1553" w:name="_Toc76503471"/>
      <w:bookmarkStart w:id="1554" w:name="_Toc83041326"/>
      <w:r w:rsidRPr="009202AA">
        <w:t>6.6.5.2</w:t>
      </w:r>
      <w:r w:rsidRPr="009202AA">
        <w:tab/>
      </w:r>
      <w:r w:rsidRPr="009202AA">
        <w:rPr>
          <w:lang w:eastAsia="zh-CN"/>
        </w:rPr>
        <w:t>Minimum requirement for MSR operation</w:t>
      </w:r>
      <w:bookmarkEnd w:id="1544"/>
      <w:bookmarkEnd w:id="1545"/>
      <w:bookmarkEnd w:id="1546"/>
      <w:bookmarkEnd w:id="1547"/>
      <w:bookmarkEnd w:id="1548"/>
      <w:bookmarkEnd w:id="1549"/>
      <w:bookmarkEnd w:id="1550"/>
      <w:bookmarkEnd w:id="1551"/>
      <w:bookmarkEnd w:id="1552"/>
      <w:bookmarkEnd w:id="1553"/>
      <w:bookmarkEnd w:id="1554"/>
    </w:p>
    <w:p w14:paraId="71C658A6" w14:textId="77777777" w:rsidR="004C4A70" w:rsidRPr="009202AA" w:rsidRDefault="004C4A70" w:rsidP="004C4A70">
      <w:pPr>
        <w:pStyle w:val="Heading5"/>
        <w:rPr>
          <w:lang w:eastAsia="zh-CN"/>
        </w:rPr>
      </w:pPr>
      <w:bookmarkStart w:id="1555" w:name="_Toc21096527"/>
      <w:bookmarkStart w:id="1556" w:name="_Toc29763494"/>
      <w:bookmarkStart w:id="1557" w:name="_Toc36029965"/>
      <w:bookmarkStart w:id="1558" w:name="_Toc37179865"/>
      <w:bookmarkStart w:id="1559" w:name="_Toc45869565"/>
      <w:bookmarkStart w:id="1560" w:name="_Toc52555364"/>
      <w:bookmarkStart w:id="1561" w:name="_Toc61126184"/>
      <w:bookmarkStart w:id="1562" w:name="_Toc67911600"/>
      <w:bookmarkStart w:id="1563" w:name="_Toc74841692"/>
      <w:bookmarkStart w:id="1564" w:name="_Toc76503472"/>
      <w:bookmarkStart w:id="1565" w:name="_Toc83041327"/>
      <w:r w:rsidRPr="009202AA">
        <w:rPr>
          <w:lang w:eastAsia="zh-CN"/>
        </w:rPr>
        <w:t>6.6.5.2.1</w:t>
      </w:r>
      <w:r w:rsidRPr="009202AA">
        <w:rPr>
          <w:lang w:eastAsia="zh-CN"/>
        </w:rPr>
        <w:tab/>
        <w:t>General</w:t>
      </w:r>
      <w:bookmarkEnd w:id="1555"/>
      <w:bookmarkEnd w:id="1556"/>
      <w:bookmarkEnd w:id="1557"/>
      <w:bookmarkEnd w:id="1558"/>
      <w:bookmarkEnd w:id="1559"/>
      <w:bookmarkEnd w:id="1560"/>
      <w:bookmarkEnd w:id="1561"/>
      <w:bookmarkEnd w:id="1562"/>
      <w:bookmarkEnd w:id="1563"/>
      <w:bookmarkEnd w:id="1564"/>
      <w:bookmarkEnd w:id="156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566" w:name="_Toc21096528"/>
      <w:bookmarkStart w:id="1567" w:name="_Toc29763495"/>
      <w:bookmarkStart w:id="1568" w:name="_Toc36029966"/>
      <w:bookmarkStart w:id="1569" w:name="_Toc37179866"/>
      <w:bookmarkStart w:id="1570" w:name="_Toc45869566"/>
      <w:bookmarkStart w:id="1571" w:name="_Toc52555365"/>
      <w:bookmarkStart w:id="1572" w:name="_Toc61126185"/>
      <w:bookmarkStart w:id="1573" w:name="_Toc67911601"/>
      <w:bookmarkStart w:id="1574" w:name="_Toc74841693"/>
      <w:bookmarkStart w:id="1575" w:name="_Toc76503473"/>
      <w:bookmarkStart w:id="1576" w:name="_Toc83041328"/>
      <w:r w:rsidRPr="009202AA">
        <w:t>6.6.5.2.2</w:t>
      </w:r>
      <w:r w:rsidRPr="009202AA">
        <w:tab/>
      </w:r>
      <w:r w:rsidRPr="009202AA">
        <w:rPr>
          <w:i/>
        </w:rPr>
        <w:t>Basic limits</w:t>
      </w:r>
      <w:r w:rsidRPr="009202AA">
        <w:t xml:space="preserve"> for Band Categories 1 and 3</w:t>
      </w:r>
      <w:bookmarkEnd w:id="1566"/>
      <w:bookmarkEnd w:id="1567"/>
      <w:bookmarkEnd w:id="1568"/>
      <w:bookmarkEnd w:id="1569"/>
      <w:bookmarkEnd w:id="1570"/>
      <w:bookmarkEnd w:id="1571"/>
      <w:bookmarkEnd w:id="1572"/>
      <w:bookmarkEnd w:id="1573"/>
      <w:bookmarkEnd w:id="1574"/>
      <w:bookmarkEnd w:id="1575"/>
      <w:bookmarkEnd w:id="1576"/>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D9212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r w:rsidR="00057214"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r w:rsidR="00CF7BFA"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r w:rsidR="00292B5C"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r w:rsidR="003F6EFE" w:rsidRPr="000B7012">
              <w:t xml:space="preserve">  (Option 1)</w:t>
            </w:r>
          </w:p>
        </w:tc>
      </w:tr>
      <w:tr w:rsidR="0032518B" w:rsidRPr="00EE3870" w14:paraId="1DDEC568" w14:textId="77777777" w:rsidTr="00FB2017">
        <w:trPr>
          <w:cantSplit/>
          <w:jc w:val="center"/>
        </w:trPr>
        <w:tc>
          <w:tcPr>
            <w:tcW w:w="0" w:type="auto"/>
            <w:gridSpan w:val="3"/>
          </w:tcPr>
          <w:p w14:paraId="19A59137" w14:textId="100E7738" w:rsidR="0032518B" w:rsidRPr="00EE3870" w:rsidRDefault="0032518B" w:rsidP="00FB2017">
            <w:pPr>
              <w:pStyle w:val="TAN"/>
            </w:pPr>
            <w:r w:rsidRPr="00EE3870">
              <w:t>NOTE 1:</w:t>
            </w:r>
            <w:r w:rsidRPr="00EE3870">
              <w:tab/>
            </w:r>
            <w:r w:rsidR="001A7E0C" w:rsidRPr="000B7012">
              <w:t>Void</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88F7045" w:rsidR="004C4A70" w:rsidRPr="009202AA" w:rsidRDefault="004C4A70" w:rsidP="004C4A70">
      <w:pPr>
        <w:pStyle w:val="TH"/>
        <w:rPr>
          <w:rFonts w:cs="v5.0.0"/>
        </w:rPr>
      </w:pPr>
      <w:r w:rsidRPr="009202AA">
        <w:t xml:space="preserve">Table 6.6.5.2.2-1: </w:t>
      </w:r>
      <w:r w:rsidR="00A00815"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25pt;height:29.95pt" o:ole="" fillcolor="window">
                  <v:imagedata r:id="rId30" o:title=""/>
                </v:shape>
                <o:OLEObject Type="Embed" ProgID="Equation.3" ShapeID="_x0000_i1033" DrawAspect="Content" ObjectID="_1694533372"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E3F61AB" w:rsidR="004C4A70" w:rsidRPr="009202AA" w:rsidRDefault="004C4A70" w:rsidP="004C4A70">
      <w:pPr>
        <w:pStyle w:val="TH"/>
        <w:rPr>
          <w:rFonts w:cs="v5.0.0"/>
        </w:rPr>
      </w:pPr>
      <w:r w:rsidRPr="009202AA">
        <w:t xml:space="preserve">Table 6.6.5.2.2-1a: </w:t>
      </w:r>
      <w:bookmarkStart w:id="1577" w:name="_Hlk510517866"/>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bookmarkEnd w:id="157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BD1988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3F6E8EAA" w:rsidR="004C4A70" w:rsidRPr="009202AA" w:rsidRDefault="004C4A70" w:rsidP="004C4A70">
      <w:pPr>
        <w:pStyle w:val="TH"/>
        <w:rPr>
          <w:rFonts w:cs="v5.0.0"/>
        </w:rPr>
      </w:pPr>
      <w:r w:rsidRPr="009202AA">
        <w:t xml:space="preserve">Table 6.6.5.2.2-1b: </w:t>
      </w:r>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15pt;height:41.35pt;mso-wrap-style:square;mso-position-horizontal-relative:page;mso-position-vertical-relative:page" o:ole="">
                  <v:imagedata r:id="rId33" o:title=""/>
                </v:shape>
                <o:OLEObject Type="Embed" ProgID="Equation.3" ShapeID="对象 119" DrawAspect="Content" ObjectID="_1694533373"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6pt;height:41.35pt;mso-wrap-style:square;mso-position-horizontal-relative:page;mso-position-vertical-relative:page" o:ole="">
                  <v:imagedata r:id="rId35" o:title=""/>
                </v:shape>
                <o:OLEObject Type="Embed" ProgID="Equation.3" ShapeID="对象 120" DrawAspect="Content" ObjectID="_1694533374"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1578"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578"/>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5pt;height:30.65pt" o:ole="">
                  <v:imagedata r:id="rId37" o:title=""/>
                </v:shape>
                <o:OLEObject Type="Embed" ProgID="Equation.DSMT4" ShapeID="_x0000_i1036" DrawAspect="Content" ObjectID="_1694533375"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1.85pt;height:27.8pt" o:ole="" fillcolor="window">
                  <v:imagedata r:id="rId39" o:title=""/>
                </v:shape>
                <o:OLEObject Type="Embed" ProgID="Equation.DSMT4" ShapeID="_x0000_i1037" DrawAspect="Content" ObjectID="_1694533376"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1579"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6pt;height:27.8pt" o:ole="">
                  <v:imagedata r:id="rId41" o:title=""/>
                </v:shape>
                <o:OLEObject Type="Embed" ProgID="Equation.3" ShapeID="_x0000_i1038" DrawAspect="Content" ObjectID="_1694533377"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579"/>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t>Table 6.6.5.2.2-</w:t>
      </w:r>
      <w:r w:rsidRPr="009202AA">
        <w:rPr>
          <w:lang w:eastAsia="zh-CN"/>
        </w:rPr>
        <w:t>4</w:t>
      </w:r>
      <w:r w:rsidRPr="009202AA">
        <w:t xml:space="preserve">: </w:t>
      </w:r>
      <w:bookmarkStart w:id="1580" w:name="_Hlk61624714"/>
      <w:r w:rsidR="00C04068" w:rsidRPr="000B7012">
        <w:rPr>
          <w:lang w:eastAsia="zh-CN"/>
        </w:rPr>
        <w:t>LA BS OBUE</w:t>
      </w:r>
      <w:r w:rsidR="00C04068" w:rsidRPr="000B7012">
        <w:t xml:space="preserve"> in BC1 bands</w:t>
      </w:r>
      <w:bookmarkEnd w:id="1580"/>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55pt;height:30.65pt" o:ole="">
                  <v:imagedata r:id="rId43" o:title=""/>
                </v:shape>
                <o:OLEObject Type="Embed" ProgID="Equation.3" ShapeID="_x0000_i1039" DrawAspect="Content" ObjectID="_1694533378"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581" w:name="_Toc21096529"/>
      <w:bookmarkStart w:id="1582" w:name="_Toc29763496"/>
      <w:bookmarkStart w:id="1583" w:name="_Toc36029967"/>
      <w:bookmarkStart w:id="1584" w:name="_Toc37179867"/>
      <w:bookmarkStart w:id="1585" w:name="_Toc45869567"/>
      <w:bookmarkStart w:id="1586" w:name="_Toc52555366"/>
      <w:bookmarkStart w:id="1587" w:name="_Toc61126186"/>
      <w:bookmarkStart w:id="1588" w:name="_Toc67911602"/>
      <w:bookmarkStart w:id="1589" w:name="_Toc74841694"/>
      <w:bookmarkStart w:id="1590" w:name="_Toc76503474"/>
      <w:bookmarkStart w:id="1591" w:name="_Toc83041329"/>
      <w:r w:rsidRPr="009202AA">
        <w:t>6.6.5.2.3</w:t>
      </w:r>
      <w:r w:rsidRPr="009202AA">
        <w:tab/>
      </w:r>
      <w:r w:rsidRPr="009202AA">
        <w:rPr>
          <w:i/>
        </w:rPr>
        <w:t>Basic limit</w:t>
      </w:r>
      <w:r w:rsidRPr="009202AA">
        <w:t xml:space="preserve"> for Band Category 2</w:t>
      </w:r>
      <w:bookmarkEnd w:id="1581"/>
      <w:bookmarkEnd w:id="1582"/>
      <w:bookmarkEnd w:id="1583"/>
      <w:bookmarkEnd w:id="1584"/>
      <w:bookmarkEnd w:id="1585"/>
      <w:bookmarkEnd w:id="1586"/>
      <w:bookmarkEnd w:id="1587"/>
      <w:bookmarkEnd w:id="1588"/>
      <w:bookmarkEnd w:id="1589"/>
      <w:bookmarkEnd w:id="1590"/>
      <w:bookmarkEnd w:id="1591"/>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2BA8037A"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r w:rsidR="00A533F7"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r w:rsidR="00AD06AC"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r w:rsidR="00593568"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r w:rsidR="00125F67"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679A24C7" w:rsidR="0032518B" w:rsidRPr="00EE3870" w:rsidRDefault="0032518B" w:rsidP="00FB2017">
            <w:pPr>
              <w:pStyle w:val="TAN"/>
            </w:pPr>
            <w:r w:rsidRPr="00EE3870">
              <w:t>NOTE 1:</w:t>
            </w:r>
            <w:r w:rsidRPr="00EE3870">
              <w:tab/>
            </w:r>
            <w:r w:rsidR="00F275CB" w:rsidRPr="000B7012">
              <w:t>Void</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1F81CEBF" w:rsidR="004C4A70" w:rsidRPr="009202AA" w:rsidRDefault="004C4A70" w:rsidP="004C4A70">
      <w:pPr>
        <w:pStyle w:val="TH"/>
        <w:rPr>
          <w:rFonts w:cs="v5.0.0"/>
        </w:rPr>
      </w:pPr>
      <w:r w:rsidRPr="009202AA">
        <w:t xml:space="preserve">Table 6.6.5.2.3-1: </w:t>
      </w:r>
      <w:r w:rsidR="00D81794" w:rsidRPr="000B7012">
        <w:t>WA BS OBUE</w:t>
      </w:r>
      <w:r w:rsidR="00D81794" w:rsidRPr="000B7012" w:rsidDel="00B1128B">
        <w:t xml:space="preserve"> </w:t>
      </w:r>
      <w:r w:rsidR="00D81794"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25pt;height:29.95pt" o:ole="" fillcolor="window">
                  <v:imagedata r:id="rId30" o:title=""/>
                </v:shape>
                <o:OLEObject Type="Embed" ProgID="Equation.3" ShapeID="_x0000_i1040" DrawAspect="Content" ObjectID="_1694533379"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51E530CE" w:rsidR="004C4A70" w:rsidRPr="009202AA" w:rsidRDefault="004C4A70" w:rsidP="004C4A70">
      <w:pPr>
        <w:pStyle w:val="TH"/>
        <w:rPr>
          <w:rFonts w:cs="v5.0.0"/>
        </w:rPr>
      </w:pPr>
      <w:r w:rsidRPr="009202AA">
        <w:t xml:space="preserve">Table 6.6.5.2.3-1a: </w:t>
      </w:r>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08E2A3F" w:rsidR="004C4A70" w:rsidRPr="009202AA" w:rsidRDefault="004C4A70" w:rsidP="004C4A70">
      <w:pPr>
        <w:pStyle w:val="TH"/>
        <w:rPr>
          <w:rFonts w:cs="v5.0.0"/>
        </w:rPr>
      </w:pPr>
      <w:r w:rsidRPr="009202AA">
        <w:t xml:space="preserve">Table 6.6.5.2.3-1b: </w:t>
      </w:r>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5pt;height:27.8pt;mso-wrap-style:square;mso-position-horizontal-relative:page;mso-position-vertical-relative:page" o:ole="">
                  <v:imagedata r:id="rId46" o:title=""/>
                </v:shape>
                <o:OLEObject Type="Embed" ProgID="Equation.3" ShapeID="对象 125" DrawAspect="Content" ObjectID="_1694533380"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3.95pt;height:36.35pt;mso-wrap-style:square;mso-position-horizontal-relative:page;mso-position-vertical-relative:page" o:ole="">
                  <v:imagedata r:id="rId48" o:title=""/>
                </v:shape>
                <o:OLEObject Type="Embed" ProgID="Equation.3" ShapeID="对象 126" DrawAspect="Content" ObjectID="_1694533381"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5pt;height:30.65pt" o:ole="">
                  <v:imagedata r:id="rId50" o:title=""/>
                </v:shape>
                <o:OLEObject Type="Embed" ProgID="Equation.DSMT4" ShapeID="_x0000_i1043" DrawAspect="Content" ObjectID="_1694533382"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1.85pt;height:27.8pt" o:ole="" fillcolor="window">
                  <v:imagedata r:id="rId39" o:title=""/>
                </v:shape>
                <o:OLEObject Type="Embed" ProgID="Equation.DSMT4" ShapeID="_x0000_i1044" DrawAspect="Content" ObjectID="_1694533383"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6pt;height:27.8pt" o:ole="">
                  <v:imagedata r:id="rId41" o:title=""/>
                </v:shape>
                <o:OLEObject Type="Embed" ProgID="Equation.3" ShapeID="_x0000_i1045" DrawAspect="Content" ObjectID="_1694533384"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2.55pt;height:43.5pt;mso-wrap-style:square;mso-position-horizontal-relative:page;mso-position-vertical-relative:page" o:ole="">
                  <v:fill o:detectmouseclick="t"/>
                  <v:imagedata r:id="rId54" o:title=""/>
                </v:shape>
                <o:OLEObject Type="Embed" ProgID="Equation.3" ShapeID="对象 130" DrawAspect="Content" ObjectID="_1694533385"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3pt;height:39.9pt;mso-wrap-style:square;mso-position-horizontal-relative:page;mso-position-vertical-relative:page" o:ole="">
                  <v:imagedata r:id="rId56" o:title=""/>
                </v:shape>
                <o:OLEObject Type="Embed" ProgID="Equation.3" ShapeID="对象 131" DrawAspect="Content" ObjectID="_1694533386"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85pt;height:30.65pt" o:ole="">
                  <v:imagedata r:id="rId43" o:title=""/>
                </v:shape>
                <o:OLEObject Type="Embed" ProgID="Equation.3" ShapeID="_x0000_i1048" DrawAspect="Content" ObjectID="_1694533387"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6pt;height:39.9pt;mso-wrap-style:square;mso-position-horizontal-relative:page;mso-position-vertical-relative:page" o:ole="">
                  <v:imagedata r:id="rId59" o:title=""/>
                </v:shape>
                <o:OLEObject Type="Embed" ProgID="Equation.3" ShapeID="对象 134" DrawAspect="Content" ObjectID="_1694533388"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39.9pt;mso-wrap-style:square;mso-position-horizontal-relative:page;mso-position-vertical-relative:page" o:ole="">
                  <v:imagedata r:id="rId61" o:title=""/>
                </v:shape>
                <o:OLEObject Type="Embed" ProgID="Equation.3" ShapeID="对象 136" DrawAspect="Content" ObjectID="_1694533389"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592" w:name="_Toc21096530"/>
      <w:bookmarkStart w:id="1593" w:name="_Toc29763497"/>
      <w:bookmarkStart w:id="1594" w:name="_Toc36029968"/>
      <w:bookmarkStart w:id="1595" w:name="_Toc37179868"/>
      <w:bookmarkStart w:id="1596" w:name="_Toc45869568"/>
      <w:bookmarkStart w:id="1597" w:name="_Toc52555367"/>
      <w:bookmarkStart w:id="1598" w:name="_Toc61126187"/>
      <w:bookmarkStart w:id="1599" w:name="_Toc67911603"/>
      <w:bookmarkStart w:id="1600" w:name="_Toc74841695"/>
      <w:bookmarkStart w:id="1601" w:name="_Toc76503475"/>
      <w:bookmarkStart w:id="1602" w:name="_Toc83041330"/>
      <w:r w:rsidRPr="009202AA">
        <w:t>6.6.5.2.4</w:t>
      </w:r>
      <w:r w:rsidRPr="009202AA">
        <w:tab/>
        <w:t>Additional requirements</w:t>
      </w:r>
      <w:bookmarkEnd w:id="1592"/>
      <w:bookmarkEnd w:id="1593"/>
      <w:bookmarkEnd w:id="1594"/>
      <w:bookmarkEnd w:id="1595"/>
      <w:bookmarkEnd w:id="1596"/>
      <w:bookmarkEnd w:id="1597"/>
      <w:bookmarkEnd w:id="1598"/>
      <w:bookmarkEnd w:id="1599"/>
      <w:bookmarkEnd w:id="1600"/>
      <w:bookmarkEnd w:id="1601"/>
      <w:bookmarkEnd w:id="1602"/>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603" w:name="_Toc21096531"/>
      <w:bookmarkStart w:id="1604" w:name="_Toc29763498"/>
      <w:bookmarkStart w:id="1605" w:name="_Toc36029969"/>
      <w:bookmarkStart w:id="1606" w:name="_Toc37179869"/>
      <w:bookmarkStart w:id="1607" w:name="_Toc45869569"/>
      <w:bookmarkStart w:id="1608" w:name="_Toc52555368"/>
      <w:bookmarkStart w:id="1609" w:name="_Toc61126188"/>
      <w:bookmarkStart w:id="1610" w:name="_Toc67911604"/>
      <w:bookmarkStart w:id="1611" w:name="_Toc74841696"/>
      <w:bookmarkStart w:id="1612" w:name="_Toc76503476"/>
      <w:bookmarkStart w:id="1613" w:name="_Toc83041331"/>
      <w:r w:rsidRPr="009202AA">
        <w:rPr>
          <w:lang w:eastAsia="zh-CN"/>
        </w:rPr>
        <w:t>6.6.5.3</w:t>
      </w:r>
      <w:r w:rsidRPr="009202AA">
        <w:rPr>
          <w:lang w:eastAsia="zh-CN"/>
        </w:rPr>
        <w:tab/>
        <w:t>Minimum requirement for single RAT UTRA operation</w:t>
      </w:r>
      <w:bookmarkEnd w:id="1603"/>
      <w:bookmarkEnd w:id="1604"/>
      <w:bookmarkEnd w:id="1605"/>
      <w:bookmarkEnd w:id="1606"/>
      <w:bookmarkEnd w:id="1607"/>
      <w:bookmarkEnd w:id="1608"/>
      <w:bookmarkEnd w:id="1609"/>
      <w:bookmarkEnd w:id="1610"/>
      <w:bookmarkEnd w:id="1611"/>
      <w:bookmarkEnd w:id="1612"/>
      <w:bookmarkEnd w:id="1613"/>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614" w:name="_Toc21096532"/>
      <w:bookmarkStart w:id="1615" w:name="_Toc29763499"/>
      <w:bookmarkStart w:id="1616" w:name="_Toc36029970"/>
      <w:bookmarkStart w:id="1617" w:name="_Toc37179870"/>
      <w:bookmarkStart w:id="1618" w:name="_Toc45869570"/>
      <w:bookmarkStart w:id="1619" w:name="_Toc52555369"/>
      <w:bookmarkStart w:id="1620" w:name="_Toc61126189"/>
      <w:bookmarkStart w:id="1621" w:name="_Toc67911605"/>
      <w:bookmarkStart w:id="1622" w:name="_Toc74841697"/>
      <w:bookmarkStart w:id="1623" w:name="_Toc76503477"/>
      <w:bookmarkStart w:id="1624" w:name="_Toc83041332"/>
      <w:r w:rsidRPr="009202AA">
        <w:rPr>
          <w:lang w:eastAsia="zh-CN"/>
        </w:rPr>
        <w:t>6.6.5.4</w:t>
      </w:r>
      <w:r w:rsidRPr="009202AA">
        <w:rPr>
          <w:lang w:eastAsia="zh-CN"/>
        </w:rPr>
        <w:tab/>
        <w:t>Minimum requirement for single RAT E-UTRA operation</w:t>
      </w:r>
      <w:bookmarkEnd w:id="1614"/>
      <w:bookmarkEnd w:id="1615"/>
      <w:bookmarkEnd w:id="1616"/>
      <w:bookmarkEnd w:id="1617"/>
      <w:bookmarkEnd w:id="1618"/>
      <w:bookmarkEnd w:id="1619"/>
      <w:bookmarkEnd w:id="1620"/>
      <w:bookmarkEnd w:id="1621"/>
      <w:bookmarkEnd w:id="1622"/>
      <w:bookmarkEnd w:id="1623"/>
      <w:bookmarkEnd w:id="1624"/>
    </w:p>
    <w:p w14:paraId="0DE4A0E2" w14:textId="77777777" w:rsidR="004C4A70" w:rsidRPr="009202AA" w:rsidRDefault="004C4A70" w:rsidP="004C4A70">
      <w:pPr>
        <w:pStyle w:val="Heading5"/>
        <w:rPr>
          <w:lang w:eastAsia="zh-CN"/>
        </w:rPr>
      </w:pPr>
      <w:bookmarkStart w:id="1625" w:name="_Toc21096533"/>
      <w:bookmarkStart w:id="1626" w:name="_Toc29763500"/>
      <w:bookmarkStart w:id="1627" w:name="_Toc36029971"/>
      <w:bookmarkStart w:id="1628" w:name="_Toc37179871"/>
      <w:bookmarkStart w:id="1629" w:name="_Toc45869571"/>
      <w:bookmarkStart w:id="1630" w:name="_Toc52555370"/>
      <w:bookmarkStart w:id="1631" w:name="_Toc61126190"/>
      <w:bookmarkStart w:id="1632" w:name="_Toc67911606"/>
      <w:bookmarkStart w:id="1633" w:name="_Toc74841698"/>
      <w:bookmarkStart w:id="1634" w:name="_Toc76503478"/>
      <w:bookmarkStart w:id="1635" w:name="_Toc83041333"/>
      <w:r w:rsidRPr="009202AA">
        <w:rPr>
          <w:lang w:eastAsia="zh-CN"/>
        </w:rPr>
        <w:t>6.6.5.4.1</w:t>
      </w:r>
      <w:r w:rsidRPr="009202AA">
        <w:rPr>
          <w:lang w:eastAsia="zh-CN"/>
        </w:rPr>
        <w:tab/>
        <w:t>General</w:t>
      </w:r>
      <w:bookmarkEnd w:id="1625"/>
      <w:bookmarkEnd w:id="1626"/>
      <w:bookmarkEnd w:id="1627"/>
      <w:bookmarkEnd w:id="1628"/>
      <w:bookmarkEnd w:id="1629"/>
      <w:bookmarkEnd w:id="1630"/>
      <w:bookmarkEnd w:id="1631"/>
      <w:bookmarkEnd w:id="1632"/>
      <w:bookmarkEnd w:id="1633"/>
      <w:bookmarkEnd w:id="1634"/>
      <w:bookmarkEnd w:id="1635"/>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636" w:name="_Toc21096534"/>
      <w:bookmarkStart w:id="1637" w:name="_Toc29763501"/>
      <w:bookmarkStart w:id="1638" w:name="_Toc36029972"/>
      <w:bookmarkStart w:id="1639" w:name="_Toc37179872"/>
      <w:bookmarkStart w:id="1640" w:name="_Toc45869572"/>
      <w:bookmarkStart w:id="1641" w:name="_Toc52555371"/>
      <w:bookmarkStart w:id="1642" w:name="_Toc61126191"/>
      <w:bookmarkStart w:id="1643" w:name="_Toc67911607"/>
      <w:bookmarkStart w:id="1644" w:name="_Toc74841699"/>
      <w:bookmarkStart w:id="1645" w:name="_Toc76503479"/>
      <w:bookmarkStart w:id="1646" w:name="_Toc83041334"/>
      <w:r w:rsidRPr="009202AA">
        <w:t>6.6.5.4.2</w:t>
      </w:r>
      <w:r w:rsidRPr="009202AA">
        <w:tab/>
        <w:t xml:space="preserve">Basic limits </w:t>
      </w:r>
      <w:r w:rsidRPr="009202AA">
        <w:rPr>
          <w:lang w:eastAsia="zh-CN"/>
        </w:rPr>
        <w:t xml:space="preserve">for Wide Area BS </w:t>
      </w:r>
      <w:r w:rsidRPr="009202AA">
        <w:t>(Category A)</w:t>
      </w:r>
      <w:bookmarkEnd w:id="1636"/>
      <w:bookmarkEnd w:id="1637"/>
      <w:bookmarkEnd w:id="1638"/>
      <w:bookmarkEnd w:id="1639"/>
      <w:bookmarkEnd w:id="1640"/>
      <w:bookmarkEnd w:id="1641"/>
      <w:bookmarkEnd w:id="1642"/>
      <w:bookmarkEnd w:id="1643"/>
      <w:bookmarkEnd w:id="1644"/>
      <w:bookmarkEnd w:id="1645"/>
      <w:bookmarkEnd w:id="1646"/>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647" w:name="_Toc21096535"/>
      <w:bookmarkStart w:id="1648" w:name="_Toc29763502"/>
      <w:bookmarkStart w:id="1649" w:name="_Toc36029973"/>
      <w:bookmarkStart w:id="1650" w:name="_Toc37179873"/>
      <w:bookmarkStart w:id="1651" w:name="_Toc45869573"/>
      <w:bookmarkStart w:id="1652" w:name="_Toc52555372"/>
      <w:bookmarkStart w:id="1653" w:name="_Toc61126192"/>
      <w:bookmarkStart w:id="1654" w:name="_Toc67911608"/>
      <w:bookmarkStart w:id="1655" w:name="_Toc74841700"/>
      <w:bookmarkStart w:id="1656" w:name="_Toc76503480"/>
      <w:bookmarkStart w:id="1657" w:name="_Toc83041335"/>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647"/>
      <w:bookmarkEnd w:id="1648"/>
      <w:bookmarkEnd w:id="1649"/>
      <w:bookmarkEnd w:id="1650"/>
      <w:bookmarkEnd w:id="1651"/>
      <w:bookmarkEnd w:id="1652"/>
      <w:bookmarkEnd w:id="1653"/>
      <w:bookmarkEnd w:id="1654"/>
      <w:bookmarkEnd w:id="1655"/>
      <w:bookmarkEnd w:id="1656"/>
      <w:bookmarkEnd w:id="1657"/>
    </w:p>
    <w:p w14:paraId="3172D92D" w14:textId="77777777" w:rsidR="004C4A70" w:rsidRPr="009202AA" w:rsidRDefault="004C4A70" w:rsidP="004C4A70">
      <w:pPr>
        <w:pStyle w:val="Heading6"/>
        <w:rPr>
          <w:rFonts w:cs="v5.0.0"/>
        </w:rPr>
      </w:pPr>
      <w:bookmarkStart w:id="1658" w:name="_Toc21096536"/>
      <w:bookmarkStart w:id="1659" w:name="_Toc29763503"/>
      <w:bookmarkStart w:id="1660" w:name="_Toc36029974"/>
      <w:bookmarkStart w:id="1661" w:name="_Toc37179874"/>
      <w:bookmarkStart w:id="1662" w:name="_Toc45869574"/>
      <w:bookmarkStart w:id="1663" w:name="_Toc52555373"/>
      <w:bookmarkStart w:id="1664" w:name="_Toc61126193"/>
      <w:bookmarkStart w:id="1665" w:name="_Toc67911609"/>
      <w:bookmarkStart w:id="1666" w:name="_Toc74841701"/>
      <w:bookmarkStart w:id="1667" w:name="_Toc76503481"/>
      <w:bookmarkStart w:id="1668" w:name="_Toc83041336"/>
      <w:r w:rsidRPr="009202AA">
        <w:t>6.6.5.4.3.1</w:t>
      </w:r>
      <w:r w:rsidRPr="009202AA">
        <w:tab/>
        <w:t>General</w:t>
      </w:r>
      <w:bookmarkEnd w:id="1658"/>
      <w:bookmarkEnd w:id="1659"/>
      <w:bookmarkEnd w:id="1660"/>
      <w:bookmarkEnd w:id="1661"/>
      <w:bookmarkEnd w:id="1662"/>
      <w:bookmarkEnd w:id="1663"/>
      <w:bookmarkEnd w:id="1664"/>
      <w:bookmarkEnd w:id="1665"/>
      <w:bookmarkEnd w:id="1666"/>
      <w:bookmarkEnd w:id="1667"/>
      <w:bookmarkEnd w:id="1668"/>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669" w:name="_Toc21096537"/>
      <w:bookmarkStart w:id="1670" w:name="_Toc29763504"/>
      <w:bookmarkStart w:id="1671" w:name="_Toc36029975"/>
      <w:bookmarkStart w:id="1672" w:name="_Toc37179875"/>
      <w:bookmarkStart w:id="1673" w:name="_Toc45869575"/>
      <w:bookmarkStart w:id="1674" w:name="_Toc52555374"/>
      <w:bookmarkStart w:id="1675" w:name="_Toc61126194"/>
      <w:bookmarkStart w:id="1676" w:name="_Toc67911610"/>
      <w:bookmarkStart w:id="1677" w:name="_Toc74841702"/>
      <w:bookmarkStart w:id="1678" w:name="_Toc76503482"/>
      <w:bookmarkStart w:id="1679" w:name="_Toc83041337"/>
      <w:r w:rsidRPr="009202AA">
        <w:t>6.6.5.4.3.2</w:t>
      </w:r>
      <w:r w:rsidRPr="009202AA">
        <w:tab/>
        <w:t>Category B</w:t>
      </w:r>
      <w:r w:rsidRPr="009202AA">
        <w:rPr>
          <w:lang w:eastAsia="zh-CN"/>
        </w:rPr>
        <w:t xml:space="preserve"> requirements (Option 1)</w:t>
      </w:r>
      <w:bookmarkEnd w:id="1669"/>
      <w:bookmarkEnd w:id="1670"/>
      <w:bookmarkEnd w:id="1671"/>
      <w:bookmarkEnd w:id="1672"/>
      <w:bookmarkEnd w:id="1673"/>
      <w:bookmarkEnd w:id="1674"/>
      <w:bookmarkEnd w:id="1675"/>
      <w:bookmarkEnd w:id="1676"/>
      <w:bookmarkEnd w:id="1677"/>
      <w:bookmarkEnd w:id="1678"/>
      <w:bookmarkEnd w:id="167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680" w:name="_Toc21096538"/>
      <w:bookmarkStart w:id="1681" w:name="_Toc29763505"/>
      <w:bookmarkStart w:id="1682" w:name="_Toc36029976"/>
      <w:bookmarkStart w:id="1683" w:name="_Toc37179876"/>
      <w:bookmarkStart w:id="1684" w:name="_Toc45869576"/>
      <w:bookmarkStart w:id="1685" w:name="_Toc52555375"/>
      <w:bookmarkStart w:id="1686" w:name="_Toc61126195"/>
      <w:bookmarkStart w:id="1687" w:name="_Toc67911611"/>
      <w:bookmarkStart w:id="1688" w:name="_Toc74841703"/>
      <w:bookmarkStart w:id="1689" w:name="_Toc76503483"/>
      <w:bookmarkStart w:id="1690" w:name="_Toc83041338"/>
      <w:r w:rsidRPr="009202AA">
        <w:t>6.6.5.4.3.3</w:t>
      </w:r>
      <w:r w:rsidRPr="009202AA">
        <w:tab/>
        <w:t>Category B (Option 2)</w:t>
      </w:r>
      <w:bookmarkEnd w:id="1680"/>
      <w:bookmarkEnd w:id="1681"/>
      <w:bookmarkEnd w:id="1682"/>
      <w:bookmarkEnd w:id="1683"/>
      <w:bookmarkEnd w:id="1684"/>
      <w:bookmarkEnd w:id="1685"/>
      <w:bookmarkEnd w:id="1686"/>
      <w:bookmarkEnd w:id="1687"/>
      <w:bookmarkEnd w:id="1688"/>
      <w:bookmarkEnd w:id="1689"/>
      <w:bookmarkEnd w:id="1690"/>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15pt;height:29.25pt" o:ole="" fillcolor="window">
                  <v:imagedata r:id="rId30" o:title=""/>
                </v:shape>
                <o:OLEObject Type="Embed" ProgID="Equation.3" ShapeID="_x0000_i1051" DrawAspect="Content" ObjectID="_1694533390"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1.9pt;height:29.25pt" o:ole="" fillcolor="window">
                  <v:imagedata r:id="rId66" o:title=""/>
                </v:shape>
                <o:OLEObject Type="Embed" ProgID="Equation.3" ShapeID="_x0000_i1052" DrawAspect="Content" ObjectID="_1694533391"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45pt;height:29.25pt" o:ole="" fillcolor="window">
                  <v:imagedata r:id="rId68" o:title=""/>
                </v:shape>
                <o:OLEObject Type="Embed" ProgID="Equation.3" ShapeID="_x0000_i1053" DrawAspect="Content" ObjectID="_1694533392"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6pt;height:29.25pt" o:ole="" fillcolor="window">
                  <v:imagedata r:id="rId30" o:title=""/>
                </v:shape>
                <o:OLEObject Type="Embed" ProgID="Equation.3" ShapeID="_x0000_i1054" DrawAspect="Content" ObjectID="_1694533393"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1.9pt;height:29.25pt" o:ole="" fillcolor="window">
                  <v:imagedata r:id="rId66" o:title=""/>
                </v:shape>
                <o:OLEObject Type="Embed" ProgID="Equation.3" ShapeID="_x0000_i1055" DrawAspect="Content" ObjectID="_1694533394"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45pt;height:29.25pt" o:ole="" fillcolor="window">
                  <v:imagedata r:id="rId68" o:title=""/>
                </v:shape>
                <o:OLEObject Type="Embed" ProgID="Equation.3" ShapeID="_x0000_i1056" DrawAspect="Content" ObjectID="_1694533395"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15pt;height:29.25pt" o:ole="" fillcolor="window">
                  <v:imagedata r:id="rId30" o:title=""/>
                </v:shape>
                <o:OLEObject Type="Embed" ProgID="Equation.3" ShapeID="_x0000_i1057" DrawAspect="Content" ObjectID="_1694533396"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691" w:name="_Toc21096539"/>
      <w:bookmarkStart w:id="1692" w:name="_Toc29763506"/>
      <w:bookmarkStart w:id="1693" w:name="_Toc36029977"/>
      <w:bookmarkStart w:id="1694" w:name="_Toc37179877"/>
      <w:bookmarkStart w:id="1695" w:name="_Toc45869577"/>
      <w:bookmarkStart w:id="1696" w:name="_Toc52555376"/>
      <w:bookmarkStart w:id="1697" w:name="_Toc61126196"/>
      <w:bookmarkStart w:id="1698" w:name="_Toc67911612"/>
      <w:bookmarkStart w:id="1699" w:name="_Toc74841704"/>
      <w:bookmarkStart w:id="1700" w:name="_Toc76503484"/>
      <w:bookmarkStart w:id="1701" w:name="_Toc83041339"/>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691"/>
      <w:bookmarkEnd w:id="1692"/>
      <w:bookmarkEnd w:id="1693"/>
      <w:bookmarkEnd w:id="1694"/>
      <w:bookmarkEnd w:id="1695"/>
      <w:bookmarkEnd w:id="1696"/>
      <w:bookmarkEnd w:id="1697"/>
      <w:bookmarkEnd w:id="1698"/>
      <w:bookmarkEnd w:id="1699"/>
      <w:bookmarkEnd w:id="1700"/>
      <w:bookmarkEnd w:id="1701"/>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55pt;height:28.5pt" o:ole="">
                  <v:imagedata r:id="rId74" o:title=""/>
                </v:shape>
                <o:OLEObject Type="Embed" ProgID="Equation.DSMT4" ShapeID="_x0000_i1058" DrawAspect="Content" ObjectID="_1694533397"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55pt;height:28.5pt" o:ole="">
                  <v:imagedata r:id="rId76" o:title=""/>
                </v:shape>
                <o:OLEObject Type="Embed" ProgID="Equation.3" ShapeID="_x0000_i1059" DrawAspect="Content" ObjectID="_1694533398"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4pt;height:28.5pt" o:ole="">
                  <v:imagedata r:id="rId43" o:title=""/>
                </v:shape>
                <o:OLEObject Type="Embed" ProgID="Equation.3" ShapeID="_x0000_i1060" DrawAspect="Content" ObjectID="_1694533399"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702" w:name="_Toc21096540"/>
      <w:bookmarkStart w:id="1703" w:name="_Toc29763507"/>
      <w:bookmarkStart w:id="1704" w:name="_Toc36029978"/>
      <w:bookmarkStart w:id="1705" w:name="_Toc37179878"/>
      <w:bookmarkStart w:id="1706" w:name="_Toc45869578"/>
      <w:bookmarkStart w:id="1707" w:name="_Toc52555377"/>
      <w:bookmarkStart w:id="1708" w:name="_Toc61126197"/>
      <w:bookmarkStart w:id="1709" w:name="_Toc67911613"/>
      <w:bookmarkStart w:id="1710" w:name="_Toc74841705"/>
      <w:bookmarkStart w:id="1711" w:name="_Toc76503485"/>
      <w:bookmarkStart w:id="1712" w:name="_Toc83041340"/>
      <w:r w:rsidRPr="009202AA">
        <w:t>6.6.5.4.5</w:t>
      </w:r>
      <w:r w:rsidRPr="009202AA">
        <w:tab/>
      </w:r>
      <w:r w:rsidRPr="009202AA">
        <w:rPr>
          <w:rFonts w:cs="Arial"/>
        </w:rPr>
        <w:t>Basic limit</w:t>
      </w:r>
      <w:r w:rsidRPr="009202AA">
        <w:t>s for Medium Range BS (Category A and B)</w:t>
      </w:r>
      <w:bookmarkEnd w:id="1702"/>
      <w:bookmarkEnd w:id="1703"/>
      <w:bookmarkEnd w:id="1704"/>
      <w:bookmarkEnd w:id="1705"/>
      <w:bookmarkEnd w:id="1706"/>
      <w:bookmarkEnd w:id="1707"/>
      <w:bookmarkEnd w:id="1708"/>
      <w:bookmarkEnd w:id="1709"/>
      <w:bookmarkEnd w:id="1710"/>
      <w:bookmarkEnd w:id="1711"/>
      <w:bookmarkEnd w:id="1712"/>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1.9pt;height:28.5pt" o:ole="">
                  <v:imagedata r:id="rId79" o:title=""/>
                </v:shape>
                <o:OLEObject Type="Embed" ProgID="Equation.3" ShapeID="_x0000_i1061" DrawAspect="Content" ObjectID="_1694533400"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6.85pt;height:28.5pt" o:ole="">
                  <v:imagedata r:id="rId81" o:title=""/>
                </v:shape>
                <o:OLEObject Type="Embed" ProgID="Equation.3" ShapeID="_x0000_i1062" DrawAspect="Content" ObjectID="_1694533401"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6pt;height:28.5pt" o:ole="">
                  <v:imagedata r:id="rId83" o:title=""/>
                </v:shape>
                <o:OLEObject Type="Embed" ProgID="Equation.3" ShapeID="_x0000_i1063" DrawAspect="Content" ObjectID="_1694533402"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713" w:name="_Toc21096541"/>
      <w:bookmarkStart w:id="1714" w:name="_Toc29763508"/>
      <w:bookmarkStart w:id="1715" w:name="_Toc36029979"/>
      <w:bookmarkStart w:id="1716" w:name="_Toc37179879"/>
      <w:bookmarkStart w:id="1717" w:name="_Toc45869579"/>
      <w:bookmarkStart w:id="1718" w:name="_Toc52555378"/>
      <w:bookmarkStart w:id="1719" w:name="_Toc61126198"/>
      <w:bookmarkStart w:id="1720" w:name="_Toc67911614"/>
      <w:bookmarkStart w:id="1721" w:name="_Toc74841706"/>
      <w:bookmarkStart w:id="1722" w:name="_Toc76503486"/>
      <w:bookmarkStart w:id="1723" w:name="_Toc83041341"/>
      <w:r w:rsidRPr="009202AA">
        <w:t>6.6.5.4.7</w:t>
      </w:r>
      <w:r w:rsidRPr="009202AA">
        <w:tab/>
        <w:t>Additional requirements</w:t>
      </w:r>
      <w:bookmarkEnd w:id="1713"/>
      <w:bookmarkEnd w:id="1714"/>
      <w:bookmarkEnd w:id="1715"/>
      <w:bookmarkEnd w:id="1716"/>
      <w:bookmarkEnd w:id="1717"/>
      <w:bookmarkEnd w:id="1718"/>
      <w:bookmarkEnd w:id="1719"/>
      <w:bookmarkEnd w:id="1720"/>
      <w:bookmarkEnd w:id="1721"/>
      <w:bookmarkEnd w:id="1722"/>
      <w:bookmarkEnd w:id="1723"/>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1724" w:name="_Toc21096542"/>
      <w:bookmarkStart w:id="1725" w:name="_Toc29763509"/>
      <w:bookmarkStart w:id="1726" w:name="_Toc36029980"/>
      <w:bookmarkStart w:id="1727" w:name="_Toc37179880"/>
      <w:bookmarkStart w:id="1728" w:name="_Toc45869580"/>
      <w:bookmarkStart w:id="1729" w:name="_Toc52555379"/>
      <w:bookmarkStart w:id="1730" w:name="_Toc61126199"/>
      <w:bookmarkStart w:id="1731"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1732" w:name="_Toc74841707"/>
      <w:bookmarkStart w:id="1733" w:name="_Toc76503487"/>
      <w:bookmarkStart w:id="1734" w:name="_Toc83041342"/>
      <w:r w:rsidRPr="009202AA">
        <w:rPr>
          <w:lang w:eastAsia="zh-CN"/>
        </w:rPr>
        <w:t>6.6.6</w:t>
      </w:r>
      <w:r w:rsidRPr="009202AA">
        <w:rPr>
          <w:lang w:eastAsia="zh-CN"/>
        </w:rPr>
        <w:tab/>
        <w:t>Spurious emission</w:t>
      </w:r>
      <w:bookmarkEnd w:id="1724"/>
      <w:bookmarkEnd w:id="1725"/>
      <w:bookmarkEnd w:id="1726"/>
      <w:bookmarkEnd w:id="1727"/>
      <w:bookmarkEnd w:id="1728"/>
      <w:bookmarkEnd w:id="1729"/>
      <w:bookmarkEnd w:id="1730"/>
      <w:bookmarkEnd w:id="1731"/>
      <w:bookmarkEnd w:id="1732"/>
      <w:bookmarkEnd w:id="1733"/>
      <w:bookmarkEnd w:id="1734"/>
    </w:p>
    <w:p w14:paraId="46E5B369" w14:textId="77777777" w:rsidR="004C4A70" w:rsidRPr="009202AA" w:rsidRDefault="004C4A70" w:rsidP="004C4A70">
      <w:pPr>
        <w:pStyle w:val="Heading4"/>
      </w:pPr>
      <w:bookmarkStart w:id="1735" w:name="_Toc21096543"/>
      <w:bookmarkStart w:id="1736" w:name="_Toc29763510"/>
      <w:bookmarkStart w:id="1737" w:name="_Toc36029981"/>
      <w:bookmarkStart w:id="1738" w:name="_Toc37179881"/>
      <w:bookmarkStart w:id="1739" w:name="_Toc45869581"/>
      <w:bookmarkStart w:id="1740" w:name="_Toc52555380"/>
      <w:bookmarkStart w:id="1741" w:name="_Toc61126200"/>
      <w:bookmarkStart w:id="1742" w:name="_Toc67911616"/>
      <w:bookmarkStart w:id="1743" w:name="_Toc74841708"/>
      <w:bookmarkStart w:id="1744" w:name="_Toc76503488"/>
      <w:bookmarkStart w:id="1745" w:name="_Toc83041343"/>
      <w:r w:rsidRPr="009202AA">
        <w:t>6.6.6.1</w:t>
      </w:r>
      <w:r w:rsidRPr="009202AA">
        <w:tab/>
        <w:t>General</w:t>
      </w:r>
      <w:bookmarkEnd w:id="1735"/>
      <w:bookmarkEnd w:id="1736"/>
      <w:bookmarkEnd w:id="1737"/>
      <w:bookmarkEnd w:id="1738"/>
      <w:bookmarkEnd w:id="1739"/>
      <w:bookmarkEnd w:id="1740"/>
      <w:bookmarkEnd w:id="1741"/>
      <w:bookmarkEnd w:id="1742"/>
      <w:bookmarkEnd w:id="1743"/>
      <w:bookmarkEnd w:id="1744"/>
      <w:bookmarkEnd w:id="174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746" w:name="_Toc21096544"/>
      <w:bookmarkStart w:id="1747" w:name="_Toc29763511"/>
      <w:bookmarkStart w:id="1748" w:name="_Toc36029982"/>
      <w:bookmarkStart w:id="1749" w:name="_Toc37179882"/>
      <w:bookmarkStart w:id="1750" w:name="_Toc45869582"/>
      <w:bookmarkStart w:id="1751" w:name="_Toc52555381"/>
      <w:bookmarkStart w:id="1752" w:name="_Toc61126201"/>
      <w:bookmarkStart w:id="1753" w:name="_Toc67911617"/>
      <w:bookmarkStart w:id="1754" w:name="_Toc74841709"/>
      <w:bookmarkStart w:id="1755" w:name="_Toc76503489"/>
      <w:bookmarkStart w:id="1756" w:name="_Toc83041344"/>
      <w:r w:rsidRPr="009202AA">
        <w:t>6.6.6.2</w:t>
      </w:r>
      <w:r w:rsidRPr="009202AA">
        <w:tab/>
      </w:r>
      <w:r w:rsidRPr="009202AA">
        <w:rPr>
          <w:lang w:eastAsia="zh-CN"/>
        </w:rPr>
        <w:t>Minimum requirement for MSR operation</w:t>
      </w:r>
      <w:bookmarkEnd w:id="1746"/>
      <w:bookmarkEnd w:id="1747"/>
      <w:bookmarkEnd w:id="1748"/>
      <w:bookmarkEnd w:id="1749"/>
      <w:bookmarkEnd w:id="1750"/>
      <w:bookmarkEnd w:id="1751"/>
      <w:bookmarkEnd w:id="1752"/>
      <w:bookmarkEnd w:id="1753"/>
      <w:bookmarkEnd w:id="1754"/>
      <w:bookmarkEnd w:id="1755"/>
      <w:bookmarkEnd w:id="1756"/>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757" w:name="_Toc21096545"/>
      <w:bookmarkStart w:id="1758" w:name="_Toc29763512"/>
      <w:bookmarkStart w:id="1759" w:name="_Toc36029983"/>
      <w:bookmarkStart w:id="1760" w:name="_Toc37179883"/>
      <w:bookmarkStart w:id="1761" w:name="_Toc45869583"/>
      <w:bookmarkStart w:id="1762" w:name="_Toc52555382"/>
      <w:bookmarkStart w:id="1763" w:name="_Toc61126202"/>
      <w:bookmarkStart w:id="1764" w:name="_Toc67911618"/>
      <w:bookmarkStart w:id="1765" w:name="_Toc74841710"/>
      <w:bookmarkStart w:id="1766" w:name="_Toc76503490"/>
      <w:bookmarkStart w:id="1767" w:name="_Toc83041345"/>
      <w:r w:rsidRPr="009202AA">
        <w:rPr>
          <w:lang w:eastAsia="zh-CN"/>
        </w:rPr>
        <w:t>6.6.6.3</w:t>
      </w:r>
      <w:r w:rsidRPr="009202AA">
        <w:rPr>
          <w:lang w:eastAsia="zh-CN"/>
        </w:rPr>
        <w:tab/>
        <w:t>Minimum requirement for single RAT UTRA operation</w:t>
      </w:r>
      <w:bookmarkEnd w:id="1757"/>
      <w:bookmarkEnd w:id="1758"/>
      <w:bookmarkEnd w:id="1759"/>
      <w:bookmarkEnd w:id="1760"/>
      <w:bookmarkEnd w:id="1761"/>
      <w:bookmarkEnd w:id="1762"/>
      <w:bookmarkEnd w:id="1763"/>
      <w:bookmarkEnd w:id="1764"/>
      <w:bookmarkEnd w:id="1765"/>
      <w:bookmarkEnd w:id="1766"/>
      <w:bookmarkEnd w:id="1767"/>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768" w:name="_Toc21096546"/>
      <w:bookmarkStart w:id="1769" w:name="_Toc29763513"/>
      <w:bookmarkStart w:id="1770" w:name="_Toc36029984"/>
      <w:bookmarkStart w:id="1771" w:name="_Toc37179884"/>
      <w:bookmarkStart w:id="1772" w:name="_Toc45869584"/>
      <w:bookmarkStart w:id="1773" w:name="_Toc52555383"/>
      <w:bookmarkStart w:id="1774" w:name="_Toc61126203"/>
      <w:bookmarkStart w:id="1775" w:name="_Toc67911619"/>
      <w:bookmarkStart w:id="1776" w:name="_Toc74841711"/>
      <w:bookmarkStart w:id="1777" w:name="_Toc76503491"/>
      <w:bookmarkStart w:id="1778" w:name="_Toc83041346"/>
      <w:r w:rsidRPr="009202AA">
        <w:rPr>
          <w:lang w:eastAsia="zh-CN"/>
        </w:rPr>
        <w:t>6.6.6.4</w:t>
      </w:r>
      <w:r w:rsidRPr="009202AA">
        <w:rPr>
          <w:lang w:eastAsia="zh-CN"/>
        </w:rPr>
        <w:tab/>
        <w:t>Minimum requirement for single RAT E-UTRA operation</w:t>
      </w:r>
      <w:bookmarkEnd w:id="1768"/>
      <w:bookmarkEnd w:id="1769"/>
      <w:bookmarkEnd w:id="1770"/>
      <w:bookmarkEnd w:id="1771"/>
      <w:bookmarkEnd w:id="1772"/>
      <w:bookmarkEnd w:id="1773"/>
      <w:bookmarkEnd w:id="1774"/>
      <w:bookmarkEnd w:id="1775"/>
      <w:bookmarkEnd w:id="1776"/>
      <w:bookmarkEnd w:id="1777"/>
      <w:bookmarkEnd w:id="1778"/>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779" w:name="_Toc21096547"/>
      <w:bookmarkStart w:id="1780" w:name="_Toc29763514"/>
      <w:bookmarkStart w:id="1781" w:name="_Toc36029985"/>
      <w:bookmarkStart w:id="1782" w:name="_Toc37179885"/>
      <w:bookmarkStart w:id="1783" w:name="_Toc45869585"/>
      <w:bookmarkStart w:id="1784" w:name="_Toc52555384"/>
      <w:bookmarkStart w:id="1785" w:name="_Toc61126204"/>
      <w:bookmarkStart w:id="1786" w:name="_Toc67911620"/>
      <w:bookmarkStart w:id="1787" w:name="_Toc74841712"/>
      <w:bookmarkStart w:id="1788" w:name="_Toc76503492"/>
      <w:bookmarkStart w:id="1789" w:name="_Toc83041347"/>
      <w:r w:rsidRPr="009202AA">
        <w:rPr>
          <w:lang w:eastAsia="zh-CN"/>
        </w:rPr>
        <w:t>6.7</w:t>
      </w:r>
      <w:r w:rsidRPr="009202AA">
        <w:rPr>
          <w:lang w:eastAsia="zh-CN"/>
        </w:rPr>
        <w:tab/>
        <w:t>Transmitter intermodulation</w:t>
      </w:r>
      <w:bookmarkEnd w:id="1779"/>
      <w:bookmarkEnd w:id="1780"/>
      <w:bookmarkEnd w:id="1781"/>
      <w:bookmarkEnd w:id="1782"/>
      <w:bookmarkEnd w:id="1783"/>
      <w:bookmarkEnd w:id="1784"/>
      <w:bookmarkEnd w:id="1785"/>
      <w:bookmarkEnd w:id="1786"/>
      <w:bookmarkEnd w:id="1787"/>
      <w:bookmarkEnd w:id="1788"/>
      <w:bookmarkEnd w:id="1789"/>
    </w:p>
    <w:p w14:paraId="068CD99C" w14:textId="77777777" w:rsidR="004C4A70" w:rsidRPr="009202AA" w:rsidRDefault="004C4A70" w:rsidP="004C4A70">
      <w:pPr>
        <w:pStyle w:val="Heading3"/>
      </w:pPr>
      <w:bookmarkStart w:id="1790" w:name="_Toc21096548"/>
      <w:bookmarkStart w:id="1791" w:name="_Toc29763515"/>
      <w:bookmarkStart w:id="1792" w:name="_Toc36029986"/>
      <w:bookmarkStart w:id="1793" w:name="_Toc37179886"/>
      <w:bookmarkStart w:id="1794" w:name="_Toc45869586"/>
      <w:bookmarkStart w:id="1795" w:name="_Toc52555385"/>
      <w:bookmarkStart w:id="1796" w:name="_Toc61126205"/>
      <w:bookmarkStart w:id="1797" w:name="_Toc67911621"/>
      <w:bookmarkStart w:id="1798" w:name="_Toc74841713"/>
      <w:bookmarkStart w:id="1799" w:name="_Toc76503493"/>
      <w:bookmarkStart w:id="1800" w:name="_Toc83041348"/>
      <w:r w:rsidRPr="009202AA">
        <w:t>6.7.1</w:t>
      </w:r>
      <w:r w:rsidRPr="009202AA">
        <w:tab/>
        <w:t>General</w:t>
      </w:r>
      <w:bookmarkEnd w:id="1790"/>
      <w:bookmarkEnd w:id="1791"/>
      <w:bookmarkEnd w:id="1792"/>
      <w:bookmarkEnd w:id="1793"/>
      <w:bookmarkEnd w:id="1794"/>
      <w:bookmarkEnd w:id="1795"/>
      <w:bookmarkEnd w:id="1796"/>
      <w:bookmarkEnd w:id="1797"/>
      <w:bookmarkEnd w:id="1798"/>
      <w:bookmarkEnd w:id="1799"/>
      <w:bookmarkEnd w:id="1800"/>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801" w:name="_Toc21096549"/>
      <w:bookmarkStart w:id="1802" w:name="_Toc29763516"/>
      <w:bookmarkStart w:id="1803" w:name="_Toc36029987"/>
      <w:bookmarkStart w:id="1804" w:name="_Toc37179887"/>
      <w:bookmarkStart w:id="1805" w:name="_Toc45869587"/>
      <w:bookmarkStart w:id="1806" w:name="_Toc52555386"/>
      <w:bookmarkStart w:id="1807" w:name="_Toc61126206"/>
      <w:bookmarkStart w:id="1808" w:name="_Toc67911622"/>
      <w:bookmarkStart w:id="1809" w:name="_Toc74841714"/>
      <w:bookmarkStart w:id="1810" w:name="_Toc76503494"/>
      <w:bookmarkStart w:id="1811" w:name="_Toc83041349"/>
      <w:r w:rsidRPr="009202AA">
        <w:rPr>
          <w:lang w:eastAsia="zh-CN"/>
        </w:rPr>
        <w:t>6.7.2</w:t>
      </w:r>
      <w:r w:rsidRPr="009202AA">
        <w:rPr>
          <w:lang w:eastAsia="zh-CN"/>
        </w:rPr>
        <w:tab/>
        <w:t>Minimum requirement for MSR operation</w:t>
      </w:r>
      <w:bookmarkEnd w:id="1801"/>
      <w:bookmarkEnd w:id="1802"/>
      <w:bookmarkEnd w:id="1803"/>
      <w:bookmarkEnd w:id="1804"/>
      <w:bookmarkEnd w:id="1805"/>
      <w:bookmarkEnd w:id="1806"/>
      <w:bookmarkEnd w:id="1807"/>
      <w:bookmarkEnd w:id="1808"/>
      <w:bookmarkEnd w:id="1809"/>
      <w:bookmarkEnd w:id="1810"/>
      <w:bookmarkEnd w:id="1811"/>
    </w:p>
    <w:p w14:paraId="3DED0C31" w14:textId="77777777" w:rsidR="004C4A70" w:rsidRPr="009202AA" w:rsidRDefault="004C4A70" w:rsidP="004C4A70">
      <w:pPr>
        <w:pStyle w:val="Heading4"/>
      </w:pPr>
      <w:bookmarkStart w:id="1812" w:name="_Toc21096550"/>
      <w:bookmarkStart w:id="1813" w:name="_Toc29763517"/>
      <w:bookmarkStart w:id="1814" w:name="_Toc36029988"/>
      <w:bookmarkStart w:id="1815" w:name="_Toc37179888"/>
      <w:bookmarkStart w:id="1816" w:name="_Toc45869588"/>
      <w:bookmarkStart w:id="1817" w:name="_Toc52555387"/>
      <w:bookmarkStart w:id="1818" w:name="_Toc61126207"/>
      <w:bookmarkStart w:id="1819" w:name="_Toc67911623"/>
      <w:bookmarkStart w:id="1820" w:name="_Toc74841715"/>
      <w:bookmarkStart w:id="1821" w:name="_Toc76503495"/>
      <w:bookmarkStart w:id="1822" w:name="_Toc83041350"/>
      <w:r w:rsidRPr="009202AA">
        <w:t>6.7.2.1</w:t>
      </w:r>
      <w:r w:rsidRPr="009202AA">
        <w:tab/>
        <w:t>General co-location minimum requirement</w:t>
      </w:r>
      <w:bookmarkEnd w:id="1812"/>
      <w:bookmarkEnd w:id="1813"/>
      <w:bookmarkEnd w:id="1814"/>
      <w:bookmarkEnd w:id="1815"/>
      <w:bookmarkEnd w:id="1816"/>
      <w:bookmarkEnd w:id="1817"/>
      <w:bookmarkEnd w:id="1818"/>
      <w:bookmarkEnd w:id="1819"/>
      <w:bookmarkEnd w:id="1820"/>
      <w:bookmarkEnd w:id="1821"/>
      <w:bookmarkEnd w:id="1822"/>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823" w:name="_Toc21096551"/>
      <w:bookmarkStart w:id="1824" w:name="_Toc29763518"/>
      <w:bookmarkStart w:id="1825" w:name="_Toc36029989"/>
      <w:bookmarkStart w:id="1826" w:name="_Toc37179889"/>
      <w:bookmarkStart w:id="1827" w:name="_Toc45869589"/>
      <w:bookmarkStart w:id="1828" w:name="_Toc52555388"/>
      <w:bookmarkStart w:id="1829" w:name="_Toc61126208"/>
      <w:bookmarkStart w:id="1830" w:name="_Toc67911624"/>
      <w:bookmarkStart w:id="1831" w:name="_Toc74841716"/>
      <w:bookmarkStart w:id="1832" w:name="_Toc76503496"/>
      <w:bookmarkStart w:id="1833" w:name="_Toc83041351"/>
      <w:r w:rsidRPr="009202AA">
        <w:t>6.7.2.2</w:t>
      </w:r>
      <w:r w:rsidRPr="009202AA">
        <w:tab/>
        <w:t>Additional co-location minimum requirement (BC1 and BC2)</w:t>
      </w:r>
      <w:bookmarkEnd w:id="1823"/>
      <w:bookmarkEnd w:id="1824"/>
      <w:bookmarkEnd w:id="1825"/>
      <w:bookmarkEnd w:id="1826"/>
      <w:bookmarkEnd w:id="1827"/>
      <w:bookmarkEnd w:id="1828"/>
      <w:bookmarkEnd w:id="1829"/>
      <w:bookmarkEnd w:id="1830"/>
      <w:bookmarkEnd w:id="1831"/>
      <w:bookmarkEnd w:id="1832"/>
      <w:bookmarkEnd w:id="1833"/>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834" w:name="_Toc21096552"/>
      <w:bookmarkStart w:id="1835" w:name="_Toc29763519"/>
      <w:bookmarkStart w:id="1836" w:name="_Toc36029990"/>
      <w:bookmarkStart w:id="1837" w:name="_Toc37179890"/>
      <w:bookmarkStart w:id="1838" w:name="_Toc45869590"/>
      <w:bookmarkStart w:id="1839" w:name="_Toc52555389"/>
      <w:bookmarkStart w:id="1840" w:name="_Toc61126209"/>
      <w:bookmarkStart w:id="1841" w:name="_Toc67911625"/>
      <w:bookmarkStart w:id="1842" w:name="_Toc74841717"/>
      <w:bookmarkStart w:id="1843" w:name="_Toc76503497"/>
      <w:bookmarkStart w:id="1844" w:name="_Toc83041352"/>
      <w:r w:rsidRPr="009202AA">
        <w:t>6.7.2.3</w:t>
      </w:r>
      <w:r w:rsidRPr="009202AA">
        <w:tab/>
        <w:t>Additional co-location minimum requirement (BC3)</w:t>
      </w:r>
      <w:bookmarkEnd w:id="1834"/>
      <w:bookmarkEnd w:id="1835"/>
      <w:bookmarkEnd w:id="1836"/>
      <w:bookmarkEnd w:id="1837"/>
      <w:bookmarkEnd w:id="1838"/>
      <w:bookmarkEnd w:id="1839"/>
      <w:bookmarkEnd w:id="1840"/>
      <w:bookmarkEnd w:id="1841"/>
      <w:bookmarkEnd w:id="1842"/>
      <w:bookmarkEnd w:id="1843"/>
      <w:bookmarkEnd w:id="1844"/>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845" w:name="_Toc21096553"/>
      <w:bookmarkStart w:id="1846" w:name="_Toc29763520"/>
      <w:bookmarkStart w:id="1847" w:name="_Toc36029991"/>
      <w:bookmarkStart w:id="1848" w:name="_Toc37179891"/>
      <w:bookmarkStart w:id="1849" w:name="_Toc45869591"/>
      <w:bookmarkStart w:id="1850" w:name="_Toc52555390"/>
      <w:bookmarkStart w:id="1851" w:name="_Toc61126210"/>
      <w:bookmarkStart w:id="1852" w:name="_Toc67911626"/>
      <w:bookmarkStart w:id="1853" w:name="_Toc74841718"/>
      <w:bookmarkStart w:id="1854" w:name="_Toc76503498"/>
      <w:bookmarkStart w:id="1855" w:name="_Toc83041353"/>
      <w:r w:rsidRPr="009202AA">
        <w:t>6.7.2.4</w:t>
      </w:r>
      <w:r w:rsidRPr="009202AA">
        <w:tab/>
        <w:t>Additional co-location minimum requirements</w:t>
      </w:r>
      <w:bookmarkEnd w:id="1845"/>
      <w:bookmarkEnd w:id="1846"/>
      <w:bookmarkEnd w:id="1847"/>
      <w:bookmarkEnd w:id="1848"/>
      <w:bookmarkEnd w:id="1849"/>
      <w:bookmarkEnd w:id="1850"/>
      <w:bookmarkEnd w:id="1851"/>
      <w:bookmarkEnd w:id="1852"/>
      <w:bookmarkEnd w:id="1853"/>
      <w:bookmarkEnd w:id="1854"/>
      <w:bookmarkEnd w:id="1855"/>
    </w:p>
    <w:p w14:paraId="534536C4" w14:textId="77777777" w:rsidR="004C4A70" w:rsidRPr="009202AA" w:rsidRDefault="004C4A70" w:rsidP="004C4A70">
      <w:pPr>
        <w:pStyle w:val="Heading4"/>
      </w:pPr>
      <w:bookmarkStart w:id="1856" w:name="_Toc21096554"/>
      <w:bookmarkStart w:id="1857" w:name="_Toc29763521"/>
      <w:bookmarkStart w:id="1858" w:name="_Toc36029992"/>
      <w:bookmarkStart w:id="1859" w:name="_Toc37179892"/>
      <w:bookmarkStart w:id="1860" w:name="_Toc45869592"/>
      <w:bookmarkStart w:id="1861" w:name="_Toc52555391"/>
      <w:bookmarkStart w:id="1862" w:name="_Toc61126211"/>
      <w:bookmarkStart w:id="1863" w:name="_Toc67911627"/>
      <w:bookmarkStart w:id="1864" w:name="_Toc74841719"/>
      <w:bookmarkStart w:id="1865" w:name="_Toc76503499"/>
      <w:bookmarkStart w:id="1866" w:name="_Toc83041354"/>
      <w:r w:rsidRPr="009202AA">
        <w:t>6.7.2.5</w:t>
      </w:r>
      <w:r w:rsidRPr="009202AA">
        <w:tab/>
        <w:t>Intra-system minimum requirement</w:t>
      </w:r>
      <w:bookmarkEnd w:id="1856"/>
      <w:bookmarkEnd w:id="1857"/>
      <w:bookmarkEnd w:id="1858"/>
      <w:bookmarkEnd w:id="1859"/>
      <w:bookmarkEnd w:id="1860"/>
      <w:bookmarkEnd w:id="1861"/>
      <w:bookmarkEnd w:id="1862"/>
      <w:bookmarkEnd w:id="1863"/>
      <w:bookmarkEnd w:id="1864"/>
      <w:bookmarkEnd w:id="1865"/>
      <w:bookmarkEnd w:id="1866"/>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867" w:name="_Toc21096555"/>
      <w:bookmarkStart w:id="1868" w:name="_Toc29763522"/>
      <w:bookmarkStart w:id="1869" w:name="_Toc36029993"/>
      <w:bookmarkStart w:id="1870" w:name="_Toc37179893"/>
      <w:bookmarkStart w:id="1871" w:name="_Toc45869593"/>
      <w:bookmarkStart w:id="1872" w:name="_Toc52555392"/>
      <w:bookmarkStart w:id="1873" w:name="_Toc61126212"/>
      <w:bookmarkStart w:id="1874" w:name="_Toc67911628"/>
      <w:bookmarkStart w:id="1875" w:name="_Toc74841720"/>
      <w:bookmarkStart w:id="1876" w:name="_Toc76503500"/>
      <w:bookmarkStart w:id="1877" w:name="_Toc83041355"/>
      <w:r w:rsidRPr="009202AA">
        <w:rPr>
          <w:lang w:eastAsia="zh-CN"/>
        </w:rPr>
        <w:t>6.7.3</w:t>
      </w:r>
      <w:r w:rsidRPr="009202AA">
        <w:rPr>
          <w:lang w:eastAsia="zh-CN"/>
        </w:rPr>
        <w:tab/>
        <w:t>Minimum requirement for single RAT UTRA operation</w:t>
      </w:r>
      <w:bookmarkEnd w:id="1867"/>
      <w:bookmarkEnd w:id="1868"/>
      <w:bookmarkEnd w:id="1869"/>
      <w:bookmarkEnd w:id="1870"/>
      <w:bookmarkEnd w:id="1871"/>
      <w:bookmarkEnd w:id="1872"/>
      <w:bookmarkEnd w:id="1873"/>
      <w:bookmarkEnd w:id="1874"/>
      <w:bookmarkEnd w:id="1875"/>
      <w:bookmarkEnd w:id="1876"/>
      <w:bookmarkEnd w:id="1877"/>
    </w:p>
    <w:p w14:paraId="01B87D46" w14:textId="77777777" w:rsidR="004C4A70" w:rsidRPr="009202AA" w:rsidRDefault="004C4A70" w:rsidP="004C4A70">
      <w:pPr>
        <w:pStyle w:val="Heading4"/>
      </w:pPr>
      <w:bookmarkStart w:id="1878" w:name="_Toc21096556"/>
      <w:bookmarkStart w:id="1879" w:name="_Toc29763523"/>
      <w:bookmarkStart w:id="1880" w:name="_Toc36029994"/>
      <w:bookmarkStart w:id="1881" w:name="_Toc37179894"/>
      <w:bookmarkStart w:id="1882" w:name="_Toc45869594"/>
      <w:bookmarkStart w:id="1883" w:name="_Toc52555393"/>
      <w:bookmarkStart w:id="1884" w:name="_Toc61126213"/>
      <w:bookmarkStart w:id="1885" w:name="_Toc67911629"/>
      <w:bookmarkStart w:id="1886" w:name="_Toc74841721"/>
      <w:bookmarkStart w:id="1887" w:name="_Toc76503501"/>
      <w:bookmarkStart w:id="1888" w:name="_Toc83041356"/>
      <w:r w:rsidRPr="009202AA">
        <w:t>6.7.3.1</w:t>
      </w:r>
      <w:r w:rsidRPr="009202AA">
        <w:tab/>
        <w:t>General co-location minimum requirement for FDD UTRA</w:t>
      </w:r>
      <w:bookmarkEnd w:id="1878"/>
      <w:bookmarkEnd w:id="1879"/>
      <w:bookmarkEnd w:id="1880"/>
      <w:bookmarkEnd w:id="1881"/>
      <w:bookmarkEnd w:id="1882"/>
      <w:bookmarkEnd w:id="1883"/>
      <w:bookmarkEnd w:id="1884"/>
      <w:bookmarkEnd w:id="1885"/>
      <w:bookmarkEnd w:id="1886"/>
      <w:bookmarkEnd w:id="1887"/>
      <w:bookmarkEnd w:id="1888"/>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889" w:name="_Toc21096557"/>
      <w:bookmarkStart w:id="1890" w:name="_Toc29763524"/>
      <w:bookmarkStart w:id="1891" w:name="_Toc36029995"/>
      <w:bookmarkStart w:id="1892" w:name="_Toc37179895"/>
      <w:bookmarkStart w:id="1893" w:name="_Toc45869595"/>
      <w:bookmarkStart w:id="1894" w:name="_Toc52555394"/>
      <w:bookmarkStart w:id="1895" w:name="_Toc61126214"/>
      <w:bookmarkStart w:id="1896" w:name="_Toc67911630"/>
      <w:bookmarkStart w:id="1897" w:name="_Toc74841722"/>
      <w:bookmarkStart w:id="1898" w:name="_Toc76503502"/>
      <w:bookmarkStart w:id="1899" w:name="_Toc83041357"/>
      <w:r w:rsidRPr="009202AA">
        <w:t>6.7.3.2</w:t>
      </w:r>
      <w:r w:rsidRPr="009202AA">
        <w:tab/>
        <w:t>General co-location minimum requirement for 1,28 Mcps TDD UTRA</w:t>
      </w:r>
      <w:bookmarkEnd w:id="1889"/>
      <w:bookmarkEnd w:id="1890"/>
      <w:bookmarkEnd w:id="1891"/>
      <w:bookmarkEnd w:id="1892"/>
      <w:bookmarkEnd w:id="1893"/>
      <w:bookmarkEnd w:id="1894"/>
      <w:bookmarkEnd w:id="1895"/>
      <w:bookmarkEnd w:id="1896"/>
      <w:bookmarkEnd w:id="1897"/>
      <w:bookmarkEnd w:id="1898"/>
      <w:bookmarkEnd w:id="189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900" w:name="_Toc21096558"/>
      <w:bookmarkStart w:id="1901" w:name="_Toc29763525"/>
      <w:bookmarkStart w:id="1902" w:name="_Toc36029996"/>
      <w:bookmarkStart w:id="1903" w:name="_Toc37179896"/>
      <w:bookmarkStart w:id="1904" w:name="_Toc45869596"/>
      <w:bookmarkStart w:id="1905" w:name="_Toc52555395"/>
      <w:bookmarkStart w:id="1906" w:name="_Toc61126215"/>
      <w:bookmarkStart w:id="1907" w:name="_Toc67911631"/>
      <w:bookmarkStart w:id="1908" w:name="_Toc74841723"/>
      <w:bookmarkStart w:id="1909" w:name="_Toc76503503"/>
      <w:bookmarkStart w:id="1910" w:name="_Toc83041358"/>
      <w:r w:rsidRPr="009202AA">
        <w:t>6.7.3.3</w:t>
      </w:r>
      <w:r w:rsidRPr="009202AA">
        <w:tab/>
        <w:t>Intra-system minimum requirement</w:t>
      </w:r>
      <w:bookmarkEnd w:id="1900"/>
      <w:bookmarkEnd w:id="1901"/>
      <w:bookmarkEnd w:id="1902"/>
      <w:bookmarkEnd w:id="1903"/>
      <w:bookmarkEnd w:id="1904"/>
      <w:bookmarkEnd w:id="1905"/>
      <w:bookmarkEnd w:id="1906"/>
      <w:bookmarkEnd w:id="1907"/>
      <w:bookmarkEnd w:id="1908"/>
      <w:bookmarkEnd w:id="1909"/>
      <w:bookmarkEnd w:id="1910"/>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911" w:name="_Toc21096559"/>
      <w:bookmarkStart w:id="1912" w:name="_Toc29763526"/>
      <w:bookmarkStart w:id="1913" w:name="_Toc36029997"/>
      <w:bookmarkStart w:id="1914" w:name="_Toc37179897"/>
      <w:bookmarkStart w:id="1915" w:name="_Toc45869597"/>
      <w:bookmarkStart w:id="1916" w:name="_Toc52555396"/>
      <w:bookmarkStart w:id="1917" w:name="_Toc61126216"/>
      <w:bookmarkStart w:id="1918" w:name="_Toc67911632"/>
      <w:bookmarkStart w:id="1919" w:name="_Toc74841724"/>
      <w:bookmarkStart w:id="1920" w:name="_Toc76503504"/>
      <w:bookmarkStart w:id="1921" w:name="_Toc83041359"/>
      <w:r w:rsidRPr="009202AA">
        <w:rPr>
          <w:lang w:eastAsia="zh-CN"/>
        </w:rPr>
        <w:t>6.7.4</w:t>
      </w:r>
      <w:r w:rsidRPr="009202AA">
        <w:rPr>
          <w:lang w:eastAsia="zh-CN"/>
        </w:rPr>
        <w:tab/>
        <w:t>Minimum requirement for single RAT E-UTRA operation</w:t>
      </w:r>
      <w:bookmarkEnd w:id="1911"/>
      <w:bookmarkEnd w:id="1912"/>
      <w:bookmarkEnd w:id="1913"/>
      <w:bookmarkEnd w:id="1914"/>
      <w:bookmarkEnd w:id="1915"/>
      <w:bookmarkEnd w:id="1916"/>
      <w:bookmarkEnd w:id="1917"/>
      <w:bookmarkEnd w:id="1918"/>
      <w:bookmarkEnd w:id="1919"/>
      <w:bookmarkEnd w:id="1920"/>
      <w:bookmarkEnd w:id="1921"/>
    </w:p>
    <w:p w14:paraId="7E4BCF40" w14:textId="77777777" w:rsidR="004C4A70" w:rsidRPr="009202AA" w:rsidRDefault="004C4A70" w:rsidP="004C4A70">
      <w:pPr>
        <w:pStyle w:val="Heading4"/>
      </w:pPr>
      <w:bookmarkStart w:id="1922" w:name="_Toc21096560"/>
      <w:bookmarkStart w:id="1923" w:name="_Toc29763527"/>
      <w:bookmarkStart w:id="1924" w:name="_Toc36029998"/>
      <w:bookmarkStart w:id="1925" w:name="_Toc37179898"/>
      <w:bookmarkStart w:id="1926" w:name="_Toc45869598"/>
      <w:bookmarkStart w:id="1927" w:name="_Toc52555397"/>
      <w:bookmarkStart w:id="1928" w:name="_Toc61126217"/>
      <w:bookmarkStart w:id="1929" w:name="_Toc67911633"/>
      <w:bookmarkStart w:id="1930" w:name="_Toc74841725"/>
      <w:bookmarkStart w:id="1931" w:name="_Toc76503505"/>
      <w:bookmarkStart w:id="1932" w:name="_Toc83041360"/>
      <w:r w:rsidRPr="009202AA">
        <w:t>6.7.4.1</w:t>
      </w:r>
      <w:r w:rsidRPr="009202AA">
        <w:tab/>
        <w:t>General co-location minimum requirement</w:t>
      </w:r>
      <w:bookmarkEnd w:id="1922"/>
      <w:bookmarkEnd w:id="1923"/>
      <w:bookmarkEnd w:id="1924"/>
      <w:bookmarkEnd w:id="1925"/>
      <w:bookmarkEnd w:id="1926"/>
      <w:bookmarkEnd w:id="1927"/>
      <w:bookmarkEnd w:id="1928"/>
      <w:bookmarkEnd w:id="1929"/>
      <w:bookmarkEnd w:id="1930"/>
      <w:bookmarkEnd w:id="1931"/>
      <w:bookmarkEnd w:id="1932"/>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1933" w:name="_Toc74841726"/>
      <w:bookmarkStart w:id="1934" w:name="_Toc76503506"/>
      <w:bookmarkStart w:id="1935" w:name="_Toc83041361"/>
      <w:r w:rsidRPr="009202AA">
        <w:t>6.7.4.2</w:t>
      </w:r>
      <w:r w:rsidRPr="009202AA">
        <w:tab/>
      </w:r>
      <w:r>
        <w:t>Void</w:t>
      </w:r>
      <w:bookmarkEnd w:id="1933"/>
      <w:bookmarkEnd w:id="1934"/>
      <w:bookmarkEnd w:id="1935"/>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1936" w:name="_Toc21096562"/>
      <w:bookmarkStart w:id="1937" w:name="_Toc29763529"/>
      <w:bookmarkStart w:id="1938" w:name="_Toc36030000"/>
      <w:bookmarkStart w:id="1939" w:name="_Toc37179900"/>
      <w:bookmarkStart w:id="1940" w:name="_Toc45869600"/>
      <w:bookmarkStart w:id="1941" w:name="_Toc52555399"/>
      <w:bookmarkStart w:id="1942" w:name="_Toc61126219"/>
      <w:bookmarkStart w:id="1943" w:name="_Toc67911635"/>
      <w:bookmarkStart w:id="1944" w:name="_Toc74841727"/>
      <w:bookmarkStart w:id="1945" w:name="_Toc76503507"/>
      <w:bookmarkStart w:id="1946" w:name="_Toc83041362"/>
      <w:r w:rsidRPr="009202AA">
        <w:t>6.7.4.3</w:t>
      </w:r>
      <w:r w:rsidRPr="009202AA">
        <w:tab/>
        <w:t>Intra-system minimum requirement</w:t>
      </w:r>
      <w:bookmarkEnd w:id="1936"/>
      <w:bookmarkEnd w:id="1937"/>
      <w:bookmarkEnd w:id="1938"/>
      <w:bookmarkEnd w:id="1939"/>
      <w:bookmarkEnd w:id="1940"/>
      <w:bookmarkEnd w:id="1941"/>
      <w:bookmarkEnd w:id="1942"/>
      <w:bookmarkEnd w:id="1943"/>
      <w:bookmarkEnd w:id="1944"/>
      <w:bookmarkEnd w:id="1945"/>
      <w:bookmarkEnd w:id="1946"/>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947" w:name="_Toc21096563"/>
      <w:bookmarkStart w:id="1948" w:name="_Toc29763530"/>
      <w:bookmarkStart w:id="1949" w:name="_Toc36030001"/>
      <w:bookmarkStart w:id="1950" w:name="_Toc37179901"/>
      <w:bookmarkStart w:id="1951" w:name="_Toc45869601"/>
      <w:bookmarkStart w:id="1952" w:name="_Toc52555400"/>
      <w:bookmarkStart w:id="1953" w:name="_Toc61126220"/>
      <w:bookmarkStart w:id="1954" w:name="_Toc67911636"/>
      <w:bookmarkStart w:id="1955" w:name="_Toc74841728"/>
      <w:bookmarkStart w:id="1956" w:name="_Toc76503508"/>
      <w:bookmarkStart w:id="1957" w:name="_Toc83041363"/>
      <w:r w:rsidRPr="009202AA">
        <w:rPr>
          <w:lang w:eastAsia="zh-CN"/>
        </w:rPr>
        <w:t>7</w:t>
      </w:r>
      <w:r w:rsidRPr="009202AA">
        <w:rPr>
          <w:lang w:eastAsia="zh-CN"/>
        </w:rPr>
        <w:tab/>
        <w:t>Conducted receiver characteristics</w:t>
      </w:r>
      <w:bookmarkEnd w:id="1947"/>
      <w:bookmarkEnd w:id="1948"/>
      <w:bookmarkEnd w:id="1949"/>
      <w:bookmarkEnd w:id="1950"/>
      <w:bookmarkEnd w:id="1951"/>
      <w:bookmarkEnd w:id="1952"/>
      <w:bookmarkEnd w:id="1953"/>
      <w:bookmarkEnd w:id="1954"/>
      <w:bookmarkEnd w:id="1955"/>
      <w:bookmarkEnd w:id="1956"/>
      <w:bookmarkEnd w:id="1957"/>
    </w:p>
    <w:p w14:paraId="13111E5F" w14:textId="77777777" w:rsidR="004C4A70" w:rsidRPr="009202AA" w:rsidRDefault="004C4A70" w:rsidP="004C4A70">
      <w:pPr>
        <w:pStyle w:val="Heading2"/>
      </w:pPr>
      <w:bookmarkStart w:id="1958" w:name="_Toc21096564"/>
      <w:bookmarkStart w:id="1959" w:name="_Toc29763531"/>
      <w:bookmarkStart w:id="1960" w:name="_Toc36030002"/>
      <w:bookmarkStart w:id="1961" w:name="_Toc37179902"/>
      <w:bookmarkStart w:id="1962" w:name="_Toc45869602"/>
      <w:bookmarkStart w:id="1963" w:name="_Toc52555401"/>
      <w:bookmarkStart w:id="1964" w:name="_Toc61126221"/>
      <w:bookmarkStart w:id="1965" w:name="_Toc67911637"/>
      <w:bookmarkStart w:id="1966" w:name="_Toc74841729"/>
      <w:bookmarkStart w:id="1967" w:name="_Toc76503509"/>
      <w:bookmarkStart w:id="1968" w:name="_Toc83041364"/>
      <w:r w:rsidRPr="009202AA">
        <w:t>7.1</w:t>
      </w:r>
      <w:r w:rsidRPr="009202AA">
        <w:tab/>
        <w:t>General</w:t>
      </w:r>
      <w:bookmarkEnd w:id="1958"/>
      <w:bookmarkEnd w:id="1959"/>
      <w:bookmarkEnd w:id="1960"/>
      <w:bookmarkEnd w:id="1961"/>
      <w:bookmarkEnd w:id="1962"/>
      <w:bookmarkEnd w:id="1963"/>
      <w:bookmarkEnd w:id="1964"/>
      <w:bookmarkEnd w:id="1965"/>
      <w:bookmarkEnd w:id="1966"/>
      <w:bookmarkEnd w:id="1967"/>
      <w:bookmarkEnd w:id="1968"/>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969" w:name="_Toc21096565"/>
      <w:bookmarkStart w:id="1970" w:name="_Toc29763532"/>
      <w:bookmarkStart w:id="1971" w:name="_Toc36030003"/>
      <w:bookmarkStart w:id="1972" w:name="_Toc37179903"/>
      <w:bookmarkStart w:id="1973" w:name="_Toc45869603"/>
      <w:bookmarkStart w:id="1974" w:name="_Toc52555402"/>
      <w:bookmarkStart w:id="1975" w:name="_Toc61126222"/>
      <w:bookmarkStart w:id="1976" w:name="_Toc67911638"/>
      <w:bookmarkStart w:id="1977" w:name="_Toc74841730"/>
      <w:bookmarkStart w:id="1978" w:name="_Toc76503510"/>
      <w:bookmarkStart w:id="1979" w:name="_Toc83041365"/>
      <w:r w:rsidRPr="009202AA">
        <w:t>7.2</w:t>
      </w:r>
      <w:r w:rsidRPr="009202AA">
        <w:tab/>
        <w:t>Reference sensitivity level</w:t>
      </w:r>
      <w:bookmarkEnd w:id="1969"/>
      <w:bookmarkEnd w:id="1970"/>
      <w:bookmarkEnd w:id="1971"/>
      <w:bookmarkEnd w:id="1972"/>
      <w:bookmarkEnd w:id="1973"/>
      <w:bookmarkEnd w:id="1974"/>
      <w:bookmarkEnd w:id="1975"/>
      <w:bookmarkEnd w:id="1976"/>
      <w:bookmarkEnd w:id="1977"/>
      <w:bookmarkEnd w:id="1978"/>
      <w:bookmarkEnd w:id="1979"/>
    </w:p>
    <w:p w14:paraId="2E2AE3F1" w14:textId="77777777" w:rsidR="004C4A70" w:rsidRPr="009202AA" w:rsidRDefault="004C4A70" w:rsidP="004C4A70">
      <w:pPr>
        <w:pStyle w:val="Heading3"/>
      </w:pPr>
      <w:bookmarkStart w:id="1980" w:name="_Toc21096566"/>
      <w:bookmarkStart w:id="1981" w:name="_Toc29763533"/>
      <w:bookmarkStart w:id="1982" w:name="_Toc36030004"/>
      <w:bookmarkStart w:id="1983" w:name="_Toc37179904"/>
      <w:bookmarkStart w:id="1984" w:name="_Toc45869604"/>
      <w:bookmarkStart w:id="1985" w:name="_Toc52555403"/>
      <w:bookmarkStart w:id="1986" w:name="_Toc61126223"/>
      <w:bookmarkStart w:id="1987" w:name="_Toc67911639"/>
      <w:bookmarkStart w:id="1988" w:name="_Toc74841731"/>
      <w:bookmarkStart w:id="1989" w:name="_Toc76503511"/>
      <w:bookmarkStart w:id="1990" w:name="_Toc83041366"/>
      <w:r w:rsidRPr="009202AA">
        <w:t>7.2.1</w:t>
      </w:r>
      <w:r w:rsidRPr="009202AA">
        <w:tab/>
        <w:t>General</w:t>
      </w:r>
      <w:bookmarkEnd w:id="1980"/>
      <w:bookmarkEnd w:id="1981"/>
      <w:bookmarkEnd w:id="1982"/>
      <w:bookmarkEnd w:id="1983"/>
      <w:bookmarkEnd w:id="1984"/>
      <w:bookmarkEnd w:id="1985"/>
      <w:bookmarkEnd w:id="1986"/>
      <w:bookmarkEnd w:id="1987"/>
      <w:bookmarkEnd w:id="1988"/>
      <w:bookmarkEnd w:id="1989"/>
      <w:bookmarkEnd w:id="1990"/>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991" w:name="_Toc21096567"/>
      <w:bookmarkStart w:id="1992" w:name="_Toc29763534"/>
      <w:bookmarkStart w:id="1993" w:name="_Toc36030005"/>
      <w:bookmarkStart w:id="1994" w:name="_Toc37179905"/>
      <w:bookmarkStart w:id="1995" w:name="_Toc45869605"/>
      <w:bookmarkStart w:id="1996" w:name="_Toc52555404"/>
      <w:bookmarkStart w:id="1997" w:name="_Toc61126224"/>
      <w:bookmarkStart w:id="1998" w:name="_Toc67911640"/>
      <w:bookmarkStart w:id="1999" w:name="_Toc74841732"/>
      <w:bookmarkStart w:id="2000" w:name="_Toc76503512"/>
      <w:bookmarkStart w:id="2001" w:name="_Toc83041367"/>
      <w:r w:rsidRPr="009202AA">
        <w:rPr>
          <w:lang w:eastAsia="zh-CN"/>
        </w:rPr>
        <w:t>7.2.2</w:t>
      </w:r>
      <w:r w:rsidRPr="009202AA">
        <w:rPr>
          <w:lang w:eastAsia="zh-CN"/>
        </w:rPr>
        <w:tab/>
        <w:t>Minimum requirement for MSR operation</w:t>
      </w:r>
      <w:bookmarkEnd w:id="1991"/>
      <w:bookmarkEnd w:id="1992"/>
      <w:bookmarkEnd w:id="1993"/>
      <w:bookmarkEnd w:id="1994"/>
      <w:bookmarkEnd w:id="1995"/>
      <w:bookmarkEnd w:id="1996"/>
      <w:bookmarkEnd w:id="1997"/>
      <w:bookmarkEnd w:id="1998"/>
      <w:bookmarkEnd w:id="1999"/>
      <w:bookmarkEnd w:id="2000"/>
      <w:bookmarkEnd w:id="200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002" w:name="_Toc21096568"/>
      <w:bookmarkStart w:id="2003" w:name="_Toc29763535"/>
      <w:bookmarkStart w:id="2004" w:name="_Toc36030006"/>
      <w:bookmarkStart w:id="2005" w:name="_Toc37179906"/>
      <w:bookmarkStart w:id="2006" w:name="_Toc45869606"/>
      <w:bookmarkStart w:id="2007" w:name="_Toc52555405"/>
      <w:bookmarkStart w:id="2008" w:name="_Toc61126225"/>
      <w:bookmarkStart w:id="2009" w:name="_Toc67911641"/>
      <w:bookmarkStart w:id="2010" w:name="_Toc74841733"/>
      <w:bookmarkStart w:id="2011" w:name="_Toc76503513"/>
      <w:bookmarkStart w:id="2012" w:name="_Toc83041368"/>
      <w:r w:rsidRPr="009202AA">
        <w:rPr>
          <w:lang w:eastAsia="zh-CN"/>
        </w:rPr>
        <w:t>7.2.3</w:t>
      </w:r>
      <w:r w:rsidRPr="009202AA">
        <w:rPr>
          <w:lang w:eastAsia="zh-CN"/>
        </w:rPr>
        <w:tab/>
        <w:t>Minimum requirement for single RAT UTRA operation</w:t>
      </w:r>
      <w:bookmarkEnd w:id="2002"/>
      <w:bookmarkEnd w:id="2003"/>
      <w:bookmarkEnd w:id="2004"/>
      <w:bookmarkEnd w:id="2005"/>
      <w:bookmarkEnd w:id="2006"/>
      <w:bookmarkEnd w:id="2007"/>
      <w:bookmarkEnd w:id="2008"/>
      <w:bookmarkEnd w:id="2009"/>
      <w:bookmarkEnd w:id="2010"/>
      <w:bookmarkEnd w:id="2011"/>
      <w:bookmarkEnd w:id="2012"/>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013" w:name="_Toc21096569"/>
      <w:bookmarkStart w:id="2014" w:name="_Toc29763536"/>
      <w:bookmarkStart w:id="2015" w:name="_Toc36030007"/>
      <w:bookmarkStart w:id="2016" w:name="_Toc37179907"/>
      <w:bookmarkStart w:id="2017" w:name="_Toc45869607"/>
      <w:bookmarkStart w:id="2018" w:name="_Toc52555406"/>
      <w:bookmarkStart w:id="2019" w:name="_Toc61126226"/>
      <w:bookmarkStart w:id="2020" w:name="_Toc67911642"/>
      <w:bookmarkStart w:id="2021" w:name="_Toc74841734"/>
      <w:bookmarkStart w:id="2022" w:name="_Toc76503514"/>
      <w:bookmarkStart w:id="2023" w:name="_Toc83041369"/>
      <w:r w:rsidRPr="009202AA">
        <w:rPr>
          <w:lang w:eastAsia="zh-CN"/>
        </w:rPr>
        <w:t>7.2.4</w:t>
      </w:r>
      <w:r w:rsidRPr="009202AA">
        <w:rPr>
          <w:lang w:eastAsia="zh-CN"/>
        </w:rPr>
        <w:tab/>
        <w:t>Minimum requirement for single RAT E-UTRA operation</w:t>
      </w:r>
      <w:bookmarkEnd w:id="2013"/>
      <w:bookmarkEnd w:id="2014"/>
      <w:bookmarkEnd w:id="2015"/>
      <w:bookmarkEnd w:id="2016"/>
      <w:bookmarkEnd w:id="2017"/>
      <w:bookmarkEnd w:id="2018"/>
      <w:bookmarkEnd w:id="2019"/>
      <w:bookmarkEnd w:id="2020"/>
      <w:bookmarkEnd w:id="2021"/>
      <w:bookmarkEnd w:id="2022"/>
      <w:bookmarkEnd w:id="2023"/>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024" w:name="_Toc21096570"/>
      <w:bookmarkStart w:id="2025" w:name="_Toc29763537"/>
      <w:bookmarkStart w:id="2026" w:name="_Toc36030008"/>
      <w:bookmarkStart w:id="2027" w:name="_Toc37179908"/>
      <w:bookmarkStart w:id="2028" w:name="_Toc45869608"/>
      <w:bookmarkStart w:id="2029" w:name="_Toc52555407"/>
      <w:bookmarkStart w:id="2030" w:name="_Toc61126227"/>
      <w:bookmarkStart w:id="2031" w:name="_Toc67911643"/>
      <w:bookmarkStart w:id="2032" w:name="_Toc74841735"/>
      <w:bookmarkStart w:id="2033" w:name="_Toc76503515"/>
      <w:bookmarkStart w:id="2034" w:name="_Toc83041370"/>
      <w:r w:rsidRPr="009202AA">
        <w:t>7.3</w:t>
      </w:r>
      <w:r w:rsidRPr="009202AA">
        <w:tab/>
        <w:t>Dynamic range</w:t>
      </w:r>
      <w:bookmarkEnd w:id="2024"/>
      <w:bookmarkEnd w:id="2025"/>
      <w:bookmarkEnd w:id="2026"/>
      <w:bookmarkEnd w:id="2027"/>
      <w:bookmarkEnd w:id="2028"/>
      <w:bookmarkEnd w:id="2029"/>
      <w:bookmarkEnd w:id="2030"/>
      <w:bookmarkEnd w:id="2031"/>
      <w:bookmarkEnd w:id="2032"/>
      <w:bookmarkEnd w:id="2033"/>
      <w:bookmarkEnd w:id="2034"/>
    </w:p>
    <w:p w14:paraId="7D472AED" w14:textId="77777777" w:rsidR="004C4A70" w:rsidRPr="009202AA" w:rsidRDefault="004C4A70" w:rsidP="004C4A70">
      <w:pPr>
        <w:pStyle w:val="Heading3"/>
      </w:pPr>
      <w:bookmarkStart w:id="2035" w:name="_Toc21096571"/>
      <w:bookmarkStart w:id="2036" w:name="_Toc29763538"/>
      <w:bookmarkStart w:id="2037" w:name="_Toc36030009"/>
      <w:bookmarkStart w:id="2038" w:name="_Toc37179909"/>
      <w:bookmarkStart w:id="2039" w:name="_Toc45869609"/>
      <w:bookmarkStart w:id="2040" w:name="_Toc52555408"/>
      <w:bookmarkStart w:id="2041" w:name="_Toc61126228"/>
      <w:bookmarkStart w:id="2042" w:name="_Toc67911644"/>
      <w:bookmarkStart w:id="2043" w:name="_Toc74841736"/>
      <w:bookmarkStart w:id="2044" w:name="_Toc76503516"/>
      <w:bookmarkStart w:id="2045" w:name="_Toc83041371"/>
      <w:r w:rsidRPr="009202AA">
        <w:t>7.3.1</w:t>
      </w:r>
      <w:r w:rsidRPr="009202AA">
        <w:tab/>
        <w:t>General</w:t>
      </w:r>
      <w:bookmarkEnd w:id="2035"/>
      <w:bookmarkEnd w:id="2036"/>
      <w:bookmarkEnd w:id="2037"/>
      <w:bookmarkEnd w:id="2038"/>
      <w:bookmarkEnd w:id="2039"/>
      <w:bookmarkEnd w:id="2040"/>
      <w:bookmarkEnd w:id="2041"/>
      <w:bookmarkEnd w:id="2042"/>
      <w:bookmarkEnd w:id="2043"/>
      <w:bookmarkEnd w:id="2044"/>
      <w:bookmarkEnd w:id="2045"/>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046" w:name="_Toc21096572"/>
      <w:bookmarkStart w:id="2047" w:name="_Toc29763539"/>
      <w:bookmarkStart w:id="2048" w:name="_Toc36030010"/>
      <w:bookmarkStart w:id="2049" w:name="_Toc37179910"/>
      <w:bookmarkStart w:id="2050" w:name="_Toc45869610"/>
      <w:bookmarkStart w:id="2051" w:name="_Toc52555409"/>
      <w:bookmarkStart w:id="2052" w:name="_Toc61126229"/>
      <w:bookmarkStart w:id="2053" w:name="_Toc67911645"/>
      <w:bookmarkStart w:id="2054" w:name="_Toc74841737"/>
      <w:bookmarkStart w:id="2055" w:name="_Toc76503517"/>
      <w:bookmarkStart w:id="2056" w:name="_Toc83041372"/>
      <w:r w:rsidRPr="009202AA">
        <w:rPr>
          <w:lang w:eastAsia="zh-CN"/>
        </w:rPr>
        <w:t>7.3.2</w:t>
      </w:r>
      <w:r w:rsidRPr="009202AA">
        <w:rPr>
          <w:lang w:eastAsia="zh-CN"/>
        </w:rPr>
        <w:tab/>
        <w:t>Minimum requirement for MSR operation</w:t>
      </w:r>
      <w:bookmarkEnd w:id="2046"/>
      <w:bookmarkEnd w:id="2047"/>
      <w:bookmarkEnd w:id="2048"/>
      <w:bookmarkEnd w:id="2049"/>
      <w:bookmarkEnd w:id="2050"/>
      <w:bookmarkEnd w:id="2051"/>
      <w:bookmarkEnd w:id="2052"/>
      <w:bookmarkEnd w:id="2053"/>
      <w:bookmarkEnd w:id="2054"/>
      <w:bookmarkEnd w:id="2055"/>
      <w:bookmarkEnd w:id="2056"/>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057" w:name="_Toc21096573"/>
      <w:bookmarkStart w:id="2058" w:name="_Toc29763540"/>
      <w:bookmarkStart w:id="2059" w:name="_Toc36030011"/>
      <w:bookmarkStart w:id="2060" w:name="_Toc37179911"/>
      <w:bookmarkStart w:id="2061" w:name="_Toc45869611"/>
      <w:bookmarkStart w:id="2062" w:name="_Toc52555410"/>
      <w:bookmarkStart w:id="2063" w:name="_Toc61126230"/>
      <w:bookmarkStart w:id="2064" w:name="_Toc67911646"/>
      <w:bookmarkStart w:id="2065" w:name="_Toc74841738"/>
      <w:bookmarkStart w:id="2066" w:name="_Toc76503518"/>
      <w:bookmarkStart w:id="2067" w:name="_Toc83041373"/>
      <w:r w:rsidRPr="009202AA">
        <w:rPr>
          <w:lang w:eastAsia="zh-CN"/>
        </w:rPr>
        <w:t>7.3.3</w:t>
      </w:r>
      <w:r w:rsidRPr="009202AA">
        <w:rPr>
          <w:lang w:eastAsia="zh-CN"/>
        </w:rPr>
        <w:tab/>
        <w:t>Minimum requirement for single RAT UTRA operation</w:t>
      </w:r>
      <w:bookmarkEnd w:id="2057"/>
      <w:bookmarkEnd w:id="2058"/>
      <w:bookmarkEnd w:id="2059"/>
      <w:bookmarkEnd w:id="2060"/>
      <w:bookmarkEnd w:id="2061"/>
      <w:bookmarkEnd w:id="2062"/>
      <w:bookmarkEnd w:id="2063"/>
      <w:bookmarkEnd w:id="2064"/>
      <w:bookmarkEnd w:id="2065"/>
      <w:bookmarkEnd w:id="2066"/>
      <w:bookmarkEnd w:id="206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068" w:name="_Toc21096574"/>
      <w:bookmarkStart w:id="2069" w:name="_Toc29763541"/>
      <w:bookmarkStart w:id="2070" w:name="_Toc36030012"/>
      <w:bookmarkStart w:id="2071" w:name="_Toc37179912"/>
      <w:bookmarkStart w:id="2072" w:name="_Toc45869612"/>
      <w:bookmarkStart w:id="2073" w:name="_Toc52555411"/>
      <w:bookmarkStart w:id="2074" w:name="_Toc61126231"/>
      <w:bookmarkStart w:id="2075" w:name="_Toc67911647"/>
      <w:bookmarkStart w:id="2076" w:name="_Toc74841739"/>
      <w:bookmarkStart w:id="2077" w:name="_Toc76503519"/>
      <w:bookmarkStart w:id="2078" w:name="_Toc83041374"/>
      <w:r w:rsidRPr="009202AA">
        <w:rPr>
          <w:lang w:eastAsia="zh-CN"/>
        </w:rPr>
        <w:t>7.3.4</w:t>
      </w:r>
      <w:r w:rsidRPr="009202AA">
        <w:rPr>
          <w:lang w:eastAsia="zh-CN"/>
        </w:rPr>
        <w:tab/>
        <w:t>Minimum requirement for single RAT E-UTRA operation</w:t>
      </w:r>
      <w:bookmarkEnd w:id="2068"/>
      <w:bookmarkEnd w:id="2069"/>
      <w:bookmarkEnd w:id="2070"/>
      <w:bookmarkEnd w:id="2071"/>
      <w:bookmarkEnd w:id="2072"/>
      <w:bookmarkEnd w:id="2073"/>
      <w:bookmarkEnd w:id="2074"/>
      <w:bookmarkEnd w:id="2075"/>
      <w:bookmarkEnd w:id="2076"/>
      <w:bookmarkEnd w:id="2077"/>
      <w:bookmarkEnd w:id="2078"/>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2079" w:name="_Toc21096575"/>
      <w:bookmarkStart w:id="2080" w:name="_Toc29763542"/>
      <w:bookmarkStart w:id="2081" w:name="_Toc36030013"/>
      <w:bookmarkStart w:id="2082" w:name="_Toc37179913"/>
      <w:bookmarkStart w:id="2083" w:name="_Toc45869613"/>
      <w:bookmarkStart w:id="2084" w:name="_Toc52555412"/>
      <w:bookmarkStart w:id="2085" w:name="_Toc61126232"/>
      <w:bookmarkStart w:id="2086" w:name="_Toc67911648"/>
      <w:bookmarkStart w:id="2087" w:name="_Toc74841740"/>
      <w:bookmarkStart w:id="2088" w:name="_Toc76503520"/>
      <w:bookmarkStart w:id="2089" w:name="_Toc83041375"/>
      <w:r w:rsidRPr="009202AA">
        <w:t>7.4</w:t>
      </w:r>
      <w:r w:rsidRPr="009202AA">
        <w:tab/>
        <w:t>Adjacent channel selectivity, general blocking, and narrowband blocking</w:t>
      </w:r>
      <w:bookmarkEnd w:id="2079"/>
      <w:bookmarkEnd w:id="2080"/>
      <w:bookmarkEnd w:id="2081"/>
      <w:bookmarkEnd w:id="2082"/>
      <w:bookmarkEnd w:id="2083"/>
      <w:bookmarkEnd w:id="2084"/>
      <w:bookmarkEnd w:id="2085"/>
      <w:bookmarkEnd w:id="2086"/>
      <w:bookmarkEnd w:id="2087"/>
      <w:bookmarkEnd w:id="2088"/>
      <w:bookmarkEnd w:id="2089"/>
    </w:p>
    <w:p w14:paraId="41705C7D" w14:textId="77777777" w:rsidR="004C4A70" w:rsidRPr="009202AA" w:rsidRDefault="004C4A70" w:rsidP="004C4A70">
      <w:pPr>
        <w:pStyle w:val="Heading3"/>
      </w:pPr>
      <w:bookmarkStart w:id="2090" w:name="_Toc21096576"/>
      <w:bookmarkStart w:id="2091" w:name="_Toc29763543"/>
      <w:bookmarkStart w:id="2092" w:name="_Toc36030014"/>
      <w:bookmarkStart w:id="2093" w:name="_Toc37179914"/>
      <w:bookmarkStart w:id="2094" w:name="_Toc45869614"/>
      <w:bookmarkStart w:id="2095" w:name="_Toc52555413"/>
      <w:bookmarkStart w:id="2096" w:name="_Toc61126233"/>
      <w:bookmarkStart w:id="2097" w:name="_Toc67911649"/>
      <w:bookmarkStart w:id="2098" w:name="_Toc74841741"/>
      <w:bookmarkStart w:id="2099" w:name="_Toc76503521"/>
      <w:bookmarkStart w:id="2100" w:name="_Toc83041376"/>
      <w:r w:rsidRPr="009202AA">
        <w:t>7.4.1</w:t>
      </w:r>
      <w:r w:rsidRPr="009202AA">
        <w:tab/>
        <w:t>General</w:t>
      </w:r>
      <w:bookmarkEnd w:id="2090"/>
      <w:bookmarkEnd w:id="2091"/>
      <w:bookmarkEnd w:id="2092"/>
      <w:bookmarkEnd w:id="2093"/>
      <w:bookmarkEnd w:id="2094"/>
      <w:bookmarkEnd w:id="2095"/>
      <w:bookmarkEnd w:id="2096"/>
      <w:bookmarkEnd w:id="2097"/>
      <w:bookmarkEnd w:id="2098"/>
      <w:bookmarkEnd w:id="2099"/>
      <w:bookmarkEnd w:id="2100"/>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2101" w:name="_Toc21096577"/>
      <w:bookmarkStart w:id="2102" w:name="_Toc29763544"/>
      <w:bookmarkStart w:id="2103" w:name="_Toc36030015"/>
      <w:bookmarkStart w:id="2104" w:name="_Toc37179915"/>
      <w:bookmarkStart w:id="2105" w:name="_Toc45869615"/>
      <w:bookmarkStart w:id="2106" w:name="_Toc52555414"/>
      <w:bookmarkStart w:id="2107" w:name="_Toc61126234"/>
      <w:bookmarkStart w:id="2108" w:name="_Toc67911650"/>
      <w:bookmarkStart w:id="2109" w:name="_Toc74841742"/>
      <w:bookmarkStart w:id="2110" w:name="_Toc76503522"/>
      <w:bookmarkStart w:id="2111" w:name="_Toc83041377"/>
      <w:r w:rsidRPr="009202AA">
        <w:rPr>
          <w:lang w:eastAsia="zh-CN"/>
        </w:rPr>
        <w:t>7.4.2</w:t>
      </w:r>
      <w:r w:rsidRPr="009202AA">
        <w:rPr>
          <w:lang w:eastAsia="zh-CN"/>
        </w:rPr>
        <w:tab/>
        <w:t>Minimum requirement for MSR operation</w:t>
      </w:r>
      <w:bookmarkEnd w:id="2101"/>
      <w:bookmarkEnd w:id="2102"/>
      <w:bookmarkEnd w:id="2103"/>
      <w:bookmarkEnd w:id="2104"/>
      <w:bookmarkEnd w:id="2105"/>
      <w:bookmarkEnd w:id="2106"/>
      <w:bookmarkEnd w:id="2107"/>
      <w:bookmarkEnd w:id="2108"/>
      <w:bookmarkEnd w:id="2109"/>
      <w:bookmarkEnd w:id="2110"/>
      <w:bookmarkEnd w:id="2111"/>
    </w:p>
    <w:p w14:paraId="69B92F6A" w14:textId="77777777" w:rsidR="004C4A70" w:rsidRPr="009202AA" w:rsidRDefault="004C4A70" w:rsidP="004C4A70">
      <w:pPr>
        <w:pStyle w:val="Heading4"/>
      </w:pPr>
      <w:bookmarkStart w:id="2112" w:name="_Toc21096578"/>
      <w:bookmarkStart w:id="2113" w:name="_Toc29763545"/>
      <w:bookmarkStart w:id="2114" w:name="_Toc36030016"/>
      <w:bookmarkStart w:id="2115" w:name="_Toc37179916"/>
      <w:bookmarkStart w:id="2116" w:name="_Toc45869616"/>
      <w:bookmarkStart w:id="2117" w:name="_Toc52555415"/>
      <w:bookmarkStart w:id="2118" w:name="_Toc61126235"/>
      <w:bookmarkStart w:id="2119" w:name="_Toc67911651"/>
      <w:bookmarkStart w:id="2120" w:name="_Toc74841743"/>
      <w:bookmarkStart w:id="2121" w:name="_Toc76503523"/>
      <w:bookmarkStart w:id="2122" w:name="_Toc83041378"/>
      <w:r w:rsidRPr="009202AA">
        <w:t>7.4.2.1</w:t>
      </w:r>
      <w:r w:rsidRPr="009202AA">
        <w:tab/>
        <w:t>General minimum requirement</w:t>
      </w:r>
      <w:bookmarkEnd w:id="2112"/>
      <w:bookmarkEnd w:id="2113"/>
      <w:bookmarkEnd w:id="2114"/>
      <w:bookmarkEnd w:id="2115"/>
      <w:bookmarkEnd w:id="2116"/>
      <w:bookmarkEnd w:id="2117"/>
      <w:bookmarkEnd w:id="2118"/>
      <w:bookmarkEnd w:id="2119"/>
      <w:bookmarkEnd w:id="2120"/>
      <w:bookmarkEnd w:id="2121"/>
      <w:bookmarkEnd w:id="2122"/>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2123" w:name="_Toc21096579"/>
      <w:bookmarkStart w:id="2124" w:name="_Toc29763546"/>
      <w:bookmarkStart w:id="2125" w:name="_Toc36030017"/>
      <w:bookmarkStart w:id="2126" w:name="_Toc37179917"/>
      <w:bookmarkStart w:id="2127" w:name="_Toc45869617"/>
      <w:bookmarkStart w:id="2128" w:name="_Toc52555416"/>
      <w:bookmarkStart w:id="2129" w:name="_Toc61126236"/>
      <w:bookmarkStart w:id="2130" w:name="_Toc67911652"/>
      <w:bookmarkStart w:id="2131" w:name="_Toc74841744"/>
      <w:bookmarkStart w:id="2132" w:name="_Toc76503524"/>
      <w:bookmarkStart w:id="2133" w:name="_Toc83041379"/>
      <w:r w:rsidRPr="009202AA">
        <w:t>7.4.2.2</w:t>
      </w:r>
      <w:r w:rsidRPr="009202AA">
        <w:tab/>
        <w:t>General narrowband blocking minimum requirement</w:t>
      </w:r>
      <w:bookmarkEnd w:id="2123"/>
      <w:bookmarkEnd w:id="2124"/>
      <w:bookmarkEnd w:id="2125"/>
      <w:bookmarkEnd w:id="2126"/>
      <w:bookmarkEnd w:id="2127"/>
      <w:bookmarkEnd w:id="2128"/>
      <w:bookmarkEnd w:id="2129"/>
      <w:bookmarkEnd w:id="2130"/>
      <w:bookmarkEnd w:id="2131"/>
      <w:bookmarkEnd w:id="2132"/>
      <w:bookmarkEnd w:id="2133"/>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2134" w:name="_Toc21096580"/>
      <w:bookmarkStart w:id="2135" w:name="_Toc29763547"/>
      <w:bookmarkStart w:id="2136" w:name="_Toc36030018"/>
      <w:bookmarkStart w:id="2137" w:name="_Toc37179918"/>
      <w:bookmarkStart w:id="2138" w:name="_Toc45869618"/>
      <w:bookmarkStart w:id="2139" w:name="_Toc52555417"/>
      <w:bookmarkStart w:id="2140" w:name="_Toc61126237"/>
      <w:bookmarkStart w:id="2141" w:name="_Toc67911653"/>
      <w:bookmarkStart w:id="2142" w:name="_Toc74841745"/>
      <w:bookmarkStart w:id="2143" w:name="_Toc76503525"/>
      <w:bookmarkStart w:id="2144" w:name="_Toc83041380"/>
      <w:r w:rsidRPr="009202AA">
        <w:t>7.4.2.3</w:t>
      </w:r>
      <w:r w:rsidRPr="009202AA">
        <w:tab/>
        <w:t>Additional BC3 blocking minimum requirement</w:t>
      </w:r>
      <w:bookmarkEnd w:id="2134"/>
      <w:bookmarkEnd w:id="2135"/>
      <w:bookmarkEnd w:id="2136"/>
      <w:bookmarkEnd w:id="2137"/>
      <w:bookmarkEnd w:id="2138"/>
      <w:bookmarkEnd w:id="2139"/>
      <w:bookmarkEnd w:id="2140"/>
      <w:bookmarkEnd w:id="2141"/>
      <w:bookmarkEnd w:id="2142"/>
      <w:bookmarkEnd w:id="2143"/>
      <w:bookmarkEnd w:id="2144"/>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2145" w:name="_Toc21096581"/>
      <w:bookmarkStart w:id="2146" w:name="_Toc29763548"/>
      <w:bookmarkStart w:id="2147" w:name="_Toc36030019"/>
      <w:bookmarkStart w:id="2148" w:name="_Toc37179919"/>
      <w:bookmarkStart w:id="2149" w:name="_Toc45869619"/>
      <w:bookmarkStart w:id="2150" w:name="_Toc52555418"/>
      <w:bookmarkStart w:id="2151" w:name="_Toc61126238"/>
      <w:bookmarkStart w:id="2152" w:name="_Toc67911654"/>
      <w:bookmarkStart w:id="2153" w:name="_Toc74841746"/>
      <w:bookmarkStart w:id="2154" w:name="_Toc76503526"/>
      <w:bookmarkStart w:id="2155" w:name="_Toc83041381"/>
      <w:r w:rsidRPr="009202AA">
        <w:rPr>
          <w:lang w:eastAsia="zh-CN"/>
        </w:rPr>
        <w:t>7.4.3</w:t>
      </w:r>
      <w:r w:rsidRPr="009202AA">
        <w:rPr>
          <w:lang w:eastAsia="zh-CN"/>
        </w:rPr>
        <w:tab/>
        <w:t>Minimum requirement for single RAT UTRA operation</w:t>
      </w:r>
      <w:bookmarkEnd w:id="2145"/>
      <w:bookmarkEnd w:id="2146"/>
      <w:bookmarkEnd w:id="2147"/>
      <w:bookmarkEnd w:id="2148"/>
      <w:bookmarkEnd w:id="2149"/>
      <w:bookmarkEnd w:id="2150"/>
      <w:bookmarkEnd w:id="2151"/>
      <w:bookmarkEnd w:id="2152"/>
      <w:bookmarkEnd w:id="2153"/>
      <w:bookmarkEnd w:id="2154"/>
      <w:bookmarkEnd w:id="2155"/>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2156" w:name="_Toc21096582"/>
      <w:bookmarkStart w:id="2157" w:name="_Toc29763549"/>
      <w:bookmarkStart w:id="2158" w:name="_Toc36030020"/>
      <w:bookmarkStart w:id="2159" w:name="_Toc37179920"/>
      <w:bookmarkStart w:id="2160" w:name="_Toc45869620"/>
      <w:bookmarkStart w:id="2161" w:name="_Toc52555419"/>
      <w:bookmarkStart w:id="2162" w:name="_Toc61126239"/>
      <w:bookmarkStart w:id="2163" w:name="_Toc67911655"/>
      <w:bookmarkStart w:id="2164" w:name="_Toc74841747"/>
      <w:bookmarkStart w:id="2165" w:name="_Toc76503527"/>
      <w:bookmarkStart w:id="2166" w:name="_Toc83041382"/>
      <w:r w:rsidRPr="009202AA">
        <w:rPr>
          <w:lang w:eastAsia="zh-CN"/>
        </w:rPr>
        <w:t>7.4.4</w:t>
      </w:r>
      <w:r w:rsidRPr="009202AA">
        <w:rPr>
          <w:lang w:eastAsia="zh-CN"/>
        </w:rPr>
        <w:tab/>
        <w:t>Minimum requirement for single RAT E-UTRA operation</w:t>
      </w:r>
      <w:bookmarkEnd w:id="2156"/>
      <w:bookmarkEnd w:id="2157"/>
      <w:bookmarkEnd w:id="2158"/>
      <w:bookmarkEnd w:id="2159"/>
      <w:bookmarkEnd w:id="2160"/>
      <w:bookmarkEnd w:id="2161"/>
      <w:bookmarkEnd w:id="2162"/>
      <w:bookmarkEnd w:id="2163"/>
      <w:bookmarkEnd w:id="2164"/>
      <w:bookmarkEnd w:id="2165"/>
      <w:bookmarkEnd w:id="2166"/>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2167" w:name="_Toc21096583"/>
      <w:bookmarkStart w:id="2168" w:name="_Toc29763550"/>
      <w:bookmarkStart w:id="2169" w:name="_Toc36030021"/>
      <w:bookmarkStart w:id="2170" w:name="_Toc37179921"/>
      <w:bookmarkStart w:id="2171" w:name="_Toc45869621"/>
      <w:bookmarkStart w:id="2172" w:name="_Toc52555420"/>
      <w:bookmarkStart w:id="2173" w:name="_Toc61126240"/>
      <w:bookmarkStart w:id="2174" w:name="_Toc67911656"/>
      <w:bookmarkStart w:id="2175" w:name="_Toc74841748"/>
      <w:bookmarkStart w:id="2176" w:name="_Toc76503528"/>
      <w:bookmarkStart w:id="2177" w:name="_Toc83041383"/>
      <w:r w:rsidRPr="009202AA">
        <w:t>7.5</w:t>
      </w:r>
      <w:r w:rsidRPr="009202AA">
        <w:tab/>
        <w:t>Blocking</w:t>
      </w:r>
      <w:bookmarkEnd w:id="2167"/>
      <w:bookmarkEnd w:id="2168"/>
      <w:bookmarkEnd w:id="2169"/>
      <w:bookmarkEnd w:id="2170"/>
      <w:bookmarkEnd w:id="2171"/>
      <w:bookmarkEnd w:id="2172"/>
      <w:bookmarkEnd w:id="2173"/>
      <w:bookmarkEnd w:id="2174"/>
      <w:bookmarkEnd w:id="2175"/>
      <w:bookmarkEnd w:id="2176"/>
      <w:bookmarkEnd w:id="2177"/>
    </w:p>
    <w:p w14:paraId="29EE3119" w14:textId="77777777" w:rsidR="004C4A70" w:rsidRPr="009202AA" w:rsidRDefault="004C4A70" w:rsidP="004C4A70">
      <w:pPr>
        <w:pStyle w:val="Heading3"/>
      </w:pPr>
      <w:bookmarkStart w:id="2178" w:name="_Toc21096584"/>
      <w:bookmarkStart w:id="2179" w:name="_Toc29763551"/>
      <w:bookmarkStart w:id="2180" w:name="_Toc36030022"/>
      <w:bookmarkStart w:id="2181" w:name="_Toc37179922"/>
      <w:bookmarkStart w:id="2182" w:name="_Toc45869622"/>
      <w:bookmarkStart w:id="2183" w:name="_Toc52555421"/>
      <w:bookmarkStart w:id="2184" w:name="_Toc61126241"/>
      <w:bookmarkStart w:id="2185" w:name="_Toc67911657"/>
      <w:bookmarkStart w:id="2186" w:name="_Toc74841749"/>
      <w:bookmarkStart w:id="2187" w:name="_Toc76503529"/>
      <w:bookmarkStart w:id="2188" w:name="_Toc83041384"/>
      <w:r w:rsidRPr="009202AA">
        <w:t>7.5.1</w:t>
      </w:r>
      <w:r w:rsidRPr="009202AA">
        <w:tab/>
        <w:t>General</w:t>
      </w:r>
      <w:bookmarkEnd w:id="2178"/>
      <w:bookmarkEnd w:id="2179"/>
      <w:bookmarkEnd w:id="2180"/>
      <w:bookmarkEnd w:id="2181"/>
      <w:bookmarkEnd w:id="2182"/>
      <w:bookmarkEnd w:id="2183"/>
      <w:bookmarkEnd w:id="2184"/>
      <w:bookmarkEnd w:id="2185"/>
      <w:bookmarkEnd w:id="2186"/>
      <w:bookmarkEnd w:id="2187"/>
      <w:bookmarkEnd w:id="2188"/>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2189" w:name="_Toc21096585"/>
      <w:bookmarkStart w:id="2190" w:name="_Toc29763552"/>
      <w:bookmarkStart w:id="2191" w:name="_Toc36030023"/>
      <w:bookmarkStart w:id="2192" w:name="_Toc37179923"/>
      <w:bookmarkStart w:id="2193" w:name="_Toc45869623"/>
      <w:bookmarkStart w:id="2194" w:name="_Toc52555422"/>
      <w:bookmarkStart w:id="2195" w:name="_Toc61126242"/>
      <w:bookmarkStart w:id="2196" w:name="_Toc67911658"/>
      <w:bookmarkStart w:id="2197" w:name="_Toc74841750"/>
      <w:bookmarkStart w:id="2198" w:name="_Toc76503530"/>
      <w:bookmarkStart w:id="2199" w:name="_Toc83041385"/>
      <w:r w:rsidRPr="009202AA">
        <w:rPr>
          <w:lang w:eastAsia="zh-CN"/>
        </w:rPr>
        <w:t>7.5.2</w:t>
      </w:r>
      <w:r w:rsidRPr="009202AA">
        <w:rPr>
          <w:lang w:eastAsia="zh-CN"/>
        </w:rPr>
        <w:tab/>
        <w:t>Minimum requirement for MSR operation</w:t>
      </w:r>
      <w:bookmarkEnd w:id="2189"/>
      <w:bookmarkEnd w:id="2190"/>
      <w:bookmarkEnd w:id="2191"/>
      <w:bookmarkEnd w:id="2192"/>
      <w:bookmarkEnd w:id="2193"/>
      <w:bookmarkEnd w:id="2194"/>
      <w:bookmarkEnd w:id="2195"/>
      <w:bookmarkEnd w:id="2196"/>
      <w:bookmarkEnd w:id="2197"/>
      <w:bookmarkEnd w:id="2198"/>
      <w:bookmarkEnd w:id="2199"/>
    </w:p>
    <w:p w14:paraId="292D85F4" w14:textId="77777777" w:rsidR="004C4A70" w:rsidRPr="009202AA" w:rsidRDefault="004C4A70" w:rsidP="004C4A70">
      <w:pPr>
        <w:pStyle w:val="Heading4"/>
      </w:pPr>
      <w:bookmarkStart w:id="2200" w:name="_Toc21096586"/>
      <w:bookmarkStart w:id="2201" w:name="_Toc29763553"/>
      <w:bookmarkStart w:id="2202" w:name="_Toc36030024"/>
      <w:bookmarkStart w:id="2203" w:name="_Toc37179924"/>
      <w:bookmarkStart w:id="2204" w:name="_Toc45869624"/>
      <w:bookmarkStart w:id="2205" w:name="_Toc52555423"/>
      <w:bookmarkStart w:id="2206" w:name="_Toc61126243"/>
      <w:bookmarkStart w:id="2207" w:name="_Toc67911659"/>
      <w:bookmarkStart w:id="2208" w:name="_Toc74841751"/>
      <w:bookmarkStart w:id="2209" w:name="_Toc76503531"/>
      <w:bookmarkStart w:id="2210" w:name="_Toc83041386"/>
      <w:r w:rsidRPr="009202AA">
        <w:t>7.5.2.1</w:t>
      </w:r>
      <w:r w:rsidRPr="009202AA">
        <w:tab/>
        <w:t>General minimum requirement</w:t>
      </w:r>
      <w:bookmarkEnd w:id="2200"/>
      <w:bookmarkEnd w:id="2201"/>
      <w:bookmarkEnd w:id="2202"/>
      <w:bookmarkEnd w:id="2203"/>
      <w:bookmarkEnd w:id="2204"/>
      <w:bookmarkEnd w:id="2205"/>
      <w:bookmarkEnd w:id="2206"/>
      <w:bookmarkEnd w:id="2207"/>
      <w:bookmarkEnd w:id="2208"/>
      <w:bookmarkEnd w:id="2209"/>
      <w:bookmarkEnd w:id="2210"/>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2211" w:name="_Toc21096587"/>
      <w:bookmarkStart w:id="2212" w:name="_Toc29763554"/>
      <w:bookmarkStart w:id="2213" w:name="_Toc36030025"/>
      <w:bookmarkStart w:id="2214" w:name="_Toc37179925"/>
      <w:bookmarkStart w:id="2215" w:name="_Toc45869625"/>
      <w:bookmarkStart w:id="2216" w:name="_Toc52555424"/>
      <w:bookmarkStart w:id="2217" w:name="_Toc61126244"/>
      <w:bookmarkStart w:id="2218" w:name="_Toc67911660"/>
      <w:bookmarkStart w:id="2219" w:name="_Toc74841752"/>
      <w:bookmarkStart w:id="2220" w:name="_Toc76503532"/>
      <w:bookmarkStart w:id="2221" w:name="_Toc83041387"/>
      <w:r w:rsidRPr="009202AA">
        <w:t>7.5.2.2</w:t>
      </w:r>
      <w:r w:rsidRPr="009202AA">
        <w:tab/>
        <w:t>Co-location minimum requirement</w:t>
      </w:r>
      <w:bookmarkEnd w:id="2211"/>
      <w:bookmarkEnd w:id="2212"/>
      <w:bookmarkEnd w:id="2213"/>
      <w:bookmarkEnd w:id="2214"/>
      <w:bookmarkEnd w:id="2215"/>
      <w:bookmarkEnd w:id="2216"/>
      <w:bookmarkEnd w:id="2217"/>
      <w:bookmarkEnd w:id="2218"/>
      <w:bookmarkEnd w:id="2219"/>
      <w:bookmarkEnd w:id="2220"/>
      <w:bookmarkEnd w:id="22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2222" w:name="_Toc21096588"/>
      <w:bookmarkStart w:id="2223" w:name="_Toc29763555"/>
      <w:bookmarkStart w:id="2224" w:name="_Toc36030026"/>
      <w:bookmarkStart w:id="2225" w:name="_Toc37179926"/>
      <w:bookmarkStart w:id="2226" w:name="_Toc45869626"/>
      <w:bookmarkStart w:id="2227" w:name="_Toc52555425"/>
      <w:bookmarkStart w:id="2228" w:name="_Toc61126245"/>
      <w:bookmarkStart w:id="2229" w:name="_Toc67911661"/>
      <w:bookmarkStart w:id="2230" w:name="_Toc74841753"/>
      <w:bookmarkStart w:id="2231" w:name="_Toc76503533"/>
      <w:bookmarkStart w:id="2232" w:name="_Toc83041388"/>
      <w:r w:rsidRPr="009202AA">
        <w:rPr>
          <w:lang w:eastAsia="zh-CN"/>
        </w:rPr>
        <w:t>7.5.3</w:t>
      </w:r>
      <w:r w:rsidRPr="009202AA">
        <w:rPr>
          <w:lang w:eastAsia="zh-CN"/>
        </w:rPr>
        <w:tab/>
        <w:t>Minimum requirement for single RAT UTRA operation</w:t>
      </w:r>
      <w:bookmarkEnd w:id="2222"/>
      <w:bookmarkEnd w:id="2223"/>
      <w:bookmarkEnd w:id="2224"/>
      <w:bookmarkEnd w:id="2225"/>
      <w:bookmarkEnd w:id="2226"/>
      <w:bookmarkEnd w:id="2227"/>
      <w:bookmarkEnd w:id="2228"/>
      <w:bookmarkEnd w:id="2229"/>
      <w:bookmarkEnd w:id="2230"/>
      <w:bookmarkEnd w:id="2231"/>
      <w:bookmarkEnd w:id="2232"/>
    </w:p>
    <w:p w14:paraId="61835383" w14:textId="77777777" w:rsidR="004C4A70" w:rsidRPr="009202AA" w:rsidRDefault="004C4A70" w:rsidP="004C4A70">
      <w:pPr>
        <w:pStyle w:val="Heading4"/>
        <w:rPr>
          <w:lang w:eastAsia="zh-CN"/>
        </w:rPr>
      </w:pPr>
      <w:bookmarkStart w:id="2233" w:name="_Toc21096589"/>
      <w:bookmarkStart w:id="2234" w:name="_Toc29763556"/>
      <w:bookmarkStart w:id="2235" w:name="_Toc36030027"/>
      <w:bookmarkStart w:id="2236" w:name="_Toc37179927"/>
      <w:bookmarkStart w:id="2237" w:name="_Toc45869627"/>
      <w:bookmarkStart w:id="2238" w:name="_Toc52555426"/>
      <w:bookmarkStart w:id="2239" w:name="_Toc61126246"/>
      <w:bookmarkStart w:id="2240" w:name="_Toc67911662"/>
      <w:bookmarkStart w:id="2241" w:name="_Toc74841754"/>
      <w:bookmarkStart w:id="2242" w:name="_Toc76503534"/>
      <w:bookmarkStart w:id="2243" w:name="_Toc83041389"/>
      <w:r w:rsidRPr="009202AA">
        <w:t>7.5.3.1</w:t>
      </w:r>
      <w:r w:rsidRPr="009202AA">
        <w:tab/>
        <w:t>General minimum requirement</w:t>
      </w:r>
      <w:bookmarkEnd w:id="2233"/>
      <w:bookmarkEnd w:id="2234"/>
      <w:bookmarkEnd w:id="2235"/>
      <w:bookmarkEnd w:id="2236"/>
      <w:bookmarkEnd w:id="2237"/>
      <w:bookmarkEnd w:id="2238"/>
      <w:bookmarkEnd w:id="2239"/>
      <w:bookmarkEnd w:id="2240"/>
      <w:bookmarkEnd w:id="2241"/>
      <w:bookmarkEnd w:id="2242"/>
      <w:bookmarkEnd w:id="2243"/>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2244" w:name="_Toc21096590"/>
      <w:bookmarkStart w:id="2245" w:name="_Toc29763557"/>
      <w:bookmarkStart w:id="2246" w:name="_Toc36030028"/>
      <w:bookmarkStart w:id="2247" w:name="_Toc37179928"/>
      <w:bookmarkStart w:id="2248" w:name="_Toc45869628"/>
      <w:bookmarkStart w:id="2249" w:name="_Toc52555427"/>
      <w:bookmarkStart w:id="2250" w:name="_Toc61126247"/>
      <w:bookmarkStart w:id="2251" w:name="_Toc67911663"/>
      <w:bookmarkStart w:id="2252" w:name="_Toc74841755"/>
      <w:bookmarkStart w:id="2253" w:name="_Toc76503535"/>
      <w:bookmarkStart w:id="2254" w:name="_Toc83041390"/>
      <w:r w:rsidRPr="009202AA">
        <w:t>7.5.3.2</w:t>
      </w:r>
      <w:r w:rsidRPr="009202AA">
        <w:tab/>
        <w:t>Co-location minimum requirement</w:t>
      </w:r>
      <w:bookmarkEnd w:id="2244"/>
      <w:bookmarkEnd w:id="2245"/>
      <w:bookmarkEnd w:id="2246"/>
      <w:bookmarkEnd w:id="2247"/>
      <w:bookmarkEnd w:id="2248"/>
      <w:bookmarkEnd w:id="2249"/>
      <w:bookmarkEnd w:id="2250"/>
      <w:bookmarkEnd w:id="2251"/>
      <w:bookmarkEnd w:id="2252"/>
      <w:bookmarkEnd w:id="2253"/>
      <w:bookmarkEnd w:id="2254"/>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2255" w:name="_Toc21096591"/>
      <w:bookmarkStart w:id="2256" w:name="_Toc29763558"/>
      <w:bookmarkStart w:id="2257" w:name="_Toc36030029"/>
      <w:bookmarkStart w:id="2258" w:name="_Toc37179929"/>
      <w:bookmarkStart w:id="2259" w:name="_Toc45869629"/>
      <w:bookmarkStart w:id="2260" w:name="_Toc52555428"/>
      <w:bookmarkStart w:id="2261" w:name="_Toc61126248"/>
      <w:bookmarkStart w:id="2262" w:name="_Toc67911664"/>
      <w:bookmarkStart w:id="2263" w:name="_Toc74841756"/>
      <w:bookmarkStart w:id="2264" w:name="_Toc76503536"/>
      <w:bookmarkStart w:id="2265" w:name="_Toc83041391"/>
      <w:r w:rsidRPr="009202AA">
        <w:rPr>
          <w:lang w:eastAsia="zh-CN"/>
        </w:rPr>
        <w:t>7.5.4</w:t>
      </w:r>
      <w:r w:rsidRPr="009202AA">
        <w:rPr>
          <w:lang w:eastAsia="zh-CN"/>
        </w:rPr>
        <w:tab/>
        <w:t>Minimum requirement for single RAT E-UTRA operation</w:t>
      </w:r>
      <w:bookmarkEnd w:id="2255"/>
      <w:bookmarkEnd w:id="2256"/>
      <w:bookmarkEnd w:id="2257"/>
      <w:bookmarkEnd w:id="2258"/>
      <w:bookmarkEnd w:id="2259"/>
      <w:bookmarkEnd w:id="2260"/>
      <w:bookmarkEnd w:id="2261"/>
      <w:bookmarkEnd w:id="2262"/>
      <w:bookmarkEnd w:id="2263"/>
      <w:bookmarkEnd w:id="2264"/>
      <w:bookmarkEnd w:id="2265"/>
    </w:p>
    <w:p w14:paraId="1B6EE9EE" w14:textId="77777777" w:rsidR="004C4A70" w:rsidRPr="009202AA" w:rsidRDefault="004C4A70" w:rsidP="004C4A70">
      <w:pPr>
        <w:pStyle w:val="Heading4"/>
        <w:rPr>
          <w:lang w:eastAsia="zh-CN"/>
        </w:rPr>
      </w:pPr>
      <w:bookmarkStart w:id="2266" w:name="_Toc21096592"/>
      <w:bookmarkStart w:id="2267" w:name="_Toc29763559"/>
      <w:bookmarkStart w:id="2268" w:name="_Toc36030030"/>
      <w:bookmarkStart w:id="2269" w:name="_Toc37179930"/>
      <w:bookmarkStart w:id="2270" w:name="_Toc45869630"/>
      <w:bookmarkStart w:id="2271" w:name="_Toc52555429"/>
      <w:bookmarkStart w:id="2272" w:name="_Toc61126249"/>
      <w:bookmarkStart w:id="2273" w:name="_Toc67911665"/>
      <w:bookmarkStart w:id="2274" w:name="_Toc74841757"/>
      <w:bookmarkStart w:id="2275" w:name="_Toc76503537"/>
      <w:bookmarkStart w:id="2276" w:name="_Toc83041392"/>
      <w:r w:rsidRPr="009202AA">
        <w:t>7.5.4.1</w:t>
      </w:r>
      <w:r w:rsidRPr="009202AA">
        <w:tab/>
        <w:t>General minimum requirement</w:t>
      </w:r>
      <w:bookmarkEnd w:id="2266"/>
      <w:bookmarkEnd w:id="2267"/>
      <w:bookmarkEnd w:id="2268"/>
      <w:bookmarkEnd w:id="2269"/>
      <w:bookmarkEnd w:id="2270"/>
      <w:bookmarkEnd w:id="2271"/>
      <w:bookmarkEnd w:id="2272"/>
      <w:bookmarkEnd w:id="2273"/>
      <w:bookmarkEnd w:id="2274"/>
      <w:bookmarkEnd w:id="2275"/>
      <w:bookmarkEnd w:id="2276"/>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2277" w:name="_Toc21096593"/>
      <w:bookmarkStart w:id="2278" w:name="_Toc29763560"/>
      <w:bookmarkStart w:id="2279" w:name="_Toc36030031"/>
      <w:bookmarkStart w:id="2280" w:name="_Toc37179931"/>
      <w:bookmarkStart w:id="2281" w:name="_Toc45869631"/>
      <w:bookmarkStart w:id="2282" w:name="_Toc52555430"/>
      <w:bookmarkStart w:id="2283" w:name="_Toc61126250"/>
      <w:bookmarkStart w:id="2284" w:name="_Toc67911666"/>
      <w:bookmarkStart w:id="2285" w:name="_Toc74841758"/>
      <w:bookmarkStart w:id="2286" w:name="_Toc76503538"/>
      <w:bookmarkStart w:id="2287" w:name="_Toc83041393"/>
      <w:r w:rsidRPr="009202AA">
        <w:t>7.5.4.2</w:t>
      </w:r>
      <w:r w:rsidRPr="009202AA">
        <w:tab/>
        <w:t>Co-location minimum requirement</w:t>
      </w:r>
      <w:bookmarkEnd w:id="2277"/>
      <w:bookmarkEnd w:id="2278"/>
      <w:bookmarkEnd w:id="2279"/>
      <w:bookmarkEnd w:id="2280"/>
      <w:bookmarkEnd w:id="2281"/>
      <w:bookmarkEnd w:id="2282"/>
      <w:bookmarkEnd w:id="2283"/>
      <w:bookmarkEnd w:id="2284"/>
      <w:bookmarkEnd w:id="2285"/>
      <w:bookmarkEnd w:id="2286"/>
      <w:bookmarkEnd w:id="2287"/>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2288" w:name="_Toc21096594"/>
      <w:bookmarkStart w:id="2289" w:name="_Toc29763561"/>
      <w:bookmarkStart w:id="2290" w:name="_Toc36030032"/>
      <w:bookmarkStart w:id="2291" w:name="_Toc37179932"/>
      <w:bookmarkStart w:id="2292" w:name="_Toc45869632"/>
      <w:bookmarkStart w:id="2293" w:name="_Toc52555431"/>
      <w:bookmarkStart w:id="2294" w:name="_Toc61126251"/>
      <w:bookmarkStart w:id="2295" w:name="_Toc67911667"/>
      <w:bookmarkStart w:id="2296" w:name="_Toc74841759"/>
      <w:bookmarkStart w:id="2297" w:name="_Toc76503539"/>
      <w:bookmarkStart w:id="2298" w:name="_Toc83041394"/>
      <w:r w:rsidRPr="009202AA">
        <w:t>7.6</w:t>
      </w:r>
      <w:r w:rsidRPr="009202AA">
        <w:tab/>
        <w:t>Receiver spurious emissions</w:t>
      </w:r>
      <w:bookmarkEnd w:id="2288"/>
      <w:bookmarkEnd w:id="2289"/>
      <w:bookmarkEnd w:id="2290"/>
      <w:bookmarkEnd w:id="2291"/>
      <w:bookmarkEnd w:id="2292"/>
      <w:bookmarkEnd w:id="2293"/>
      <w:bookmarkEnd w:id="2294"/>
      <w:bookmarkEnd w:id="2295"/>
      <w:bookmarkEnd w:id="2296"/>
      <w:bookmarkEnd w:id="2297"/>
      <w:bookmarkEnd w:id="2298"/>
    </w:p>
    <w:p w14:paraId="6592DFC1" w14:textId="77777777" w:rsidR="004C4A70" w:rsidRPr="009202AA" w:rsidRDefault="004C4A70" w:rsidP="004C4A70">
      <w:pPr>
        <w:pStyle w:val="Heading3"/>
      </w:pPr>
      <w:bookmarkStart w:id="2299" w:name="_Toc21096595"/>
      <w:bookmarkStart w:id="2300" w:name="_Toc29763562"/>
      <w:bookmarkStart w:id="2301" w:name="_Toc36030033"/>
      <w:bookmarkStart w:id="2302" w:name="_Toc37179933"/>
      <w:bookmarkStart w:id="2303" w:name="_Toc45869633"/>
      <w:bookmarkStart w:id="2304" w:name="_Toc52555432"/>
      <w:bookmarkStart w:id="2305" w:name="_Toc61126252"/>
      <w:bookmarkStart w:id="2306" w:name="_Toc67911668"/>
      <w:bookmarkStart w:id="2307" w:name="_Toc74841760"/>
      <w:bookmarkStart w:id="2308" w:name="_Toc76503540"/>
      <w:bookmarkStart w:id="2309" w:name="_Toc83041395"/>
      <w:r w:rsidRPr="009202AA">
        <w:t>7.6.1</w:t>
      </w:r>
      <w:r w:rsidRPr="009202AA">
        <w:tab/>
        <w:t>General</w:t>
      </w:r>
      <w:bookmarkEnd w:id="2299"/>
      <w:bookmarkEnd w:id="2300"/>
      <w:bookmarkEnd w:id="2301"/>
      <w:bookmarkEnd w:id="2302"/>
      <w:bookmarkEnd w:id="2303"/>
      <w:bookmarkEnd w:id="2304"/>
      <w:bookmarkEnd w:id="2305"/>
      <w:bookmarkEnd w:id="2306"/>
      <w:bookmarkEnd w:id="2307"/>
      <w:bookmarkEnd w:id="2308"/>
      <w:bookmarkEnd w:id="2309"/>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2310" w:name="_Toc21096596"/>
      <w:bookmarkStart w:id="2311" w:name="_Toc29763563"/>
      <w:bookmarkStart w:id="2312" w:name="_Toc36030034"/>
      <w:bookmarkStart w:id="2313" w:name="_Toc37179934"/>
      <w:bookmarkStart w:id="2314" w:name="_Toc45869634"/>
      <w:bookmarkStart w:id="2315" w:name="_Toc52555433"/>
      <w:bookmarkStart w:id="2316" w:name="_Toc61126253"/>
      <w:bookmarkStart w:id="2317" w:name="_Toc67911669"/>
      <w:bookmarkStart w:id="2318" w:name="_Toc74841761"/>
      <w:bookmarkStart w:id="2319" w:name="_Toc76503541"/>
      <w:bookmarkStart w:id="2320" w:name="_Toc83041396"/>
      <w:r w:rsidRPr="009202AA">
        <w:rPr>
          <w:lang w:eastAsia="zh-CN"/>
        </w:rPr>
        <w:t>7.6.2</w:t>
      </w:r>
      <w:r w:rsidRPr="009202AA">
        <w:rPr>
          <w:lang w:eastAsia="zh-CN"/>
        </w:rPr>
        <w:tab/>
        <w:t>Minimum requirement for MSR operation</w:t>
      </w:r>
      <w:bookmarkEnd w:id="2310"/>
      <w:bookmarkEnd w:id="2311"/>
      <w:bookmarkEnd w:id="2312"/>
      <w:bookmarkEnd w:id="2313"/>
      <w:bookmarkEnd w:id="2314"/>
      <w:bookmarkEnd w:id="2315"/>
      <w:bookmarkEnd w:id="2316"/>
      <w:bookmarkEnd w:id="2317"/>
      <w:bookmarkEnd w:id="2318"/>
      <w:bookmarkEnd w:id="2319"/>
      <w:bookmarkEnd w:id="2320"/>
    </w:p>
    <w:p w14:paraId="78105427" w14:textId="77777777" w:rsidR="004C4A70" w:rsidRPr="009202AA" w:rsidRDefault="004C4A70" w:rsidP="004C4A70">
      <w:pPr>
        <w:pStyle w:val="Heading4"/>
      </w:pPr>
      <w:bookmarkStart w:id="2321" w:name="_Toc21096597"/>
      <w:bookmarkStart w:id="2322" w:name="_Toc29763564"/>
      <w:bookmarkStart w:id="2323" w:name="_Toc36030035"/>
      <w:bookmarkStart w:id="2324" w:name="_Toc37179935"/>
      <w:bookmarkStart w:id="2325" w:name="_Toc45869635"/>
      <w:bookmarkStart w:id="2326" w:name="_Toc52555434"/>
      <w:bookmarkStart w:id="2327" w:name="_Toc61126254"/>
      <w:bookmarkStart w:id="2328" w:name="_Toc67911670"/>
      <w:bookmarkStart w:id="2329" w:name="_Toc74841762"/>
      <w:bookmarkStart w:id="2330" w:name="_Toc76503542"/>
      <w:bookmarkStart w:id="2331" w:name="_Toc83041397"/>
      <w:r w:rsidRPr="009202AA">
        <w:t>7.6.2.1</w:t>
      </w:r>
      <w:r w:rsidRPr="009202AA">
        <w:tab/>
        <w:t>General minimum requirement</w:t>
      </w:r>
      <w:bookmarkEnd w:id="2321"/>
      <w:bookmarkEnd w:id="2322"/>
      <w:bookmarkEnd w:id="2323"/>
      <w:bookmarkEnd w:id="2324"/>
      <w:bookmarkEnd w:id="2325"/>
      <w:bookmarkEnd w:id="2326"/>
      <w:bookmarkEnd w:id="2327"/>
      <w:bookmarkEnd w:id="2328"/>
      <w:bookmarkEnd w:id="2329"/>
      <w:bookmarkEnd w:id="2330"/>
      <w:bookmarkEnd w:id="233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2332" w:name="_Toc21096598"/>
      <w:bookmarkStart w:id="2333" w:name="_Toc29763565"/>
      <w:bookmarkStart w:id="2334" w:name="_Toc36030036"/>
      <w:bookmarkStart w:id="2335" w:name="_Toc37179936"/>
      <w:bookmarkStart w:id="2336" w:name="_Toc45869636"/>
      <w:bookmarkStart w:id="2337" w:name="_Toc52555435"/>
      <w:bookmarkStart w:id="2338" w:name="_Toc61126255"/>
      <w:bookmarkStart w:id="2339" w:name="_Toc67911671"/>
      <w:bookmarkStart w:id="2340" w:name="_Toc74841763"/>
      <w:bookmarkStart w:id="2341" w:name="_Toc76503543"/>
      <w:bookmarkStart w:id="2342" w:name="_Toc83041398"/>
      <w:r w:rsidRPr="009202AA">
        <w:rPr>
          <w:lang w:eastAsia="zh-CN"/>
        </w:rPr>
        <w:t>7.6.3</w:t>
      </w:r>
      <w:r w:rsidRPr="009202AA">
        <w:rPr>
          <w:lang w:eastAsia="zh-CN"/>
        </w:rPr>
        <w:tab/>
        <w:t>Minimum requirement for single RAT UTRA operation</w:t>
      </w:r>
      <w:bookmarkEnd w:id="2332"/>
      <w:bookmarkEnd w:id="2333"/>
      <w:bookmarkEnd w:id="2334"/>
      <w:bookmarkEnd w:id="2335"/>
      <w:bookmarkEnd w:id="2336"/>
      <w:bookmarkEnd w:id="2337"/>
      <w:bookmarkEnd w:id="2338"/>
      <w:bookmarkEnd w:id="2339"/>
      <w:bookmarkEnd w:id="2340"/>
      <w:bookmarkEnd w:id="2341"/>
      <w:bookmarkEnd w:id="2342"/>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2343" w:name="_Toc21096599"/>
      <w:bookmarkStart w:id="2344" w:name="_Toc29763566"/>
      <w:bookmarkStart w:id="2345" w:name="_Toc36030037"/>
      <w:bookmarkStart w:id="2346" w:name="_Toc37179937"/>
      <w:bookmarkStart w:id="2347" w:name="_Toc45869637"/>
      <w:bookmarkStart w:id="2348" w:name="_Toc52555436"/>
      <w:bookmarkStart w:id="2349" w:name="_Toc61126256"/>
      <w:bookmarkStart w:id="2350" w:name="_Toc67911672"/>
      <w:bookmarkStart w:id="2351" w:name="_Toc74841764"/>
      <w:bookmarkStart w:id="2352" w:name="_Toc76503544"/>
      <w:bookmarkStart w:id="2353" w:name="_Toc83041399"/>
      <w:r w:rsidRPr="009202AA">
        <w:rPr>
          <w:lang w:eastAsia="zh-CN"/>
        </w:rPr>
        <w:t>7.6.4</w:t>
      </w:r>
      <w:r w:rsidRPr="009202AA">
        <w:rPr>
          <w:lang w:eastAsia="zh-CN"/>
        </w:rPr>
        <w:tab/>
        <w:t>Minimum requirement for single RAT E-UTRA operation</w:t>
      </w:r>
      <w:bookmarkEnd w:id="2343"/>
      <w:bookmarkEnd w:id="2344"/>
      <w:bookmarkEnd w:id="2345"/>
      <w:bookmarkEnd w:id="2346"/>
      <w:bookmarkEnd w:id="2347"/>
      <w:bookmarkEnd w:id="2348"/>
      <w:bookmarkEnd w:id="2349"/>
      <w:bookmarkEnd w:id="2350"/>
      <w:bookmarkEnd w:id="2351"/>
      <w:bookmarkEnd w:id="2352"/>
      <w:bookmarkEnd w:id="2353"/>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2354" w:name="_Toc21096600"/>
      <w:bookmarkStart w:id="2355" w:name="_Toc29763567"/>
      <w:bookmarkStart w:id="2356" w:name="_Toc36030038"/>
      <w:bookmarkStart w:id="2357" w:name="_Toc37179938"/>
      <w:bookmarkStart w:id="2358" w:name="_Toc45869638"/>
      <w:bookmarkStart w:id="2359" w:name="_Toc52555437"/>
      <w:bookmarkStart w:id="2360" w:name="_Toc61126257"/>
      <w:bookmarkStart w:id="2361" w:name="_Toc67911673"/>
      <w:bookmarkStart w:id="2362" w:name="_Toc74841765"/>
      <w:bookmarkStart w:id="2363" w:name="_Toc76503545"/>
      <w:bookmarkStart w:id="2364" w:name="_Toc83041400"/>
      <w:r w:rsidRPr="009202AA">
        <w:t>7.7</w:t>
      </w:r>
      <w:r w:rsidRPr="009202AA">
        <w:tab/>
        <w:t>Receiver intermodulation</w:t>
      </w:r>
      <w:bookmarkEnd w:id="2354"/>
      <w:bookmarkEnd w:id="2355"/>
      <w:bookmarkEnd w:id="2356"/>
      <w:bookmarkEnd w:id="2357"/>
      <w:bookmarkEnd w:id="2358"/>
      <w:bookmarkEnd w:id="2359"/>
      <w:bookmarkEnd w:id="2360"/>
      <w:bookmarkEnd w:id="2361"/>
      <w:bookmarkEnd w:id="2362"/>
      <w:bookmarkEnd w:id="2363"/>
      <w:bookmarkEnd w:id="2364"/>
    </w:p>
    <w:p w14:paraId="6C3C030C" w14:textId="77777777" w:rsidR="004C4A70" w:rsidRPr="009202AA" w:rsidRDefault="004C4A70" w:rsidP="004C4A70">
      <w:pPr>
        <w:pStyle w:val="Heading3"/>
      </w:pPr>
      <w:bookmarkStart w:id="2365" w:name="_Toc21096601"/>
      <w:bookmarkStart w:id="2366" w:name="_Toc29763568"/>
      <w:bookmarkStart w:id="2367" w:name="_Toc36030039"/>
      <w:bookmarkStart w:id="2368" w:name="_Toc37179939"/>
      <w:bookmarkStart w:id="2369" w:name="_Toc45869639"/>
      <w:bookmarkStart w:id="2370" w:name="_Toc52555438"/>
      <w:bookmarkStart w:id="2371" w:name="_Toc61126258"/>
      <w:bookmarkStart w:id="2372" w:name="_Toc67911674"/>
      <w:bookmarkStart w:id="2373" w:name="_Toc74841766"/>
      <w:bookmarkStart w:id="2374" w:name="_Toc76503546"/>
      <w:bookmarkStart w:id="2375" w:name="_Toc83041401"/>
      <w:r w:rsidRPr="009202AA">
        <w:t>7.7.1</w:t>
      </w:r>
      <w:r w:rsidRPr="009202AA">
        <w:tab/>
        <w:t>General</w:t>
      </w:r>
      <w:bookmarkEnd w:id="2365"/>
      <w:bookmarkEnd w:id="2366"/>
      <w:bookmarkEnd w:id="2367"/>
      <w:bookmarkEnd w:id="2368"/>
      <w:bookmarkEnd w:id="2369"/>
      <w:bookmarkEnd w:id="2370"/>
      <w:bookmarkEnd w:id="2371"/>
      <w:bookmarkEnd w:id="2372"/>
      <w:bookmarkEnd w:id="2373"/>
      <w:bookmarkEnd w:id="2374"/>
      <w:bookmarkEnd w:id="2375"/>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2376" w:name="_Toc21096602"/>
      <w:bookmarkStart w:id="2377" w:name="_Toc29763569"/>
      <w:bookmarkStart w:id="2378" w:name="_Toc36030040"/>
      <w:bookmarkStart w:id="2379" w:name="_Toc37179940"/>
      <w:bookmarkStart w:id="2380" w:name="_Toc45869640"/>
      <w:bookmarkStart w:id="2381" w:name="_Toc52555439"/>
      <w:bookmarkStart w:id="2382" w:name="_Toc61126259"/>
      <w:bookmarkStart w:id="2383" w:name="_Toc67911675"/>
      <w:bookmarkStart w:id="2384" w:name="_Toc74841767"/>
      <w:bookmarkStart w:id="2385" w:name="_Toc76503547"/>
      <w:bookmarkStart w:id="2386" w:name="_Toc83041402"/>
      <w:r w:rsidRPr="009202AA">
        <w:rPr>
          <w:lang w:eastAsia="zh-CN"/>
        </w:rPr>
        <w:t>7.7.2</w:t>
      </w:r>
      <w:r w:rsidRPr="009202AA">
        <w:rPr>
          <w:lang w:eastAsia="zh-CN"/>
        </w:rPr>
        <w:tab/>
        <w:t>Minimum requirement for MSR operation</w:t>
      </w:r>
      <w:bookmarkEnd w:id="2376"/>
      <w:bookmarkEnd w:id="2377"/>
      <w:bookmarkEnd w:id="2378"/>
      <w:bookmarkEnd w:id="2379"/>
      <w:bookmarkEnd w:id="2380"/>
      <w:bookmarkEnd w:id="2381"/>
      <w:bookmarkEnd w:id="2382"/>
      <w:bookmarkEnd w:id="2383"/>
      <w:bookmarkEnd w:id="2384"/>
      <w:bookmarkEnd w:id="2385"/>
      <w:bookmarkEnd w:id="2386"/>
    </w:p>
    <w:p w14:paraId="68443362" w14:textId="77777777" w:rsidR="004C4A70" w:rsidRPr="009202AA" w:rsidRDefault="004C4A70" w:rsidP="004C4A70">
      <w:pPr>
        <w:pStyle w:val="Heading4"/>
      </w:pPr>
      <w:bookmarkStart w:id="2387" w:name="_Toc21096603"/>
      <w:bookmarkStart w:id="2388" w:name="_Toc29763570"/>
      <w:bookmarkStart w:id="2389" w:name="_Toc36030041"/>
      <w:bookmarkStart w:id="2390" w:name="_Toc37179941"/>
      <w:bookmarkStart w:id="2391" w:name="_Toc45869641"/>
      <w:bookmarkStart w:id="2392" w:name="_Toc52555440"/>
      <w:bookmarkStart w:id="2393" w:name="_Toc61126260"/>
      <w:bookmarkStart w:id="2394" w:name="_Toc67911676"/>
      <w:bookmarkStart w:id="2395" w:name="_Toc74841768"/>
      <w:bookmarkStart w:id="2396" w:name="_Toc76503548"/>
      <w:bookmarkStart w:id="2397" w:name="_Toc83041403"/>
      <w:r w:rsidRPr="009202AA">
        <w:t>7.7.2.1</w:t>
      </w:r>
      <w:r w:rsidRPr="009202AA">
        <w:tab/>
        <w:t>General intermodulation minimum requirement</w:t>
      </w:r>
      <w:bookmarkEnd w:id="2387"/>
      <w:bookmarkEnd w:id="2388"/>
      <w:bookmarkEnd w:id="2389"/>
      <w:bookmarkEnd w:id="2390"/>
      <w:bookmarkEnd w:id="2391"/>
      <w:bookmarkEnd w:id="2392"/>
      <w:bookmarkEnd w:id="2393"/>
      <w:bookmarkEnd w:id="2394"/>
      <w:bookmarkEnd w:id="2395"/>
      <w:bookmarkEnd w:id="2396"/>
      <w:bookmarkEnd w:id="2397"/>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398" w:name="_Toc21096604"/>
      <w:bookmarkStart w:id="2399" w:name="_Toc29763571"/>
      <w:bookmarkStart w:id="2400" w:name="_Toc36030042"/>
      <w:bookmarkStart w:id="2401" w:name="_Toc37179942"/>
      <w:bookmarkStart w:id="2402" w:name="_Toc45869642"/>
      <w:bookmarkStart w:id="2403" w:name="_Toc52555441"/>
      <w:bookmarkStart w:id="2404" w:name="_Toc61126261"/>
      <w:bookmarkStart w:id="2405" w:name="_Toc67911677"/>
      <w:bookmarkStart w:id="2406" w:name="_Toc74841769"/>
      <w:bookmarkStart w:id="2407" w:name="_Toc76503549"/>
      <w:bookmarkStart w:id="2408" w:name="_Toc83041404"/>
      <w:r w:rsidRPr="009202AA">
        <w:t>7.7.2.2</w:t>
      </w:r>
      <w:r w:rsidRPr="009202AA">
        <w:tab/>
        <w:t>General narrowband intermodulation minimum requirement</w:t>
      </w:r>
      <w:bookmarkEnd w:id="2398"/>
      <w:bookmarkEnd w:id="2399"/>
      <w:bookmarkEnd w:id="2400"/>
      <w:bookmarkEnd w:id="2401"/>
      <w:bookmarkEnd w:id="2402"/>
      <w:bookmarkEnd w:id="2403"/>
      <w:bookmarkEnd w:id="2404"/>
      <w:bookmarkEnd w:id="2405"/>
      <w:bookmarkEnd w:id="2406"/>
      <w:bookmarkEnd w:id="2407"/>
      <w:bookmarkEnd w:id="2408"/>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2409" w:name="_Toc21096605"/>
      <w:bookmarkStart w:id="2410" w:name="_Toc29763572"/>
      <w:bookmarkStart w:id="2411" w:name="_Toc36030043"/>
      <w:bookmarkStart w:id="2412" w:name="_Toc37179943"/>
      <w:bookmarkStart w:id="2413" w:name="_Toc45869643"/>
      <w:bookmarkStart w:id="2414" w:name="_Toc52555442"/>
      <w:bookmarkStart w:id="2415" w:name="_Toc61126262"/>
      <w:bookmarkStart w:id="2416" w:name="_Toc67911678"/>
      <w:bookmarkStart w:id="2417" w:name="_Toc74841770"/>
      <w:bookmarkStart w:id="2418" w:name="_Toc76503550"/>
      <w:bookmarkStart w:id="2419" w:name="_Toc83041405"/>
      <w:r w:rsidRPr="009202AA">
        <w:rPr>
          <w:lang w:eastAsia="zh-CN"/>
        </w:rPr>
        <w:t>7.7.3</w:t>
      </w:r>
      <w:r w:rsidRPr="009202AA">
        <w:rPr>
          <w:lang w:eastAsia="zh-CN"/>
        </w:rPr>
        <w:tab/>
        <w:t>Minimum requirement for single RAT UTRA operation</w:t>
      </w:r>
      <w:bookmarkEnd w:id="2409"/>
      <w:bookmarkEnd w:id="2410"/>
      <w:bookmarkEnd w:id="2411"/>
      <w:bookmarkEnd w:id="2412"/>
      <w:bookmarkEnd w:id="2413"/>
      <w:bookmarkEnd w:id="2414"/>
      <w:bookmarkEnd w:id="2415"/>
      <w:bookmarkEnd w:id="2416"/>
      <w:bookmarkEnd w:id="2417"/>
      <w:bookmarkEnd w:id="2418"/>
      <w:bookmarkEnd w:id="2419"/>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2420" w:name="_Toc21096606"/>
      <w:bookmarkStart w:id="2421" w:name="_Toc29763573"/>
      <w:bookmarkStart w:id="2422" w:name="_Toc36030044"/>
      <w:bookmarkStart w:id="2423" w:name="_Toc37179944"/>
      <w:bookmarkStart w:id="2424" w:name="_Toc45869644"/>
      <w:bookmarkStart w:id="2425" w:name="_Toc52555443"/>
      <w:bookmarkStart w:id="2426" w:name="_Toc61126263"/>
      <w:bookmarkStart w:id="2427" w:name="_Toc67911679"/>
      <w:bookmarkStart w:id="2428" w:name="_Toc74841771"/>
      <w:bookmarkStart w:id="2429" w:name="_Toc76503551"/>
      <w:bookmarkStart w:id="2430" w:name="_Toc83041406"/>
      <w:r w:rsidRPr="009202AA">
        <w:rPr>
          <w:lang w:eastAsia="zh-CN"/>
        </w:rPr>
        <w:t>7.7.4</w:t>
      </w:r>
      <w:r w:rsidRPr="009202AA">
        <w:rPr>
          <w:lang w:eastAsia="zh-CN"/>
        </w:rPr>
        <w:tab/>
        <w:t>Minimum requirement for single RAT E- UTRA operation</w:t>
      </w:r>
      <w:bookmarkEnd w:id="2420"/>
      <w:bookmarkEnd w:id="2421"/>
      <w:bookmarkEnd w:id="2422"/>
      <w:bookmarkEnd w:id="2423"/>
      <w:bookmarkEnd w:id="2424"/>
      <w:bookmarkEnd w:id="2425"/>
      <w:bookmarkEnd w:id="2426"/>
      <w:bookmarkEnd w:id="2427"/>
      <w:bookmarkEnd w:id="2428"/>
      <w:bookmarkEnd w:id="2429"/>
      <w:bookmarkEnd w:id="2430"/>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2431" w:name="_Toc21096607"/>
      <w:bookmarkStart w:id="2432" w:name="_Toc29763574"/>
      <w:bookmarkStart w:id="2433" w:name="_Toc36030045"/>
      <w:bookmarkStart w:id="2434" w:name="_Toc37179945"/>
      <w:bookmarkStart w:id="2435" w:name="_Toc45869645"/>
      <w:bookmarkStart w:id="2436" w:name="_Toc52555444"/>
      <w:bookmarkStart w:id="2437" w:name="_Toc61126264"/>
      <w:bookmarkStart w:id="2438" w:name="_Toc67911680"/>
      <w:bookmarkStart w:id="2439" w:name="_Toc74841772"/>
      <w:bookmarkStart w:id="2440" w:name="_Toc76503552"/>
      <w:bookmarkStart w:id="2441" w:name="_Toc83041407"/>
      <w:r w:rsidRPr="009202AA">
        <w:t>7.8</w:t>
      </w:r>
      <w:r w:rsidRPr="009202AA">
        <w:tab/>
        <w:t>In-channel selectivity</w:t>
      </w:r>
      <w:bookmarkEnd w:id="2431"/>
      <w:bookmarkEnd w:id="2432"/>
      <w:bookmarkEnd w:id="2433"/>
      <w:bookmarkEnd w:id="2434"/>
      <w:bookmarkEnd w:id="2435"/>
      <w:bookmarkEnd w:id="2436"/>
      <w:bookmarkEnd w:id="2437"/>
      <w:bookmarkEnd w:id="2438"/>
      <w:bookmarkEnd w:id="2439"/>
      <w:bookmarkEnd w:id="2440"/>
      <w:bookmarkEnd w:id="2441"/>
    </w:p>
    <w:p w14:paraId="432299A8" w14:textId="77777777" w:rsidR="004C4A70" w:rsidRPr="009202AA" w:rsidRDefault="004C4A70" w:rsidP="004C4A70">
      <w:pPr>
        <w:pStyle w:val="Heading3"/>
      </w:pPr>
      <w:bookmarkStart w:id="2442" w:name="_Toc21096608"/>
      <w:bookmarkStart w:id="2443" w:name="_Toc29763575"/>
      <w:bookmarkStart w:id="2444" w:name="_Toc36030046"/>
      <w:bookmarkStart w:id="2445" w:name="_Toc37179946"/>
      <w:bookmarkStart w:id="2446" w:name="_Toc45869646"/>
      <w:bookmarkStart w:id="2447" w:name="_Toc52555445"/>
      <w:bookmarkStart w:id="2448" w:name="_Toc61126265"/>
      <w:bookmarkStart w:id="2449" w:name="_Toc67911681"/>
      <w:bookmarkStart w:id="2450" w:name="_Toc74841773"/>
      <w:bookmarkStart w:id="2451" w:name="_Toc76503553"/>
      <w:bookmarkStart w:id="2452" w:name="_Toc83041408"/>
      <w:r w:rsidRPr="009202AA">
        <w:t>7.8.1</w:t>
      </w:r>
      <w:r w:rsidRPr="009202AA">
        <w:tab/>
        <w:t>General</w:t>
      </w:r>
      <w:bookmarkEnd w:id="2442"/>
      <w:bookmarkEnd w:id="2443"/>
      <w:bookmarkEnd w:id="2444"/>
      <w:bookmarkEnd w:id="2445"/>
      <w:bookmarkEnd w:id="2446"/>
      <w:bookmarkEnd w:id="2447"/>
      <w:bookmarkEnd w:id="2448"/>
      <w:bookmarkEnd w:id="2449"/>
      <w:bookmarkEnd w:id="2450"/>
      <w:bookmarkEnd w:id="2451"/>
      <w:bookmarkEnd w:id="2452"/>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2453" w:name="_Toc21096609"/>
      <w:bookmarkStart w:id="2454" w:name="_Toc29763576"/>
      <w:bookmarkStart w:id="2455" w:name="_Toc36030047"/>
      <w:bookmarkStart w:id="2456" w:name="_Toc37179947"/>
      <w:bookmarkStart w:id="2457" w:name="_Toc45869647"/>
      <w:bookmarkStart w:id="2458" w:name="_Toc52555446"/>
      <w:bookmarkStart w:id="2459" w:name="_Toc61126266"/>
      <w:bookmarkStart w:id="2460" w:name="_Toc67911682"/>
      <w:bookmarkStart w:id="2461" w:name="_Toc74841774"/>
      <w:bookmarkStart w:id="2462" w:name="_Toc76503554"/>
      <w:bookmarkStart w:id="2463" w:name="_Toc83041409"/>
      <w:r w:rsidRPr="009202AA">
        <w:rPr>
          <w:lang w:eastAsia="zh-CN"/>
        </w:rPr>
        <w:t>7.8.2</w:t>
      </w:r>
      <w:r w:rsidRPr="009202AA">
        <w:rPr>
          <w:lang w:eastAsia="zh-CN"/>
        </w:rPr>
        <w:tab/>
        <w:t>Minimum requirement for MSR operation</w:t>
      </w:r>
      <w:bookmarkEnd w:id="2453"/>
      <w:bookmarkEnd w:id="2454"/>
      <w:bookmarkEnd w:id="2455"/>
      <w:bookmarkEnd w:id="2456"/>
      <w:bookmarkEnd w:id="2457"/>
      <w:bookmarkEnd w:id="2458"/>
      <w:bookmarkEnd w:id="2459"/>
      <w:bookmarkEnd w:id="2460"/>
      <w:bookmarkEnd w:id="2461"/>
      <w:bookmarkEnd w:id="2462"/>
      <w:bookmarkEnd w:id="2463"/>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2464" w:name="_Toc21096610"/>
      <w:bookmarkStart w:id="2465" w:name="_Toc29763577"/>
      <w:bookmarkStart w:id="2466" w:name="_Toc36030048"/>
      <w:bookmarkStart w:id="2467" w:name="_Toc37179948"/>
      <w:bookmarkStart w:id="2468" w:name="_Toc45869648"/>
      <w:bookmarkStart w:id="2469" w:name="_Toc52555447"/>
      <w:bookmarkStart w:id="2470" w:name="_Toc61126267"/>
      <w:bookmarkStart w:id="2471" w:name="_Toc67911683"/>
      <w:bookmarkStart w:id="2472" w:name="_Toc74841775"/>
      <w:bookmarkStart w:id="2473" w:name="_Toc76503555"/>
      <w:bookmarkStart w:id="2474" w:name="_Toc83041410"/>
      <w:r w:rsidRPr="009202AA">
        <w:rPr>
          <w:lang w:eastAsia="zh-CN"/>
        </w:rPr>
        <w:t>7.8.3</w:t>
      </w:r>
      <w:r w:rsidRPr="009202AA">
        <w:rPr>
          <w:lang w:eastAsia="zh-CN"/>
        </w:rPr>
        <w:tab/>
        <w:t>Minimum requirement for single RAT UTRA operation</w:t>
      </w:r>
      <w:bookmarkEnd w:id="2464"/>
      <w:bookmarkEnd w:id="2465"/>
      <w:bookmarkEnd w:id="2466"/>
      <w:bookmarkEnd w:id="2467"/>
      <w:bookmarkEnd w:id="2468"/>
      <w:bookmarkEnd w:id="2469"/>
      <w:bookmarkEnd w:id="2470"/>
      <w:bookmarkEnd w:id="2471"/>
      <w:bookmarkEnd w:id="2472"/>
      <w:bookmarkEnd w:id="2473"/>
      <w:bookmarkEnd w:id="2474"/>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2475" w:name="_Toc21096611"/>
      <w:bookmarkStart w:id="2476" w:name="_Toc29763578"/>
      <w:bookmarkStart w:id="2477" w:name="_Toc36030049"/>
      <w:bookmarkStart w:id="2478" w:name="_Toc37179949"/>
      <w:bookmarkStart w:id="2479" w:name="_Toc45869649"/>
      <w:bookmarkStart w:id="2480" w:name="_Toc52555448"/>
      <w:bookmarkStart w:id="2481" w:name="_Toc61126268"/>
      <w:bookmarkStart w:id="2482" w:name="_Toc67911684"/>
      <w:bookmarkStart w:id="2483" w:name="_Toc74841776"/>
      <w:bookmarkStart w:id="2484" w:name="_Toc76503556"/>
      <w:bookmarkStart w:id="2485" w:name="_Toc83041411"/>
      <w:r w:rsidRPr="009202AA">
        <w:rPr>
          <w:lang w:eastAsia="zh-CN"/>
        </w:rPr>
        <w:t>7.8.4</w:t>
      </w:r>
      <w:r w:rsidRPr="009202AA">
        <w:rPr>
          <w:lang w:eastAsia="zh-CN"/>
        </w:rPr>
        <w:tab/>
        <w:t>Minimum requirement for single RAT E-UTRA operation</w:t>
      </w:r>
      <w:bookmarkEnd w:id="2475"/>
      <w:bookmarkEnd w:id="2476"/>
      <w:bookmarkEnd w:id="2477"/>
      <w:bookmarkEnd w:id="2478"/>
      <w:bookmarkEnd w:id="2479"/>
      <w:bookmarkEnd w:id="2480"/>
      <w:bookmarkEnd w:id="2481"/>
      <w:bookmarkEnd w:id="2482"/>
      <w:bookmarkEnd w:id="2483"/>
      <w:bookmarkEnd w:id="2484"/>
      <w:bookmarkEnd w:id="2485"/>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2486" w:name="_Toc21096612"/>
      <w:bookmarkStart w:id="2487" w:name="_Toc29763579"/>
      <w:bookmarkStart w:id="2488" w:name="_Toc36030050"/>
      <w:bookmarkStart w:id="2489" w:name="_Toc37179950"/>
      <w:bookmarkStart w:id="2490" w:name="_Toc45869650"/>
      <w:bookmarkStart w:id="2491" w:name="_Toc52555449"/>
      <w:bookmarkStart w:id="2492" w:name="_Toc61126269"/>
      <w:bookmarkStart w:id="2493" w:name="_Toc67911685"/>
      <w:bookmarkStart w:id="2494" w:name="_Toc74841777"/>
      <w:bookmarkStart w:id="2495" w:name="_Toc76503557"/>
      <w:bookmarkStart w:id="2496" w:name="_Toc83041412"/>
      <w:r w:rsidRPr="009202AA">
        <w:t>8</w:t>
      </w:r>
      <w:r w:rsidRPr="009202AA">
        <w:tab/>
        <w:t>Performance requirements</w:t>
      </w:r>
      <w:bookmarkEnd w:id="2486"/>
      <w:bookmarkEnd w:id="2487"/>
      <w:bookmarkEnd w:id="2488"/>
      <w:bookmarkEnd w:id="2489"/>
      <w:bookmarkEnd w:id="2490"/>
      <w:bookmarkEnd w:id="2491"/>
      <w:bookmarkEnd w:id="2492"/>
      <w:bookmarkEnd w:id="2493"/>
      <w:bookmarkEnd w:id="2494"/>
      <w:bookmarkEnd w:id="2495"/>
      <w:bookmarkEnd w:id="2496"/>
    </w:p>
    <w:p w14:paraId="0CD232D9" w14:textId="77777777" w:rsidR="004C4A70" w:rsidRPr="009202AA" w:rsidRDefault="004C4A70" w:rsidP="004C4A70">
      <w:pPr>
        <w:pStyle w:val="Heading2"/>
      </w:pPr>
      <w:bookmarkStart w:id="2497" w:name="_Toc21096613"/>
      <w:bookmarkStart w:id="2498" w:name="_Toc29763580"/>
      <w:bookmarkStart w:id="2499" w:name="_Toc36030051"/>
      <w:bookmarkStart w:id="2500" w:name="_Toc37179951"/>
      <w:bookmarkStart w:id="2501" w:name="_Toc45869651"/>
      <w:bookmarkStart w:id="2502" w:name="_Toc52555450"/>
      <w:bookmarkStart w:id="2503" w:name="_Toc61126270"/>
      <w:bookmarkStart w:id="2504" w:name="_Toc67911686"/>
      <w:bookmarkStart w:id="2505" w:name="_Toc74841778"/>
      <w:bookmarkStart w:id="2506" w:name="_Toc76503558"/>
      <w:bookmarkStart w:id="2507" w:name="_Toc83041413"/>
      <w:r w:rsidRPr="009202AA">
        <w:t>8.1</w:t>
      </w:r>
      <w:r w:rsidRPr="009202AA">
        <w:tab/>
        <w:t>General</w:t>
      </w:r>
      <w:bookmarkEnd w:id="2497"/>
      <w:bookmarkEnd w:id="2498"/>
      <w:bookmarkEnd w:id="2499"/>
      <w:bookmarkEnd w:id="2500"/>
      <w:bookmarkEnd w:id="2501"/>
      <w:bookmarkEnd w:id="2502"/>
      <w:bookmarkEnd w:id="2503"/>
      <w:bookmarkEnd w:id="2504"/>
      <w:bookmarkEnd w:id="2505"/>
      <w:bookmarkEnd w:id="2506"/>
      <w:bookmarkEnd w:id="2507"/>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2508" w:name="_Toc21096614"/>
      <w:bookmarkStart w:id="2509" w:name="_Toc29763581"/>
      <w:bookmarkStart w:id="2510" w:name="_Toc36030052"/>
      <w:bookmarkStart w:id="2511" w:name="_Toc37179952"/>
      <w:bookmarkStart w:id="2512" w:name="_Toc45869652"/>
      <w:bookmarkStart w:id="2513" w:name="_Toc52555451"/>
      <w:bookmarkStart w:id="2514" w:name="_Toc61126271"/>
      <w:bookmarkStart w:id="2515" w:name="_Toc67911687"/>
      <w:bookmarkStart w:id="2516" w:name="_Toc74841779"/>
      <w:bookmarkStart w:id="2517" w:name="_Toc76503559"/>
      <w:bookmarkStart w:id="2518" w:name="_Toc83041414"/>
      <w:r w:rsidRPr="009202AA">
        <w:t>8.1.1</w:t>
      </w:r>
      <w:r w:rsidRPr="009202AA">
        <w:tab/>
        <w:t>UTRA operation</w:t>
      </w:r>
      <w:bookmarkEnd w:id="2508"/>
      <w:bookmarkEnd w:id="2509"/>
      <w:bookmarkEnd w:id="2510"/>
      <w:bookmarkEnd w:id="2511"/>
      <w:bookmarkEnd w:id="2512"/>
      <w:bookmarkEnd w:id="2513"/>
      <w:bookmarkEnd w:id="2514"/>
      <w:bookmarkEnd w:id="2515"/>
      <w:bookmarkEnd w:id="2516"/>
      <w:bookmarkEnd w:id="2517"/>
      <w:bookmarkEnd w:id="2518"/>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0.5pt;height:36.35pt" o:ole="" fillcolor="window">
            <v:imagedata r:id="rId85" o:title=""/>
          </v:shape>
          <o:OLEObject Type="Embed" ProgID="Equation.3" ShapeID="_x0000_i1064" DrawAspect="Content" ObjectID="_1694533403"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25pt;height:21.4pt" o:ole="" fillcolor="window">
            <v:imagedata r:id="rId87" o:title=""/>
          </v:shape>
          <o:OLEObject Type="Embed" ProgID="Equation.3" ShapeID="_x0000_i1065" DrawAspect="Content" ObjectID="_1694533404"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3.55pt;height:21.4pt" o:ole="" fillcolor="window">
            <v:imagedata r:id="rId89" o:title=""/>
          </v:shape>
          <o:OLEObject Type="Embed" ProgID="Equation.3" ShapeID="_x0000_i1066" DrawAspect="Content" ObjectID="_1694533405"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1pt;height:22.1pt" o:ole="" fillcolor="window">
            <v:imagedata r:id="rId91" o:title=""/>
          </v:shape>
          <o:OLEObject Type="Embed" ProgID="Equation.3" ShapeID="_x0000_i1067" DrawAspect="Content" ObjectID="_1694533406"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1pt;height:13.55pt" o:ole="" fillcolor="window">
            <v:imagedata r:id="rId93" o:title=""/>
          </v:shape>
          <o:OLEObject Type="Embed" ProgID="Equation.3" ShapeID="_x0000_i1068" DrawAspect="Content" ObjectID="_1694533407"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2519" w:name="_Toc21096615"/>
      <w:bookmarkStart w:id="2520" w:name="_Toc29763582"/>
      <w:bookmarkStart w:id="2521" w:name="_Toc36030053"/>
      <w:bookmarkStart w:id="2522" w:name="_Toc37179953"/>
      <w:bookmarkStart w:id="2523" w:name="_Toc45869653"/>
      <w:bookmarkStart w:id="2524" w:name="_Toc52555452"/>
      <w:bookmarkStart w:id="2525" w:name="_Toc61126272"/>
      <w:bookmarkStart w:id="2526" w:name="_Toc67911688"/>
      <w:bookmarkStart w:id="2527" w:name="_Toc74841780"/>
      <w:bookmarkStart w:id="2528" w:name="_Toc76503560"/>
      <w:bookmarkStart w:id="2529" w:name="_Toc83041415"/>
      <w:r w:rsidRPr="009202AA">
        <w:t>8.1.2</w:t>
      </w:r>
      <w:r w:rsidRPr="009202AA">
        <w:tab/>
        <w:t>E-UTRA operation</w:t>
      </w:r>
      <w:bookmarkEnd w:id="2519"/>
      <w:bookmarkEnd w:id="2520"/>
      <w:bookmarkEnd w:id="2521"/>
      <w:bookmarkEnd w:id="2522"/>
      <w:bookmarkEnd w:id="2523"/>
      <w:bookmarkEnd w:id="2524"/>
      <w:bookmarkEnd w:id="2525"/>
      <w:bookmarkEnd w:id="2526"/>
      <w:bookmarkEnd w:id="2527"/>
      <w:bookmarkEnd w:id="2528"/>
      <w:bookmarkEnd w:id="2529"/>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8.45pt;height:14.25pt" o:ole="">
            <v:imagedata r:id="rId95" o:title=""/>
          </v:shape>
          <o:OLEObject Type="Embed" ProgID="Equation.DSMT4" ShapeID="_x0000_i1069" DrawAspect="Content" ObjectID="_1694533408"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25pt;height:13.55pt" o:ole="">
            <v:imagedata r:id="rId97" o:title=""/>
          </v:shape>
          <o:OLEObject Type="Embed" ProgID="Equation.DSMT4" ShapeID="_x0000_i1070" DrawAspect="Content" ObjectID="_1694533409"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25pt;height:13.55pt" o:ole="">
            <v:imagedata r:id="rId99" o:title=""/>
          </v:shape>
          <o:OLEObject Type="Embed" ProgID="Equation.DSMT4" ShapeID="_x0000_i1071" DrawAspect="Content" ObjectID="_1694533410"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4.95pt;height:13.55pt" o:ole="">
            <v:imagedata r:id="rId99" o:title=""/>
          </v:shape>
          <o:OLEObject Type="Embed" ProgID="Equation.DSMT4" ShapeID="_x0000_i1072" DrawAspect="Content" ObjectID="_1694533411"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2530" w:name="_Toc21096616"/>
      <w:bookmarkStart w:id="2531" w:name="_Toc29763583"/>
      <w:bookmarkStart w:id="2532" w:name="_Toc36030054"/>
      <w:bookmarkStart w:id="2533" w:name="_Toc37179954"/>
      <w:bookmarkStart w:id="2534" w:name="_Toc45869654"/>
      <w:bookmarkStart w:id="2535" w:name="_Toc52555453"/>
      <w:bookmarkStart w:id="2536" w:name="_Toc61126273"/>
      <w:bookmarkStart w:id="2537" w:name="_Toc67911689"/>
      <w:bookmarkStart w:id="2538" w:name="_Toc74841781"/>
      <w:bookmarkStart w:id="2539" w:name="_Toc76503561"/>
      <w:bookmarkStart w:id="2540" w:name="_Toc83041416"/>
      <w:r w:rsidRPr="009202AA">
        <w:t>8.2</w:t>
      </w:r>
      <w:r w:rsidRPr="009202AA">
        <w:tab/>
        <w:t>Minimum requirements for MSR operation</w:t>
      </w:r>
      <w:bookmarkEnd w:id="2530"/>
      <w:bookmarkEnd w:id="2531"/>
      <w:bookmarkEnd w:id="2532"/>
      <w:bookmarkEnd w:id="2533"/>
      <w:bookmarkEnd w:id="2534"/>
      <w:bookmarkEnd w:id="2535"/>
      <w:bookmarkEnd w:id="2536"/>
      <w:bookmarkEnd w:id="2537"/>
      <w:bookmarkEnd w:id="2538"/>
      <w:bookmarkEnd w:id="2539"/>
      <w:bookmarkEnd w:id="2540"/>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2541" w:name="_Toc21096617"/>
      <w:bookmarkStart w:id="2542" w:name="_Toc29763584"/>
      <w:bookmarkStart w:id="2543" w:name="_Toc36030055"/>
      <w:bookmarkStart w:id="2544" w:name="_Toc37179955"/>
      <w:bookmarkStart w:id="2545" w:name="_Toc45869655"/>
      <w:bookmarkStart w:id="2546" w:name="_Toc52555454"/>
      <w:bookmarkStart w:id="2547" w:name="_Toc61126274"/>
      <w:bookmarkStart w:id="2548" w:name="_Toc67911690"/>
      <w:bookmarkStart w:id="2549" w:name="_Toc74841782"/>
      <w:bookmarkStart w:id="2550" w:name="_Toc76503562"/>
      <w:bookmarkStart w:id="2551" w:name="_Toc83041417"/>
      <w:r w:rsidRPr="009202AA">
        <w:t>8.3</w:t>
      </w:r>
      <w:r w:rsidRPr="009202AA">
        <w:tab/>
        <w:t>Minimum requirements for UTRA operation</w:t>
      </w:r>
      <w:bookmarkEnd w:id="2541"/>
      <w:bookmarkEnd w:id="2542"/>
      <w:bookmarkEnd w:id="2543"/>
      <w:bookmarkEnd w:id="2544"/>
      <w:bookmarkEnd w:id="2545"/>
      <w:bookmarkEnd w:id="2546"/>
      <w:bookmarkEnd w:id="2547"/>
      <w:bookmarkEnd w:id="2548"/>
      <w:bookmarkEnd w:id="2549"/>
      <w:bookmarkEnd w:id="2550"/>
      <w:bookmarkEnd w:id="255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2552" w:name="_Toc21096618"/>
      <w:bookmarkStart w:id="2553" w:name="_Toc29763585"/>
      <w:bookmarkStart w:id="2554" w:name="_Toc36030056"/>
      <w:bookmarkStart w:id="2555" w:name="_Toc37179956"/>
      <w:bookmarkStart w:id="2556" w:name="_Toc45869656"/>
      <w:bookmarkStart w:id="2557" w:name="_Toc52555455"/>
      <w:bookmarkStart w:id="2558" w:name="_Toc61126275"/>
      <w:bookmarkStart w:id="2559" w:name="_Toc67911691"/>
      <w:bookmarkStart w:id="2560" w:name="_Toc74841783"/>
      <w:bookmarkStart w:id="2561" w:name="_Toc76503563"/>
      <w:bookmarkStart w:id="2562" w:name="_Toc83041418"/>
      <w:r w:rsidRPr="009202AA">
        <w:t>8.4</w:t>
      </w:r>
      <w:r w:rsidRPr="009202AA">
        <w:tab/>
        <w:t>Minimum requirements for E-UTRA operation</w:t>
      </w:r>
      <w:bookmarkEnd w:id="2552"/>
      <w:bookmarkEnd w:id="2553"/>
      <w:bookmarkEnd w:id="2554"/>
      <w:bookmarkEnd w:id="2555"/>
      <w:bookmarkEnd w:id="2556"/>
      <w:bookmarkEnd w:id="2557"/>
      <w:bookmarkEnd w:id="2558"/>
      <w:bookmarkEnd w:id="2559"/>
      <w:bookmarkEnd w:id="2560"/>
      <w:bookmarkEnd w:id="2561"/>
      <w:bookmarkEnd w:id="2562"/>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2563" w:name="_Toc21096619"/>
      <w:bookmarkStart w:id="2564" w:name="_Toc29763586"/>
      <w:bookmarkStart w:id="2565" w:name="_Toc36030057"/>
      <w:bookmarkStart w:id="2566" w:name="_Toc37179957"/>
      <w:bookmarkStart w:id="2567" w:name="_Toc45869657"/>
      <w:bookmarkStart w:id="2568" w:name="_Toc52555456"/>
      <w:bookmarkStart w:id="2569" w:name="_Toc61126276"/>
      <w:bookmarkStart w:id="2570" w:name="_Toc67911692"/>
      <w:bookmarkStart w:id="2571" w:name="_Toc74841784"/>
      <w:bookmarkStart w:id="2572" w:name="_Toc76503564"/>
      <w:bookmarkStart w:id="2573" w:name="_Toc83041419"/>
      <w:r w:rsidRPr="009202AA">
        <w:rPr>
          <w:lang w:eastAsia="zh-CN"/>
        </w:rPr>
        <w:t>9</w:t>
      </w:r>
      <w:r w:rsidRPr="009202AA">
        <w:rPr>
          <w:lang w:eastAsia="zh-CN"/>
        </w:rPr>
        <w:tab/>
        <w:t>Radiated transmitter characteristics</w:t>
      </w:r>
      <w:bookmarkEnd w:id="2563"/>
      <w:bookmarkEnd w:id="2564"/>
      <w:bookmarkEnd w:id="2565"/>
      <w:bookmarkEnd w:id="2566"/>
      <w:bookmarkEnd w:id="2567"/>
      <w:bookmarkEnd w:id="2568"/>
      <w:bookmarkEnd w:id="2569"/>
      <w:bookmarkEnd w:id="2570"/>
      <w:bookmarkEnd w:id="2571"/>
      <w:bookmarkEnd w:id="2572"/>
      <w:bookmarkEnd w:id="2573"/>
    </w:p>
    <w:p w14:paraId="284BC99D" w14:textId="77777777" w:rsidR="004C4A70" w:rsidRPr="009202AA" w:rsidRDefault="004C4A70" w:rsidP="004C4A70">
      <w:pPr>
        <w:pStyle w:val="Heading2"/>
        <w:rPr>
          <w:lang w:eastAsia="zh-CN"/>
        </w:rPr>
      </w:pPr>
      <w:bookmarkStart w:id="2574" w:name="_Toc21096620"/>
      <w:bookmarkStart w:id="2575" w:name="_Toc29763587"/>
      <w:bookmarkStart w:id="2576" w:name="_Toc36030058"/>
      <w:bookmarkStart w:id="2577" w:name="_Toc37179958"/>
      <w:bookmarkStart w:id="2578" w:name="_Toc45869658"/>
      <w:bookmarkStart w:id="2579" w:name="_Toc52555457"/>
      <w:bookmarkStart w:id="2580" w:name="_Toc61126277"/>
      <w:bookmarkStart w:id="2581" w:name="_Toc67911693"/>
      <w:bookmarkStart w:id="2582" w:name="_Toc74841785"/>
      <w:bookmarkStart w:id="2583" w:name="_Toc76503565"/>
      <w:bookmarkStart w:id="2584" w:name="_Toc83041420"/>
      <w:r w:rsidRPr="009202AA">
        <w:rPr>
          <w:lang w:eastAsia="zh-CN"/>
        </w:rPr>
        <w:t>9.1</w:t>
      </w:r>
      <w:r w:rsidRPr="009202AA">
        <w:rPr>
          <w:lang w:eastAsia="zh-CN"/>
        </w:rPr>
        <w:tab/>
        <w:t>General</w:t>
      </w:r>
      <w:bookmarkEnd w:id="2574"/>
      <w:bookmarkEnd w:id="2575"/>
      <w:bookmarkEnd w:id="2576"/>
      <w:bookmarkEnd w:id="2577"/>
      <w:bookmarkEnd w:id="2578"/>
      <w:bookmarkEnd w:id="2579"/>
      <w:bookmarkEnd w:id="2580"/>
      <w:bookmarkEnd w:id="2581"/>
      <w:bookmarkEnd w:id="2582"/>
      <w:bookmarkEnd w:id="2583"/>
      <w:bookmarkEnd w:id="2584"/>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6.1pt;height:35.65pt" o:ole="">
            <v:imagedata r:id="rId102" o:title=""/>
          </v:shape>
          <o:OLEObject Type="Embed" ProgID="Equation.3" ShapeID="_x0000_i1073" DrawAspect="Content" ObjectID="_1694533412"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2585" w:name="_Toc21096621"/>
      <w:bookmarkStart w:id="2586" w:name="_Toc29763588"/>
      <w:bookmarkStart w:id="2587" w:name="_Toc36030059"/>
      <w:bookmarkStart w:id="2588" w:name="_Toc37179959"/>
      <w:bookmarkStart w:id="2589" w:name="_Toc45869659"/>
      <w:bookmarkStart w:id="2590" w:name="_Toc52555458"/>
      <w:bookmarkStart w:id="2591" w:name="_Toc61126278"/>
      <w:bookmarkStart w:id="2592" w:name="_Toc67911694"/>
      <w:bookmarkStart w:id="2593" w:name="_Toc74841786"/>
      <w:bookmarkStart w:id="2594" w:name="_Toc76503566"/>
      <w:bookmarkStart w:id="2595" w:name="_Toc83041421"/>
      <w:r w:rsidRPr="009202AA">
        <w:rPr>
          <w:lang w:eastAsia="zh-CN"/>
        </w:rPr>
        <w:t>9.2</w:t>
      </w:r>
      <w:r w:rsidRPr="009202AA">
        <w:rPr>
          <w:lang w:eastAsia="zh-CN"/>
        </w:rPr>
        <w:tab/>
        <w:t>Radiated transmit power</w:t>
      </w:r>
      <w:bookmarkEnd w:id="2585"/>
      <w:bookmarkEnd w:id="2586"/>
      <w:bookmarkEnd w:id="2587"/>
      <w:bookmarkEnd w:id="2588"/>
      <w:bookmarkEnd w:id="2589"/>
      <w:bookmarkEnd w:id="2590"/>
      <w:bookmarkEnd w:id="2591"/>
      <w:bookmarkEnd w:id="2592"/>
      <w:bookmarkEnd w:id="2593"/>
      <w:bookmarkEnd w:id="2594"/>
      <w:bookmarkEnd w:id="2595"/>
    </w:p>
    <w:p w14:paraId="3C17DBF3" w14:textId="77777777" w:rsidR="004C4A70" w:rsidRPr="009202AA" w:rsidRDefault="004C4A70" w:rsidP="004C4A70">
      <w:pPr>
        <w:pStyle w:val="Heading3"/>
      </w:pPr>
      <w:bookmarkStart w:id="2596" w:name="_Toc21096622"/>
      <w:bookmarkStart w:id="2597" w:name="_Toc29763589"/>
      <w:bookmarkStart w:id="2598" w:name="_Toc36030060"/>
      <w:bookmarkStart w:id="2599" w:name="_Toc37179960"/>
      <w:bookmarkStart w:id="2600" w:name="_Toc45869660"/>
      <w:bookmarkStart w:id="2601" w:name="_Toc52555459"/>
      <w:bookmarkStart w:id="2602" w:name="_Toc61126279"/>
      <w:bookmarkStart w:id="2603" w:name="_Toc67911695"/>
      <w:bookmarkStart w:id="2604" w:name="_Toc74841787"/>
      <w:bookmarkStart w:id="2605" w:name="_Toc76503567"/>
      <w:bookmarkStart w:id="2606" w:name="_Toc83041422"/>
      <w:r w:rsidRPr="009202AA">
        <w:t>9.2.1</w:t>
      </w:r>
      <w:r w:rsidRPr="009202AA">
        <w:tab/>
        <w:t>General</w:t>
      </w:r>
      <w:bookmarkEnd w:id="2596"/>
      <w:bookmarkEnd w:id="2597"/>
      <w:bookmarkEnd w:id="2598"/>
      <w:bookmarkEnd w:id="2599"/>
      <w:bookmarkEnd w:id="2600"/>
      <w:bookmarkEnd w:id="2601"/>
      <w:bookmarkEnd w:id="2602"/>
      <w:bookmarkEnd w:id="2603"/>
      <w:bookmarkEnd w:id="2604"/>
      <w:bookmarkEnd w:id="2605"/>
      <w:bookmarkEnd w:id="2606"/>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2607" w:name="_Toc21096623"/>
      <w:bookmarkStart w:id="2608" w:name="_Toc29763590"/>
      <w:bookmarkStart w:id="2609" w:name="_Toc36030061"/>
      <w:bookmarkStart w:id="2610" w:name="_Toc37179961"/>
      <w:bookmarkStart w:id="2611" w:name="_Toc45869661"/>
      <w:bookmarkStart w:id="2612" w:name="_Toc52555460"/>
      <w:bookmarkStart w:id="2613" w:name="_Toc61126280"/>
      <w:bookmarkStart w:id="2614" w:name="_Toc67911696"/>
      <w:bookmarkStart w:id="2615" w:name="_Toc74841788"/>
      <w:bookmarkStart w:id="2616" w:name="_Toc76503568"/>
      <w:bookmarkStart w:id="2617" w:name="_Toc83041423"/>
      <w:r w:rsidRPr="009202AA">
        <w:rPr>
          <w:lang w:eastAsia="zh-CN"/>
        </w:rPr>
        <w:t>9.2.2</w:t>
      </w:r>
      <w:r w:rsidRPr="009202AA">
        <w:rPr>
          <w:lang w:eastAsia="zh-CN"/>
        </w:rPr>
        <w:tab/>
        <w:t>Minimum requirement for MSR operation</w:t>
      </w:r>
      <w:bookmarkEnd w:id="2607"/>
      <w:bookmarkEnd w:id="2608"/>
      <w:bookmarkEnd w:id="2609"/>
      <w:bookmarkEnd w:id="2610"/>
      <w:bookmarkEnd w:id="2611"/>
      <w:bookmarkEnd w:id="2612"/>
      <w:bookmarkEnd w:id="2613"/>
      <w:bookmarkEnd w:id="2614"/>
      <w:bookmarkEnd w:id="2615"/>
      <w:bookmarkEnd w:id="2616"/>
      <w:bookmarkEnd w:id="2617"/>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2618" w:name="_Toc21096624"/>
      <w:bookmarkStart w:id="2619" w:name="_Toc29763591"/>
      <w:bookmarkStart w:id="2620" w:name="_Toc36030062"/>
      <w:bookmarkStart w:id="2621" w:name="_Toc37179962"/>
      <w:bookmarkStart w:id="2622" w:name="_Toc45869662"/>
      <w:bookmarkStart w:id="2623" w:name="_Toc52555461"/>
      <w:bookmarkStart w:id="2624" w:name="_Toc61126281"/>
      <w:bookmarkStart w:id="2625" w:name="_Toc67911697"/>
      <w:bookmarkStart w:id="2626" w:name="_Toc74841789"/>
      <w:bookmarkStart w:id="2627" w:name="_Toc76503569"/>
      <w:bookmarkStart w:id="2628" w:name="_Toc83041424"/>
      <w:r w:rsidRPr="009202AA">
        <w:rPr>
          <w:lang w:eastAsia="zh-CN"/>
        </w:rPr>
        <w:t>9.2.3</w:t>
      </w:r>
      <w:r w:rsidRPr="009202AA">
        <w:rPr>
          <w:lang w:eastAsia="zh-CN"/>
        </w:rPr>
        <w:tab/>
        <w:t>Minimum requirement for single RAT UTRA operation</w:t>
      </w:r>
      <w:bookmarkEnd w:id="2618"/>
      <w:bookmarkEnd w:id="2619"/>
      <w:bookmarkEnd w:id="2620"/>
      <w:bookmarkEnd w:id="2621"/>
      <w:bookmarkEnd w:id="2622"/>
      <w:bookmarkEnd w:id="2623"/>
      <w:bookmarkEnd w:id="2624"/>
      <w:bookmarkEnd w:id="2625"/>
      <w:bookmarkEnd w:id="2626"/>
      <w:bookmarkEnd w:id="2627"/>
      <w:bookmarkEnd w:id="2628"/>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2629" w:name="_Toc21096625"/>
      <w:bookmarkStart w:id="2630" w:name="_Toc29763592"/>
      <w:bookmarkStart w:id="2631" w:name="_Toc36030063"/>
      <w:bookmarkStart w:id="2632" w:name="_Toc37179963"/>
      <w:bookmarkStart w:id="2633" w:name="_Toc45869663"/>
      <w:bookmarkStart w:id="2634" w:name="_Toc52555462"/>
      <w:bookmarkStart w:id="2635" w:name="_Toc61126282"/>
      <w:bookmarkStart w:id="2636" w:name="_Toc67911698"/>
      <w:bookmarkStart w:id="2637" w:name="_Toc74841790"/>
      <w:bookmarkStart w:id="2638" w:name="_Toc76503570"/>
      <w:bookmarkStart w:id="2639" w:name="_Toc83041425"/>
      <w:r w:rsidRPr="009202AA">
        <w:rPr>
          <w:lang w:eastAsia="zh-CN"/>
        </w:rPr>
        <w:t>9.2.4</w:t>
      </w:r>
      <w:r w:rsidRPr="009202AA">
        <w:rPr>
          <w:lang w:eastAsia="zh-CN"/>
        </w:rPr>
        <w:tab/>
        <w:t>Minimum requirement for single RAT E-UTRA operation</w:t>
      </w:r>
      <w:bookmarkEnd w:id="2629"/>
      <w:bookmarkEnd w:id="2630"/>
      <w:bookmarkEnd w:id="2631"/>
      <w:bookmarkEnd w:id="2632"/>
      <w:bookmarkEnd w:id="2633"/>
      <w:bookmarkEnd w:id="2634"/>
      <w:bookmarkEnd w:id="2635"/>
      <w:bookmarkEnd w:id="2636"/>
      <w:bookmarkEnd w:id="2637"/>
      <w:bookmarkEnd w:id="2638"/>
      <w:bookmarkEnd w:id="2639"/>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2640" w:name="_Toc21096626"/>
      <w:bookmarkStart w:id="2641" w:name="_Toc29763593"/>
      <w:bookmarkStart w:id="2642" w:name="_Toc36030064"/>
      <w:bookmarkStart w:id="2643" w:name="_Toc37179964"/>
      <w:bookmarkStart w:id="2644" w:name="_Toc45869664"/>
      <w:bookmarkStart w:id="2645" w:name="_Toc52555463"/>
      <w:bookmarkStart w:id="2646" w:name="_Toc61126283"/>
      <w:bookmarkStart w:id="2647" w:name="_Toc67911699"/>
      <w:bookmarkStart w:id="2648" w:name="_Toc74841791"/>
      <w:bookmarkStart w:id="2649" w:name="_Toc76503571"/>
      <w:bookmarkStart w:id="2650" w:name="_Toc83041426"/>
      <w:r w:rsidRPr="009202AA">
        <w:t>9.3</w:t>
      </w:r>
      <w:r w:rsidRPr="009202AA">
        <w:tab/>
        <w:t>OTA Base Station output power</w:t>
      </w:r>
      <w:bookmarkEnd w:id="2640"/>
      <w:bookmarkEnd w:id="2641"/>
      <w:bookmarkEnd w:id="2642"/>
      <w:bookmarkEnd w:id="2643"/>
      <w:bookmarkEnd w:id="2644"/>
      <w:bookmarkEnd w:id="2645"/>
      <w:bookmarkEnd w:id="2646"/>
      <w:bookmarkEnd w:id="2647"/>
      <w:bookmarkEnd w:id="2648"/>
      <w:bookmarkEnd w:id="2649"/>
      <w:bookmarkEnd w:id="2650"/>
    </w:p>
    <w:p w14:paraId="353B50BC" w14:textId="77777777" w:rsidR="004C4A70" w:rsidRPr="009202AA" w:rsidRDefault="004C4A70" w:rsidP="004C4A70">
      <w:pPr>
        <w:pStyle w:val="Heading3"/>
      </w:pPr>
      <w:bookmarkStart w:id="2651" w:name="_Toc21096627"/>
      <w:bookmarkStart w:id="2652" w:name="_Toc29763594"/>
      <w:bookmarkStart w:id="2653" w:name="_Toc36030065"/>
      <w:bookmarkStart w:id="2654" w:name="_Toc37179965"/>
      <w:bookmarkStart w:id="2655" w:name="_Toc45869665"/>
      <w:bookmarkStart w:id="2656" w:name="_Toc52555464"/>
      <w:bookmarkStart w:id="2657" w:name="_Toc61126284"/>
      <w:bookmarkStart w:id="2658" w:name="_Toc67911700"/>
      <w:bookmarkStart w:id="2659" w:name="_Toc74841792"/>
      <w:bookmarkStart w:id="2660" w:name="_Toc76503572"/>
      <w:bookmarkStart w:id="2661" w:name="_Toc83041427"/>
      <w:r w:rsidRPr="009202AA">
        <w:t>9.3.1</w:t>
      </w:r>
      <w:r w:rsidRPr="009202AA">
        <w:tab/>
        <w:t>General</w:t>
      </w:r>
      <w:bookmarkEnd w:id="2651"/>
      <w:bookmarkEnd w:id="2652"/>
      <w:bookmarkEnd w:id="2653"/>
      <w:bookmarkEnd w:id="2654"/>
      <w:bookmarkEnd w:id="2655"/>
      <w:bookmarkEnd w:id="2656"/>
      <w:bookmarkEnd w:id="2657"/>
      <w:bookmarkEnd w:id="2658"/>
      <w:bookmarkEnd w:id="2659"/>
      <w:bookmarkEnd w:id="2660"/>
      <w:bookmarkEnd w:id="266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2662" w:name="_Toc21096628"/>
      <w:bookmarkStart w:id="2663" w:name="_Toc29763595"/>
      <w:bookmarkStart w:id="2664" w:name="_Toc36030066"/>
      <w:bookmarkStart w:id="2665" w:name="_Toc37179966"/>
      <w:bookmarkStart w:id="2666" w:name="_Toc45869666"/>
      <w:bookmarkStart w:id="2667" w:name="_Toc52555465"/>
      <w:bookmarkStart w:id="2668" w:name="_Toc61126285"/>
      <w:bookmarkStart w:id="2669" w:name="_Toc67911701"/>
      <w:bookmarkStart w:id="2670" w:name="_Toc74841793"/>
      <w:bookmarkStart w:id="2671" w:name="_Toc76503573"/>
      <w:bookmarkStart w:id="2672" w:name="_Toc83041428"/>
      <w:r w:rsidRPr="009202AA">
        <w:t>9.3.2</w:t>
      </w:r>
      <w:r w:rsidRPr="009202AA">
        <w:tab/>
        <w:t>OTA Maximum output power</w:t>
      </w:r>
      <w:bookmarkEnd w:id="2662"/>
      <w:bookmarkEnd w:id="2663"/>
      <w:bookmarkEnd w:id="2664"/>
      <w:bookmarkEnd w:id="2665"/>
      <w:bookmarkEnd w:id="2666"/>
      <w:bookmarkEnd w:id="2667"/>
      <w:bookmarkEnd w:id="2668"/>
      <w:bookmarkEnd w:id="2669"/>
      <w:bookmarkEnd w:id="2670"/>
      <w:bookmarkEnd w:id="2671"/>
      <w:bookmarkEnd w:id="2672"/>
    </w:p>
    <w:p w14:paraId="6F27BD44" w14:textId="77777777" w:rsidR="004C4A70" w:rsidRPr="009202AA" w:rsidRDefault="004C4A70" w:rsidP="004C4A70">
      <w:pPr>
        <w:pStyle w:val="Heading4"/>
      </w:pPr>
      <w:bookmarkStart w:id="2673" w:name="_Toc21096629"/>
      <w:bookmarkStart w:id="2674" w:name="_Toc29763596"/>
      <w:bookmarkStart w:id="2675" w:name="_Toc36030067"/>
      <w:bookmarkStart w:id="2676" w:name="_Toc37179967"/>
      <w:bookmarkStart w:id="2677" w:name="_Toc45869667"/>
      <w:bookmarkStart w:id="2678" w:name="_Toc52555466"/>
      <w:bookmarkStart w:id="2679" w:name="_Toc61126286"/>
      <w:bookmarkStart w:id="2680" w:name="_Toc67911702"/>
      <w:bookmarkStart w:id="2681" w:name="_Toc74841794"/>
      <w:bookmarkStart w:id="2682" w:name="_Toc76503574"/>
      <w:bookmarkStart w:id="2683" w:name="_Toc83041429"/>
      <w:r w:rsidRPr="009202AA">
        <w:t>9.3.2.1</w:t>
      </w:r>
      <w:r w:rsidRPr="009202AA">
        <w:tab/>
        <w:t>General</w:t>
      </w:r>
      <w:bookmarkEnd w:id="2673"/>
      <w:bookmarkEnd w:id="2674"/>
      <w:bookmarkEnd w:id="2675"/>
      <w:bookmarkEnd w:id="2676"/>
      <w:bookmarkEnd w:id="2677"/>
      <w:bookmarkEnd w:id="2678"/>
      <w:bookmarkEnd w:id="2679"/>
      <w:bookmarkEnd w:id="2680"/>
      <w:bookmarkEnd w:id="2681"/>
      <w:bookmarkEnd w:id="2682"/>
      <w:bookmarkEnd w:id="2683"/>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2684" w:name="_Toc21096630"/>
      <w:bookmarkStart w:id="2685" w:name="_Toc29763597"/>
      <w:bookmarkStart w:id="2686" w:name="_Toc36030068"/>
      <w:bookmarkStart w:id="2687" w:name="_Toc37179968"/>
      <w:bookmarkStart w:id="2688" w:name="_Toc45869668"/>
      <w:bookmarkStart w:id="2689" w:name="_Toc52555467"/>
      <w:bookmarkStart w:id="2690" w:name="_Toc61126287"/>
      <w:bookmarkStart w:id="2691" w:name="_Toc67911703"/>
      <w:bookmarkStart w:id="2692" w:name="_Toc74841795"/>
      <w:bookmarkStart w:id="2693" w:name="_Toc76503575"/>
      <w:bookmarkStart w:id="2694" w:name="_Toc83041430"/>
      <w:r w:rsidRPr="009202AA">
        <w:t>9.3.2.2</w:t>
      </w:r>
      <w:r w:rsidRPr="009202AA">
        <w:tab/>
        <w:t>Minimum requirement for MSR operation</w:t>
      </w:r>
      <w:bookmarkEnd w:id="2684"/>
      <w:bookmarkEnd w:id="2685"/>
      <w:bookmarkEnd w:id="2686"/>
      <w:bookmarkEnd w:id="2687"/>
      <w:bookmarkEnd w:id="2688"/>
      <w:bookmarkEnd w:id="2689"/>
      <w:bookmarkEnd w:id="2690"/>
      <w:bookmarkEnd w:id="2691"/>
      <w:bookmarkEnd w:id="2692"/>
      <w:bookmarkEnd w:id="2693"/>
      <w:bookmarkEnd w:id="2694"/>
    </w:p>
    <w:p w14:paraId="458AC122" w14:textId="77777777" w:rsidR="004C4A70" w:rsidRPr="009202AA" w:rsidRDefault="004C4A70" w:rsidP="004C4A70">
      <w:pPr>
        <w:pStyle w:val="Heading5"/>
      </w:pPr>
      <w:bookmarkStart w:id="2695" w:name="_Toc21096631"/>
      <w:bookmarkStart w:id="2696" w:name="_Toc29763598"/>
      <w:bookmarkStart w:id="2697" w:name="_Toc36030069"/>
      <w:bookmarkStart w:id="2698" w:name="_Toc37179969"/>
      <w:bookmarkStart w:id="2699" w:name="_Toc45869669"/>
      <w:bookmarkStart w:id="2700" w:name="_Toc52555468"/>
      <w:bookmarkStart w:id="2701" w:name="_Toc61126288"/>
      <w:bookmarkStart w:id="2702" w:name="_Toc67911704"/>
      <w:bookmarkStart w:id="2703" w:name="_Toc74841796"/>
      <w:bookmarkStart w:id="2704" w:name="_Toc76503576"/>
      <w:bookmarkStart w:id="2705" w:name="_Toc83041431"/>
      <w:r w:rsidRPr="009202AA">
        <w:t>9.3.2.2.1</w:t>
      </w:r>
      <w:r w:rsidRPr="009202AA">
        <w:tab/>
        <w:t>General</w:t>
      </w:r>
      <w:bookmarkEnd w:id="2695"/>
      <w:bookmarkEnd w:id="2696"/>
      <w:bookmarkEnd w:id="2697"/>
      <w:bookmarkEnd w:id="2698"/>
      <w:bookmarkEnd w:id="2699"/>
      <w:bookmarkEnd w:id="2700"/>
      <w:bookmarkEnd w:id="2701"/>
      <w:bookmarkEnd w:id="2702"/>
      <w:bookmarkEnd w:id="2703"/>
      <w:bookmarkEnd w:id="2704"/>
      <w:bookmarkEnd w:id="2705"/>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2706" w:name="_Toc21096632"/>
      <w:bookmarkStart w:id="2707" w:name="_Toc29763599"/>
      <w:bookmarkStart w:id="2708" w:name="_Toc36030070"/>
      <w:bookmarkStart w:id="2709" w:name="_Toc37179970"/>
      <w:bookmarkStart w:id="2710" w:name="_Toc45869670"/>
      <w:bookmarkStart w:id="2711" w:name="_Toc52555469"/>
      <w:bookmarkStart w:id="2712" w:name="_Toc61126289"/>
      <w:bookmarkStart w:id="2713" w:name="_Toc67911705"/>
      <w:bookmarkStart w:id="2714" w:name="_Toc74841797"/>
      <w:bookmarkStart w:id="2715" w:name="_Toc76503577"/>
      <w:bookmarkStart w:id="2716" w:name="_Toc83041432"/>
      <w:r w:rsidRPr="009202AA">
        <w:t>9.3.2.2.2</w:t>
      </w:r>
      <w:r w:rsidRPr="009202AA">
        <w:tab/>
        <w:t>Additional requirements (regional)</w:t>
      </w:r>
      <w:bookmarkEnd w:id="2706"/>
      <w:bookmarkEnd w:id="2707"/>
      <w:bookmarkEnd w:id="2708"/>
      <w:bookmarkEnd w:id="2709"/>
      <w:bookmarkEnd w:id="2710"/>
      <w:bookmarkEnd w:id="2711"/>
      <w:bookmarkEnd w:id="2712"/>
      <w:bookmarkEnd w:id="2713"/>
      <w:bookmarkEnd w:id="2714"/>
      <w:bookmarkEnd w:id="2715"/>
      <w:bookmarkEnd w:id="2716"/>
    </w:p>
    <w:p w14:paraId="00CCEFC4" w14:textId="77777777" w:rsidR="004C4A70" w:rsidRPr="009202AA" w:rsidRDefault="004C4A70" w:rsidP="004C4A70">
      <w:pPr>
        <w:pStyle w:val="Heading4"/>
      </w:pPr>
      <w:bookmarkStart w:id="2717" w:name="_Toc21096633"/>
      <w:bookmarkStart w:id="2718" w:name="_Toc29763600"/>
      <w:bookmarkStart w:id="2719" w:name="_Toc36030071"/>
      <w:bookmarkStart w:id="2720" w:name="_Toc37179971"/>
      <w:bookmarkStart w:id="2721" w:name="_Toc45869671"/>
      <w:bookmarkStart w:id="2722" w:name="_Toc52555470"/>
      <w:bookmarkStart w:id="2723" w:name="_Toc61126290"/>
      <w:bookmarkStart w:id="2724" w:name="_Toc67911706"/>
      <w:bookmarkStart w:id="2725" w:name="_Toc74841798"/>
      <w:bookmarkStart w:id="2726" w:name="_Toc76503578"/>
      <w:bookmarkStart w:id="2727" w:name="_Toc83041433"/>
      <w:r w:rsidRPr="009202AA">
        <w:t>9.3.2.3</w:t>
      </w:r>
      <w:r w:rsidRPr="009202AA">
        <w:tab/>
        <w:t>Minimum requirement for single RAT UTRA operation</w:t>
      </w:r>
      <w:bookmarkEnd w:id="2717"/>
      <w:bookmarkEnd w:id="2718"/>
      <w:bookmarkEnd w:id="2719"/>
      <w:bookmarkEnd w:id="2720"/>
      <w:bookmarkEnd w:id="2721"/>
      <w:bookmarkEnd w:id="2722"/>
      <w:bookmarkEnd w:id="2723"/>
      <w:bookmarkEnd w:id="2724"/>
      <w:bookmarkEnd w:id="2725"/>
      <w:bookmarkEnd w:id="2726"/>
      <w:bookmarkEnd w:id="2727"/>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2728" w:name="_Toc21096634"/>
      <w:bookmarkStart w:id="2729" w:name="_Toc29763601"/>
      <w:bookmarkStart w:id="2730" w:name="_Toc36030072"/>
      <w:bookmarkStart w:id="2731" w:name="_Toc37179972"/>
      <w:bookmarkStart w:id="2732" w:name="_Toc45869672"/>
      <w:bookmarkStart w:id="2733" w:name="_Toc52555471"/>
      <w:bookmarkStart w:id="2734" w:name="_Toc61126291"/>
      <w:bookmarkStart w:id="2735" w:name="_Toc67911707"/>
      <w:bookmarkStart w:id="2736" w:name="_Toc74841799"/>
      <w:bookmarkStart w:id="2737" w:name="_Toc76503579"/>
      <w:bookmarkStart w:id="2738" w:name="_Toc83041434"/>
      <w:r w:rsidRPr="009202AA">
        <w:t>9.3.2.4</w:t>
      </w:r>
      <w:r w:rsidRPr="009202AA">
        <w:tab/>
        <w:t>Minimum requirement for single RAT E-UTRA operation</w:t>
      </w:r>
      <w:bookmarkEnd w:id="2728"/>
      <w:bookmarkEnd w:id="2729"/>
      <w:bookmarkEnd w:id="2730"/>
      <w:bookmarkEnd w:id="2731"/>
      <w:bookmarkEnd w:id="2732"/>
      <w:bookmarkEnd w:id="2733"/>
      <w:bookmarkEnd w:id="2734"/>
      <w:bookmarkEnd w:id="2735"/>
      <w:bookmarkEnd w:id="2736"/>
      <w:bookmarkEnd w:id="2737"/>
      <w:bookmarkEnd w:id="2738"/>
    </w:p>
    <w:p w14:paraId="2D769F57" w14:textId="77777777" w:rsidR="004C4A70" w:rsidRPr="009202AA" w:rsidRDefault="004C4A70" w:rsidP="004C4A70">
      <w:pPr>
        <w:pStyle w:val="Heading5"/>
      </w:pPr>
      <w:bookmarkStart w:id="2739" w:name="_Toc21096635"/>
      <w:bookmarkStart w:id="2740" w:name="_Toc29763602"/>
      <w:bookmarkStart w:id="2741" w:name="_Toc36030073"/>
      <w:bookmarkStart w:id="2742" w:name="_Toc37179973"/>
      <w:bookmarkStart w:id="2743" w:name="_Toc45869673"/>
      <w:bookmarkStart w:id="2744" w:name="_Toc52555472"/>
      <w:bookmarkStart w:id="2745" w:name="_Toc61126292"/>
      <w:bookmarkStart w:id="2746" w:name="_Toc67911708"/>
      <w:bookmarkStart w:id="2747" w:name="_Toc74841800"/>
      <w:bookmarkStart w:id="2748" w:name="_Toc76503580"/>
      <w:bookmarkStart w:id="2749" w:name="_Toc83041435"/>
      <w:r w:rsidRPr="009202AA">
        <w:t>9.3.2.4.1</w:t>
      </w:r>
      <w:r w:rsidRPr="009202AA">
        <w:tab/>
        <w:t>General</w:t>
      </w:r>
      <w:bookmarkEnd w:id="2739"/>
      <w:bookmarkEnd w:id="2740"/>
      <w:bookmarkEnd w:id="2741"/>
      <w:bookmarkEnd w:id="2742"/>
      <w:bookmarkEnd w:id="2743"/>
      <w:bookmarkEnd w:id="2744"/>
      <w:bookmarkEnd w:id="2745"/>
      <w:bookmarkEnd w:id="2746"/>
      <w:bookmarkEnd w:id="2747"/>
      <w:bookmarkEnd w:id="2748"/>
      <w:bookmarkEnd w:id="2749"/>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2750" w:name="_Toc21096636"/>
      <w:bookmarkStart w:id="2751" w:name="_Toc29763603"/>
      <w:bookmarkStart w:id="2752" w:name="_Toc36030074"/>
      <w:bookmarkStart w:id="2753" w:name="_Toc37179974"/>
      <w:bookmarkStart w:id="2754" w:name="_Toc45869674"/>
      <w:bookmarkStart w:id="2755" w:name="_Toc52555473"/>
      <w:bookmarkStart w:id="2756" w:name="_Toc61126293"/>
      <w:bookmarkStart w:id="2757" w:name="_Toc67911709"/>
      <w:bookmarkStart w:id="2758" w:name="_Toc74841801"/>
      <w:bookmarkStart w:id="2759" w:name="_Toc76503581"/>
      <w:bookmarkStart w:id="2760" w:name="_Toc83041436"/>
      <w:r w:rsidRPr="009202AA">
        <w:t>9.3.2.4.2</w:t>
      </w:r>
      <w:r w:rsidRPr="009202AA">
        <w:tab/>
        <w:t>Additional requirements (regional)</w:t>
      </w:r>
      <w:bookmarkEnd w:id="2750"/>
      <w:bookmarkEnd w:id="2751"/>
      <w:bookmarkEnd w:id="2752"/>
      <w:bookmarkEnd w:id="2753"/>
      <w:bookmarkEnd w:id="2754"/>
      <w:bookmarkEnd w:id="2755"/>
      <w:bookmarkEnd w:id="2756"/>
      <w:bookmarkEnd w:id="2757"/>
      <w:bookmarkEnd w:id="2758"/>
      <w:bookmarkEnd w:id="2759"/>
      <w:bookmarkEnd w:id="2760"/>
    </w:p>
    <w:p w14:paraId="349C8557" w14:textId="77777777" w:rsidR="004C4A70" w:rsidRPr="009202AA" w:rsidRDefault="004C4A70" w:rsidP="004C4A70">
      <w:pPr>
        <w:pStyle w:val="Heading3"/>
        <w:rPr>
          <w:lang w:val="sv-SE"/>
        </w:rPr>
      </w:pPr>
      <w:bookmarkStart w:id="2761" w:name="_Toc21096637"/>
      <w:bookmarkStart w:id="2762" w:name="_Toc29763604"/>
      <w:bookmarkStart w:id="2763" w:name="_Toc36030075"/>
      <w:bookmarkStart w:id="2764" w:name="_Toc37179975"/>
      <w:bookmarkStart w:id="2765" w:name="_Toc45869675"/>
      <w:bookmarkStart w:id="2766" w:name="_Toc52555474"/>
      <w:bookmarkStart w:id="2767" w:name="_Toc61126294"/>
      <w:bookmarkStart w:id="2768" w:name="_Toc67911710"/>
      <w:bookmarkStart w:id="2769" w:name="_Toc74841802"/>
      <w:bookmarkStart w:id="2770" w:name="_Toc76503582"/>
      <w:bookmarkStart w:id="2771" w:name="_Toc83041437"/>
      <w:r w:rsidRPr="009202AA">
        <w:rPr>
          <w:lang w:val="sv-SE"/>
        </w:rPr>
        <w:t>9.3.3</w:t>
      </w:r>
      <w:r w:rsidRPr="009202AA">
        <w:rPr>
          <w:lang w:val="sv-SE"/>
        </w:rPr>
        <w:tab/>
        <w:t>OTA E-UTRA DL RS power</w:t>
      </w:r>
      <w:bookmarkEnd w:id="2761"/>
      <w:bookmarkEnd w:id="2762"/>
      <w:bookmarkEnd w:id="2763"/>
      <w:bookmarkEnd w:id="2764"/>
      <w:bookmarkEnd w:id="2765"/>
      <w:bookmarkEnd w:id="2766"/>
      <w:bookmarkEnd w:id="2767"/>
      <w:bookmarkEnd w:id="2768"/>
      <w:bookmarkEnd w:id="2769"/>
      <w:bookmarkEnd w:id="2770"/>
      <w:bookmarkEnd w:id="2771"/>
    </w:p>
    <w:p w14:paraId="73B423F5" w14:textId="77777777" w:rsidR="004C4A70" w:rsidRPr="009202AA" w:rsidRDefault="004C4A70" w:rsidP="004C4A70">
      <w:pPr>
        <w:pStyle w:val="Heading4"/>
        <w:ind w:left="864" w:hanging="864"/>
      </w:pPr>
      <w:bookmarkStart w:id="2772" w:name="_Toc21096638"/>
      <w:bookmarkStart w:id="2773" w:name="_Toc29763605"/>
      <w:bookmarkStart w:id="2774" w:name="_Toc36030076"/>
      <w:bookmarkStart w:id="2775" w:name="_Toc37179976"/>
      <w:bookmarkStart w:id="2776" w:name="_Toc45869676"/>
      <w:bookmarkStart w:id="2777" w:name="_Toc52555475"/>
      <w:bookmarkStart w:id="2778" w:name="_Toc61126295"/>
      <w:bookmarkStart w:id="2779" w:name="_Toc67911711"/>
      <w:bookmarkStart w:id="2780" w:name="_Toc74841803"/>
      <w:bookmarkStart w:id="2781" w:name="_Toc76503583"/>
      <w:bookmarkStart w:id="2782" w:name="_Toc83041438"/>
      <w:r w:rsidRPr="009202AA">
        <w:t>9.3.3.1</w:t>
      </w:r>
      <w:r w:rsidRPr="009202AA">
        <w:tab/>
        <w:t>General</w:t>
      </w:r>
      <w:bookmarkEnd w:id="2772"/>
      <w:bookmarkEnd w:id="2773"/>
      <w:bookmarkEnd w:id="2774"/>
      <w:bookmarkEnd w:id="2775"/>
      <w:bookmarkEnd w:id="2776"/>
      <w:bookmarkEnd w:id="2777"/>
      <w:bookmarkEnd w:id="2778"/>
      <w:bookmarkEnd w:id="2779"/>
      <w:bookmarkEnd w:id="2780"/>
      <w:bookmarkEnd w:id="2781"/>
      <w:bookmarkEnd w:id="2782"/>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2783" w:name="_Toc21096639"/>
      <w:bookmarkStart w:id="2784" w:name="_Toc29763606"/>
      <w:bookmarkStart w:id="2785" w:name="_Toc36030077"/>
      <w:bookmarkStart w:id="2786" w:name="_Toc37179977"/>
      <w:bookmarkStart w:id="2787" w:name="_Toc45869677"/>
      <w:bookmarkStart w:id="2788" w:name="_Toc52555476"/>
      <w:bookmarkStart w:id="2789" w:name="_Toc61126296"/>
      <w:bookmarkStart w:id="2790" w:name="_Toc67911712"/>
      <w:bookmarkStart w:id="2791" w:name="_Toc74841804"/>
      <w:bookmarkStart w:id="2792" w:name="_Toc76503584"/>
      <w:bookmarkStart w:id="2793" w:name="_Toc83041439"/>
      <w:r w:rsidRPr="009202AA">
        <w:t>9.3.3.2</w:t>
      </w:r>
      <w:r w:rsidRPr="009202AA">
        <w:tab/>
        <w:t>Minimum requirement for MSR operation</w:t>
      </w:r>
      <w:bookmarkEnd w:id="2783"/>
      <w:bookmarkEnd w:id="2784"/>
      <w:bookmarkEnd w:id="2785"/>
      <w:bookmarkEnd w:id="2786"/>
      <w:bookmarkEnd w:id="2787"/>
      <w:bookmarkEnd w:id="2788"/>
      <w:bookmarkEnd w:id="2789"/>
      <w:bookmarkEnd w:id="2790"/>
      <w:bookmarkEnd w:id="2791"/>
      <w:bookmarkEnd w:id="2792"/>
      <w:bookmarkEnd w:id="2793"/>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2794" w:name="_Toc21096640"/>
      <w:bookmarkStart w:id="2795" w:name="_Toc29763607"/>
      <w:bookmarkStart w:id="2796" w:name="_Toc36030078"/>
      <w:bookmarkStart w:id="2797" w:name="_Toc37179978"/>
      <w:bookmarkStart w:id="2798" w:name="_Toc45869678"/>
      <w:bookmarkStart w:id="2799" w:name="_Toc52555477"/>
      <w:bookmarkStart w:id="2800" w:name="_Toc61126297"/>
      <w:bookmarkStart w:id="2801" w:name="_Toc67911713"/>
      <w:bookmarkStart w:id="2802" w:name="_Toc74841805"/>
      <w:bookmarkStart w:id="2803" w:name="_Toc76503585"/>
      <w:bookmarkStart w:id="2804" w:name="_Toc83041440"/>
      <w:r w:rsidRPr="009202AA">
        <w:t>9.3.3.3</w:t>
      </w:r>
      <w:r w:rsidRPr="009202AA">
        <w:tab/>
        <w:t>Minimum requirement for single RAT UTRA operation</w:t>
      </w:r>
      <w:bookmarkEnd w:id="2794"/>
      <w:bookmarkEnd w:id="2795"/>
      <w:bookmarkEnd w:id="2796"/>
      <w:bookmarkEnd w:id="2797"/>
      <w:bookmarkEnd w:id="2798"/>
      <w:bookmarkEnd w:id="2799"/>
      <w:bookmarkEnd w:id="2800"/>
      <w:bookmarkEnd w:id="2801"/>
      <w:bookmarkEnd w:id="2802"/>
      <w:bookmarkEnd w:id="2803"/>
      <w:bookmarkEnd w:id="2804"/>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2805" w:name="_Toc21096641"/>
      <w:bookmarkStart w:id="2806" w:name="_Toc29763608"/>
      <w:bookmarkStart w:id="2807" w:name="_Toc36030079"/>
      <w:bookmarkStart w:id="2808" w:name="_Toc37179979"/>
      <w:bookmarkStart w:id="2809" w:name="_Toc45869679"/>
      <w:bookmarkStart w:id="2810" w:name="_Toc52555478"/>
      <w:bookmarkStart w:id="2811" w:name="_Toc61126298"/>
      <w:bookmarkStart w:id="2812" w:name="_Toc67911714"/>
      <w:bookmarkStart w:id="2813" w:name="_Toc74841806"/>
      <w:bookmarkStart w:id="2814" w:name="_Toc76503586"/>
      <w:bookmarkStart w:id="2815" w:name="_Toc83041441"/>
      <w:r w:rsidRPr="009202AA">
        <w:t>9.3.3.4</w:t>
      </w:r>
      <w:r w:rsidRPr="009202AA">
        <w:tab/>
        <w:t>Minimum requirement for single RAT E-UTRA operation</w:t>
      </w:r>
      <w:bookmarkEnd w:id="2805"/>
      <w:bookmarkEnd w:id="2806"/>
      <w:bookmarkEnd w:id="2807"/>
      <w:bookmarkEnd w:id="2808"/>
      <w:bookmarkEnd w:id="2809"/>
      <w:bookmarkEnd w:id="2810"/>
      <w:bookmarkEnd w:id="2811"/>
      <w:bookmarkEnd w:id="2812"/>
      <w:bookmarkEnd w:id="2813"/>
      <w:bookmarkEnd w:id="2814"/>
      <w:bookmarkEnd w:id="2815"/>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2816" w:name="_Toc21096642"/>
      <w:bookmarkStart w:id="2817" w:name="_Toc29763609"/>
      <w:bookmarkStart w:id="2818" w:name="_Toc36030080"/>
      <w:bookmarkStart w:id="2819" w:name="_Toc37179980"/>
      <w:bookmarkStart w:id="2820" w:name="_Toc45869680"/>
      <w:bookmarkStart w:id="2821" w:name="_Toc52555479"/>
      <w:bookmarkStart w:id="2822" w:name="_Toc61126299"/>
      <w:bookmarkStart w:id="2823" w:name="_Toc67911715"/>
      <w:bookmarkStart w:id="2824" w:name="_Toc74841807"/>
      <w:bookmarkStart w:id="2825" w:name="_Toc76503587"/>
      <w:bookmarkStart w:id="2826" w:name="_Toc83041442"/>
      <w:r w:rsidRPr="009202AA">
        <w:t>9.4</w:t>
      </w:r>
      <w:r w:rsidRPr="009202AA">
        <w:tab/>
        <w:t>OTA Output power dynamics</w:t>
      </w:r>
      <w:bookmarkEnd w:id="2816"/>
      <w:bookmarkEnd w:id="2817"/>
      <w:bookmarkEnd w:id="2818"/>
      <w:bookmarkEnd w:id="2819"/>
      <w:bookmarkEnd w:id="2820"/>
      <w:bookmarkEnd w:id="2821"/>
      <w:bookmarkEnd w:id="2822"/>
      <w:bookmarkEnd w:id="2823"/>
      <w:bookmarkEnd w:id="2824"/>
      <w:bookmarkEnd w:id="2825"/>
      <w:bookmarkEnd w:id="2826"/>
    </w:p>
    <w:p w14:paraId="4670C24B" w14:textId="77777777" w:rsidR="004C4A70" w:rsidRPr="009202AA" w:rsidRDefault="004C4A70" w:rsidP="004C4A70">
      <w:pPr>
        <w:pStyle w:val="Heading3"/>
      </w:pPr>
      <w:bookmarkStart w:id="2827" w:name="_Toc21096643"/>
      <w:bookmarkStart w:id="2828" w:name="_Toc29763610"/>
      <w:bookmarkStart w:id="2829" w:name="_Toc36030081"/>
      <w:bookmarkStart w:id="2830" w:name="_Toc37179981"/>
      <w:bookmarkStart w:id="2831" w:name="_Toc45869681"/>
      <w:bookmarkStart w:id="2832" w:name="_Toc52555480"/>
      <w:bookmarkStart w:id="2833" w:name="_Toc61126300"/>
      <w:bookmarkStart w:id="2834" w:name="_Toc67911716"/>
      <w:bookmarkStart w:id="2835" w:name="_Toc74841808"/>
      <w:bookmarkStart w:id="2836" w:name="_Toc76503588"/>
      <w:bookmarkStart w:id="2837" w:name="_Toc83041443"/>
      <w:r w:rsidRPr="009202AA">
        <w:t>9.4.1</w:t>
      </w:r>
      <w:r w:rsidRPr="009202AA">
        <w:tab/>
        <w:t>General</w:t>
      </w:r>
      <w:bookmarkEnd w:id="2827"/>
      <w:bookmarkEnd w:id="2828"/>
      <w:bookmarkEnd w:id="2829"/>
      <w:bookmarkEnd w:id="2830"/>
      <w:bookmarkEnd w:id="2831"/>
      <w:bookmarkEnd w:id="2832"/>
      <w:bookmarkEnd w:id="2833"/>
      <w:bookmarkEnd w:id="2834"/>
      <w:bookmarkEnd w:id="2835"/>
      <w:bookmarkEnd w:id="2836"/>
      <w:bookmarkEnd w:id="2837"/>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2838" w:name="_Toc21096644"/>
      <w:bookmarkStart w:id="2839" w:name="_Toc29763611"/>
      <w:bookmarkStart w:id="2840" w:name="_Toc36030082"/>
      <w:bookmarkStart w:id="2841" w:name="_Toc37179982"/>
      <w:bookmarkStart w:id="2842" w:name="_Toc45869682"/>
      <w:bookmarkStart w:id="2843" w:name="_Toc52555481"/>
      <w:bookmarkStart w:id="2844" w:name="_Toc61126301"/>
      <w:bookmarkStart w:id="2845" w:name="_Toc67911717"/>
      <w:bookmarkStart w:id="2846" w:name="_Toc74841809"/>
      <w:bookmarkStart w:id="2847" w:name="_Toc76503589"/>
      <w:bookmarkStart w:id="2848" w:name="_Toc83041444"/>
      <w:r w:rsidRPr="009202AA">
        <w:t>9.4.2</w:t>
      </w:r>
      <w:r w:rsidRPr="009202AA">
        <w:tab/>
        <w:t>OTA UTRA Inner loop power control in the downlink</w:t>
      </w:r>
      <w:bookmarkEnd w:id="2838"/>
      <w:bookmarkEnd w:id="2839"/>
      <w:bookmarkEnd w:id="2840"/>
      <w:bookmarkEnd w:id="2841"/>
      <w:bookmarkEnd w:id="2842"/>
      <w:bookmarkEnd w:id="2843"/>
      <w:bookmarkEnd w:id="2844"/>
      <w:bookmarkEnd w:id="2845"/>
      <w:bookmarkEnd w:id="2846"/>
      <w:bookmarkEnd w:id="2847"/>
      <w:bookmarkEnd w:id="2848"/>
    </w:p>
    <w:p w14:paraId="4259698E" w14:textId="77777777" w:rsidR="004C4A70" w:rsidRPr="009202AA" w:rsidRDefault="004C4A70" w:rsidP="004C4A70">
      <w:pPr>
        <w:pStyle w:val="Heading4"/>
      </w:pPr>
      <w:bookmarkStart w:id="2849" w:name="_Toc21096645"/>
      <w:bookmarkStart w:id="2850" w:name="_Toc29763612"/>
      <w:bookmarkStart w:id="2851" w:name="_Toc36030083"/>
      <w:bookmarkStart w:id="2852" w:name="_Toc37179983"/>
      <w:bookmarkStart w:id="2853" w:name="_Toc45869683"/>
      <w:bookmarkStart w:id="2854" w:name="_Toc52555482"/>
      <w:bookmarkStart w:id="2855" w:name="_Toc61126302"/>
      <w:bookmarkStart w:id="2856" w:name="_Toc67911718"/>
      <w:bookmarkStart w:id="2857" w:name="_Toc74841810"/>
      <w:bookmarkStart w:id="2858" w:name="_Toc76503590"/>
      <w:bookmarkStart w:id="2859" w:name="_Toc83041445"/>
      <w:r w:rsidRPr="009202AA">
        <w:t>9.4.2.1</w:t>
      </w:r>
      <w:r w:rsidRPr="009202AA">
        <w:tab/>
        <w:t>General</w:t>
      </w:r>
      <w:bookmarkEnd w:id="2849"/>
      <w:bookmarkEnd w:id="2850"/>
      <w:bookmarkEnd w:id="2851"/>
      <w:bookmarkEnd w:id="2852"/>
      <w:bookmarkEnd w:id="2853"/>
      <w:bookmarkEnd w:id="2854"/>
      <w:bookmarkEnd w:id="2855"/>
      <w:bookmarkEnd w:id="2856"/>
      <w:bookmarkEnd w:id="2857"/>
      <w:bookmarkEnd w:id="2858"/>
      <w:bookmarkEnd w:id="2859"/>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2860" w:name="_Toc21096646"/>
      <w:bookmarkStart w:id="2861" w:name="_Toc29763613"/>
      <w:bookmarkStart w:id="2862" w:name="_Toc36030084"/>
      <w:bookmarkStart w:id="2863" w:name="_Toc37179984"/>
      <w:bookmarkStart w:id="2864" w:name="_Toc45869684"/>
      <w:bookmarkStart w:id="2865" w:name="_Toc52555483"/>
      <w:bookmarkStart w:id="2866" w:name="_Toc61126303"/>
      <w:bookmarkStart w:id="2867" w:name="_Toc67911719"/>
      <w:bookmarkStart w:id="2868" w:name="_Toc74841811"/>
      <w:bookmarkStart w:id="2869" w:name="_Toc76503591"/>
      <w:bookmarkStart w:id="2870" w:name="_Toc83041446"/>
      <w:r w:rsidRPr="009202AA">
        <w:t>9.4.2.2</w:t>
      </w:r>
      <w:r w:rsidRPr="009202AA">
        <w:tab/>
        <w:t>Minimum requirement for MSR operation</w:t>
      </w:r>
      <w:bookmarkEnd w:id="2860"/>
      <w:bookmarkEnd w:id="2861"/>
      <w:bookmarkEnd w:id="2862"/>
      <w:bookmarkEnd w:id="2863"/>
      <w:bookmarkEnd w:id="2864"/>
      <w:bookmarkEnd w:id="2865"/>
      <w:bookmarkEnd w:id="2866"/>
      <w:bookmarkEnd w:id="2867"/>
      <w:bookmarkEnd w:id="2868"/>
      <w:bookmarkEnd w:id="2869"/>
      <w:bookmarkEnd w:id="2870"/>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2871" w:name="_Toc21096647"/>
      <w:bookmarkStart w:id="2872" w:name="_Toc29763614"/>
      <w:bookmarkStart w:id="2873" w:name="_Toc36030085"/>
      <w:bookmarkStart w:id="2874" w:name="_Toc37179985"/>
      <w:bookmarkStart w:id="2875" w:name="_Toc45869685"/>
      <w:bookmarkStart w:id="2876" w:name="_Toc52555484"/>
      <w:bookmarkStart w:id="2877" w:name="_Toc61126304"/>
      <w:bookmarkStart w:id="2878" w:name="_Toc67911720"/>
      <w:bookmarkStart w:id="2879" w:name="_Toc74841812"/>
      <w:bookmarkStart w:id="2880" w:name="_Toc76503592"/>
      <w:bookmarkStart w:id="2881" w:name="_Toc83041447"/>
      <w:r w:rsidRPr="009202AA">
        <w:t>9.4.2.3</w:t>
      </w:r>
      <w:r w:rsidRPr="009202AA">
        <w:tab/>
        <w:t>Minimum requirement for single RAT UTRA operation</w:t>
      </w:r>
      <w:bookmarkEnd w:id="2871"/>
      <w:bookmarkEnd w:id="2872"/>
      <w:bookmarkEnd w:id="2873"/>
      <w:bookmarkEnd w:id="2874"/>
      <w:bookmarkEnd w:id="2875"/>
      <w:bookmarkEnd w:id="2876"/>
      <w:bookmarkEnd w:id="2877"/>
      <w:bookmarkEnd w:id="2878"/>
      <w:bookmarkEnd w:id="2879"/>
      <w:bookmarkEnd w:id="2880"/>
      <w:bookmarkEnd w:id="288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2882" w:name="_Toc21096648"/>
      <w:bookmarkStart w:id="2883" w:name="_Toc29763615"/>
      <w:bookmarkStart w:id="2884" w:name="_Toc36030086"/>
      <w:bookmarkStart w:id="2885" w:name="_Toc37179986"/>
      <w:bookmarkStart w:id="2886" w:name="_Toc45869686"/>
      <w:bookmarkStart w:id="2887" w:name="_Toc52555485"/>
      <w:bookmarkStart w:id="2888" w:name="_Toc61126305"/>
      <w:bookmarkStart w:id="2889" w:name="_Toc67911721"/>
      <w:bookmarkStart w:id="2890" w:name="_Toc74841813"/>
      <w:bookmarkStart w:id="2891" w:name="_Toc76503593"/>
      <w:bookmarkStart w:id="2892" w:name="_Toc83041448"/>
      <w:r w:rsidRPr="009202AA">
        <w:t>9.4.2.4</w:t>
      </w:r>
      <w:r w:rsidRPr="009202AA">
        <w:tab/>
        <w:t>Minimum requirement for single RAT E-UTRA operation</w:t>
      </w:r>
      <w:bookmarkEnd w:id="2882"/>
      <w:bookmarkEnd w:id="2883"/>
      <w:bookmarkEnd w:id="2884"/>
      <w:bookmarkEnd w:id="2885"/>
      <w:bookmarkEnd w:id="2886"/>
      <w:bookmarkEnd w:id="2887"/>
      <w:bookmarkEnd w:id="2888"/>
      <w:bookmarkEnd w:id="2889"/>
      <w:bookmarkEnd w:id="2890"/>
      <w:bookmarkEnd w:id="2891"/>
      <w:bookmarkEnd w:id="2892"/>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2893" w:name="_Toc21096649"/>
      <w:bookmarkStart w:id="2894" w:name="_Toc29763616"/>
      <w:bookmarkStart w:id="2895" w:name="_Toc36030087"/>
      <w:bookmarkStart w:id="2896" w:name="_Toc37179987"/>
      <w:bookmarkStart w:id="2897" w:name="_Toc45869687"/>
      <w:bookmarkStart w:id="2898" w:name="_Toc52555486"/>
      <w:bookmarkStart w:id="2899" w:name="_Toc61126306"/>
      <w:bookmarkStart w:id="2900" w:name="_Toc67911722"/>
      <w:bookmarkStart w:id="2901" w:name="_Toc74841814"/>
      <w:bookmarkStart w:id="2902" w:name="_Toc76503594"/>
      <w:bookmarkStart w:id="2903" w:name="_Toc83041449"/>
      <w:r w:rsidRPr="009202AA">
        <w:t>9.4.3</w:t>
      </w:r>
      <w:r w:rsidRPr="009202AA">
        <w:tab/>
        <w:t>OTA Power control dynamic range</w:t>
      </w:r>
      <w:bookmarkEnd w:id="2893"/>
      <w:bookmarkEnd w:id="2894"/>
      <w:bookmarkEnd w:id="2895"/>
      <w:bookmarkEnd w:id="2896"/>
      <w:bookmarkEnd w:id="2897"/>
      <w:bookmarkEnd w:id="2898"/>
      <w:bookmarkEnd w:id="2899"/>
      <w:bookmarkEnd w:id="2900"/>
      <w:bookmarkEnd w:id="2901"/>
      <w:bookmarkEnd w:id="2902"/>
      <w:bookmarkEnd w:id="2903"/>
    </w:p>
    <w:p w14:paraId="493B12C1" w14:textId="77777777" w:rsidR="004C4A70" w:rsidRPr="009202AA" w:rsidRDefault="004C4A70" w:rsidP="004C4A70">
      <w:pPr>
        <w:pStyle w:val="Heading4"/>
      </w:pPr>
      <w:bookmarkStart w:id="2904" w:name="_Toc21096650"/>
      <w:bookmarkStart w:id="2905" w:name="_Toc29763617"/>
      <w:bookmarkStart w:id="2906" w:name="_Toc36030088"/>
      <w:bookmarkStart w:id="2907" w:name="_Toc37179988"/>
      <w:bookmarkStart w:id="2908" w:name="_Toc45869688"/>
      <w:bookmarkStart w:id="2909" w:name="_Toc52555487"/>
      <w:bookmarkStart w:id="2910" w:name="_Toc61126307"/>
      <w:bookmarkStart w:id="2911" w:name="_Toc67911723"/>
      <w:bookmarkStart w:id="2912" w:name="_Toc74841815"/>
      <w:bookmarkStart w:id="2913" w:name="_Toc76503595"/>
      <w:bookmarkStart w:id="2914" w:name="_Toc83041450"/>
      <w:r w:rsidRPr="009202AA">
        <w:t>9.4.3.1</w:t>
      </w:r>
      <w:r w:rsidRPr="009202AA">
        <w:tab/>
        <w:t>General</w:t>
      </w:r>
      <w:bookmarkEnd w:id="2904"/>
      <w:bookmarkEnd w:id="2905"/>
      <w:bookmarkEnd w:id="2906"/>
      <w:bookmarkEnd w:id="2907"/>
      <w:bookmarkEnd w:id="2908"/>
      <w:bookmarkEnd w:id="2909"/>
      <w:bookmarkEnd w:id="2910"/>
      <w:bookmarkEnd w:id="2911"/>
      <w:bookmarkEnd w:id="2912"/>
      <w:bookmarkEnd w:id="2913"/>
      <w:bookmarkEnd w:id="2914"/>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2915" w:name="_Toc21096651"/>
      <w:bookmarkStart w:id="2916" w:name="_Toc29763618"/>
      <w:bookmarkStart w:id="2917" w:name="_Toc36030089"/>
      <w:bookmarkStart w:id="2918" w:name="_Toc37179989"/>
      <w:bookmarkStart w:id="2919" w:name="_Toc45869689"/>
      <w:bookmarkStart w:id="2920" w:name="_Toc52555488"/>
      <w:bookmarkStart w:id="2921" w:name="_Toc61126308"/>
      <w:bookmarkStart w:id="2922" w:name="_Toc67911724"/>
      <w:bookmarkStart w:id="2923" w:name="_Toc74841816"/>
      <w:bookmarkStart w:id="2924" w:name="_Toc76503596"/>
      <w:bookmarkStart w:id="2925" w:name="_Toc83041451"/>
      <w:r w:rsidRPr="009202AA">
        <w:t>9.4.3.2</w:t>
      </w:r>
      <w:r w:rsidRPr="009202AA">
        <w:tab/>
        <w:t>Minimum requirement for MSR operation</w:t>
      </w:r>
      <w:bookmarkEnd w:id="2915"/>
      <w:bookmarkEnd w:id="2916"/>
      <w:bookmarkEnd w:id="2917"/>
      <w:bookmarkEnd w:id="2918"/>
      <w:bookmarkEnd w:id="2919"/>
      <w:bookmarkEnd w:id="2920"/>
      <w:bookmarkEnd w:id="2921"/>
      <w:bookmarkEnd w:id="2922"/>
      <w:bookmarkEnd w:id="2923"/>
      <w:bookmarkEnd w:id="2924"/>
      <w:bookmarkEnd w:id="2925"/>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2926" w:name="_Toc21096652"/>
      <w:bookmarkStart w:id="2927" w:name="_Toc29763619"/>
      <w:bookmarkStart w:id="2928" w:name="_Toc36030090"/>
      <w:bookmarkStart w:id="2929" w:name="_Toc37179990"/>
      <w:bookmarkStart w:id="2930" w:name="_Toc45869690"/>
      <w:bookmarkStart w:id="2931" w:name="_Toc52555489"/>
      <w:bookmarkStart w:id="2932" w:name="_Toc61126309"/>
      <w:bookmarkStart w:id="2933" w:name="_Toc67911725"/>
      <w:bookmarkStart w:id="2934" w:name="_Toc74841817"/>
      <w:bookmarkStart w:id="2935" w:name="_Toc76503597"/>
      <w:bookmarkStart w:id="2936" w:name="_Toc83041452"/>
      <w:r w:rsidRPr="009202AA">
        <w:t>9.4.3.3</w:t>
      </w:r>
      <w:r w:rsidRPr="009202AA">
        <w:tab/>
        <w:t>Minimum requirement for single RAT UTRA operation</w:t>
      </w:r>
      <w:bookmarkEnd w:id="2926"/>
      <w:bookmarkEnd w:id="2927"/>
      <w:bookmarkEnd w:id="2928"/>
      <w:bookmarkEnd w:id="2929"/>
      <w:bookmarkEnd w:id="2930"/>
      <w:bookmarkEnd w:id="2931"/>
      <w:bookmarkEnd w:id="2932"/>
      <w:bookmarkEnd w:id="2933"/>
      <w:bookmarkEnd w:id="2934"/>
      <w:bookmarkEnd w:id="2935"/>
      <w:bookmarkEnd w:id="2936"/>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2937" w:name="_Toc21096653"/>
      <w:bookmarkStart w:id="2938" w:name="_Toc29763620"/>
      <w:bookmarkStart w:id="2939" w:name="_Toc36030091"/>
      <w:bookmarkStart w:id="2940" w:name="_Toc37179991"/>
      <w:bookmarkStart w:id="2941" w:name="_Toc45869691"/>
      <w:bookmarkStart w:id="2942" w:name="_Toc52555490"/>
      <w:bookmarkStart w:id="2943" w:name="_Toc61126310"/>
      <w:bookmarkStart w:id="2944" w:name="_Toc67911726"/>
      <w:bookmarkStart w:id="2945" w:name="_Toc74841818"/>
      <w:bookmarkStart w:id="2946" w:name="_Toc76503598"/>
      <w:bookmarkStart w:id="2947" w:name="_Toc83041453"/>
      <w:r w:rsidRPr="009202AA">
        <w:t>9.4.3.4</w:t>
      </w:r>
      <w:r w:rsidRPr="009202AA">
        <w:tab/>
        <w:t>Minimum requirement for single RAT E-UTRA operation</w:t>
      </w:r>
      <w:bookmarkEnd w:id="2937"/>
      <w:bookmarkEnd w:id="2938"/>
      <w:bookmarkEnd w:id="2939"/>
      <w:bookmarkEnd w:id="2940"/>
      <w:bookmarkEnd w:id="2941"/>
      <w:bookmarkEnd w:id="2942"/>
      <w:bookmarkEnd w:id="2943"/>
      <w:bookmarkEnd w:id="2944"/>
      <w:bookmarkEnd w:id="2945"/>
      <w:bookmarkEnd w:id="2946"/>
      <w:bookmarkEnd w:id="2947"/>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2948" w:name="_Toc21096654"/>
      <w:bookmarkStart w:id="2949" w:name="_Toc29763621"/>
      <w:bookmarkStart w:id="2950" w:name="_Toc36030092"/>
      <w:bookmarkStart w:id="2951" w:name="_Toc37179992"/>
      <w:bookmarkStart w:id="2952" w:name="_Toc45869692"/>
      <w:bookmarkStart w:id="2953" w:name="_Toc52555491"/>
      <w:bookmarkStart w:id="2954" w:name="_Toc61126311"/>
      <w:bookmarkStart w:id="2955" w:name="_Toc67911727"/>
      <w:bookmarkStart w:id="2956" w:name="_Toc74841819"/>
      <w:bookmarkStart w:id="2957" w:name="_Toc76503599"/>
      <w:bookmarkStart w:id="2958" w:name="_Toc83041454"/>
      <w:r w:rsidRPr="009202AA">
        <w:t>9.4.4</w:t>
      </w:r>
      <w:r w:rsidRPr="009202AA">
        <w:tab/>
        <w:t>OTA Total power dynamic range</w:t>
      </w:r>
      <w:bookmarkEnd w:id="2948"/>
      <w:bookmarkEnd w:id="2949"/>
      <w:bookmarkEnd w:id="2950"/>
      <w:bookmarkEnd w:id="2951"/>
      <w:bookmarkEnd w:id="2952"/>
      <w:bookmarkEnd w:id="2953"/>
      <w:bookmarkEnd w:id="2954"/>
      <w:bookmarkEnd w:id="2955"/>
      <w:bookmarkEnd w:id="2956"/>
      <w:bookmarkEnd w:id="2957"/>
      <w:bookmarkEnd w:id="2958"/>
    </w:p>
    <w:p w14:paraId="15164A2B" w14:textId="77777777" w:rsidR="004C4A70" w:rsidRPr="009202AA" w:rsidRDefault="004C4A70" w:rsidP="004C4A70">
      <w:pPr>
        <w:pStyle w:val="Heading4"/>
      </w:pPr>
      <w:bookmarkStart w:id="2959" w:name="_Toc21096655"/>
      <w:bookmarkStart w:id="2960" w:name="_Toc29763622"/>
      <w:bookmarkStart w:id="2961" w:name="_Toc36030093"/>
      <w:bookmarkStart w:id="2962" w:name="_Toc37179993"/>
      <w:bookmarkStart w:id="2963" w:name="_Toc45869693"/>
      <w:bookmarkStart w:id="2964" w:name="_Toc52555492"/>
      <w:bookmarkStart w:id="2965" w:name="_Toc61126312"/>
      <w:bookmarkStart w:id="2966" w:name="_Toc67911728"/>
      <w:bookmarkStart w:id="2967" w:name="_Toc74841820"/>
      <w:bookmarkStart w:id="2968" w:name="_Toc76503600"/>
      <w:bookmarkStart w:id="2969" w:name="_Toc83041455"/>
      <w:r w:rsidRPr="009202AA">
        <w:t>9.4.4.1</w:t>
      </w:r>
      <w:r w:rsidRPr="009202AA">
        <w:tab/>
        <w:t>General</w:t>
      </w:r>
      <w:bookmarkEnd w:id="2959"/>
      <w:bookmarkEnd w:id="2960"/>
      <w:bookmarkEnd w:id="2961"/>
      <w:bookmarkEnd w:id="2962"/>
      <w:bookmarkEnd w:id="2963"/>
      <w:bookmarkEnd w:id="2964"/>
      <w:bookmarkEnd w:id="2965"/>
      <w:bookmarkEnd w:id="2966"/>
      <w:bookmarkEnd w:id="2967"/>
      <w:bookmarkEnd w:id="2968"/>
      <w:bookmarkEnd w:id="2969"/>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2970" w:name="_Hlk528437478"/>
      <w:r w:rsidRPr="009202AA">
        <w:t xml:space="preserve"> when transmitting on all RBs</w:t>
      </w:r>
      <w:bookmarkEnd w:id="2970"/>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2971" w:name="_Toc21096656"/>
      <w:bookmarkStart w:id="2972" w:name="_Toc29763623"/>
      <w:bookmarkStart w:id="2973" w:name="_Toc36030094"/>
      <w:bookmarkStart w:id="2974" w:name="_Toc37179994"/>
      <w:bookmarkStart w:id="2975" w:name="_Toc45869694"/>
      <w:bookmarkStart w:id="2976" w:name="_Toc52555493"/>
      <w:bookmarkStart w:id="2977" w:name="_Toc61126313"/>
      <w:bookmarkStart w:id="2978" w:name="_Toc67911729"/>
      <w:bookmarkStart w:id="2979" w:name="_Toc74841821"/>
      <w:bookmarkStart w:id="2980" w:name="_Toc76503601"/>
      <w:bookmarkStart w:id="2981" w:name="_Toc83041456"/>
      <w:r w:rsidRPr="009202AA">
        <w:t>9.4.4.2</w:t>
      </w:r>
      <w:r w:rsidRPr="009202AA">
        <w:tab/>
        <w:t>Minimum requirement for MSR operation</w:t>
      </w:r>
      <w:bookmarkEnd w:id="2971"/>
      <w:bookmarkEnd w:id="2972"/>
      <w:bookmarkEnd w:id="2973"/>
      <w:bookmarkEnd w:id="2974"/>
      <w:bookmarkEnd w:id="2975"/>
      <w:bookmarkEnd w:id="2976"/>
      <w:bookmarkEnd w:id="2977"/>
      <w:bookmarkEnd w:id="2978"/>
      <w:bookmarkEnd w:id="2979"/>
      <w:bookmarkEnd w:id="2980"/>
      <w:bookmarkEnd w:id="2981"/>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2982" w:name="_Toc21096657"/>
      <w:bookmarkStart w:id="2983" w:name="_Toc29763624"/>
      <w:bookmarkStart w:id="2984" w:name="_Toc36030095"/>
      <w:bookmarkStart w:id="2985" w:name="_Toc37179995"/>
      <w:bookmarkStart w:id="2986" w:name="_Toc45869695"/>
      <w:bookmarkStart w:id="2987" w:name="_Toc52555494"/>
      <w:bookmarkStart w:id="2988" w:name="_Toc61126314"/>
      <w:bookmarkStart w:id="2989" w:name="_Toc67911730"/>
      <w:bookmarkStart w:id="2990" w:name="_Toc74841822"/>
      <w:bookmarkStart w:id="2991" w:name="_Toc76503602"/>
      <w:bookmarkStart w:id="2992" w:name="_Toc83041457"/>
      <w:r w:rsidRPr="009202AA">
        <w:t>9.4.4.3</w:t>
      </w:r>
      <w:r w:rsidRPr="009202AA">
        <w:tab/>
        <w:t>Minimum requirement for single RAT UTRA operation</w:t>
      </w:r>
      <w:bookmarkEnd w:id="2982"/>
      <w:bookmarkEnd w:id="2983"/>
      <w:bookmarkEnd w:id="2984"/>
      <w:bookmarkEnd w:id="2985"/>
      <w:bookmarkEnd w:id="2986"/>
      <w:bookmarkEnd w:id="2987"/>
      <w:bookmarkEnd w:id="2988"/>
      <w:bookmarkEnd w:id="2989"/>
      <w:bookmarkEnd w:id="2990"/>
      <w:bookmarkEnd w:id="2991"/>
      <w:bookmarkEnd w:id="299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2993" w:name="_Toc21096658"/>
      <w:bookmarkStart w:id="2994" w:name="_Toc29763625"/>
      <w:bookmarkStart w:id="2995" w:name="_Toc36030096"/>
      <w:bookmarkStart w:id="2996" w:name="_Toc37179996"/>
      <w:bookmarkStart w:id="2997" w:name="_Toc45869696"/>
      <w:bookmarkStart w:id="2998" w:name="_Toc52555495"/>
      <w:bookmarkStart w:id="2999" w:name="_Toc61126315"/>
      <w:bookmarkStart w:id="3000" w:name="_Toc67911731"/>
      <w:bookmarkStart w:id="3001" w:name="_Toc74841823"/>
      <w:bookmarkStart w:id="3002" w:name="_Toc76503603"/>
      <w:bookmarkStart w:id="3003" w:name="_Toc83041458"/>
      <w:r w:rsidRPr="009202AA">
        <w:t>9.4.4.4</w:t>
      </w:r>
      <w:r w:rsidRPr="009202AA">
        <w:tab/>
        <w:t>Minimum requirement for single RAT E-UTRA operation</w:t>
      </w:r>
      <w:bookmarkEnd w:id="2993"/>
      <w:bookmarkEnd w:id="2994"/>
      <w:bookmarkEnd w:id="2995"/>
      <w:bookmarkEnd w:id="2996"/>
      <w:bookmarkEnd w:id="2997"/>
      <w:bookmarkEnd w:id="2998"/>
      <w:bookmarkEnd w:id="2999"/>
      <w:bookmarkEnd w:id="3000"/>
      <w:bookmarkEnd w:id="3001"/>
      <w:bookmarkEnd w:id="3002"/>
      <w:bookmarkEnd w:id="3003"/>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3004" w:name="_Toc21096659"/>
      <w:bookmarkStart w:id="3005" w:name="_Toc29763626"/>
      <w:bookmarkStart w:id="3006" w:name="_Toc36030097"/>
      <w:bookmarkStart w:id="3007" w:name="_Toc37179997"/>
      <w:bookmarkStart w:id="3008" w:name="_Toc45869697"/>
      <w:bookmarkStart w:id="3009" w:name="_Toc52555496"/>
      <w:bookmarkStart w:id="3010" w:name="_Toc61126316"/>
      <w:bookmarkStart w:id="3011" w:name="_Toc67911732"/>
      <w:bookmarkStart w:id="3012" w:name="_Toc74841824"/>
      <w:bookmarkStart w:id="3013" w:name="_Toc76503604"/>
      <w:bookmarkStart w:id="3014" w:name="_Toc83041459"/>
      <w:r w:rsidRPr="009202AA">
        <w:t>9.4.5</w:t>
      </w:r>
      <w:r w:rsidRPr="009202AA">
        <w:tab/>
        <w:t>OTA IPDL time mask</w:t>
      </w:r>
      <w:bookmarkEnd w:id="3004"/>
      <w:bookmarkEnd w:id="3005"/>
      <w:bookmarkEnd w:id="3006"/>
      <w:bookmarkEnd w:id="3007"/>
      <w:bookmarkEnd w:id="3008"/>
      <w:bookmarkEnd w:id="3009"/>
      <w:bookmarkEnd w:id="3010"/>
      <w:bookmarkEnd w:id="3011"/>
      <w:bookmarkEnd w:id="3012"/>
      <w:bookmarkEnd w:id="3013"/>
      <w:bookmarkEnd w:id="3014"/>
    </w:p>
    <w:p w14:paraId="30CB4DBE" w14:textId="77777777" w:rsidR="004C4A70" w:rsidRPr="009202AA" w:rsidRDefault="004C4A70" w:rsidP="004C4A70">
      <w:pPr>
        <w:pStyle w:val="Heading4"/>
      </w:pPr>
      <w:bookmarkStart w:id="3015" w:name="_Toc21096660"/>
      <w:bookmarkStart w:id="3016" w:name="_Toc29763627"/>
      <w:bookmarkStart w:id="3017" w:name="_Toc36030098"/>
      <w:bookmarkStart w:id="3018" w:name="_Toc37179998"/>
      <w:bookmarkStart w:id="3019" w:name="_Toc45869698"/>
      <w:bookmarkStart w:id="3020" w:name="_Toc52555497"/>
      <w:bookmarkStart w:id="3021" w:name="_Toc61126317"/>
      <w:bookmarkStart w:id="3022" w:name="_Toc67911733"/>
      <w:bookmarkStart w:id="3023" w:name="_Toc74841825"/>
      <w:bookmarkStart w:id="3024" w:name="_Toc76503605"/>
      <w:bookmarkStart w:id="3025" w:name="_Toc83041460"/>
      <w:r w:rsidRPr="009202AA">
        <w:t>9.4.5.1</w:t>
      </w:r>
      <w:r w:rsidRPr="009202AA">
        <w:tab/>
        <w:t>General</w:t>
      </w:r>
      <w:bookmarkEnd w:id="3015"/>
      <w:bookmarkEnd w:id="3016"/>
      <w:bookmarkEnd w:id="3017"/>
      <w:bookmarkEnd w:id="3018"/>
      <w:bookmarkEnd w:id="3019"/>
      <w:bookmarkEnd w:id="3020"/>
      <w:bookmarkEnd w:id="3021"/>
      <w:bookmarkEnd w:id="3022"/>
      <w:bookmarkEnd w:id="3023"/>
      <w:bookmarkEnd w:id="3024"/>
      <w:bookmarkEnd w:id="3025"/>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3026" w:name="_Toc21096661"/>
      <w:bookmarkStart w:id="3027" w:name="_Toc29763628"/>
      <w:bookmarkStart w:id="3028" w:name="_Toc36030099"/>
      <w:bookmarkStart w:id="3029" w:name="_Toc37179999"/>
      <w:bookmarkStart w:id="3030" w:name="_Toc45869699"/>
      <w:bookmarkStart w:id="3031" w:name="_Toc52555498"/>
      <w:bookmarkStart w:id="3032" w:name="_Toc61126318"/>
      <w:bookmarkStart w:id="3033" w:name="_Toc67911734"/>
      <w:bookmarkStart w:id="3034" w:name="_Toc74841826"/>
      <w:bookmarkStart w:id="3035" w:name="_Toc76503606"/>
      <w:bookmarkStart w:id="3036" w:name="_Toc83041461"/>
      <w:r w:rsidRPr="009202AA">
        <w:t>9.4.5.2</w:t>
      </w:r>
      <w:r w:rsidRPr="009202AA">
        <w:tab/>
        <w:t>Minimum requirement for MSR operation</w:t>
      </w:r>
      <w:bookmarkEnd w:id="3026"/>
      <w:bookmarkEnd w:id="3027"/>
      <w:bookmarkEnd w:id="3028"/>
      <w:bookmarkEnd w:id="3029"/>
      <w:bookmarkEnd w:id="3030"/>
      <w:bookmarkEnd w:id="3031"/>
      <w:bookmarkEnd w:id="3032"/>
      <w:bookmarkEnd w:id="3033"/>
      <w:bookmarkEnd w:id="3034"/>
      <w:bookmarkEnd w:id="3035"/>
      <w:bookmarkEnd w:id="3036"/>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3037" w:name="_Toc21096662"/>
      <w:bookmarkStart w:id="3038" w:name="_Toc29763629"/>
      <w:bookmarkStart w:id="3039" w:name="_Toc36030100"/>
      <w:bookmarkStart w:id="3040" w:name="_Toc37180000"/>
      <w:bookmarkStart w:id="3041" w:name="_Toc45869700"/>
      <w:bookmarkStart w:id="3042" w:name="_Toc52555499"/>
      <w:bookmarkStart w:id="3043" w:name="_Toc61126319"/>
      <w:bookmarkStart w:id="3044" w:name="_Toc67911735"/>
      <w:bookmarkStart w:id="3045" w:name="_Toc74841827"/>
      <w:bookmarkStart w:id="3046" w:name="_Toc76503607"/>
      <w:bookmarkStart w:id="3047" w:name="_Toc83041462"/>
      <w:r w:rsidRPr="009202AA">
        <w:t>9.4.5.3</w:t>
      </w:r>
      <w:r w:rsidRPr="009202AA">
        <w:tab/>
        <w:t>Minimum requirement for single RAT UTRA operation</w:t>
      </w:r>
      <w:bookmarkEnd w:id="3037"/>
      <w:bookmarkEnd w:id="3038"/>
      <w:bookmarkEnd w:id="3039"/>
      <w:bookmarkEnd w:id="3040"/>
      <w:bookmarkEnd w:id="3041"/>
      <w:bookmarkEnd w:id="3042"/>
      <w:bookmarkEnd w:id="3043"/>
      <w:bookmarkEnd w:id="3044"/>
      <w:bookmarkEnd w:id="3045"/>
      <w:bookmarkEnd w:id="3046"/>
      <w:bookmarkEnd w:id="3047"/>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3048" w:name="_Toc21096663"/>
      <w:bookmarkStart w:id="3049" w:name="_Toc29763630"/>
      <w:bookmarkStart w:id="3050" w:name="_Toc36030101"/>
      <w:bookmarkStart w:id="3051" w:name="_Toc37180001"/>
      <w:bookmarkStart w:id="3052" w:name="_Toc45869701"/>
      <w:bookmarkStart w:id="3053" w:name="_Toc52555500"/>
      <w:bookmarkStart w:id="3054" w:name="_Toc61126320"/>
      <w:bookmarkStart w:id="3055" w:name="_Toc67911736"/>
      <w:bookmarkStart w:id="3056" w:name="_Toc74841828"/>
      <w:bookmarkStart w:id="3057" w:name="_Toc76503608"/>
      <w:bookmarkStart w:id="3058" w:name="_Toc83041463"/>
      <w:r w:rsidRPr="009202AA">
        <w:t>9.4.5.4</w:t>
      </w:r>
      <w:r w:rsidRPr="009202AA">
        <w:tab/>
        <w:t>Minimum requirement for single RAT E-UTRA operation</w:t>
      </w:r>
      <w:bookmarkEnd w:id="3048"/>
      <w:bookmarkEnd w:id="3049"/>
      <w:bookmarkEnd w:id="3050"/>
      <w:bookmarkEnd w:id="3051"/>
      <w:bookmarkEnd w:id="3052"/>
      <w:bookmarkEnd w:id="3053"/>
      <w:bookmarkEnd w:id="3054"/>
      <w:bookmarkEnd w:id="3055"/>
      <w:bookmarkEnd w:id="3056"/>
      <w:bookmarkEnd w:id="3057"/>
      <w:bookmarkEnd w:id="3058"/>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3059" w:name="_Toc21096664"/>
      <w:bookmarkStart w:id="3060" w:name="_Toc29763631"/>
      <w:bookmarkStart w:id="3061" w:name="_Toc36030102"/>
      <w:bookmarkStart w:id="3062" w:name="_Toc37180002"/>
      <w:bookmarkStart w:id="3063" w:name="_Toc45869702"/>
      <w:bookmarkStart w:id="3064" w:name="_Toc52555501"/>
      <w:bookmarkStart w:id="3065" w:name="_Toc61126321"/>
      <w:bookmarkStart w:id="3066" w:name="_Toc67911737"/>
      <w:bookmarkStart w:id="3067" w:name="_Toc74841829"/>
      <w:bookmarkStart w:id="3068" w:name="_Toc76503609"/>
      <w:bookmarkStart w:id="3069" w:name="_Toc83041464"/>
      <w:r w:rsidRPr="009202AA">
        <w:t>9.4.6</w:t>
      </w:r>
      <w:r w:rsidRPr="009202AA">
        <w:tab/>
        <w:t>OTA RE Power control dynamic range</w:t>
      </w:r>
      <w:bookmarkEnd w:id="3059"/>
      <w:bookmarkEnd w:id="3060"/>
      <w:bookmarkEnd w:id="3061"/>
      <w:bookmarkEnd w:id="3062"/>
      <w:bookmarkEnd w:id="3063"/>
      <w:bookmarkEnd w:id="3064"/>
      <w:bookmarkEnd w:id="3065"/>
      <w:bookmarkEnd w:id="3066"/>
      <w:bookmarkEnd w:id="3067"/>
      <w:bookmarkEnd w:id="3068"/>
      <w:bookmarkEnd w:id="3069"/>
    </w:p>
    <w:p w14:paraId="48EB8B3E" w14:textId="77777777" w:rsidR="004C4A70" w:rsidRPr="009202AA" w:rsidRDefault="004C4A70" w:rsidP="004C4A70">
      <w:pPr>
        <w:pStyle w:val="Heading4"/>
      </w:pPr>
      <w:bookmarkStart w:id="3070" w:name="_Toc21096665"/>
      <w:bookmarkStart w:id="3071" w:name="_Toc29763632"/>
      <w:bookmarkStart w:id="3072" w:name="_Toc36030103"/>
      <w:bookmarkStart w:id="3073" w:name="_Toc37180003"/>
      <w:bookmarkStart w:id="3074" w:name="_Toc45869703"/>
      <w:bookmarkStart w:id="3075" w:name="_Toc52555502"/>
      <w:bookmarkStart w:id="3076" w:name="_Toc61126322"/>
      <w:bookmarkStart w:id="3077" w:name="_Toc67911738"/>
      <w:bookmarkStart w:id="3078" w:name="_Toc74841830"/>
      <w:bookmarkStart w:id="3079" w:name="_Toc76503610"/>
      <w:bookmarkStart w:id="3080" w:name="_Toc83041465"/>
      <w:r w:rsidRPr="009202AA">
        <w:t>9.4.6.1</w:t>
      </w:r>
      <w:r w:rsidRPr="009202AA">
        <w:tab/>
        <w:t>General</w:t>
      </w:r>
      <w:bookmarkEnd w:id="3070"/>
      <w:bookmarkEnd w:id="3071"/>
      <w:bookmarkEnd w:id="3072"/>
      <w:bookmarkEnd w:id="3073"/>
      <w:bookmarkEnd w:id="3074"/>
      <w:bookmarkEnd w:id="3075"/>
      <w:bookmarkEnd w:id="3076"/>
      <w:bookmarkEnd w:id="3077"/>
      <w:bookmarkEnd w:id="3078"/>
      <w:bookmarkEnd w:id="3079"/>
      <w:bookmarkEnd w:id="3080"/>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3081" w:name="_Toc21096666"/>
      <w:bookmarkStart w:id="3082" w:name="_Toc29763633"/>
      <w:bookmarkStart w:id="3083" w:name="_Toc36030104"/>
      <w:bookmarkStart w:id="3084" w:name="_Toc37180004"/>
      <w:bookmarkStart w:id="3085" w:name="_Toc45869704"/>
      <w:bookmarkStart w:id="3086" w:name="_Toc52555503"/>
      <w:bookmarkStart w:id="3087" w:name="_Toc61126323"/>
      <w:bookmarkStart w:id="3088" w:name="_Toc67911739"/>
      <w:bookmarkStart w:id="3089" w:name="_Toc74841831"/>
      <w:bookmarkStart w:id="3090" w:name="_Toc76503611"/>
      <w:bookmarkStart w:id="3091" w:name="_Toc83041466"/>
      <w:r w:rsidRPr="009202AA">
        <w:t>9.4.6.2</w:t>
      </w:r>
      <w:r w:rsidRPr="009202AA">
        <w:tab/>
        <w:t>Minimum requirement for MSR operation</w:t>
      </w:r>
      <w:bookmarkEnd w:id="3081"/>
      <w:bookmarkEnd w:id="3082"/>
      <w:bookmarkEnd w:id="3083"/>
      <w:bookmarkEnd w:id="3084"/>
      <w:bookmarkEnd w:id="3085"/>
      <w:bookmarkEnd w:id="3086"/>
      <w:bookmarkEnd w:id="3087"/>
      <w:bookmarkEnd w:id="3088"/>
      <w:bookmarkEnd w:id="3089"/>
      <w:bookmarkEnd w:id="3090"/>
      <w:bookmarkEnd w:id="3091"/>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3092" w:name="_Toc21096667"/>
      <w:bookmarkStart w:id="3093" w:name="_Toc29763634"/>
      <w:bookmarkStart w:id="3094" w:name="_Toc36030105"/>
      <w:bookmarkStart w:id="3095" w:name="_Toc37180005"/>
      <w:bookmarkStart w:id="3096" w:name="_Toc45869705"/>
      <w:bookmarkStart w:id="3097" w:name="_Toc52555504"/>
      <w:bookmarkStart w:id="3098" w:name="_Toc61126324"/>
      <w:bookmarkStart w:id="3099" w:name="_Toc67911740"/>
      <w:bookmarkStart w:id="3100" w:name="_Toc74841832"/>
      <w:bookmarkStart w:id="3101" w:name="_Toc76503612"/>
      <w:bookmarkStart w:id="3102" w:name="_Toc83041467"/>
      <w:r w:rsidRPr="009202AA">
        <w:t>9.4.6.3</w:t>
      </w:r>
      <w:r w:rsidRPr="009202AA">
        <w:tab/>
        <w:t>Minimum requirement for single RAT UTRA operation</w:t>
      </w:r>
      <w:bookmarkEnd w:id="3092"/>
      <w:bookmarkEnd w:id="3093"/>
      <w:bookmarkEnd w:id="3094"/>
      <w:bookmarkEnd w:id="3095"/>
      <w:bookmarkEnd w:id="3096"/>
      <w:bookmarkEnd w:id="3097"/>
      <w:bookmarkEnd w:id="3098"/>
      <w:bookmarkEnd w:id="3099"/>
      <w:bookmarkEnd w:id="3100"/>
      <w:bookmarkEnd w:id="3101"/>
      <w:bookmarkEnd w:id="310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3103" w:name="_Toc21096668"/>
      <w:bookmarkStart w:id="3104" w:name="_Toc29763635"/>
      <w:bookmarkStart w:id="3105" w:name="_Toc36030106"/>
      <w:bookmarkStart w:id="3106" w:name="_Toc37180006"/>
      <w:bookmarkStart w:id="3107" w:name="_Toc45869706"/>
      <w:bookmarkStart w:id="3108" w:name="_Toc52555505"/>
      <w:bookmarkStart w:id="3109" w:name="_Toc61126325"/>
      <w:bookmarkStart w:id="3110" w:name="_Toc67911741"/>
      <w:bookmarkStart w:id="3111" w:name="_Toc74841833"/>
      <w:bookmarkStart w:id="3112" w:name="_Toc76503613"/>
      <w:bookmarkStart w:id="3113" w:name="_Toc83041468"/>
      <w:r w:rsidRPr="009202AA">
        <w:t>9.4.6.4</w:t>
      </w:r>
      <w:r w:rsidRPr="009202AA">
        <w:tab/>
        <w:t>Minimum requirement for single RAT E-UTRA operation</w:t>
      </w:r>
      <w:bookmarkEnd w:id="3103"/>
      <w:bookmarkEnd w:id="3104"/>
      <w:bookmarkEnd w:id="3105"/>
      <w:bookmarkEnd w:id="3106"/>
      <w:bookmarkEnd w:id="3107"/>
      <w:bookmarkEnd w:id="3108"/>
      <w:bookmarkEnd w:id="3109"/>
      <w:bookmarkEnd w:id="3110"/>
      <w:bookmarkEnd w:id="3111"/>
      <w:bookmarkEnd w:id="3112"/>
      <w:bookmarkEnd w:id="3113"/>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3114" w:name="_Toc21096669"/>
      <w:bookmarkStart w:id="3115" w:name="_Toc29763636"/>
      <w:bookmarkStart w:id="3116" w:name="_Toc36030107"/>
      <w:bookmarkStart w:id="3117" w:name="_Toc37180007"/>
      <w:bookmarkStart w:id="3118" w:name="_Toc45869707"/>
      <w:bookmarkStart w:id="3119" w:name="_Toc52555506"/>
      <w:bookmarkStart w:id="3120" w:name="_Toc61126326"/>
      <w:bookmarkStart w:id="3121" w:name="_Toc67911742"/>
      <w:bookmarkStart w:id="3122" w:name="_Toc74841834"/>
      <w:bookmarkStart w:id="3123" w:name="_Toc76503614"/>
      <w:bookmarkStart w:id="3124" w:name="_Toc83041469"/>
      <w:r w:rsidRPr="009202AA">
        <w:t>9.5</w:t>
      </w:r>
      <w:r w:rsidRPr="009202AA">
        <w:tab/>
        <w:t>OTA Transmit ON/OFF power</w:t>
      </w:r>
      <w:bookmarkEnd w:id="3114"/>
      <w:bookmarkEnd w:id="3115"/>
      <w:bookmarkEnd w:id="3116"/>
      <w:bookmarkEnd w:id="3117"/>
      <w:bookmarkEnd w:id="3118"/>
      <w:bookmarkEnd w:id="3119"/>
      <w:bookmarkEnd w:id="3120"/>
      <w:bookmarkEnd w:id="3121"/>
      <w:bookmarkEnd w:id="3122"/>
      <w:bookmarkEnd w:id="3123"/>
      <w:bookmarkEnd w:id="3124"/>
    </w:p>
    <w:p w14:paraId="36E8C697" w14:textId="77777777" w:rsidR="004C4A70" w:rsidRPr="009202AA" w:rsidRDefault="004C4A70" w:rsidP="004C4A70">
      <w:pPr>
        <w:pStyle w:val="Heading3"/>
      </w:pPr>
      <w:bookmarkStart w:id="3125" w:name="_Toc21096670"/>
      <w:bookmarkStart w:id="3126" w:name="_Toc29763637"/>
      <w:bookmarkStart w:id="3127" w:name="_Toc36030108"/>
      <w:bookmarkStart w:id="3128" w:name="_Toc37180008"/>
      <w:bookmarkStart w:id="3129" w:name="_Toc45869708"/>
      <w:bookmarkStart w:id="3130" w:name="_Toc52555507"/>
      <w:bookmarkStart w:id="3131" w:name="_Toc61126327"/>
      <w:bookmarkStart w:id="3132" w:name="_Toc67911743"/>
      <w:bookmarkStart w:id="3133" w:name="_Toc74841835"/>
      <w:bookmarkStart w:id="3134" w:name="_Toc76503615"/>
      <w:bookmarkStart w:id="3135" w:name="_Toc83041470"/>
      <w:r w:rsidRPr="009202AA">
        <w:t>9.5.1</w:t>
      </w:r>
      <w:r w:rsidRPr="009202AA">
        <w:tab/>
        <w:t>General</w:t>
      </w:r>
      <w:bookmarkEnd w:id="3125"/>
      <w:bookmarkEnd w:id="3126"/>
      <w:bookmarkEnd w:id="3127"/>
      <w:bookmarkEnd w:id="3128"/>
      <w:bookmarkEnd w:id="3129"/>
      <w:bookmarkEnd w:id="3130"/>
      <w:bookmarkEnd w:id="3131"/>
      <w:bookmarkEnd w:id="3132"/>
      <w:bookmarkEnd w:id="3133"/>
      <w:bookmarkEnd w:id="3134"/>
      <w:bookmarkEnd w:id="3135"/>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3136" w:name="_Toc21096671"/>
      <w:bookmarkStart w:id="3137" w:name="_Toc29763638"/>
      <w:bookmarkStart w:id="3138" w:name="_Toc36030109"/>
      <w:bookmarkStart w:id="3139" w:name="_Toc37180009"/>
      <w:bookmarkStart w:id="3140" w:name="_Toc45869709"/>
      <w:bookmarkStart w:id="3141" w:name="_Toc52555508"/>
      <w:bookmarkStart w:id="3142" w:name="_Toc61126328"/>
      <w:bookmarkStart w:id="3143" w:name="_Toc67911744"/>
      <w:bookmarkStart w:id="3144" w:name="_Toc74841836"/>
      <w:bookmarkStart w:id="3145" w:name="_Toc76503616"/>
      <w:bookmarkStart w:id="3146" w:name="_Toc83041471"/>
      <w:r w:rsidRPr="009202AA">
        <w:t>9.5.2</w:t>
      </w:r>
      <w:r w:rsidRPr="009202AA">
        <w:tab/>
        <w:t>OTA Transmitter OFF power</w:t>
      </w:r>
      <w:bookmarkEnd w:id="3136"/>
      <w:bookmarkEnd w:id="3137"/>
      <w:bookmarkEnd w:id="3138"/>
      <w:bookmarkEnd w:id="3139"/>
      <w:bookmarkEnd w:id="3140"/>
      <w:bookmarkEnd w:id="3141"/>
      <w:bookmarkEnd w:id="3142"/>
      <w:bookmarkEnd w:id="3143"/>
      <w:bookmarkEnd w:id="3144"/>
      <w:bookmarkEnd w:id="3145"/>
      <w:bookmarkEnd w:id="3146"/>
    </w:p>
    <w:p w14:paraId="5C818FE3" w14:textId="77777777" w:rsidR="004C4A70" w:rsidRPr="009202AA" w:rsidRDefault="004C4A70" w:rsidP="004C4A70">
      <w:pPr>
        <w:pStyle w:val="Heading4"/>
      </w:pPr>
      <w:bookmarkStart w:id="3147" w:name="_Toc21096672"/>
      <w:bookmarkStart w:id="3148" w:name="_Toc29763639"/>
      <w:bookmarkStart w:id="3149" w:name="_Toc36030110"/>
      <w:bookmarkStart w:id="3150" w:name="_Toc37180010"/>
      <w:bookmarkStart w:id="3151" w:name="_Toc45869710"/>
      <w:bookmarkStart w:id="3152" w:name="_Toc52555509"/>
      <w:bookmarkStart w:id="3153" w:name="_Toc61126329"/>
      <w:bookmarkStart w:id="3154" w:name="_Toc67911745"/>
      <w:bookmarkStart w:id="3155" w:name="_Toc74841837"/>
      <w:bookmarkStart w:id="3156" w:name="_Toc76503617"/>
      <w:bookmarkStart w:id="3157" w:name="_Toc83041472"/>
      <w:r w:rsidRPr="009202AA">
        <w:t>9.5.2.1</w:t>
      </w:r>
      <w:r w:rsidRPr="009202AA">
        <w:tab/>
        <w:t>General</w:t>
      </w:r>
      <w:bookmarkEnd w:id="3147"/>
      <w:bookmarkEnd w:id="3148"/>
      <w:bookmarkEnd w:id="3149"/>
      <w:bookmarkEnd w:id="3150"/>
      <w:bookmarkEnd w:id="3151"/>
      <w:bookmarkEnd w:id="3152"/>
      <w:bookmarkEnd w:id="3153"/>
      <w:bookmarkEnd w:id="3154"/>
      <w:bookmarkEnd w:id="3155"/>
      <w:bookmarkEnd w:id="3156"/>
      <w:bookmarkEnd w:id="3157"/>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3158" w:name="_Toc21096673"/>
      <w:bookmarkStart w:id="3159" w:name="_Toc29763640"/>
      <w:bookmarkStart w:id="3160" w:name="_Toc36030111"/>
      <w:bookmarkStart w:id="3161" w:name="_Toc37180011"/>
      <w:bookmarkStart w:id="3162" w:name="_Toc45869711"/>
      <w:bookmarkStart w:id="3163" w:name="_Toc52555510"/>
      <w:bookmarkStart w:id="3164" w:name="_Toc61126330"/>
      <w:bookmarkStart w:id="3165" w:name="_Toc67911746"/>
      <w:bookmarkStart w:id="3166" w:name="_Toc74841838"/>
      <w:bookmarkStart w:id="3167" w:name="_Toc76503618"/>
      <w:bookmarkStart w:id="3168" w:name="_Toc83041473"/>
      <w:r w:rsidRPr="009202AA">
        <w:t>9.5.2.2</w:t>
      </w:r>
      <w:r w:rsidRPr="009202AA">
        <w:tab/>
        <w:t>Minimum requirement for MSR operation</w:t>
      </w:r>
      <w:bookmarkEnd w:id="3158"/>
      <w:bookmarkEnd w:id="3159"/>
      <w:bookmarkEnd w:id="3160"/>
      <w:bookmarkEnd w:id="3161"/>
      <w:bookmarkEnd w:id="3162"/>
      <w:bookmarkEnd w:id="3163"/>
      <w:bookmarkEnd w:id="3164"/>
      <w:bookmarkEnd w:id="3165"/>
      <w:bookmarkEnd w:id="3166"/>
      <w:bookmarkEnd w:id="3167"/>
      <w:bookmarkEnd w:id="3168"/>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3169" w:name="_Toc21096674"/>
      <w:bookmarkStart w:id="3170" w:name="_Toc29763641"/>
      <w:bookmarkStart w:id="3171" w:name="_Toc36030112"/>
      <w:bookmarkStart w:id="3172" w:name="_Toc37180012"/>
      <w:bookmarkStart w:id="3173" w:name="_Toc45869712"/>
      <w:bookmarkStart w:id="3174" w:name="_Toc52555511"/>
      <w:bookmarkStart w:id="3175" w:name="_Toc61126331"/>
      <w:bookmarkStart w:id="3176" w:name="_Toc67911747"/>
      <w:bookmarkStart w:id="3177" w:name="_Toc74841839"/>
      <w:bookmarkStart w:id="3178" w:name="_Toc76503619"/>
      <w:bookmarkStart w:id="3179" w:name="_Toc83041474"/>
      <w:r w:rsidRPr="009202AA">
        <w:t>9.5.2.3</w:t>
      </w:r>
      <w:r w:rsidRPr="009202AA">
        <w:tab/>
        <w:t>Minimum requirement for single RAT UTRA operation</w:t>
      </w:r>
      <w:bookmarkEnd w:id="3169"/>
      <w:bookmarkEnd w:id="3170"/>
      <w:bookmarkEnd w:id="3171"/>
      <w:bookmarkEnd w:id="3172"/>
      <w:bookmarkEnd w:id="3173"/>
      <w:bookmarkEnd w:id="3174"/>
      <w:bookmarkEnd w:id="3175"/>
      <w:bookmarkEnd w:id="3176"/>
      <w:bookmarkEnd w:id="3177"/>
      <w:bookmarkEnd w:id="3178"/>
      <w:bookmarkEnd w:id="3179"/>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3180" w:name="_Toc21096675"/>
      <w:bookmarkStart w:id="3181" w:name="_Toc29763642"/>
      <w:bookmarkStart w:id="3182" w:name="_Toc36030113"/>
      <w:bookmarkStart w:id="3183" w:name="_Toc37180013"/>
      <w:bookmarkStart w:id="3184" w:name="_Toc45869713"/>
      <w:bookmarkStart w:id="3185" w:name="_Toc52555512"/>
      <w:bookmarkStart w:id="3186" w:name="_Toc61126332"/>
      <w:bookmarkStart w:id="3187" w:name="_Toc67911748"/>
      <w:bookmarkStart w:id="3188" w:name="_Toc74841840"/>
      <w:bookmarkStart w:id="3189" w:name="_Toc76503620"/>
      <w:bookmarkStart w:id="3190" w:name="_Toc83041475"/>
      <w:r w:rsidRPr="009202AA">
        <w:t>9.5.2.4</w:t>
      </w:r>
      <w:r w:rsidRPr="009202AA">
        <w:tab/>
        <w:t>Minimum requirement for single RAT E-UTRA operation</w:t>
      </w:r>
      <w:bookmarkEnd w:id="3180"/>
      <w:bookmarkEnd w:id="3181"/>
      <w:bookmarkEnd w:id="3182"/>
      <w:bookmarkEnd w:id="3183"/>
      <w:bookmarkEnd w:id="3184"/>
      <w:bookmarkEnd w:id="3185"/>
      <w:bookmarkEnd w:id="3186"/>
      <w:bookmarkEnd w:id="3187"/>
      <w:bookmarkEnd w:id="3188"/>
      <w:bookmarkEnd w:id="3189"/>
      <w:bookmarkEnd w:id="3190"/>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3191" w:name="_Toc21096676"/>
      <w:bookmarkStart w:id="3192" w:name="_Toc29763643"/>
      <w:bookmarkStart w:id="3193" w:name="_Toc36030114"/>
      <w:bookmarkStart w:id="3194" w:name="_Toc37180014"/>
      <w:bookmarkStart w:id="3195" w:name="_Toc45869714"/>
      <w:bookmarkStart w:id="3196" w:name="_Toc52555513"/>
      <w:bookmarkStart w:id="3197" w:name="_Toc61126333"/>
      <w:bookmarkStart w:id="3198" w:name="_Toc67911749"/>
      <w:bookmarkStart w:id="3199" w:name="_Toc74841841"/>
      <w:bookmarkStart w:id="3200" w:name="_Toc76503621"/>
      <w:bookmarkStart w:id="3201" w:name="_Toc83041476"/>
      <w:r w:rsidRPr="009202AA">
        <w:t>9.5.3</w:t>
      </w:r>
      <w:r w:rsidRPr="009202AA">
        <w:tab/>
        <w:t>OTA Transmitter transient period</w:t>
      </w:r>
      <w:bookmarkEnd w:id="3191"/>
      <w:bookmarkEnd w:id="3192"/>
      <w:bookmarkEnd w:id="3193"/>
      <w:bookmarkEnd w:id="3194"/>
      <w:bookmarkEnd w:id="3195"/>
      <w:bookmarkEnd w:id="3196"/>
      <w:bookmarkEnd w:id="3197"/>
      <w:bookmarkEnd w:id="3198"/>
      <w:bookmarkEnd w:id="3199"/>
      <w:bookmarkEnd w:id="3200"/>
      <w:bookmarkEnd w:id="3201"/>
    </w:p>
    <w:p w14:paraId="3FAA78FC" w14:textId="77777777" w:rsidR="004C4A70" w:rsidRPr="009202AA" w:rsidRDefault="004C4A70" w:rsidP="004C4A70">
      <w:pPr>
        <w:pStyle w:val="Heading4"/>
      </w:pPr>
      <w:bookmarkStart w:id="3202" w:name="_Toc21096677"/>
      <w:bookmarkStart w:id="3203" w:name="_Toc29763644"/>
      <w:bookmarkStart w:id="3204" w:name="_Toc36030115"/>
      <w:bookmarkStart w:id="3205" w:name="_Toc37180015"/>
      <w:bookmarkStart w:id="3206" w:name="_Toc45869715"/>
      <w:bookmarkStart w:id="3207" w:name="_Toc52555514"/>
      <w:bookmarkStart w:id="3208" w:name="_Toc61126334"/>
      <w:bookmarkStart w:id="3209" w:name="_Toc67911750"/>
      <w:bookmarkStart w:id="3210" w:name="_Toc74841842"/>
      <w:bookmarkStart w:id="3211" w:name="_Toc76503622"/>
      <w:bookmarkStart w:id="3212" w:name="_Toc83041477"/>
      <w:r w:rsidRPr="009202AA">
        <w:t>9.5.3.1</w:t>
      </w:r>
      <w:r w:rsidRPr="009202AA">
        <w:tab/>
        <w:t>General</w:t>
      </w:r>
      <w:bookmarkEnd w:id="3202"/>
      <w:bookmarkEnd w:id="3203"/>
      <w:bookmarkEnd w:id="3204"/>
      <w:bookmarkEnd w:id="3205"/>
      <w:bookmarkEnd w:id="3206"/>
      <w:bookmarkEnd w:id="3207"/>
      <w:bookmarkEnd w:id="3208"/>
      <w:bookmarkEnd w:id="3209"/>
      <w:bookmarkEnd w:id="3210"/>
      <w:bookmarkEnd w:id="3211"/>
      <w:bookmarkEnd w:id="321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3213" w:name="_MON_1565440135"/>
    <w:bookmarkStart w:id="3214" w:name="_MON_1572099549"/>
    <w:bookmarkStart w:id="3215" w:name="_MON_1572355398"/>
    <w:bookmarkStart w:id="3216" w:name="_MON_1572099568"/>
    <w:bookmarkStart w:id="3217" w:name="_MON_1572099724"/>
    <w:bookmarkStart w:id="3218" w:name="_MON_1572157718"/>
    <w:bookmarkStart w:id="3219" w:name="_MON_1572454981"/>
    <w:bookmarkStart w:id="3220" w:name="_MON_1572099771"/>
    <w:bookmarkStart w:id="3221" w:name="_MON_1572161131"/>
    <w:bookmarkEnd w:id="3213"/>
    <w:bookmarkEnd w:id="3214"/>
    <w:bookmarkEnd w:id="3215"/>
    <w:bookmarkEnd w:id="3216"/>
    <w:bookmarkEnd w:id="3217"/>
    <w:bookmarkEnd w:id="3218"/>
    <w:bookmarkEnd w:id="3219"/>
    <w:bookmarkEnd w:id="3220"/>
    <w:bookmarkEnd w:id="3221"/>
    <w:bookmarkStart w:id="3222" w:name="_MON_1572099881"/>
    <w:bookmarkEnd w:id="3222"/>
    <w:p w14:paraId="5D377FEA" w14:textId="77777777" w:rsidR="004C4A70" w:rsidRPr="009202AA" w:rsidRDefault="004C4A70" w:rsidP="004C4A70">
      <w:pPr>
        <w:pStyle w:val="TH"/>
      </w:pPr>
      <w:r w:rsidRPr="009202AA">
        <w:object w:dxaOrig="9720" w:dyaOrig="4692" w14:anchorId="27D64257">
          <v:shape id="_x0000_i1074" type="#_x0000_t75" style="width:446.95pt;height:251.65pt" o:ole="">
            <v:imagedata r:id="rId105" o:title="" croptop="6311f" cropleft="2026f" cropright="2877f"/>
          </v:shape>
          <o:OLEObject Type="Embed" ProgID="Word.Picture.8" ShapeID="_x0000_i1074" DrawAspect="Content" ObjectID="_1694533413"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3223" w:name="OLE_LINK18"/>
      <w:bookmarkStart w:id="322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3223"/>
      <w:bookmarkEnd w:id="322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3225" w:name="_Toc21096678"/>
      <w:bookmarkStart w:id="3226" w:name="_Toc29763645"/>
      <w:bookmarkStart w:id="3227" w:name="_Toc36030116"/>
      <w:bookmarkStart w:id="3228" w:name="_Toc37180016"/>
      <w:bookmarkStart w:id="3229" w:name="_Toc45869716"/>
      <w:bookmarkStart w:id="3230" w:name="_Toc52555515"/>
      <w:bookmarkStart w:id="3231" w:name="_Toc61126335"/>
      <w:bookmarkStart w:id="3232" w:name="_Toc67911751"/>
      <w:bookmarkStart w:id="3233" w:name="_Toc74841843"/>
      <w:bookmarkStart w:id="3234" w:name="_Toc76503623"/>
      <w:bookmarkStart w:id="3235" w:name="_Toc83041478"/>
      <w:r w:rsidRPr="009202AA">
        <w:t>9.5.3.2</w:t>
      </w:r>
      <w:r w:rsidRPr="009202AA">
        <w:tab/>
        <w:t>Minimum requirement for MSR operation</w:t>
      </w:r>
      <w:bookmarkEnd w:id="3225"/>
      <w:bookmarkEnd w:id="3226"/>
      <w:bookmarkEnd w:id="3227"/>
      <w:bookmarkEnd w:id="3228"/>
      <w:bookmarkEnd w:id="3229"/>
      <w:bookmarkEnd w:id="3230"/>
      <w:bookmarkEnd w:id="3231"/>
      <w:bookmarkEnd w:id="3232"/>
      <w:bookmarkEnd w:id="3233"/>
      <w:bookmarkEnd w:id="3234"/>
      <w:bookmarkEnd w:id="3235"/>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3236" w:name="_Toc21096679"/>
      <w:bookmarkStart w:id="3237" w:name="_Toc29763646"/>
      <w:bookmarkStart w:id="3238" w:name="_Toc36030117"/>
      <w:bookmarkStart w:id="3239" w:name="_Toc37180017"/>
      <w:bookmarkStart w:id="3240" w:name="_Toc45869717"/>
      <w:bookmarkStart w:id="3241" w:name="_Toc52555516"/>
      <w:bookmarkStart w:id="3242" w:name="_Toc61126336"/>
      <w:bookmarkStart w:id="3243" w:name="_Toc67911752"/>
      <w:bookmarkStart w:id="3244" w:name="_Toc74841844"/>
      <w:bookmarkStart w:id="3245" w:name="_Toc76503624"/>
      <w:bookmarkStart w:id="3246" w:name="_Toc83041479"/>
      <w:r w:rsidRPr="009202AA">
        <w:t>9.5.3.3</w:t>
      </w:r>
      <w:r w:rsidRPr="009202AA">
        <w:tab/>
        <w:t>Minimum requirement for single RAT UTRA operation</w:t>
      </w:r>
      <w:bookmarkEnd w:id="3236"/>
      <w:bookmarkEnd w:id="3237"/>
      <w:bookmarkEnd w:id="3238"/>
      <w:bookmarkEnd w:id="3239"/>
      <w:bookmarkEnd w:id="3240"/>
      <w:bookmarkEnd w:id="3241"/>
      <w:bookmarkEnd w:id="3242"/>
      <w:bookmarkEnd w:id="3243"/>
      <w:bookmarkEnd w:id="3244"/>
      <w:bookmarkEnd w:id="3245"/>
      <w:bookmarkEnd w:id="3246"/>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3247" w:name="_Toc21096680"/>
      <w:bookmarkStart w:id="3248" w:name="_Toc29763647"/>
      <w:bookmarkStart w:id="3249" w:name="_Toc36030118"/>
      <w:bookmarkStart w:id="3250" w:name="_Toc37180018"/>
      <w:bookmarkStart w:id="3251" w:name="_Toc45869718"/>
      <w:bookmarkStart w:id="3252" w:name="_Toc52555517"/>
      <w:bookmarkStart w:id="3253" w:name="_Toc61126337"/>
      <w:bookmarkStart w:id="3254" w:name="_Toc67911753"/>
      <w:bookmarkStart w:id="3255" w:name="_Toc74841845"/>
      <w:bookmarkStart w:id="3256" w:name="_Toc76503625"/>
      <w:bookmarkStart w:id="3257" w:name="_Toc83041480"/>
      <w:r w:rsidRPr="009202AA">
        <w:t>9.5.3.4</w:t>
      </w:r>
      <w:r w:rsidRPr="009202AA">
        <w:tab/>
        <w:t>Minimum requirement for single RAT E-UTRA operation</w:t>
      </w:r>
      <w:bookmarkEnd w:id="3247"/>
      <w:bookmarkEnd w:id="3248"/>
      <w:bookmarkEnd w:id="3249"/>
      <w:bookmarkEnd w:id="3250"/>
      <w:bookmarkEnd w:id="3251"/>
      <w:bookmarkEnd w:id="3252"/>
      <w:bookmarkEnd w:id="3253"/>
      <w:bookmarkEnd w:id="3254"/>
      <w:bookmarkEnd w:id="3255"/>
      <w:bookmarkEnd w:id="3256"/>
      <w:bookmarkEnd w:id="3257"/>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3258" w:name="_Toc21096681"/>
      <w:bookmarkStart w:id="3259" w:name="_Toc29763648"/>
      <w:bookmarkStart w:id="3260" w:name="_Toc36030119"/>
      <w:bookmarkStart w:id="3261" w:name="_Toc37180019"/>
      <w:bookmarkStart w:id="3262" w:name="_Toc45869719"/>
      <w:bookmarkStart w:id="3263" w:name="_Toc52555518"/>
      <w:bookmarkStart w:id="3264" w:name="_Toc61126338"/>
      <w:bookmarkStart w:id="3265" w:name="_Toc67911754"/>
      <w:bookmarkStart w:id="3266" w:name="_Toc74841846"/>
      <w:bookmarkStart w:id="3267" w:name="_Toc76503626"/>
      <w:bookmarkStart w:id="3268" w:name="_Toc83041481"/>
      <w:r w:rsidRPr="009202AA">
        <w:t>9.6</w:t>
      </w:r>
      <w:r w:rsidRPr="009202AA">
        <w:tab/>
        <w:t>OTA Transmitted signal quality</w:t>
      </w:r>
      <w:bookmarkEnd w:id="3258"/>
      <w:bookmarkEnd w:id="3259"/>
      <w:bookmarkEnd w:id="3260"/>
      <w:bookmarkEnd w:id="3261"/>
      <w:bookmarkEnd w:id="3262"/>
      <w:bookmarkEnd w:id="3263"/>
      <w:bookmarkEnd w:id="3264"/>
      <w:bookmarkEnd w:id="3265"/>
      <w:bookmarkEnd w:id="3266"/>
      <w:bookmarkEnd w:id="3267"/>
      <w:bookmarkEnd w:id="3268"/>
    </w:p>
    <w:p w14:paraId="3A68B5A6" w14:textId="77777777" w:rsidR="004C4A70" w:rsidRPr="009202AA" w:rsidRDefault="004C4A70" w:rsidP="004C4A70">
      <w:pPr>
        <w:pStyle w:val="Heading3"/>
      </w:pPr>
      <w:bookmarkStart w:id="3269" w:name="_Toc21096682"/>
      <w:bookmarkStart w:id="3270" w:name="_Toc29763649"/>
      <w:bookmarkStart w:id="3271" w:name="_Toc36030120"/>
      <w:bookmarkStart w:id="3272" w:name="_Toc37180020"/>
      <w:bookmarkStart w:id="3273" w:name="_Toc45869720"/>
      <w:bookmarkStart w:id="3274" w:name="_Toc52555519"/>
      <w:bookmarkStart w:id="3275" w:name="_Toc61126339"/>
      <w:bookmarkStart w:id="3276" w:name="_Toc67911755"/>
      <w:bookmarkStart w:id="3277" w:name="_Toc74841847"/>
      <w:bookmarkStart w:id="3278" w:name="_Toc76503627"/>
      <w:bookmarkStart w:id="3279" w:name="_Toc83041482"/>
      <w:r w:rsidRPr="009202AA">
        <w:t>9.6.1</w:t>
      </w:r>
      <w:r w:rsidRPr="009202AA">
        <w:tab/>
        <w:t>General</w:t>
      </w:r>
      <w:bookmarkEnd w:id="3269"/>
      <w:bookmarkEnd w:id="3270"/>
      <w:bookmarkEnd w:id="3271"/>
      <w:bookmarkEnd w:id="3272"/>
      <w:bookmarkEnd w:id="3273"/>
      <w:bookmarkEnd w:id="3274"/>
      <w:bookmarkEnd w:id="3275"/>
      <w:bookmarkEnd w:id="3276"/>
      <w:bookmarkEnd w:id="3277"/>
      <w:bookmarkEnd w:id="3278"/>
      <w:bookmarkEnd w:id="3279"/>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3280" w:name="_Toc21096683"/>
      <w:bookmarkStart w:id="3281" w:name="_Toc29763650"/>
      <w:bookmarkStart w:id="3282" w:name="_Toc36030121"/>
      <w:bookmarkStart w:id="3283" w:name="_Toc37180021"/>
      <w:bookmarkStart w:id="3284" w:name="_Toc45869721"/>
      <w:bookmarkStart w:id="3285" w:name="_Toc52555520"/>
      <w:bookmarkStart w:id="3286" w:name="_Toc61126340"/>
      <w:bookmarkStart w:id="3287" w:name="_Toc67911756"/>
      <w:bookmarkStart w:id="3288" w:name="_Toc74841848"/>
      <w:bookmarkStart w:id="3289" w:name="_Toc76503628"/>
      <w:bookmarkStart w:id="3290" w:name="_Toc83041483"/>
      <w:r w:rsidRPr="009202AA">
        <w:t>9.6.2</w:t>
      </w:r>
      <w:r w:rsidRPr="009202AA">
        <w:tab/>
        <w:t>OTA Frequency Error</w:t>
      </w:r>
      <w:bookmarkEnd w:id="3280"/>
      <w:bookmarkEnd w:id="3281"/>
      <w:bookmarkEnd w:id="3282"/>
      <w:bookmarkEnd w:id="3283"/>
      <w:bookmarkEnd w:id="3284"/>
      <w:bookmarkEnd w:id="3285"/>
      <w:bookmarkEnd w:id="3286"/>
      <w:bookmarkEnd w:id="3287"/>
      <w:bookmarkEnd w:id="3288"/>
      <w:bookmarkEnd w:id="3289"/>
      <w:bookmarkEnd w:id="3290"/>
    </w:p>
    <w:p w14:paraId="52319ACD" w14:textId="77777777" w:rsidR="004C4A70" w:rsidRPr="009202AA" w:rsidRDefault="004C4A70" w:rsidP="004C4A70">
      <w:pPr>
        <w:pStyle w:val="Heading4"/>
      </w:pPr>
      <w:bookmarkStart w:id="3291" w:name="_Toc21096684"/>
      <w:bookmarkStart w:id="3292" w:name="_Toc29763651"/>
      <w:bookmarkStart w:id="3293" w:name="_Toc36030122"/>
      <w:bookmarkStart w:id="3294" w:name="_Toc37180022"/>
      <w:bookmarkStart w:id="3295" w:name="_Toc45869722"/>
      <w:bookmarkStart w:id="3296" w:name="_Toc52555521"/>
      <w:bookmarkStart w:id="3297" w:name="_Toc61126341"/>
      <w:bookmarkStart w:id="3298" w:name="_Toc67911757"/>
      <w:bookmarkStart w:id="3299" w:name="_Toc74841849"/>
      <w:bookmarkStart w:id="3300" w:name="_Toc76503629"/>
      <w:bookmarkStart w:id="3301" w:name="_Toc83041484"/>
      <w:r w:rsidRPr="009202AA">
        <w:t>9.6.2.1</w:t>
      </w:r>
      <w:r w:rsidRPr="009202AA">
        <w:tab/>
        <w:t>General</w:t>
      </w:r>
      <w:bookmarkEnd w:id="3291"/>
      <w:bookmarkEnd w:id="3292"/>
      <w:bookmarkEnd w:id="3293"/>
      <w:bookmarkEnd w:id="3294"/>
      <w:bookmarkEnd w:id="3295"/>
      <w:bookmarkEnd w:id="3296"/>
      <w:bookmarkEnd w:id="3297"/>
      <w:bookmarkEnd w:id="3298"/>
      <w:bookmarkEnd w:id="3299"/>
      <w:bookmarkEnd w:id="3300"/>
      <w:bookmarkEnd w:id="3301"/>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3302" w:name="_Toc21096685"/>
      <w:bookmarkStart w:id="3303" w:name="_Toc29763652"/>
      <w:bookmarkStart w:id="3304" w:name="_Toc36030123"/>
      <w:bookmarkStart w:id="3305" w:name="_Toc37180023"/>
      <w:bookmarkStart w:id="3306" w:name="_Toc45869723"/>
      <w:bookmarkStart w:id="3307" w:name="_Toc52555522"/>
      <w:bookmarkStart w:id="3308" w:name="_Toc61126342"/>
      <w:bookmarkStart w:id="3309" w:name="_Toc67911758"/>
      <w:bookmarkStart w:id="3310" w:name="_Toc74841850"/>
      <w:bookmarkStart w:id="3311" w:name="_Toc76503630"/>
      <w:bookmarkStart w:id="3312" w:name="_Toc83041485"/>
      <w:r w:rsidRPr="009202AA">
        <w:t>9.6.2.2</w:t>
      </w:r>
      <w:r w:rsidRPr="009202AA">
        <w:tab/>
        <w:t>Minimum requirement for MSR operation</w:t>
      </w:r>
      <w:bookmarkEnd w:id="3302"/>
      <w:bookmarkEnd w:id="3303"/>
      <w:bookmarkEnd w:id="3304"/>
      <w:bookmarkEnd w:id="3305"/>
      <w:bookmarkEnd w:id="3306"/>
      <w:bookmarkEnd w:id="3307"/>
      <w:bookmarkEnd w:id="3308"/>
      <w:bookmarkEnd w:id="3309"/>
      <w:bookmarkEnd w:id="3310"/>
      <w:bookmarkEnd w:id="3311"/>
      <w:bookmarkEnd w:id="3312"/>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3313" w:name="_Toc21096686"/>
      <w:bookmarkStart w:id="3314" w:name="_Toc29763653"/>
      <w:bookmarkStart w:id="3315" w:name="_Toc36030124"/>
      <w:bookmarkStart w:id="3316" w:name="_Toc37180024"/>
      <w:bookmarkStart w:id="3317" w:name="_Toc45869724"/>
      <w:bookmarkStart w:id="3318" w:name="_Toc52555523"/>
      <w:bookmarkStart w:id="3319" w:name="_Toc61126343"/>
      <w:bookmarkStart w:id="3320" w:name="_Toc67911759"/>
      <w:bookmarkStart w:id="3321" w:name="_Toc74841851"/>
      <w:bookmarkStart w:id="3322" w:name="_Toc76503631"/>
      <w:bookmarkStart w:id="3323" w:name="_Toc83041486"/>
      <w:r w:rsidRPr="009202AA">
        <w:t>9.6.2.3</w:t>
      </w:r>
      <w:r w:rsidRPr="009202AA">
        <w:tab/>
        <w:t>Minimum requirement for single RAT UTRA operation</w:t>
      </w:r>
      <w:bookmarkEnd w:id="3313"/>
      <w:bookmarkEnd w:id="3314"/>
      <w:bookmarkEnd w:id="3315"/>
      <w:bookmarkEnd w:id="3316"/>
      <w:bookmarkEnd w:id="3317"/>
      <w:bookmarkEnd w:id="3318"/>
      <w:bookmarkEnd w:id="3319"/>
      <w:bookmarkEnd w:id="3320"/>
      <w:bookmarkEnd w:id="3321"/>
      <w:bookmarkEnd w:id="3322"/>
      <w:bookmarkEnd w:id="3323"/>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3324" w:name="_Toc21096687"/>
      <w:bookmarkStart w:id="3325" w:name="_Toc29763654"/>
      <w:bookmarkStart w:id="3326" w:name="_Toc36030125"/>
      <w:bookmarkStart w:id="3327" w:name="_Toc37180025"/>
      <w:bookmarkStart w:id="3328" w:name="_Toc45869725"/>
      <w:bookmarkStart w:id="3329" w:name="_Toc52555524"/>
      <w:bookmarkStart w:id="3330" w:name="_Toc61126344"/>
      <w:bookmarkStart w:id="3331" w:name="_Toc67911760"/>
      <w:bookmarkStart w:id="3332" w:name="_Toc74841852"/>
      <w:bookmarkStart w:id="3333" w:name="_Toc76503632"/>
      <w:bookmarkStart w:id="3334" w:name="_Toc83041487"/>
      <w:r w:rsidRPr="009202AA">
        <w:t>9.6.2.4</w:t>
      </w:r>
      <w:r w:rsidRPr="009202AA">
        <w:tab/>
        <w:t>Minimum requirement for single RAT E-UTRA operation</w:t>
      </w:r>
      <w:bookmarkEnd w:id="3324"/>
      <w:bookmarkEnd w:id="3325"/>
      <w:bookmarkEnd w:id="3326"/>
      <w:bookmarkEnd w:id="3327"/>
      <w:bookmarkEnd w:id="3328"/>
      <w:bookmarkEnd w:id="3329"/>
      <w:bookmarkEnd w:id="3330"/>
      <w:bookmarkEnd w:id="3331"/>
      <w:bookmarkEnd w:id="3332"/>
      <w:bookmarkEnd w:id="3333"/>
      <w:bookmarkEnd w:id="33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3335" w:name="_Toc21096688"/>
      <w:bookmarkStart w:id="3336" w:name="_Toc29763655"/>
      <w:bookmarkStart w:id="3337" w:name="_Toc36030126"/>
      <w:bookmarkStart w:id="3338" w:name="_Toc37180026"/>
      <w:bookmarkStart w:id="3339" w:name="_Toc45869726"/>
      <w:bookmarkStart w:id="3340" w:name="_Toc52555525"/>
      <w:bookmarkStart w:id="3341" w:name="_Toc61126345"/>
      <w:bookmarkStart w:id="3342" w:name="_Toc67911761"/>
      <w:bookmarkStart w:id="3343" w:name="_Toc74841853"/>
      <w:bookmarkStart w:id="3344" w:name="_Toc76503633"/>
      <w:bookmarkStart w:id="3345" w:name="_Toc83041488"/>
      <w:r w:rsidRPr="009202AA">
        <w:t>9.6.3</w:t>
      </w:r>
      <w:r w:rsidRPr="009202AA">
        <w:tab/>
        <w:t>OTA Time alignment error</w:t>
      </w:r>
      <w:bookmarkEnd w:id="3335"/>
      <w:bookmarkEnd w:id="3336"/>
      <w:bookmarkEnd w:id="3337"/>
      <w:bookmarkEnd w:id="3338"/>
      <w:bookmarkEnd w:id="3339"/>
      <w:bookmarkEnd w:id="3340"/>
      <w:bookmarkEnd w:id="3341"/>
      <w:bookmarkEnd w:id="3342"/>
      <w:bookmarkEnd w:id="3343"/>
      <w:bookmarkEnd w:id="3344"/>
      <w:bookmarkEnd w:id="3345"/>
    </w:p>
    <w:p w14:paraId="6F6FEDD3" w14:textId="77777777" w:rsidR="004C4A70" w:rsidRPr="009202AA" w:rsidRDefault="004C4A70" w:rsidP="004C4A70">
      <w:pPr>
        <w:pStyle w:val="Heading4"/>
      </w:pPr>
      <w:bookmarkStart w:id="3346" w:name="_Toc21096689"/>
      <w:bookmarkStart w:id="3347" w:name="_Toc29763656"/>
      <w:bookmarkStart w:id="3348" w:name="_Toc36030127"/>
      <w:bookmarkStart w:id="3349" w:name="_Toc37180027"/>
      <w:bookmarkStart w:id="3350" w:name="_Toc45869727"/>
      <w:bookmarkStart w:id="3351" w:name="_Toc52555526"/>
      <w:bookmarkStart w:id="3352" w:name="_Toc61126346"/>
      <w:bookmarkStart w:id="3353" w:name="_Toc67911762"/>
      <w:bookmarkStart w:id="3354" w:name="_Toc74841854"/>
      <w:bookmarkStart w:id="3355" w:name="_Toc76503634"/>
      <w:bookmarkStart w:id="3356" w:name="_Toc83041489"/>
      <w:r w:rsidRPr="009202AA">
        <w:t>9.6.3.1</w:t>
      </w:r>
      <w:r w:rsidRPr="009202AA">
        <w:tab/>
        <w:t>General</w:t>
      </w:r>
      <w:bookmarkEnd w:id="3346"/>
      <w:bookmarkEnd w:id="3347"/>
      <w:bookmarkEnd w:id="3348"/>
      <w:bookmarkEnd w:id="3349"/>
      <w:bookmarkEnd w:id="3350"/>
      <w:bookmarkEnd w:id="3351"/>
      <w:bookmarkEnd w:id="3352"/>
      <w:bookmarkEnd w:id="3353"/>
      <w:bookmarkEnd w:id="3354"/>
      <w:bookmarkEnd w:id="3355"/>
      <w:bookmarkEnd w:id="3356"/>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3357" w:name="_Toc21096690"/>
      <w:bookmarkStart w:id="3358" w:name="_Toc29763657"/>
      <w:bookmarkStart w:id="3359" w:name="_Toc36030128"/>
      <w:bookmarkStart w:id="3360" w:name="_Toc37180028"/>
      <w:bookmarkStart w:id="3361" w:name="_Toc45869728"/>
      <w:bookmarkStart w:id="3362" w:name="_Toc52555527"/>
      <w:bookmarkStart w:id="3363" w:name="_Toc61126347"/>
      <w:bookmarkStart w:id="3364" w:name="_Toc67911763"/>
      <w:bookmarkStart w:id="3365" w:name="_Toc74841855"/>
      <w:bookmarkStart w:id="3366" w:name="_Toc76503635"/>
      <w:bookmarkStart w:id="3367" w:name="_Toc83041490"/>
      <w:r w:rsidRPr="009202AA">
        <w:t>9.6.3.2</w:t>
      </w:r>
      <w:r w:rsidRPr="009202AA">
        <w:tab/>
        <w:t>Minimum requirement for MSR operation</w:t>
      </w:r>
      <w:bookmarkEnd w:id="3357"/>
      <w:bookmarkEnd w:id="3358"/>
      <w:bookmarkEnd w:id="3359"/>
      <w:bookmarkEnd w:id="3360"/>
      <w:bookmarkEnd w:id="3361"/>
      <w:bookmarkEnd w:id="3362"/>
      <w:bookmarkEnd w:id="3363"/>
      <w:bookmarkEnd w:id="3364"/>
      <w:bookmarkEnd w:id="3365"/>
      <w:bookmarkEnd w:id="3366"/>
      <w:bookmarkEnd w:id="3367"/>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3368" w:name="_Toc21096691"/>
      <w:bookmarkStart w:id="3369" w:name="_Toc29763658"/>
      <w:bookmarkStart w:id="3370" w:name="_Toc36030129"/>
      <w:bookmarkStart w:id="3371" w:name="_Toc37180029"/>
      <w:bookmarkStart w:id="3372" w:name="_Toc45869729"/>
      <w:bookmarkStart w:id="3373" w:name="_Toc52555528"/>
      <w:bookmarkStart w:id="3374" w:name="_Toc61126348"/>
      <w:bookmarkStart w:id="3375" w:name="_Toc67911764"/>
      <w:bookmarkStart w:id="3376" w:name="_Toc74841856"/>
      <w:bookmarkStart w:id="3377" w:name="_Toc76503636"/>
      <w:bookmarkStart w:id="3378" w:name="_Toc83041491"/>
      <w:r w:rsidRPr="009202AA">
        <w:t>9.6.3.3</w:t>
      </w:r>
      <w:r w:rsidRPr="009202AA">
        <w:tab/>
        <w:t>Minimum requirement for single RAT UTRA operation</w:t>
      </w:r>
      <w:bookmarkEnd w:id="3368"/>
      <w:bookmarkEnd w:id="3369"/>
      <w:bookmarkEnd w:id="3370"/>
      <w:bookmarkEnd w:id="3371"/>
      <w:bookmarkEnd w:id="3372"/>
      <w:bookmarkEnd w:id="3373"/>
      <w:bookmarkEnd w:id="3374"/>
      <w:bookmarkEnd w:id="3375"/>
      <w:bookmarkEnd w:id="3376"/>
      <w:bookmarkEnd w:id="3377"/>
      <w:bookmarkEnd w:id="3378"/>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3379" w:name="_Toc21096692"/>
      <w:bookmarkStart w:id="3380" w:name="_Toc29763659"/>
      <w:bookmarkStart w:id="3381" w:name="_Toc36030130"/>
      <w:bookmarkStart w:id="3382" w:name="_Toc37180030"/>
      <w:bookmarkStart w:id="3383" w:name="_Toc45869730"/>
      <w:bookmarkStart w:id="3384" w:name="_Toc52555529"/>
      <w:bookmarkStart w:id="3385" w:name="_Toc61126349"/>
      <w:bookmarkStart w:id="3386" w:name="_Toc67911765"/>
      <w:bookmarkStart w:id="3387" w:name="_Toc74841857"/>
      <w:bookmarkStart w:id="3388" w:name="_Toc76503637"/>
      <w:bookmarkStart w:id="3389" w:name="_Toc83041492"/>
      <w:r w:rsidRPr="009202AA">
        <w:t>9.6.3.4</w:t>
      </w:r>
      <w:r w:rsidRPr="009202AA">
        <w:tab/>
        <w:t>Minimum requirement for single RAT E-UTRA operation</w:t>
      </w:r>
      <w:bookmarkEnd w:id="3379"/>
      <w:bookmarkEnd w:id="3380"/>
      <w:bookmarkEnd w:id="3381"/>
      <w:bookmarkEnd w:id="3382"/>
      <w:bookmarkEnd w:id="3383"/>
      <w:bookmarkEnd w:id="3384"/>
      <w:bookmarkEnd w:id="3385"/>
      <w:bookmarkEnd w:id="3386"/>
      <w:bookmarkEnd w:id="3387"/>
      <w:bookmarkEnd w:id="3388"/>
      <w:bookmarkEnd w:id="3389"/>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3390" w:name="_Toc21096693"/>
      <w:bookmarkStart w:id="3391" w:name="_Toc29763660"/>
      <w:bookmarkStart w:id="3392" w:name="_Toc36030131"/>
      <w:bookmarkStart w:id="3393" w:name="_Toc37180031"/>
      <w:bookmarkStart w:id="3394" w:name="_Toc45869731"/>
      <w:bookmarkStart w:id="3395" w:name="_Toc52555530"/>
      <w:bookmarkStart w:id="3396" w:name="_Toc61126350"/>
      <w:bookmarkStart w:id="3397" w:name="_Toc67911766"/>
      <w:bookmarkStart w:id="3398" w:name="_Toc74841858"/>
      <w:bookmarkStart w:id="3399" w:name="_Toc76503638"/>
      <w:bookmarkStart w:id="3400" w:name="_Toc83041493"/>
      <w:r w:rsidRPr="009202AA">
        <w:t>9.6.4</w:t>
      </w:r>
      <w:r w:rsidRPr="009202AA">
        <w:tab/>
        <w:t>OTA Modulation quality</w:t>
      </w:r>
      <w:bookmarkEnd w:id="3390"/>
      <w:bookmarkEnd w:id="3391"/>
      <w:bookmarkEnd w:id="3392"/>
      <w:bookmarkEnd w:id="3393"/>
      <w:bookmarkEnd w:id="3394"/>
      <w:bookmarkEnd w:id="3395"/>
      <w:bookmarkEnd w:id="3396"/>
      <w:bookmarkEnd w:id="3397"/>
      <w:bookmarkEnd w:id="3398"/>
      <w:bookmarkEnd w:id="3399"/>
      <w:bookmarkEnd w:id="3400"/>
    </w:p>
    <w:p w14:paraId="062CED22" w14:textId="77777777" w:rsidR="004C4A70" w:rsidRPr="009202AA" w:rsidRDefault="004C4A70" w:rsidP="004C4A70">
      <w:pPr>
        <w:pStyle w:val="Heading4"/>
      </w:pPr>
      <w:bookmarkStart w:id="3401" w:name="_Toc21096694"/>
      <w:bookmarkStart w:id="3402" w:name="_Toc29763661"/>
      <w:bookmarkStart w:id="3403" w:name="_Toc36030132"/>
      <w:bookmarkStart w:id="3404" w:name="_Toc37180032"/>
      <w:bookmarkStart w:id="3405" w:name="_Toc45869732"/>
      <w:bookmarkStart w:id="3406" w:name="_Toc52555531"/>
      <w:bookmarkStart w:id="3407" w:name="_Toc61126351"/>
      <w:bookmarkStart w:id="3408" w:name="_Toc67911767"/>
      <w:bookmarkStart w:id="3409" w:name="_Toc74841859"/>
      <w:bookmarkStart w:id="3410" w:name="_Toc76503639"/>
      <w:bookmarkStart w:id="3411" w:name="_Toc83041494"/>
      <w:r w:rsidRPr="009202AA">
        <w:t>9.6.4.1</w:t>
      </w:r>
      <w:r w:rsidRPr="009202AA">
        <w:tab/>
        <w:t>General</w:t>
      </w:r>
      <w:bookmarkEnd w:id="3401"/>
      <w:bookmarkEnd w:id="3402"/>
      <w:bookmarkEnd w:id="3403"/>
      <w:bookmarkEnd w:id="3404"/>
      <w:bookmarkEnd w:id="3405"/>
      <w:bookmarkEnd w:id="3406"/>
      <w:bookmarkEnd w:id="3407"/>
      <w:bookmarkEnd w:id="3408"/>
      <w:bookmarkEnd w:id="3409"/>
      <w:bookmarkEnd w:id="3410"/>
      <w:bookmarkEnd w:id="3411"/>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3412" w:name="_Toc21096695"/>
      <w:bookmarkStart w:id="3413" w:name="_Toc29763662"/>
      <w:bookmarkStart w:id="3414" w:name="_Toc36030133"/>
      <w:bookmarkStart w:id="3415" w:name="_Toc37180033"/>
      <w:bookmarkStart w:id="3416" w:name="_Toc45869733"/>
      <w:bookmarkStart w:id="3417" w:name="_Toc52555532"/>
      <w:bookmarkStart w:id="3418" w:name="_Toc61126352"/>
      <w:bookmarkStart w:id="3419" w:name="_Toc67911768"/>
      <w:bookmarkStart w:id="3420" w:name="_Toc74841860"/>
      <w:bookmarkStart w:id="3421" w:name="_Toc76503640"/>
      <w:bookmarkStart w:id="3422" w:name="_Toc83041495"/>
      <w:r w:rsidRPr="009202AA">
        <w:t>9.6.4.2</w:t>
      </w:r>
      <w:r w:rsidRPr="009202AA">
        <w:tab/>
        <w:t>Minimum requirement for MSR operation</w:t>
      </w:r>
      <w:bookmarkEnd w:id="3412"/>
      <w:bookmarkEnd w:id="3413"/>
      <w:bookmarkEnd w:id="3414"/>
      <w:bookmarkEnd w:id="3415"/>
      <w:bookmarkEnd w:id="3416"/>
      <w:bookmarkEnd w:id="3417"/>
      <w:bookmarkEnd w:id="3418"/>
      <w:bookmarkEnd w:id="3419"/>
      <w:bookmarkEnd w:id="3420"/>
      <w:bookmarkEnd w:id="3421"/>
      <w:bookmarkEnd w:id="3422"/>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3423" w:name="_Toc21096696"/>
      <w:bookmarkStart w:id="3424" w:name="_Toc29763663"/>
      <w:bookmarkStart w:id="3425" w:name="_Toc36030134"/>
      <w:bookmarkStart w:id="3426" w:name="_Toc37180034"/>
      <w:bookmarkStart w:id="3427" w:name="_Toc45869734"/>
      <w:bookmarkStart w:id="3428" w:name="_Toc52555533"/>
      <w:bookmarkStart w:id="3429" w:name="_Toc61126353"/>
      <w:bookmarkStart w:id="3430" w:name="_Toc67911769"/>
      <w:bookmarkStart w:id="3431" w:name="_Toc74841861"/>
      <w:bookmarkStart w:id="3432" w:name="_Toc76503641"/>
      <w:bookmarkStart w:id="3433" w:name="_Toc83041496"/>
      <w:r w:rsidRPr="009202AA">
        <w:t>9.6.4.3</w:t>
      </w:r>
      <w:r w:rsidRPr="009202AA">
        <w:tab/>
        <w:t>Minimum requirement for single RAT UTRA operation</w:t>
      </w:r>
      <w:bookmarkEnd w:id="3423"/>
      <w:bookmarkEnd w:id="3424"/>
      <w:bookmarkEnd w:id="3425"/>
      <w:bookmarkEnd w:id="3426"/>
      <w:bookmarkEnd w:id="3427"/>
      <w:bookmarkEnd w:id="3428"/>
      <w:bookmarkEnd w:id="3429"/>
      <w:bookmarkEnd w:id="3430"/>
      <w:bookmarkEnd w:id="3431"/>
      <w:bookmarkEnd w:id="3432"/>
      <w:bookmarkEnd w:id="3433"/>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3434" w:name="_Toc21096697"/>
      <w:bookmarkStart w:id="3435" w:name="_Toc29763664"/>
      <w:bookmarkStart w:id="3436" w:name="_Toc36030135"/>
      <w:bookmarkStart w:id="3437" w:name="_Toc37180035"/>
      <w:bookmarkStart w:id="3438" w:name="_Toc45869735"/>
      <w:bookmarkStart w:id="3439" w:name="_Toc52555534"/>
      <w:bookmarkStart w:id="3440" w:name="_Toc61126354"/>
      <w:bookmarkStart w:id="3441" w:name="_Toc67911770"/>
      <w:bookmarkStart w:id="3442" w:name="_Toc74841862"/>
      <w:bookmarkStart w:id="3443" w:name="_Toc76503642"/>
      <w:bookmarkStart w:id="3444" w:name="_Toc83041497"/>
      <w:r w:rsidRPr="009202AA">
        <w:t>9.6.4.4</w:t>
      </w:r>
      <w:r w:rsidRPr="009202AA">
        <w:tab/>
        <w:t>Minimum requirement for single RAT E-UTRA operation</w:t>
      </w:r>
      <w:bookmarkEnd w:id="3434"/>
      <w:bookmarkEnd w:id="3435"/>
      <w:bookmarkEnd w:id="3436"/>
      <w:bookmarkEnd w:id="3437"/>
      <w:bookmarkEnd w:id="3438"/>
      <w:bookmarkEnd w:id="3439"/>
      <w:bookmarkEnd w:id="3440"/>
      <w:bookmarkEnd w:id="3441"/>
      <w:bookmarkEnd w:id="3442"/>
      <w:bookmarkEnd w:id="3443"/>
      <w:bookmarkEnd w:id="344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3445" w:name="_Toc21096698"/>
      <w:bookmarkStart w:id="3446" w:name="_Toc29763665"/>
      <w:bookmarkStart w:id="3447" w:name="_Toc36030136"/>
      <w:bookmarkStart w:id="3448" w:name="_Toc37180036"/>
      <w:bookmarkStart w:id="3449" w:name="_Toc45869736"/>
      <w:bookmarkStart w:id="3450" w:name="_Toc52555535"/>
      <w:bookmarkStart w:id="3451" w:name="_Toc61126355"/>
      <w:bookmarkStart w:id="3452" w:name="_Toc67911771"/>
      <w:bookmarkStart w:id="3453" w:name="_Toc74841863"/>
      <w:bookmarkStart w:id="3454" w:name="_Toc76503643"/>
      <w:bookmarkStart w:id="3455" w:name="_Toc83041498"/>
      <w:r w:rsidRPr="009202AA">
        <w:t>9.6.5</w:t>
      </w:r>
      <w:r w:rsidRPr="009202AA">
        <w:tab/>
        <w:t>OTA Transmit pulse shape filter</w:t>
      </w:r>
      <w:bookmarkEnd w:id="3445"/>
      <w:bookmarkEnd w:id="3446"/>
      <w:bookmarkEnd w:id="3447"/>
      <w:bookmarkEnd w:id="3448"/>
      <w:bookmarkEnd w:id="3449"/>
      <w:bookmarkEnd w:id="3450"/>
      <w:bookmarkEnd w:id="3451"/>
      <w:bookmarkEnd w:id="3452"/>
      <w:bookmarkEnd w:id="3453"/>
      <w:bookmarkEnd w:id="3454"/>
      <w:bookmarkEnd w:id="3455"/>
    </w:p>
    <w:p w14:paraId="74708687" w14:textId="77777777" w:rsidR="004C4A70" w:rsidRPr="009202AA" w:rsidRDefault="004C4A70" w:rsidP="004C4A70">
      <w:pPr>
        <w:pStyle w:val="Heading4"/>
      </w:pPr>
      <w:bookmarkStart w:id="3456" w:name="_Toc21096699"/>
      <w:bookmarkStart w:id="3457" w:name="_Toc29763666"/>
      <w:bookmarkStart w:id="3458" w:name="_Toc36030137"/>
      <w:bookmarkStart w:id="3459" w:name="_Toc37180037"/>
      <w:bookmarkStart w:id="3460" w:name="_Toc45869737"/>
      <w:bookmarkStart w:id="3461" w:name="_Toc52555536"/>
      <w:bookmarkStart w:id="3462" w:name="_Toc61126356"/>
      <w:bookmarkStart w:id="3463" w:name="_Toc67911772"/>
      <w:bookmarkStart w:id="3464" w:name="_Toc74841864"/>
      <w:bookmarkStart w:id="3465" w:name="_Toc76503644"/>
      <w:bookmarkStart w:id="3466" w:name="_Toc83041499"/>
      <w:r w:rsidRPr="009202AA">
        <w:t>9.6.5.1</w:t>
      </w:r>
      <w:r w:rsidRPr="009202AA">
        <w:tab/>
        <w:t>General</w:t>
      </w:r>
      <w:bookmarkEnd w:id="3456"/>
      <w:bookmarkEnd w:id="3457"/>
      <w:bookmarkEnd w:id="3458"/>
      <w:bookmarkEnd w:id="3459"/>
      <w:bookmarkEnd w:id="3460"/>
      <w:bookmarkEnd w:id="3461"/>
      <w:bookmarkEnd w:id="3462"/>
      <w:bookmarkEnd w:id="3463"/>
      <w:bookmarkEnd w:id="3464"/>
      <w:bookmarkEnd w:id="3465"/>
      <w:bookmarkEnd w:id="3466"/>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3467" w:name="_Toc21096700"/>
      <w:bookmarkStart w:id="3468" w:name="_Toc29763667"/>
      <w:bookmarkStart w:id="3469" w:name="_Toc36030138"/>
      <w:bookmarkStart w:id="3470" w:name="_Toc37180038"/>
      <w:bookmarkStart w:id="3471" w:name="_Toc45869738"/>
      <w:bookmarkStart w:id="3472" w:name="_Toc52555537"/>
      <w:bookmarkStart w:id="3473" w:name="_Toc61126357"/>
      <w:bookmarkStart w:id="3474" w:name="_Toc67911773"/>
      <w:bookmarkStart w:id="3475" w:name="_Toc74841865"/>
      <w:bookmarkStart w:id="3476" w:name="_Toc76503645"/>
      <w:bookmarkStart w:id="3477" w:name="_Toc83041500"/>
      <w:r w:rsidRPr="009202AA">
        <w:t>9.7</w:t>
      </w:r>
      <w:r w:rsidRPr="009202AA">
        <w:tab/>
        <w:t>OTA Unwanted Emissions</w:t>
      </w:r>
      <w:bookmarkEnd w:id="3467"/>
      <w:bookmarkEnd w:id="3468"/>
      <w:bookmarkEnd w:id="3469"/>
      <w:bookmarkEnd w:id="3470"/>
      <w:bookmarkEnd w:id="3471"/>
      <w:bookmarkEnd w:id="3472"/>
      <w:bookmarkEnd w:id="3473"/>
      <w:bookmarkEnd w:id="3474"/>
      <w:bookmarkEnd w:id="3475"/>
      <w:bookmarkEnd w:id="3476"/>
      <w:bookmarkEnd w:id="3477"/>
    </w:p>
    <w:p w14:paraId="675513EF" w14:textId="77777777" w:rsidR="004C4A70" w:rsidRPr="009202AA" w:rsidRDefault="004C4A70" w:rsidP="004C4A70">
      <w:pPr>
        <w:pStyle w:val="Heading3"/>
      </w:pPr>
      <w:bookmarkStart w:id="3478" w:name="_Toc21096701"/>
      <w:bookmarkStart w:id="3479" w:name="_Toc29763668"/>
      <w:bookmarkStart w:id="3480" w:name="_Toc36030139"/>
      <w:bookmarkStart w:id="3481" w:name="_Toc37180039"/>
      <w:bookmarkStart w:id="3482" w:name="_Toc45869739"/>
      <w:bookmarkStart w:id="3483" w:name="_Toc52555538"/>
      <w:bookmarkStart w:id="3484" w:name="_Toc61126358"/>
      <w:bookmarkStart w:id="3485" w:name="_Toc67911774"/>
      <w:bookmarkStart w:id="3486" w:name="_Toc74841866"/>
      <w:bookmarkStart w:id="3487" w:name="_Toc76503646"/>
      <w:bookmarkStart w:id="3488" w:name="_Toc83041501"/>
      <w:r w:rsidRPr="009202AA">
        <w:t>9.7.1</w:t>
      </w:r>
      <w:r w:rsidRPr="009202AA">
        <w:tab/>
        <w:t>General</w:t>
      </w:r>
      <w:bookmarkEnd w:id="3478"/>
      <w:bookmarkEnd w:id="3479"/>
      <w:bookmarkEnd w:id="3480"/>
      <w:bookmarkEnd w:id="3481"/>
      <w:bookmarkEnd w:id="3482"/>
      <w:bookmarkEnd w:id="3483"/>
      <w:bookmarkEnd w:id="3484"/>
      <w:bookmarkEnd w:id="3485"/>
      <w:bookmarkEnd w:id="3486"/>
      <w:bookmarkEnd w:id="3487"/>
      <w:bookmarkEnd w:id="3488"/>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3489" w:name="_Toc21096702"/>
      <w:bookmarkStart w:id="3490" w:name="_Toc29763669"/>
      <w:bookmarkStart w:id="3491" w:name="_Toc36030140"/>
      <w:bookmarkStart w:id="3492" w:name="_Toc37180040"/>
      <w:bookmarkStart w:id="3493" w:name="_Toc45869740"/>
      <w:bookmarkStart w:id="3494" w:name="_Toc52555539"/>
      <w:bookmarkStart w:id="3495" w:name="_Toc61126359"/>
      <w:bookmarkStart w:id="3496" w:name="_Toc67911775"/>
      <w:bookmarkStart w:id="3497" w:name="_Toc74841867"/>
      <w:bookmarkStart w:id="3498" w:name="_Toc76503647"/>
      <w:bookmarkStart w:id="3499" w:name="_Toc83041502"/>
      <w:r w:rsidRPr="009202AA">
        <w:t>9.7.2</w:t>
      </w:r>
      <w:r w:rsidRPr="009202AA">
        <w:tab/>
        <w:t>OTA occupied bandwidth</w:t>
      </w:r>
      <w:bookmarkEnd w:id="3489"/>
      <w:bookmarkEnd w:id="3490"/>
      <w:bookmarkEnd w:id="3491"/>
      <w:bookmarkEnd w:id="3492"/>
      <w:bookmarkEnd w:id="3493"/>
      <w:bookmarkEnd w:id="3494"/>
      <w:bookmarkEnd w:id="3495"/>
      <w:bookmarkEnd w:id="3496"/>
      <w:bookmarkEnd w:id="3497"/>
      <w:bookmarkEnd w:id="3498"/>
      <w:bookmarkEnd w:id="3499"/>
    </w:p>
    <w:p w14:paraId="262913ED" w14:textId="77777777" w:rsidR="004C4A70" w:rsidRPr="009202AA" w:rsidRDefault="004C4A70" w:rsidP="004C4A70">
      <w:pPr>
        <w:pStyle w:val="Heading4"/>
      </w:pPr>
      <w:bookmarkStart w:id="3500" w:name="_Toc21096703"/>
      <w:bookmarkStart w:id="3501" w:name="_Toc29763670"/>
      <w:bookmarkStart w:id="3502" w:name="_Toc36030141"/>
      <w:bookmarkStart w:id="3503" w:name="_Toc37180041"/>
      <w:bookmarkStart w:id="3504" w:name="_Toc45869741"/>
      <w:bookmarkStart w:id="3505" w:name="_Toc52555540"/>
      <w:bookmarkStart w:id="3506" w:name="_Toc61126360"/>
      <w:bookmarkStart w:id="3507" w:name="_Toc67911776"/>
      <w:bookmarkStart w:id="3508" w:name="_Toc74841868"/>
      <w:bookmarkStart w:id="3509" w:name="_Toc76503648"/>
      <w:bookmarkStart w:id="3510" w:name="_Toc83041503"/>
      <w:r w:rsidRPr="009202AA">
        <w:t>9.7.2.1</w:t>
      </w:r>
      <w:r w:rsidRPr="009202AA">
        <w:tab/>
        <w:t>General</w:t>
      </w:r>
      <w:bookmarkEnd w:id="3500"/>
      <w:bookmarkEnd w:id="3501"/>
      <w:bookmarkEnd w:id="3502"/>
      <w:bookmarkEnd w:id="3503"/>
      <w:bookmarkEnd w:id="3504"/>
      <w:bookmarkEnd w:id="3505"/>
      <w:bookmarkEnd w:id="3506"/>
      <w:bookmarkEnd w:id="3507"/>
      <w:bookmarkEnd w:id="3508"/>
      <w:bookmarkEnd w:id="3509"/>
      <w:bookmarkEnd w:id="3510"/>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3511" w:name="_Toc21096704"/>
      <w:bookmarkStart w:id="3512" w:name="_Toc29763671"/>
      <w:bookmarkStart w:id="3513" w:name="_Toc36030142"/>
      <w:bookmarkStart w:id="3514" w:name="_Toc37180042"/>
      <w:bookmarkStart w:id="3515" w:name="_Toc45869742"/>
      <w:bookmarkStart w:id="3516" w:name="_Toc52555541"/>
      <w:bookmarkStart w:id="3517" w:name="_Toc61126361"/>
      <w:bookmarkStart w:id="3518" w:name="_Toc67911777"/>
      <w:bookmarkStart w:id="3519" w:name="_Toc74841869"/>
      <w:bookmarkStart w:id="3520" w:name="_Toc76503649"/>
      <w:bookmarkStart w:id="3521" w:name="_Toc83041504"/>
      <w:r w:rsidRPr="009202AA">
        <w:t>9.7.2.2</w:t>
      </w:r>
      <w:r w:rsidRPr="009202AA">
        <w:tab/>
        <w:t>Minimum requirement for MSR operation</w:t>
      </w:r>
      <w:bookmarkEnd w:id="3511"/>
      <w:bookmarkEnd w:id="3512"/>
      <w:bookmarkEnd w:id="3513"/>
      <w:bookmarkEnd w:id="3514"/>
      <w:bookmarkEnd w:id="3515"/>
      <w:bookmarkEnd w:id="3516"/>
      <w:bookmarkEnd w:id="3517"/>
      <w:bookmarkEnd w:id="3518"/>
      <w:bookmarkEnd w:id="3519"/>
      <w:bookmarkEnd w:id="3520"/>
      <w:bookmarkEnd w:id="3521"/>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3522" w:name="_Toc21096705"/>
      <w:bookmarkStart w:id="3523" w:name="_Toc29763672"/>
      <w:bookmarkStart w:id="3524" w:name="_Toc36030143"/>
      <w:bookmarkStart w:id="3525" w:name="_Toc37180043"/>
      <w:bookmarkStart w:id="3526" w:name="_Toc45869743"/>
      <w:bookmarkStart w:id="3527" w:name="_Toc52555542"/>
      <w:bookmarkStart w:id="3528" w:name="_Toc61126362"/>
      <w:bookmarkStart w:id="3529" w:name="_Toc67911778"/>
      <w:bookmarkStart w:id="3530" w:name="_Toc74841870"/>
      <w:bookmarkStart w:id="3531" w:name="_Toc76503650"/>
      <w:bookmarkStart w:id="3532" w:name="_Toc83041505"/>
      <w:r w:rsidRPr="009202AA">
        <w:t>9.7.2.3</w:t>
      </w:r>
      <w:r w:rsidRPr="009202AA">
        <w:tab/>
        <w:t>Minimum requirement for single RAT UTRA operation</w:t>
      </w:r>
      <w:bookmarkEnd w:id="3522"/>
      <w:bookmarkEnd w:id="3523"/>
      <w:bookmarkEnd w:id="3524"/>
      <w:bookmarkEnd w:id="3525"/>
      <w:bookmarkEnd w:id="3526"/>
      <w:bookmarkEnd w:id="3527"/>
      <w:bookmarkEnd w:id="3528"/>
      <w:bookmarkEnd w:id="3529"/>
      <w:bookmarkEnd w:id="3530"/>
      <w:bookmarkEnd w:id="3531"/>
      <w:bookmarkEnd w:id="3532"/>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3533" w:name="_Toc21096706"/>
      <w:bookmarkStart w:id="3534" w:name="_Toc29763673"/>
      <w:bookmarkStart w:id="3535" w:name="_Toc36030144"/>
      <w:bookmarkStart w:id="3536" w:name="_Toc37180044"/>
      <w:bookmarkStart w:id="3537" w:name="_Toc45869744"/>
      <w:bookmarkStart w:id="3538" w:name="_Toc52555543"/>
      <w:bookmarkStart w:id="3539" w:name="_Toc61126363"/>
      <w:bookmarkStart w:id="3540" w:name="_Toc67911779"/>
      <w:bookmarkStart w:id="3541" w:name="_Toc74841871"/>
      <w:bookmarkStart w:id="3542" w:name="_Toc76503651"/>
      <w:bookmarkStart w:id="3543" w:name="_Toc83041506"/>
      <w:r w:rsidRPr="009202AA">
        <w:t>9.7.2.4</w:t>
      </w:r>
      <w:r w:rsidRPr="009202AA">
        <w:tab/>
        <w:t>Minimum requirement for single RAT E-UTRA operation</w:t>
      </w:r>
      <w:bookmarkEnd w:id="3533"/>
      <w:bookmarkEnd w:id="3534"/>
      <w:bookmarkEnd w:id="3535"/>
      <w:bookmarkEnd w:id="3536"/>
      <w:bookmarkEnd w:id="3537"/>
      <w:bookmarkEnd w:id="3538"/>
      <w:bookmarkEnd w:id="3539"/>
      <w:bookmarkEnd w:id="3540"/>
      <w:bookmarkEnd w:id="3541"/>
      <w:bookmarkEnd w:id="3542"/>
      <w:bookmarkEnd w:id="3543"/>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3544" w:name="_Toc21096707"/>
      <w:bookmarkStart w:id="3545" w:name="_Toc29763674"/>
      <w:bookmarkStart w:id="3546" w:name="_Toc36030145"/>
      <w:bookmarkStart w:id="3547" w:name="_Toc37180045"/>
      <w:bookmarkStart w:id="3548" w:name="_Toc45869745"/>
      <w:bookmarkStart w:id="3549" w:name="_Toc52555544"/>
      <w:bookmarkStart w:id="3550" w:name="_Toc61126364"/>
      <w:bookmarkStart w:id="3551" w:name="_Toc67911780"/>
      <w:bookmarkStart w:id="3552" w:name="_Toc74841872"/>
      <w:bookmarkStart w:id="3553" w:name="_Toc76503652"/>
      <w:bookmarkStart w:id="3554" w:name="_Toc83041507"/>
      <w:r w:rsidRPr="009202AA">
        <w:t>9.7.3</w:t>
      </w:r>
      <w:r w:rsidRPr="009202AA">
        <w:tab/>
        <w:t>OTA Adjacent Channel Leakage power Ratio</w:t>
      </w:r>
      <w:bookmarkEnd w:id="3544"/>
      <w:bookmarkEnd w:id="3545"/>
      <w:bookmarkEnd w:id="3546"/>
      <w:bookmarkEnd w:id="3547"/>
      <w:bookmarkEnd w:id="3548"/>
      <w:bookmarkEnd w:id="3549"/>
      <w:bookmarkEnd w:id="3550"/>
      <w:bookmarkEnd w:id="3551"/>
      <w:bookmarkEnd w:id="3552"/>
      <w:bookmarkEnd w:id="3553"/>
      <w:bookmarkEnd w:id="3554"/>
    </w:p>
    <w:p w14:paraId="6752DCE9" w14:textId="77777777" w:rsidR="004C4A70" w:rsidRPr="009202AA" w:rsidRDefault="004C4A70" w:rsidP="004C4A70">
      <w:pPr>
        <w:pStyle w:val="Heading4"/>
      </w:pPr>
      <w:bookmarkStart w:id="3555" w:name="_Toc21096708"/>
      <w:bookmarkStart w:id="3556" w:name="_Toc29763675"/>
      <w:bookmarkStart w:id="3557" w:name="_Toc36030146"/>
      <w:bookmarkStart w:id="3558" w:name="_Toc37180046"/>
      <w:bookmarkStart w:id="3559" w:name="_Toc45869746"/>
      <w:bookmarkStart w:id="3560" w:name="_Toc52555545"/>
      <w:bookmarkStart w:id="3561" w:name="_Toc61126365"/>
      <w:bookmarkStart w:id="3562" w:name="_Toc67911781"/>
      <w:bookmarkStart w:id="3563" w:name="_Toc74841873"/>
      <w:bookmarkStart w:id="3564" w:name="_Toc76503653"/>
      <w:bookmarkStart w:id="3565" w:name="_Toc83041508"/>
      <w:r w:rsidRPr="009202AA">
        <w:t>9.7.3.1</w:t>
      </w:r>
      <w:r w:rsidRPr="009202AA">
        <w:tab/>
        <w:t>General</w:t>
      </w:r>
      <w:bookmarkEnd w:id="3555"/>
      <w:bookmarkEnd w:id="3556"/>
      <w:bookmarkEnd w:id="3557"/>
      <w:bookmarkEnd w:id="3558"/>
      <w:bookmarkEnd w:id="3559"/>
      <w:bookmarkEnd w:id="3560"/>
      <w:bookmarkEnd w:id="3561"/>
      <w:bookmarkEnd w:id="3562"/>
      <w:bookmarkEnd w:id="3563"/>
      <w:bookmarkEnd w:id="3564"/>
      <w:bookmarkEnd w:id="3565"/>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3566" w:name="_Toc21096709"/>
      <w:bookmarkStart w:id="3567" w:name="_Toc29763676"/>
      <w:bookmarkStart w:id="3568" w:name="_Toc36030147"/>
      <w:bookmarkStart w:id="3569" w:name="_Toc37180047"/>
      <w:bookmarkStart w:id="3570" w:name="_Toc45869747"/>
      <w:bookmarkStart w:id="3571" w:name="_Toc52555546"/>
      <w:bookmarkStart w:id="3572" w:name="_Toc61126366"/>
      <w:bookmarkStart w:id="3573" w:name="_Toc67911782"/>
      <w:bookmarkStart w:id="3574" w:name="_Toc74841874"/>
      <w:bookmarkStart w:id="3575" w:name="_Toc76503654"/>
      <w:bookmarkStart w:id="3576" w:name="_Toc83041509"/>
      <w:r w:rsidRPr="009202AA">
        <w:t>9.7.3.2</w:t>
      </w:r>
      <w:r w:rsidRPr="009202AA">
        <w:tab/>
        <w:t>Minimum requirement for MSR operation</w:t>
      </w:r>
      <w:bookmarkEnd w:id="3566"/>
      <w:bookmarkEnd w:id="3567"/>
      <w:bookmarkEnd w:id="3568"/>
      <w:bookmarkEnd w:id="3569"/>
      <w:bookmarkEnd w:id="3570"/>
      <w:bookmarkEnd w:id="3571"/>
      <w:bookmarkEnd w:id="3572"/>
      <w:bookmarkEnd w:id="3573"/>
      <w:bookmarkEnd w:id="3574"/>
      <w:bookmarkEnd w:id="3575"/>
      <w:bookmarkEnd w:id="3576"/>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3577" w:name="_Toc21096710"/>
      <w:bookmarkStart w:id="3578" w:name="_Toc29763677"/>
      <w:bookmarkStart w:id="3579" w:name="_Toc36030148"/>
      <w:bookmarkStart w:id="3580" w:name="_Toc37180048"/>
      <w:bookmarkStart w:id="3581" w:name="_Toc45869748"/>
      <w:bookmarkStart w:id="3582" w:name="_Toc52555547"/>
      <w:bookmarkStart w:id="3583" w:name="_Toc61126367"/>
      <w:bookmarkStart w:id="3584" w:name="_Toc67911783"/>
      <w:bookmarkStart w:id="3585" w:name="_Toc74841875"/>
      <w:bookmarkStart w:id="3586" w:name="_Toc76503655"/>
      <w:bookmarkStart w:id="3587" w:name="_Toc83041510"/>
      <w:r w:rsidRPr="009202AA">
        <w:t>9.7.3.3</w:t>
      </w:r>
      <w:r w:rsidRPr="009202AA">
        <w:tab/>
        <w:t>Minimum requirement for single RAT UTRA operation</w:t>
      </w:r>
      <w:bookmarkEnd w:id="3577"/>
      <w:bookmarkEnd w:id="3578"/>
      <w:bookmarkEnd w:id="3579"/>
      <w:bookmarkEnd w:id="3580"/>
      <w:bookmarkEnd w:id="3581"/>
      <w:bookmarkEnd w:id="3582"/>
      <w:bookmarkEnd w:id="3583"/>
      <w:bookmarkEnd w:id="3584"/>
      <w:bookmarkEnd w:id="3585"/>
      <w:bookmarkEnd w:id="3586"/>
      <w:bookmarkEnd w:id="3587"/>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3588" w:name="_Toc21096711"/>
      <w:bookmarkStart w:id="3589" w:name="_Toc29763678"/>
      <w:bookmarkStart w:id="3590" w:name="_Toc36030149"/>
      <w:bookmarkStart w:id="3591" w:name="_Toc37180049"/>
      <w:bookmarkStart w:id="3592" w:name="_Toc45869749"/>
      <w:bookmarkStart w:id="3593" w:name="_Toc52555548"/>
      <w:bookmarkStart w:id="3594" w:name="_Toc61126368"/>
      <w:bookmarkStart w:id="3595" w:name="_Toc67911784"/>
      <w:bookmarkStart w:id="3596" w:name="_Toc74841876"/>
      <w:bookmarkStart w:id="3597" w:name="_Toc76503656"/>
      <w:bookmarkStart w:id="3598" w:name="_Toc83041511"/>
      <w:r w:rsidRPr="009202AA">
        <w:t>9.7.3.4</w:t>
      </w:r>
      <w:r w:rsidRPr="009202AA">
        <w:tab/>
        <w:t>Minimum requirement for single RAT E-UTRA operation</w:t>
      </w:r>
      <w:bookmarkEnd w:id="3588"/>
      <w:bookmarkEnd w:id="3589"/>
      <w:bookmarkEnd w:id="3590"/>
      <w:bookmarkEnd w:id="3591"/>
      <w:bookmarkEnd w:id="3592"/>
      <w:bookmarkEnd w:id="3593"/>
      <w:bookmarkEnd w:id="3594"/>
      <w:bookmarkEnd w:id="3595"/>
      <w:bookmarkEnd w:id="3596"/>
      <w:bookmarkEnd w:id="3597"/>
      <w:bookmarkEnd w:id="3598"/>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3599" w:name="_Toc21096712"/>
      <w:bookmarkStart w:id="3600" w:name="_Toc29763679"/>
      <w:bookmarkStart w:id="3601" w:name="_Toc36030150"/>
      <w:bookmarkStart w:id="3602" w:name="_Toc37180050"/>
      <w:bookmarkStart w:id="3603" w:name="_Toc45869750"/>
      <w:bookmarkStart w:id="3604" w:name="_Toc52555549"/>
      <w:bookmarkStart w:id="3605" w:name="_Toc61126369"/>
      <w:bookmarkStart w:id="3606" w:name="_Toc67911785"/>
      <w:bookmarkStart w:id="3607" w:name="_Toc74841877"/>
      <w:bookmarkStart w:id="3608" w:name="_Toc76503657"/>
      <w:bookmarkStart w:id="3609" w:name="_Toc83041512"/>
      <w:r w:rsidRPr="009202AA">
        <w:rPr>
          <w:rFonts w:eastAsia="SimSun"/>
        </w:rPr>
        <w:t>9.7.4</w:t>
      </w:r>
      <w:r w:rsidRPr="009202AA">
        <w:rPr>
          <w:rFonts w:eastAsia="SimSun"/>
        </w:rPr>
        <w:tab/>
        <w:t>OTA Spectrum emission mask</w:t>
      </w:r>
      <w:bookmarkEnd w:id="3599"/>
      <w:bookmarkEnd w:id="3600"/>
      <w:bookmarkEnd w:id="3601"/>
      <w:bookmarkEnd w:id="3602"/>
      <w:bookmarkEnd w:id="3603"/>
      <w:bookmarkEnd w:id="3604"/>
      <w:bookmarkEnd w:id="3605"/>
      <w:bookmarkEnd w:id="3606"/>
      <w:bookmarkEnd w:id="3607"/>
      <w:bookmarkEnd w:id="3608"/>
      <w:bookmarkEnd w:id="3609"/>
    </w:p>
    <w:p w14:paraId="1A0477DB" w14:textId="77777777" w:rsidR="004C4A70" w:rsidRPr="009202AA" w:rsidRDefault="004C4A70" w:rsidP="004C4A70">
      <w:pPr>
        <w:pStyle w:val="Heading4"/>
        <w:rPr>
          <w:rFonts w:eastAsia="SimSun"/>
        </w:rPr>
      </w:pPr>
      <w:bookmarkStart w:id="3610" w:name="_Toc21096713"/>
      <w:bookmarkStart w:id="3611" w:name="_Toc29763680"/>
      <w:bookmarkStart w:id="3612" w:name="_Toc36030151"/>
      <w:bookmarkStart w:id="3613" w:name="_Toc37180051"/>
      <w:bookmarkStart w:id="3614" w:name="_Toc45869751"/>
      <w:bookmarkStart w:id="3615" w:name="_Toc52555550"/>
      <w:bookmarkStart w:id="3616" w:name="_Toc61126370"/>
      <w:bookmarkStart w:id="3617" w:name="_Toc67911786"/>
      <w:bookmarkStart w:id="3618" w:name="_Toc74841878"/>
      <w:bookmarkStart w:id="3619" w:name="_Toc76503658"/>
      <w:bookmarkStart w:id="3620" w:name="_Toc83041513"/>
      <w:r w:rsidRPr="009202AA">
        <w:rPr>
          <w:rFonts w:eastAsia="SimSun"/>
        </w:rPr>
        <w:t>9.7.4.1</w:t>
      </w:r>
      <w:r w:rsidRPr="009202AA">
        <w:rPr>
          <w:rFonts w:eastAsia="SimSun"/>
        </w:rPr>
        <w:tab/>
        <w:t>General</w:t>
      </w:r>
      <w:bookmarkEnd w:id="3610"/>
      <w:bookmarkEnd w:id="3611"/>
      <w:bookmarkEnd w:id="3612"/>
      <w:bookmarkEnd w:id="3613"/>
      <w:bookmarkEnd w:id="3614"/>
      <w:bookmarkEnd w:id="3615"/>
      <w:bookmarkEnd w:id="3616"/>
      <w:bookmarkEnd w:id="3617"/>
      <w:bookmarkEnd w:id="3618"/>
      <w:bookmarkEnd w:id="3619"/>
      <w:bookmarkEnd w:id="3620"/>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3621" w:name="_Toc21096714"/>
      <w:bookmarkStart w:id="3622" w:name="_Toc29763681"/>
      <w:bookmarkStart w:id="3623" w:name="_Toc36030152"/>
      <w:bookmarkStart w:id="3624" w:name="_Toc37180052"/>
      <w:bookmarkStart w:id="3625" w:name="_Toc45869752"/>
      <w:bookmarkStart w:id="3626" w:name="_Toc52555551"/>
      <w:bookmarkStart w:id="3627" w:name="_Toc61126371"/>
      <w:bookmarkStart w:id="3628" w:name="_Toc67911787"/>
      <w:bookmarkStart w:id="3629" w:name="_Toc74841879"/>
      <w:bookmarkStart w:id="3630" w:name="_Toc76503659"/>
      <w:bookmarkStart w:id="3631" w:name="_Toc83041514"/>
      <w:r w:rsidRPr="009202AA">
        <w:rPr>
          <w:rFonts w:eastAsia="SimSun"/>
        </w:rPr>
        <w:t>9.7.4.2</w:t>
      </w:r>
      <w:r w:rsidRPr="009202AA">
        <w:rPr>
          <w:rFonts w:eastAsia="SimSun"/>
        </w:rPr>
        <w:tab/>
        <w:t>Minimum requirement for MSR operation</w:t>
      </w:r>
      <w:bookmarkEnd w:id="3621"/>
      <w:bookmarkEnd w:id="3622"/>
      <w:bookmarkEnd w:id="3623"/>
      <w:bookmarkEnd w:id="3624"/>
      <w:bookmarkEnd w:id="3625"/>
      <w:bookmarkEnd w:id="3626"/>
      <w:bookmarkEnd w:id="3627"/>
      <w:bookmarkEnd w:id="3628"/>
      <w:bookmarkEnd w:id="3629"/>
      <w:bookmarkEnd w:id="3630"/>
      <w:bookmarkEnd w:id="3631"/>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3632" w:name="_Toc21096715"/>
      <w:bookmarkStart w:id="3633" w:name="_Toc29763682"/>
      <w:bookmarkStart w:id="3634" w:name="_Toc36030153"/>
      <w:bookmarkStart w:id="3635" w:name="_Toc37180053"/>
      <w:bookmarkStart w:id="3636" w:name="_Toc45869753"/>
      <w:bookmarkStart w:id="3637" w:name="_Toc52555552"/>
      <w:bookmarkStart w:id="3638" w:name="_Toc61126372"/>
      <w:bookmarkStart w:id="3639" w:name="_Toc67911788"/>
      <w:bookmarkStart w:id="3640" w:name="_Toc74841880"/>
      <w:bookmarkStart w:id="3641" w:name="_Toc76503660"/>
      <w:bookmarkStart w:id="3642" w:name="_Toc83041515"/>
      <w:r w:rsidRPr="009202AA">
        <w:rPr>
          <w:rFonts w:eastAsia="SimSun"/>
        </w:rPr>
        <w:t>9.7.4.3</w:t>
      </w:r>
      <w:r w:rsidRPr="009202AA">
        <w:rPr>
          <w:rFonts w:eastAsia="SimSun"/>
        </w:rPr>
        <w:tab/>
        <w:t>Minimum requirement for single RAT UTRA operation</w:t>
      </w:r>
      <w:bookmarkEnd w:id="3632"/>
      <w:bookmarkEnd w:id="3633"/>
      <w:bookmarkEnd w:id="3634"/>
      <w:bookmarkEnd w:id="3635"/>
      <w:bookmarkEnd w:id="3636"/>
      <w:bookmarkEnd w:id="3637"/>
      <w:bookmarkEnd w:id="3638"/>
      <w:bookmarkEnd w:id="3639"/>
      <w:bookmarkEnd w:id="3640"/>
      <w:bookmarkEnd w:id="3641"/>
      <w:bookmarkEnd w:id="3642"/>
    </w:p>
    <w:p w14:paraId="366C5E1A" w14:textId="77777777" w:rsidR="004C4A70" w:rsidRPr="009202AA" w:rsidRDefault="004C4A70" w:rsidP="004C4A70">
      <w:pPr>
        <w:pStyle w:val="Heading5"/>
        <w:rPr>
          <w:rFonts w:eastAsia="SimSun"/>
        </w:rPr>
      </w:pPr>
      <w:bookmarkStart w:id="3643" w:name="_Toc21096716"/>
      <w:bookmarkStart w:id="3644" w:name="_Toc29763683"/>
      <w:bookmarkStart w:id="3645" w:name="_Toc36030154"/>
      <w:bookmarkStart w:id="3646" w:name="_Toc37180054"/>
      <w:bookmarkStart w:id="3647" w:name="_Toc45869754"/>
      <w:bookmarkStart w:id="3648" w:name="_Toc52555553"/>
      <w:bookmarkStart w:id="3649" w:name="_Toc61126373"/>
      <w:bookmarkStart w:id="3650" w:name="_Toc67911789"/>
      <w:bookmarkStart w:id="3651" w:name="_Toc74841881"/>
      <w:bookmarkStart w:id="3652" w:name="_Toc76503661"/>
      <w:bookmarkStart w:id="3653" w:name="_Toc83041516"/>
      <w:r w:rsidRPr="009202AA">
        <w:rPr>
          <w:rFonts w:eastAsia="SimSun"/>
        </w:rPr>
        <w:t>9.7.4.3.1</w:t>
      </w:r>
      <w:r w:rsidRPr="009202AA">
        <w:rPr>
          <w:rFonts w:eastAsia="SimSun"/>
        </w:rPr>
        <w:tab/>
        <w:t>General</w:t>
      </w:r>
      <w:bookmarkEnd w:id="3643"/>
      <w:bookmarkEnd w:id="3644"/>
      <w:bookmarkEnd w:id="3645"/>
      <w:bookmarkEnd w:id="3646"/>
      <w:bookmarkEnd w:id="3647"/>
      <w:bookmarkEnd w:id="3648"/>
      <w:bookmarkEnd w:id="3649"/>
      <w:bookmarkEnd w:id="3650"/>
      <w:bookmarkEnd w:id="3651"/>
      <w:bookmarkEnd w:id="3652"/>
      <w:bookmarkEnd w:id="3653"/>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3654" w:name="_Toc21096717"/>
      <w:bookmarkStart w:id="3655" w:name="_Toc29763684"/>
      <w:bookmarkStart w:id="3656" w:name="_Toc36030155"/>
      <w:bookmarkStart w:id="3657" w:name="_Toc37180055"/>
      <w:bookmarkStart w:id="3658" w:name="_Toc45869755"/>
      <w:bookmarkStart w:id="3659" w:name="_Toc52555554"/>
      <w:bookmarkStart w:id="3660" w:name="_Toc61126374"/>
      <w:bookmarkStart w:id="3661" w:name="_Toc67911790"/>
      <w:bookmarkStart w:id="3662" w:name="_Toc74841882"/>
      <w:bookmarkStart w:id="3663" w:name="_Toc76503662"/>
      <w:bookmarkStart w:id="3664" w:name="_Toc83041517"/>
      <w:r w:rsidRPr="009202AA">
        <w:rPr>
          <w:rFonts w:eastAsia="SimSun"/>
        </w:rPr>
        <w:t>9.7.4.3.2</w:t>
      </w:r>
      <w:r w:rsidRPr="009202AA">
        <w:rPr>
          <w:rFonts w:eastAsia="SimSun"/>
        </w:rPr>
        <w:tab/>
        <w:t>Minimum requirements for single RAT UTRA FDD operation</w:t>
      </w:r>
      <w:bookmarkEnd w:id="3654"/>
      <w:bookmarkEnd w:id="3655"/>
      <w:bookmarkEnd w:id="3656"/>
      <w:bookmarkEnd w:id="3657"/>
      <w:bookmarkEnd w:id="3658"/>
      <w:bookmarkEnd w:id="3659"/>
      <w:bookmarkEnd w:id="3660"/>
      <w:bookmarkEnd w:id="3661"/>
      <w:bookmarkEnd w:id="3662"/>
      <w:bookmarkEnd w:id="3663"/>
      <w:bookmarkEnd w:id="366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15pt;height:265.2pt" o:ole="" fillcolor="window">
            <v:imagedata r:id="rId107" o:title=""/>
          </v:shape>
          <o:OLEObject Type="Embed" ProgID="PowerPoint.Slide.8" ShapeID="_x0000_i1075" DrawAspect="Content" ObjectID="_1694533414"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45pt;height:28.5pt" o:ole="" fillcolor="window">
                  <v:imagedata r:id="rId109" o:title=""/>
                </v:shape>
                <o:OLEObject Type="Embed" ProgID="Equation.3" ShapeID="_x0000_i1076" DrawAspect="Content" ObjectID="_1694533415"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45pt;height:28.5pt" o:ole="" fillcolor="window">
                  <v:imagedata r:id="rId109" o:title=""/>
                </v:shape>
                <o:OLEObject Type="Embed" ProgID="Equation.3" ShapeID="_x0000_i1077" DrawAspect="Content" ObjectID="_1694533416"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25pt;height:28.5pt" o:ole="" fillcolor="window">
                  <v:imagedata r:id="rId112" o:title=""/>
                </v:shape>
                <o:OLEObject Type="Embed" ProgID="Equation.3" ShapeID="_x0000_i1078" DrawAspect="Content" ObjectID="_1694533417"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3665" w:name="_Toc21096718"/>
      <w:bookmarkStart w:id="3666" w:name="_Toc29763685"/>
      <w:bookmarkStart w:id="3667" w:name="_Toc36030156"/>
      <w:bookmarkStart w:id="3668" w:name="_Toc37180056"/>
      <w:bookmarkStart w:id="3669" w:name="_Toc45869756"/>
      <w:bookmarkStart w:id="3670" w:name="_Toc52555555"/>
      <w:bookmarkStart w:id="3671" w:name="_Toc61126375"/>
      <w:bookmarkStart w:id="3672" w:name="_Toc67911791"/>
      <w:bookmarkStart w:id="3673" w:name="_Toc74841883"/>
      <w:bookmarkStart w:id="3674" w:name="_Toc76503663"/>
      <w:bookmarkStart w:id="3675" w:name="_Toc83041518"/>
      <w:r w:rsidRPr="009202AA">
        <w:t>9.7.4.4</w:t>
      </w:r>
      <w:r w:rsidRPr="009202AA">
        <w:tab/>
        <w:t>Minimum requirement for single RAT E-UTRA operation</w:t>
      </w:r>
      <w:bookmarkEnd w:id="3665"/>
      <w:bookmarkEnd w:id="3666"/>
      <w:bookmarkEnd w:id="3667"/>
      <w:bookmarkEnd w:id="3668"/>
      <w:bookmarkEnd w:id="3669"/>
      <w:bookmarkEnd w:id="3670"/>
      <w:bookmarkEnd w:id="3671"/>
      <w:bookmarkEnd w:id="3672"/>
      <w:bookmarkEnd w:id="3673"/>
      <w:bookmarkEnd w:id="3674"/>
      <w:bookmarkEnd w:id="3675"/>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3676" w:name="_Toc21096719"/>
      <w:bookmarkStart w:id="3677" w:name="_Toc29763686"/>
      <w:bookmarkStart w:id="3678" w:name="_Toc36030157"/>
      <w:bookmarkStart w:id="3679" w:name="_Toc37180057"/>
      <w:bookmarkStart w:id="3680" w:name="_Toc45869757"/>
      <w:bookmarkStart w:id="3681" w:name="_Toc52555556"/>
      <w:bookmarkStart w:id="3682" w:name="_Toc61126376"/>
      <w:bookmarkStart w:id="3683" w:name="_Toc67911792"/>
      <w:bookmarkStart w:id="3684" w:name="_Toc74841884"/>
      <w:bookmarkStart w:id="3685" w:name="_Toc76503664"/>
      <w:bookmarkStart w:id="3686" w:name="_Toc83041519"/>
      <w:r w:rsidRPr="009202AA">
        <w:t>9.7.5</w:t>
      </w:r>
      <w:r w:rsidRPr="009202AA">
        <w:tab/>
        <w:t>OTA Operating band unwanted emission</w:t>
      </w:r>
      <w:bookmarkEnd w:id="3676"/>
      <w:bookmarkEnd w:id="3677"/>
      <w:bookmarkEnd w:id="3678"/>
      <w:bookmarkEnd w:id="3679"/>
      <w:bookmarkEnd w:id="3680"/>
      <w:bookmarkEnd w:id="3681"/>
      <w:bookmarkEnd w:id="3682"/>
      <w:bookmarkEnd w:id="3683"/>
      <w:bookmarkEnd w:id="3684"/>
      <w:bookmarkEnd w:id="3685"/>
      <w:bookmarkEnd w:id="3686"/>
      <w:r w:rsidRPr="009202AA">
        <w:tab/>
      </w:r>
    </w:p>
    <w:p w14:paraId="04532869" w14:textId="77777777" w:rsidR="004C4A70" w:rsidRPr="009202AA" w:rsidRDefault="004C4A70" w:rsidP="004C4A70">
      <w:pPr>
        <w:pStyle w:val="Heading4"/>
      </w:pPr>
      <w:bookmarkStart w:id="3687" w:name="_Toc21096720"/>
      <w:bookmarkStart w:id="3688" w:name="_Toc29763687"/>
      <w:bookmarkStart w:id="3689" w:name="_Toc36030158"/>
      <w:bookmarkStart w:id="3690" w:name="_Toc37180058"/>
      <w:bookmarkStart w:id="3691" w:name="_Toc45869758"/>
      <w:bookmarkStart w:id="3692" w:name="_Toc52555557"/>
      <w:bookmarkStart w:id="3693" w:name="_Toc61126377"/>
      <w:bookmarkStart w:id="3694" w:name="_Toc67911793"/>
      <w:bookmarkStart w:id="3695" w:name="_Toc74841885"/>
      <w:bookmarkStart w:id="3696" w:name="_Toc76503665"/>
      <w:bookmarkStart w:id="3697" w:name="_Toc83041520"/>
      <w:r w:rsidRPr="009202AA">
        <w:t>9.7.5.1</w:t>
      </w:r>
      <w:r w:rsidRPr="009202AA">
        <w:tab/>
        <w:t>General</w:t>
      </w:r>
      <w:bookmarkEnd w:id="3687"/>
      <w:bookmarkEnd w:id="3688"/>
      <w:bookmarkEnd w:id="3689"/>
      <w:bookmarkEnd w:id="3690"/>
      <w:bookmarkEnd w:id="3691"/>
      <w:bookmarkEnd w:id="3692"/>
      <w:bookmarkEnd w:id="3693"/>
      <w:bookmarkEnd w:id="3694"/>
      <w:bookmarkEnd w:id="3695"/>
      <w:bookmarkEnd w:id="3696"/>
      <w:bookmarkEnd w:id="3697"/>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3698" w:name="_Toc21096721"/>
      <w:bookmarkStart w:id="3699" w:name="_Toc29763688"/>
      <w:bookmarkStart w:id="3700" w:name="_Toc36030159"/>
      <w:bookmarkStart w:id="3701" w:name="_Toc37180059"/>
      <w:bookmarkStart w:id="3702" w:name="_Toc45869759"/>
      <w:bookmarkStart w:id="3703" w:name="_Toc52555558"/>
      <w:bookmarkStart w:id="3704" w:name="_Toc61126378"/>
      <w:bookmarkStart w:id="3705" w:name="_Toc67911794"/>
      <w:bookmarkStart w:id="3706" w:name="_Toc74841886"/>
      <w:bookmarkStart w:id="3707" w:name="_Toc76503666"/>
      <w:bookmarkStart w:id="3708" w:name="_Toc83041521"/>
      <w:r w:rsidRPr="009202AA">
        <w:rPr>
          <w:rFonts w:eastAsia="SimSun"/>
        </w:rPr>
        <w:t>9.7.5.2</w:t>
      </w:r>
      <w:r w:rsidRPr="009202AA">
        <w:rPr>
          <w:rFonts w:eastAsia="SimSun"/>
        </w:rPr>
        <w:tab/>
        <w:t>Minimum requirement for MSR operation</w:t>
      </w:r>
      <w:bookmarkEnd w:id="3698"/>
      <w:bookmarkEnd w:id="3699"/>
      <w:bookmarkEnd w:id="3700"/>
      <w:bookmarkEnd w:id="3701"/>
      <w:bookmarkEnd w:id="3702"/>
      <w:bookmarkEnd w:id="3703"/>
      <w:bookmarkEnd w:id="3704"/>
      <w:bookmarkEnd w:id="3705"/>
      <w:bookmarkEnd w:id="3706"/>
      <w:bookmarkEnd w:id="3707"/>
      <w:bookmarkEnd w:id="3708"/>
      <w:r w:rsidRPr="009202AA">
        <w:rPr>
          <w:rFonts w:eastAsia="SimSun"/>
        </w:rPr>
        <w:tab/>
      </w:r>
    </w:p>
    <w:p w14:paraId="08C67942" w14:textId="77777777" w:rsidR="004C4A70" w:rsidRPr="009202AA" w:rsidRDefault="004C4A70" w:rsidP="004C4A70">
      <w:pPr>
        <w:pStyle w:val="Heading5"/>
        <w:rPr>
          <w:rFonts w:eastAsia="SimSun"/>
        </w:rPr>
      </w:pPr>
      <w:bookmarkStart w:id="3709" w:name="_Toc21096722"/>
      <w:bookmarkStart w:id="3710" w:name="_Toc29763689"/>
      <w:bookmarkStart w:id="3711" w:name="_Toc36030160"/>
      <w:bookmarkStart w:id="3712" w:name="_Toc37180060"/>
      <w:bookmarkStart w:id="3713" w:name="_Toc45869760"/>
      <w:bookmarkStart w:id="3714" w:name="_Toc52555559"/>
      <w:bookmarkStart w:id="3715" w:name="_Toc61126379"/>
      <w:bookmarkStart w:id="3716" w:name="_Toc67911795"/>
      <w:bookmarkStart w:id="3717" w:name="_Toc74841887"/>
      <w:bookmarkStart w:id="3718" w:name="_Toc76503667"/>
      <w:bookmarkStart w:id="3719" w:name="_Toc83041522"/>
      <w:r w:rsidRPr="009202AA">
        <w:rPr>
          <w:rFonts w:eastAsia="SimSun"/>
        </w:rPr>
        <w:t>9.7.5.2.1</w:t>
      </w:r>
      <w:r w:rsidRPr="009202AA">
        <w:rPr>
          <w:rFonts w:eastAsia="SimSun"/>
        </w:rPr>
        <w:tab/>
        <w:t>General</w:t>
      </w:r>
      <w:bookmarkEnd w:id="3709"/>
      <w:bookmarkEnd w:id="3710"/>
      <w:bookmarkEnd w:id="3711"/>
      <w:bookmarkEnd w:id="3712"/>
      <w:bookmarkEnd w:id="3713"/>
      <w:bookmarkEnd w:id="3714"/>
      <w:bookmarkEnd w:id="3715"/>
      <w:bookmarkEnd w:id="3716"/>
      <w:bookmarkEnd w:id="3717"/>
      <w:bookmarkEnd w:id="3718"/>
      <w:bookmarkEnd w:id="3719"/>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3720" w:name="_Toc21096723"/>
      <w:bookmarkStart w:id="3721" w:name="_Toc29763690"/>
      <w:bookmarkStart w:id="3722" w:name="_Toc36030161"/>
      <w:bookmarkStart w:id="3723" w:name="_Toc37180061"/>
      <w:bookmarkStart w:id="3724" w:name="_Toc45869761"/>
      <w:bookmarkStart w:id="3725" w:name="_Toc52555560"/>
      <w:bookmarkStart w:id="3726" w:name="_Toc61126380"/>
      <w:bookmarkStart w:id="3727" w:name="_Toc67911796"/>
      <w:bookmarkStart w:id="3728" w:name="_Toc74841888"/>
      <w:bookmarkStart w:id="3729" w:name="_Toc76503668"/>
      <w:bookmarkStart w:id="3730" w:name="_Toc83041523"/>
      <w:r w:rsidRPr="009202AA">
        <w:rPr>
          <w:rFonts w:eastAsia="SimSun"/>
        </w:rPr>
        <w:t>9.7.5.2.2</w:t>
      </w:r>
      <w:r w:rsidRPr="009202AA">
        <w:rPr>
          <w:rFonts w:eastAsia="SimSun"/>
        </w:rPr>
        <w:tab/>
        <w:t>Minimum requirements for Band Categories 1 and 3</w:t>
      </w:r>
      <w:bookmarkEnd w:id="3720"/>
      <w:bookmarkEnd w:id="3721"/>
      <w:bookmarkEnd w:id="3722"/>
      <w:bookmarkEnd w:id="3723"/>
      <w:bookmarkEnd w:id="3724"/>
      <w:bookmarkEnd w:id="3725"/>
      <w:bookmarkEnd w:id="3726"/>
      <w:bookmarkEnd w:id="3727"/>
      <w:bookmarkEnd w:id="3728"/>
      <w:bookmarkEnd w:id="3729"/>
      <w:bookmarkEnd w:id="3730"/>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15pt;height:29.25pt" o:ole="" fillcolor="window">
                  <v:imagedata r:id="rId114" o:title=""/>
                </v:shape>
                <o:OLEObject Type="Embed" ProgID="Equation.3" ShapeID="_x0000_i1079" DrawAspect="Content" ObjectID="_1694533418"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3731"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5pt;height:28.5pt" o:ole="">
                  <v:imagedata r:id="rId116" o:title=""/>
                </v:shape>
                <o:OLEObject Type="Embed" ProgID="Equation.3" ShapeID="_x0000_i1080" DrawAspect="Content" ObjectID="_1694533419" r:id="rId117"/>
              </w:object>
            </w:r>
            <w:bookmarkEnd w:id="3731"/>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5pt;height:28.5pt" o:ole="">
                  <v:imagedata r:id="rId116" o:title=""/>
                </v:shape>
                <o:OLEObject Type="Embed" ProgID="Equation.3" ShapeID="_x0000_i1081" DrawAspect="Content" ObjectID="_1694533420"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1pt;mso-wrap-style:square;mso-position-horizontal-relative:page;mso-position-vertical-relative:page" o:ole="">
                  <v:fill o:detectmouseclick="t"/>
                  <v:imagedata r:id="rId119" o:title=""/>
                </v:shape>
                <o:OLEObject Type="Embed" ProgID="Equation.3" ShapeID="对象 102" DrawAspect="Content" ObjectID="_1694533421"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4pt;height:27.1pt;mso-wrap-style:square;mso-position-horizontal-relative:page;mso-position-vertical-relative:page" o:ole="">
                  <v:fill o:detectmouseclick="t"/>
                  <v:imagedata r:id="rId121" o:title=""/>
                </v:shape>
                <o:OLEObject Type="Embed" ProgID="Equation.3" ShapeID="对象 103" DrawAspect="Content" ObjectID="_1694533422"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3732" w:name="_Toc21096724"/>
      <w:bookmarkStart w:id="3733" w:name="_Toc29763691"/>
      <w:bookmarkStart w:id="3734" w:name="_Toc36030162"/>
      <w:bookmarkStart w:id="3735" w:name="_Toc37180062"/>
      <w:bookmarkStart w:id="3736" w:name="_Toc45869762"/>
      <w:bookmarkStart w:id="3737" w:name="_Toc52555561"/>
      <w:bookmarkStart w:id="3738" w:name="_Toc61126381"/>
      <w:bookmarkStart w:id="3739" w:name="_Toc67911797"/>
      <w:bookmarkStart w:id="3740" w:name="_Toc74841889"/>
      <w:bookmarkStart w:id="3741" w:name="_Toc76503669"/>
      <w:bookmarkStart w:id="3742" w:name="_Toc83041524"/>
      <w:r w:rsidRPr="009202AA">
        <w:t>9.7.5.2.3</w:t>
      </w:r>
      <w:r w:rsidRPr="009202AA">
        <w:tab/>
      </w:r>
      <w:r w:rsidRPr="009202AA">
        <w:rPr>
          <w:i/>
        </w:rPr>
        <w:t>Minimum requirement</w:t>
      </w:r>
      <w:r w:rsidRPr="009202AA">
        <w:t xml:space="preserve"> for Band Category 2</w:t>
      </w:r>
      <w:bookmarkEnd w:id="3732"/>
      <w:bookmarkEnd w:id="3733"/>
      <w:bookmarkEnd w:id="3734"/>
      <w:bookmarkEnd w:id="3735"/>
      <w:bookmarkEnd w:id="3736"/>
      <w:bookmarkEnd w:id="3737"/>
      <w:bookmarkEnd w:id="3738"/>
      <w:bookmarkEnd w:id="3739"/>
      <w:bookmarkEnd w:id="3740"/>
      <w:bookmarkEnd w:id="3741"/>
      <w:bookmarkEnd w:id="3742"/>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85pt;height:39.2pt;mso-wrap-style:square;mso-position-horizontal-relative:page;mso-position-vertical-relative:page" o:ole="">
                  <v:imagedata r:id="rId123" o:title=""/>
                </v:shape>
                <o:OLEObject Type="Embed" ProgID="Equation.3" ShapeID="对象 139" DrawAspect="Content" ObjectID="_1694533423"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3pt;height:39.2pt;mso-wrap-style:square;mso-position-horizontal-relative:page;mso-position-vertical-relative:page" o:ole="">
                  <v:imagedata r:id="rId125" o:title=""/>
                </v:shape>
                <o:OLEObject Type="Embed" ProgID="Equation.3" ShapeID="对象 140" DrawAspect="Content" ObjectID="_1694533424"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45pt;height:28.5pt" o:ole="">
                  <v:imagedata r:id="rId127" o:title=""/>
                </v:shape>
                <o:OLEObject Type="Embed" ProgID="Equation.3" ShapeID="_x0000_i1086" DrawAspect="Content" ObjectID="_1694533425"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75pt;height:28.5pt" o:ole="">
                  <v:imagedata r:id="rId129" o:title=""/>
                </v:shape>
                <o:OLEObject Type="Embed" ProgID="Equation.3" ShapeID="_x0000_i1087" DrawAspect="Content" ObjectID="_1694533426"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45pt;height:39.2pt;mso-wrap-style:square;mso-position-horizontal-relative:page;mso-position-vertical-relative:page" o:ole="">
                  <v:imagedata r:id="rId131" o:title=""/>
                </v:shape>
                <o:OLEObject Type="Embed" ProgID="Equation.3" ShapeID="对象 143" DrawAspect="Content" ObjectID="_1694533427"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2pt;mso-wrap-style:square;mso-position-horizontal-relative:page;mso-position-vertical-relative:page" o:ole="">
                  <v:imagedata r:id="rId133" o:title=""/>
                </v:shape>
                <o:OLEObject Type="Embed" ProgID="Equation.3" ShapeID="对象 144" DrawAspect="Content" ObjectID="_1694533428"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25pt;height:28.5pt" o:ole="">
                  <v:imagedata r:id="rId135" o:title=""/>
                </v:shape>
                <o:OLEObject Type="Embed" ProgID="Equation.3" ShapeID="_x0000_i1090" DrawAspect="Content" ObjectID="_1694533429"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6pt;height:42.05pt;mso-wrap-style:square;mso-position-horizontal-relative:page;mso-position-vertical-relative:page" o:ole="">
                  <v:fill o:detectmouseclick="t"/>
                  <v:imagedata r:id="rId137" o:title=""/>
                </v:shape>
                <o:OLEObject Type="Embed" ProgID="Equation.3" ShapeID="对象 109" DrawAspect="Content" ObjectID="_1694533430"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3pt;height:42.05pt;mso-wrap-style:square;mso-position-horizontal-relative:page;mso-position-vertical-relative:page" o:ole="">
                  <v:fill o:detectmouseclick="t"/>
                  <v:imagedata r:id="rId139" o:title=""/>
                </v:shape>
                <o:OLEObject Type="Embed" ProgID="Equation.3" ShapeID="对象 110" DrawAspect="Content" ObjectID="_1694533431"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3743" w:name="_Toc21096725"/>
      <w:bookmarkStart w:id="3744" w:name="_Toc29763692"/>
      <w:bookmarkStart w:id="3745" w:name="_Toc36030163"/>
      <w:bookmarkStart w:id="3746" w:name="_Toc37180063"/>
      <w:bookmarkStart w:id="3747" w:name="_Toc45869763"/>
      <w:bookmarkStart w:id="3748" w:name="_Toc52555562"/>
      <w:bookmarkStart w:id="3749" w:name="_Toc61126382"/>
      <w:bookmarkStart w:id="3750" w:name="_Toc67911798"/>
      <w:bookmarkStart w:id="3751" w:name="_Toc74841890"/>
      <w:bookmarkStart w:id="3752" w:name="_Toc76503670"/>
      <w:bookmarkStart w:id="3753" w:name="_Toc83041525"/>
      <w:r w:rsidRPr="009202AA">
        <w:rPr>
          <w:rFonts w:eastAsia="SimSun"/>
        </w:rPr>
        <w:t>9.7.5.2.4</w:t>
      </w:r>
      <w:r w:rsidRPr="009202AA">
        <w:rPr>
          <w:rFonts w:eastAsia="SimSun"/>
        </w:rPr>
        <w:tab/>
        <w:t>Additional requirements</w:t>
      </w:r>
      <w:bookmarkEnd w:id="3743"/>
      <w:bookmarkEnd w:id="3744"/>
      <w:bookmarkEnd w:id="3745"/>
      <w:bookmarkEnd w:id="3746"/>
      <w:bookmarkEnd w:id="3747"/>
      <w:bookmarkEnd w:id="3748"/>
      <w:bookmarkEnd w:id="3749"/>
      <w:bookmarkEnd w:id="3750"/>
      <w:bookmarkEnd w:id="3751"/>
      <w:bookmarkEnd w:id="3752"/>
      <w:bookmarkEnd w:id="3753"/>
    </w:p>
    <w:p w14:paraId="588A2DF6" w14:textId="77777777" w:rsidR="004C4A70" w:rsidRPr="009202AA" w:rsidRDefault="004C4A70" w:rsidP="004C4A70">
      <w:pPr>
        <w:pStyle w:val="Heading6"/>
      </w:pPr>
      <w:bookmarkStart w:id="3754" w:name="_Toc21096726"/>
      <w:bookmarkStart w:id="3755" w:name="_Toc29763693"/>
      <w:bookmarkStart w:id="3756" w:name="_Toc36030164"/>
      <w:bookmarkStart w:id="3757" w:name="_Toc37180064"/>
      <w:bookmarkStart w:id="3758" w:name="_Toc45869764"/>
      <w:bookmarkStart w:id="3759" w:name="_Toc52555563"/>
      <w:bookmarkStart w:id="3760" w:name="_Toc61126383"/>
      <w:bookmarkStart w:id="3761" w:name="_Toc67911799"/>
      <w:bookmarkStart w:id="3762" w:name="_Toc74841891"/>
      <w:bookmarkStart w:id="3763" w:name="_Toc76503671"/>
      <w:bookmarkStart w:id="3764" w:name="_Toc83041526"/>
      <w:r w:rsidRPr="009202AA">
        <w:t>9.7.5.2.4.1</w:t>
      </w:r>
      <w:r w:rsidRPr="009202AA">
        <w:tab/>
        <w:t>Limits in FCC Title 47</w:t>
      </w:r>
      <w:bookmarkEnd w:id="3754"/>
      <w:bookmarkEnd w:id="3755"/>
      <w:bookmarkEnd w:id="3756"/>
      <w:bookmarkEnd w:id="3757"/>
      <w:bookmarkEnd w:id="3758"/>
      <w:bookmarkEnd w:id="3759"/>
      <w:bookmarkEnd w:id="3760"/>
      <w:bookmarkEnd w:id="3761"/>
      <w:bookmarkEnd w:id="3762"/>
      <w:bookmarkEnd w:id="3763"/>
      <w:bookmarkEnd w:id="3764"/>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3765" w:name="_Toc21096727"/>
      <w:bookmarkStart w:id="3766" w:name="_Toc29763694"/>
      <w:bookmarkStart w:id="3767" w:name="_Toc36030165"/>
      <w:bookmarkStart w:id="3768" w:name="_Toc37180065"/>
      <w:bookmarkStart w:id="3769" w:name="_Toc45869765"/>
      <w:bookmarkStart w:id="3770" w:name="_Toc52555564"/>
      <w:bookmarkStart w:id="3771" w:name="_Toc61126384"/>
      <w:bookmarkStart w:id="3772" w:name="_Toc67911800"/>
      <w:bookmarkStart w:id="3773" w:name="_Toc74841892"/>
      <w:bookmarkStart w:id="3774" w:name="_Toc76503672"/>
      <w:bookmarkStart w:id="3775" w:name="_Toc83041527"/>
      <w:r w:rsidRPr="009202AA">
        <w:t>9.7.5.2.4.2</w:t>
      </w:r>
      <w:r w:rsidRPr="009202AA">
        <w:tab/>
        <w:t>Unsynchronized operation for BC3</w:t>
      </w:r>
      <w:bookmarkEnd w:id="3765"/>
      <w:bookmarkEnd w:id="3766"/>
      <w:bookmarkEnd w:id="3767"/>
      <w:bookmarkEnd w:id="3768"/>
      <w:bookmarkEnd w:id="3769"/>
      <w:bookmarkEnd w:id="3770"/>
      <w:bookmarkEnd w:id="3771"/>
      <w:bookmarkEnd w:id="3772"/>
      <w:bookmarkEnd w:id="3773"/>
      <w:bookmarkEnd w:id="3774"/>
      <w:bookmarkEnd w:id="377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3776" w:name="_Toc21096728"/>
      <w:bookmarkStart w:id="3777" w:name="_Toc29763695"/>
      <w:bookmarkStart w:id="3778" w:name="_Toc36030166"/>
      <w:bookmarkStart w:id="3779" w:name="_Toc37180066"/>
      <w:bookmarkStart w:id="3780" w:name="_Toc45869766"/>
      <w:bookmarkStart w:id="3781" w:name="_Toc52555565"/>
      <w:bookmarkStart w:id="3782" w:name="_Toc61126385"/>
      <w:bookmarkStart w:id="3783" w:name="_Toc67911801"/>
      <w:bookmarkStart w:id="3784" w:name="_Toc74841893"/>
      <w:bookmarkStart w:id="3785" w:name="_Toc76503673"/>
      <w:bookmarkStart w:id="3786" w:name="_Toc83041528"/>
      <w:r w:rsidRPr="009202AA">
        <w:t>9.7.5.2.4.3</w:t>
      </w:r>
      <w:r w:rsidRPr="009202AA">
        <w:tab/>
        <w:t>Protection of DTT</w:t>
      </w:r>
      <w:bookmarkEnd w:id="3776"/>
      <w:bookmarkEnd w:id="3777"/>
      <w:bookmarkEnd w:id="3778"/>
      <w:bookmarkEnd w:id="3779"/>
      <w:bookmarkEnd w:id="3780"/>
      <w:bookmarkEnd w:id="3781"/>
      <w:bookmarkEnd w:id="3782"/>
      <w:bookmarkEnd w:id="3783"/>
      <w:bookmarkEnd w:id="3784"/>
      <w:bookmarkEnd w:id="3785"/>
      <w:bookmarkEnd w:id="3786"/>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3787" w:name="_Toc52555566"/>
      <w:bookmarkStart w:id="3788" w:name="_Toc61126386"/>
      <w:bookmarkStart w:id="3789" w:name="_Toc67911802"/>
      <w:bookmarkStart w:id="3790" w:name="_Toc74841894"/>
      <w:bookmarkStart w:id="3791" w:name="_Toc76503674"/>
      <w:bookmarkStart w:id="3792" w:name="_Toc83041529"/>
      <w:r w:rsidRPr="009202AA">
        <w:t>9.7.5.2.4.4</w:t>
      </w:r>
      <w:r w:rsidRPr="009202AA">
        <w:tab/>
      </w:r>
      <w:bookmarkEnd w:id="3787"/>
      <w:r w:rsidR="0032518B">
        <w:t>Void</w:t>
      </w:r>
      <w:bookmarkEnd w:id="3788"/>
      <w:bookmarkEnd w:id="3789"/>
      <w:bookmarkEnd w:id="3790"/>
      <w:bookmarkEnd w:id="3791"/>
      <w:bookmarkEnd w:id="3792"/>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3793" w:name="_Toc486925406"/>
      <w:bookmarkStart w:id="3794" w:name="_Toc52555567"/>
      <w:bookmarkStart w:id="3795" w:name="_Toc61126387"/>
      <w:bookmarkStart w:id="3796" w:name="_Toc67911803"/>
      <w:bookmarkStart w:id="3797" w:name="_Toc74841895"/>
      <w:bookmarkStart w:id="3798" w:name="_Toc76503675"/>
      <w:bookmarkStart w:id="3799" w:name="_Toc83041530"/>
      <w:r w:rsidRPr="009202AA">
        <w:t>9.7.5.2.4.5</w:t>
      </w:r>
      <w:r w:rsidRPr="009202AA">
        <w:tab/>
        <w:t>Co-existence with RNSS/GPS services in North America</w:t>
      </w:r>
      <w:bookmarkEnd w:id="3793"/>
      <w:bookmarkEnd w:id="3794"/>
      <w:bookmarkEnd w:id="3795"/>
      <w:bookmarkEnd w:id="3796"/>
      <w:bookmarkEnd w:id="3797"/>
      <w:bookmarkEnd w:id="3798"/>
      <w:bookmarkEnd w:id="3799"/>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3800" w:name="_Toc61112508"/>
      <w:bookmarkStart w:id="3801" w:name="_Toc74841896"/>
      <w:bookmarkStart w:id="3802" w:name="_Toc76503676"/>
      <w:bookmarkStart w:id="3803" w:name="_Toc83041531"/>
      <w:r w:rsidRPr="00EF2F0E">
        <w:t>9.7.5.2.4.6</w:t>
      </w:r>
      <w:r w:rsidRPr="00EF2F0E">
        <w:tab/>
      </w:r>
      <w:bookmarkEnd w:id="3800"/>
      <w:r>
        <w:t>Void</w:t>
      </w:r>
      <w:bookmarkEnd w:id="3801"/>
      <w:bookmarkEnd w:id="3802"/>
      <w:bookmarkEnd w:id="3803"/>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3804" w:name="_Toc52555569"/>
      <w:bookmarkStart w:id="3805" w:name="_Toc61126389"/>
      <w:bookmarkStart w:id="3806" w:name="_Toc67911805"/>
      <w:bookmarkStart w:id="3807" w:name="_Toc74841897"/>
      <w:bookmarkStart w:id="3808" w:name="_Toc76503677"/>
      <w:bookmarkStart w:id="3809" w:name="_Toc83041532"/>
      <w:bookmarkStart w:id="3810" w:name="_Toc486925408"/>
      <w:bookmarkStart w:id="3811" w:name="_Hlk488398243"/>
      <w:r w:rsidRPr="009202AA">
        <w:t>9.7.5.2.4.7</w:t>
      </w:r>
      <w:r w:rsidRPr="009202AA">
        <w:tab/>
        <w:t>Additional band 32, 50, 51, 74, 75 and 76 unwanted emissions</w:t>
      </w:r>
      <w:bookmarkEnd w:id="3804"/>
      <w:bookmarkEnd w:id="3805"/>
      <w:bookmarkEnd w:id="3806"/>
      <w:bookmarkEnd w:id="3807"/>
      <w:bookmarkEnd w:id="3808"/>
      <w:bookmarkEnd w:id="3809"/>
    </w:p>
    <w:bookmarkEnd w:id="3810"/>
    <w:p w14:paraId="5E4C198D" w14:textId="66083557" w:rsidR="000A0A1A" w:rsidRPr="009202AA" w:rsidRDefault="003079D6" w:rsidP="000A0A1A">
      <w:r w:rsidRPr="00EF2F0E">
        <w:t xml:space="preserve">In certain regions, the following requirements may apply to BS operating in Band 32 within 1452-1492 MHz, </w:t>
      </w:r>
      <w:bookmarkStart w:id="3812" w:name="_Hlk488398933"/>
      <w:r w:rsidRPr="00EF2F0E">
        <w:t>in Band 75 within 1432-1517 MHz and in Band 76 within 1427-1432 MHz.</w:t>
      </w:r>
      <w:bookmarkEnd w:id="3812"/>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3813"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813"/>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3814"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4F37BD">
        <w:trPr>
          <w:cantSplit/>
          <w:jc w:val="center"/>
        </w:trPr>
        <w:tc>
          <w:tcPr>
            <w:tcW w:w="3023" w:type="dxa"/>
          </w:tcPr>
          <w:p w14:paraId="4F46302C" w14:textId="77777777" w:rsidR="003079D6" w:rsidRPr="00931575" w:rsidRDefault="003079D6" w:rsidP="004F37BD">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4F37BD">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4F37BD">
            <w:pPr>
              <w:pStyle w:val="TAH"/>
              <w:rPr>
                <w:lang w:eastAsia="en-GB"/>
              </w:rPr>
            </w:pPr>
            <w:r w:rsidRPr="00931575">
              <w:rPr>
                <w:lang w:eastAsia="en-GB"/>
              </w:rPr>
              <w:t>Measurement bandwidth</w:t>
            </w:r>
          </w:p>
        </w:tc>
      </w:tr>
      <w:tr w:rsidR="003079D6" w:rsidRPr="00931575" w14:paraId="0C15F8B6" w14:textId="77777777" w:rsidTr="004F37BD">
        <w:trPr>
          <w:cantSplit/>
          <w:jc w:val="center"/>
        </w:trPr>
        <w:tc>
          <w:tcPr>
            <w:tcW w:w="3023" w:type="dxa"/>
          </w:tcPr>
          <w:p w14:paraId="2E435CCA" w14:textId="77777777" w:rsidR="003079D6" w:rsidRPr="00931575" w:rsidRDefault="003079D6" w:rsidP="004F37BD">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4F37BD">
            <w:pPr>
              <w:pStyle w:val="TAC"/>
              <w:rPr>
                <w:lang w:eastAsia="en-GB"/>
              </w:rPr>
            </w:pPr>
            <w:r>
              <w:rPr>
                <w:lang w:eastAsia="en-GB"/>
              </w:rPr>
              <w:t>-0.8</w:t>
            </w:r>
          </w:p>
        </w:tc>
        <w:tc>
          <w:tcPr>
            <w:tcW w:w="1939" w:type="dxa"/>
          </w:tcPr>
          <w:p w14:paraId="0DBC4E56" w14:textId="77777777" w:rsidR="003079D6" w:rsidRPr="00931575" w:rsidRDefault="003079D6" w:rsidP="004F37BD">
            <w:pPr>
              <w:pStyle w:val="TAC"/>
              <w:rPr>
                <w:lang w:eastAsia="en-GB"/>
              </w:rPr>
            </w:pPr>
            <w:r w:rsidRPr="00931575">
              <w:rPr>
                <w:lang w:eastAsia="en-GB"/>
              </w:rPr>
              <w:t>1 MHz</w:t>
            </w:r>
          </w:p>
        </w:tc>
      </w:tr>
      <w:tr w:rsidR="003079D6" w:rsidRPr="00931575" w14:paraId="27FF33F5" w14:textId="77777777" w:rsidTr="004F37BD">
        <w:trPr>
          <w:cantSplit/>
          <w:jc w:val="center"/>
        </w:trPr>
        <w:tc>
          <w:tcPr>
            <w:tcW w:w="3023" w:type="dxa"/>
          </w:tcPr>
          <w:p w14:paraId="41F30BD3" w14:textId="77777777" w:rsidR="003079D6" w:rsidRPr="00931575" w:rsidRDefault="003079D6" w:rsidP="004F37BD">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4F37BD">
            <w:pPr>
              <w:pStyle w:val="TAC"/>
            </w:pPr>
            <w:r>
              <w:rPr>
                <w:lang w:eastAsia="en-GB"/>
              </w:rPr>
              <w:t>-30</w:t>
            </w:r>
          </w:p>
        </w:tc>
        <w:tc>
          <w:tcPr>
            <w:tcW w:w="1939" w:type="dxa"/>
          </w:tcPr>
          <w:p w14:paraId="7EE4BBA2" w14:textId="77777777" w:rsidR="003079D6" w:rsidRPr="00931575" w:rsidRDefault="003079D6" w:rsidP="004F37BD">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3811"/>
      <w:bookmarkEnd w:id="3814"/>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3815" w:name="_Toc52555570"/>
      <w:bookmarkStart w:id="3816" w:name="_Toc61126390"/>
      <w:bookmarkStart w:id="3817" w:name="_Toc67911806"/>
      <w:bookmarkStart w:id="3818" w:name="_Toc74841898"/>
      <w:bookmarkStart w:id="3819" w:name="_Toc76503678"/>
      <w:bookmarkStart w:id="3820" w:name="_Toc83041533"/>
      <w:r w:rsidRPr="009202AA">
        <w:t xml:space="preserve">9.7.5.2.4.8 </w:t>
      </w:r>
      <w:r w:rsidRPr="009202AA">
        <w:tab/>
        <w:t>Additional requirements for band 45</w:t>
      </w:r>
      <w:bookmarkEnd w:id="3815"/>
      <w:bookmarkEnd w:id="3816"/>
      <w:bookmarkEnd w:id="3817"/>
      <w:bookmarkEnd w:id="3818"/>
      <w:bookmarkEnd w:id="3819"/>
      <w:bookmarkEnd w:id="3820"/>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3821" w:name="_Toc52555571"/>
      <w:bookmarkStart w:id="3822" w:name="_Toc61126391"/>
      <w:bookmarkStart w:id="3823" w:name="_Toc67911807"/>
      <w:bookmarkStart w:id="3824" w:name="_Toc74841899"/>
      <w:bookmarkStart w:id="3825" w:name="_Toc76503679"/>
      <w:bookmarkStart w:id="3826" w:name="_Toc83041534"/>
      <w:r w:rsidRPr="009202AA">
        <w:t xml:space="preserve">9.7.5.2.4.9 </w:t>
      </w:r>
      <w:r w:rsidRPr="009202AA">
        <w:tab/>
        <w:t>Additional requirements for band 48</w:t>
      </w:r>
      <w:bookmarkEnd w:id="3821"/>
      <w:bookmarkEnd w:id="3822"/>
      <w:bookmarkEnd w:id="3823"/>
      <w:bookmarkEnd w:id="3824"/>
      <w:bookmarkEnd w:id="3825"/>
      <w:bookmarkEnd w:id="3826"/>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3827" w:name="_Toc52555572"/>
      <w:bookmarkStart w:id="3828" w:name="_Toc61126392"/>
      <w:bookmarkStart w:id="3829" w:name="_Toc67911808"/>
      <w:bookmarkStart w:id="3830" w:name="_Toc74841900"/>
      <w:bookmarkStart w:id="3831" w:name="_Toc76503680"/>
      <w:bookmarkStart w:id="3832" w:name="_Toc83041535"/>
      <w:r w:rsidRPr="009202AA">
        <w:t xml:space="preserve">9.7.5.2.4.10 </w:t>
      </w:r>
      <w:r w:rsidRPr="009202AA">
        <w:tab/>
        <w:t>Additional requirements for band 53</w:t>
      </w:r>
      <w:bookmarkEnd w:id="3827"/>
      <w:bookmarkEnd w:id="3828"/>
      <w:bookmarkEnd w:id="3829"/>
      <w:bookmarkEnd w:id="3830"/>
      <w:bookmarkEnd w:id="3831"/>
      <w:bookmarkEnd w:id="3832"/>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3833" w:name="_Toc21096729"/>
      <w:bookmarkStart w:id="3834" w:name="_Toc29763696"/>
      <w:bookmarkStart w:id="3835" w:name="_Toc36030167"/>
      <w:bookmarkStart w:id="3836" w:name="_Toc37180067"/>
      <w:bookmarkStart w:id="3837" w:name="_Toc45869767"/>
      <w:bookmarkStart w:id="3838" w:name="_Toc52555573"/>
      <w:bookmarkStart w:id="3839" w:name="_Toc61126393"/>
      <w:bookmarkStart w:id="3840" w:name="_Toc67911809"/>
      <w:bookmarkStart w:id="3841" w:name="_Toc74841901"/>
      <w:bookmarkStart w:id="3842" w:name="_Toc76503681"/>
      <w:bookmarkStart w:id="3843" w:name="_Toc83041536"/>
      <w:r w:rsidRPr="009202AA">
        <w:rPr>
          <w:rFonts w:eastAsia="SimSun"/>
        </w:rPr>
        <w:t>9.7.5.3</w:t>
      </w:r>
      <w:r w:rsidRPr="009202AA">
        <w:rPr>
          <w:rFonts w:eastAsia="SimSun"/>
        </w:rPr>
        <w:tab/>
        <w:t>Minimum requirement for single RAT UTRA operation</w:t>
      </w:r>
      <w:bookmarkEnd w:id="3833"/>
      <w:bookmarkEnd w:id="3834"/>
      <w:bookmarkEnd w:id="3835"/>
      <w:bookmarkEnd w:id="3836"/>
      <w:bookmarkEnd w:id="3837"/>
      <w:bookmarkEnd w:id="3838"/>
      <w:bookmarkEnd w:id="3839"/>
      <w:bookmarkEnd w:id="3840"/>
      <w:bookmarkEnd w:id="3841"/>
      <w:bookmarkEnd w:id="3842"/>
      <w:bookmarkEnd w:id="3843"/>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3844" w:name="_Toc21096730"/>
      <w:bookmarkStart w:id="3845" w:name="_Toc29763697"/>
      <w:bookmarkStart w:id="3846" w:name="_Toc36030168"/>
      <w:bookmarkStart w:id="3847" w:name="_Toc37180068"/>
      <w:bookmarkStart w:id="3848" w:name="_Toc45869768"/>
      <w:bookmarkStart w:id="3849" w:name="_Toc52555574"/>
      <w:bookmarkStart w:id="3850" w:name="_Toc61126394"/>
      <w:bookmarkStart w:id="3851" w:name="_Toc67911810"/>
      <w:bookmarkStart w:id="3852" w:name="_Toc74841902"/>
      <w:bookmarkStart w:id="3853" w:name="_Toc76503682"/>
      <w:bookmarkStart w:id="3854" w:name="_Toc83041537"/>
      <w:r w:rsidRPr="009202AA">
        <w:rPr>
          <w:rFonts w:eastAsia="SimSun"/>
        </w:rPr>
        <w:t>9.7.5.4</w:t>
      </w:r>
      <w:r w:rsidRPr="009202AA">
        <w:rPr>
          <w:rFonts w:eastAsia="SimSun"/>
        </w:rPr>
        <w:tab/>
        <w:t>Minimum requirement for single RAT E-UTRA operation</w:t>
      </w:r>
      <w:bookmarkEnd w:id="3844"/>
      <w:bookmarkEnd w:id="3845"/>
      <w:bookmarkEnd w:id="3846"/>
      <w:bookmarkEnd w:id="3847"/>
      <w:bookmarkEnd w:id="3848"/>
      <w:bookmarkEnd w:id="3849"/>
      <w:bookmarkEnd w:id="3850"/>
      <w:bookmarkEnd w:id="3851"/>
      <w:bookmarkEnd w:id="3852"/>
      <w:bookmarkEnd w:id="3853"/>
      <w:bookmarkEnd w:id="3854"/>
    </w:p>
    <w:p w14:paraId="73EDD8A3" w14:textId="77777777" w:rsidR="004C4A70" w:rsidRPr="009202AA" w:rsidRDefault="004C4A70" w:rsidP="004C4A70">
      <w:pPr>
        <w:pStyle w:val="Heading5"/>
      </w:pPr>
      <w:bookmarkStart w:id="3855" w:name="_Toc21096731"/>
      <w:bookmarkStart w:id="3856" w:name="_Toc29763698"/>
      <w:bookmarkStart w:id="3857" w:name="_Toc36030169"/>
      <w:bookmarkStart w:id="3858" w:name="_Toc37180069"/>
      <w:bookmarkStart w:id="3859" w:name="_Toc45869769"/>
      <w:bookmarkStart w:id="3860" w:name="_Toc52555575"/>
      <w:bookmarkStart w:id="3861" w:name="_Toc61126395"/>
      <w:bookmarkStart w:id="3862" w:name="_Toc67911811"/>
      <w:bookmarkStart w:id="3863" w:name="_Toc74841903"/>
      <w:bookmarkStart w:id="3864" w:name="_Toc76503683"/>
      <w:bookmarkStart w:id="3865" w:name="_Toc83041538"/>
      <w:r w:rsidRPr="009202AA">
        <w:t>9.7.5.4.1</w:t>
      </w:r>
      <w:r w:rsidRPr="009202AA">
        <w:tab/>
        <w:t>General</w:t>
      </w:r>
      <w:bookmarkEnd w:id="3855"/>
      <w:bookmarkEnd w:id="3856"/>
      <w:bookmarkEnd w:id="3857"/>
      <w:bookmarkEnd w:id="3858"/>
      <w:bookmarkEnd w:id="3859"/>
      <w:bookmarkEnd w:id="3860"/>
      <w:bookmarkEnd w:id="3861"/>
      <w:bookmarkEnd w:id="3862"/>
      <w:bookmarkEnd w:id="3863"/>
      <w:bookmarkEnd w:id="3864"/>
      <w:bookmarkEnd w:id="3865"/>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3866" w:name="_Toc21096732"/>
      <w:bookmarkStart w:id="3867" w:name="_Toc29763699"/>
      <w:bookmarkStart w:id="3868" w:name="_Toc36030170"/>
      <w:bookmarkStart w:id="3869" w:name="_Toc37180070"/>
      <w:bookmarkStart w:id="3870" w:name="_Toc45869770"/>
      <w:bookmarkStart w:id="3871" w:name="_Toc52555576"/>
      <w:bookmarkStart w:id="3872" w:name="_Toc61126396"/>
      <w:bookmarkStart w:id="3873" w:name="_Toc67911812"/>
      <w:bookmarkStart w:id="3874" w:name="_Toc74841904"/>
      <w:bookmarkStart w:id="3875" w:name="_Toc76503684"/>
      <w:bookmarkStart w:id="3876" w:name="_Toc83041539"/>
      <w:r w:rsidRPr="009202AA">
        <w:t>9.7.5.4.2</w:t>
      </w:r>
      <w:r w:rsidRPr="009202AA">
        <w:tab/>
        <w:t xml:space="preserve">Minimum requirements </w:t>
      </w:r>
      <w:r w:rsidRPr="009202AA">
        <w:rPr>
          <w:lang w:eastAsia="zh-CN"/>
        </w:rPr>
        <w:t xml:space="preserve">for Wide Area BS </w:t>
      </w:r>
      <w:r w:rsidRPr="009202AA">
        <w:t>(Category A)</w:t>
      </w:r>
      <w:bookmarkEnd w:id="3866"/>
      <w:bookmarkEnd w:id="3867"/>
      <w:bookmarkEnd w:id="3868"/>
      <w:bookmarkEnd w:id="3869"/>
      <w:bookmarkEnd w:id="3870"/>
      <w:bookmarkEnd w:id="3871"/>
      <w:bookmarkEnd w:id="3872"/>
      <w:bookmarkEnd w:id="3873"/>
      <w:bookmarkEnd w:id="3874"/>
      <w:bookmarkEnd w:id="3875"/>
      <w:bookmarkEnd w:id="3876"/>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5pt;height:29.95pt" o:ole="">
                  <v:imagedata r:id="rId141" o:title=""/>
                </v:shape>
                <o:OLEObject Type="Embed" ProgID="Equation.3" ShapeID="_x0000_i1093" DrawAspect="Content" ObjectID="_1694533432"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05pt;height:29.95pt" o:ole="">
                  <v:imagedata r:id="rId143" o:title=""/>
                </v:shape>
                <o:OLEObject Type="Embed" ProgID="Equation.3" ShapeID="_x0000_i1094" DrawAspect="Content" ObjectID="_1694533433"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05pt;height:29.95pt" o:ole="">
                  <v:imagedata r:id="rId116" o:title=""/>
                </v:shape>
                <o:OLEObject Type="Embed" ProgID="Equation.3" ShapeID="_x0000_i1095" DrawAspect="Content" ObjectID="_1694533434"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5pt;height:29.95pt" o:ole="">
                  <v:imagedata r:id="rId146" o:title=""/>
                </v:shape>
                <o:OLEObject Type="Embed" ProgID="Equation.3" ShapeID="_x0000_i1096" DrawAspect="Content" ObjectID="_1694533435"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05pt;height:29.95pt" o:ole="">
                  <v:imagedata r:id="rId148" o:title=""/>
                </v:shape>
                <o:OLEObject Type="Embed" ProgID="Equation.3" ShapeID="_x0000_i1097" DrawAspect="Content" ObjectID="_1694533436"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05pt;height:29.95pt" o:ole="">
                  <v:imagedata r:id="rId150" o:title=""/>
                </v:shape>
                <o:OLEObject Type="Embed" ProgID="Equation.3" ShapeID="_x0000_i1098" DrawAspect="Content" ObjectID="_1694533437"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3877" w:name="_Toc21096733"/>
      <w:bookmarkStart w:id="3878" w:name="_Toc29763700"/>
      <w:bookmarkStart w:id="3879" w:name="_Toc36030171"/>
      <w:bookmarkStart w:id="3880" w:name="_Toc37180071"/>
      <w:bookmarkStart w:id="3881" w:name="_Toc45869771"/>
      <w:bookmarkStart w:id="3882" w:name="_Toc52555577"/>
      <w:bookmarkStart w:id="3883" w:name="_Toc61126397"/>
      <w:bookmarkStart w:id="3884" w:name="_Toc67911813"/>
      <w:bookmarkStart w:id="3885" w:name="_Toc74841905"/>
      <w:bookmarkStart w:id="3886" w:name="_Toc76503685"/>
      <w:bookmarkStart w:id="3887" w:name="_Toc83041540"/>
      <w:r w:rsidRPr="009202AA">
        <w:t>9.7.5.4.3</w:t>
      </w:r>
      <w:r w:rsidRPr="009202AA">
        <w:tab/>
        <w:t xml:space="preserve">Minimum requirements </w:t>
      </w:r>
      <w:r w:rsidRPr="009202AA">
        <w:rPr>
          <w:lang w:eastAsia="zh-CN"/>
        </w:rPr>
        <w:t>for Wide Area BS</w:t>
      </w:r>
      <w:r w:rsidRPr="009202AA">
        <w:t xml:space="preserve"> (Category B)</w:t>
      </w:r>
      <w:bookmarkEnd w:id="3877"/>
      <w:bookmarkEnd w:id="3878"/>
      <w:bookmarkEnd w:id="3879"/>
      <w:bookmarkEnd w:id="3880"/>
      <w:bookmarkEnd w:id="3881"/>
      <w:bookmarkEnd w:id="3882"/>
      <w:bookmarkEnd w:id="3883"/>
      <w:bookmarkEnd w:id="3884"/>
      <w:bookmarkEnd w:id="3885"/>
      <w:bookmarkEnd w:id="3886"/>
      <w:bookmarkEnd w:id="3887"/>
    </w:p>
    <w:p w14:paraId="161238DD" w14:textId="77777777" w:rsidR="004C4A70" w:rsidRPr="009202AA" w:rsidRDefault="004C4A70" w:rsidP="004C4A70">
      <w:pPr>
        <w:pStyle w:val="Heading6"/>
        <w:rPr>
          <w:rFonts w:cs="v5.0.0"/>
        </w:rPr>
      </w:pPr>
      <w:bookmarkStart w:id="3888" w:name="_Toc21096734"/>
      <w:bookmarkStart w:id="3889" w:name="_Toc29763701"/>
      <w:bookmarkStart w:id="3890" w:name="_Toc36030172"/>
      <w:bookmarkStart w:id="3891" w:name="_Toc37180072"/>
      <w:bookmarkStart w:id="3892" w:name="_Toc45869772"/>
      <w:bookmarkStart w:id="3893" w:name="_Toc52555578"/>
      <w:bookmarkStart w:id="3894" w:name="_Toc61126398"/>
      <w:bookmarkStart w:id="3895" w:name="_Toc67911814"/>
      <w:bookmarkStart w:id="3896" w:name="_Toc74841906"/>
      <w:bookmarkStart w:id="3897" w:name="_Toc76503686"/>
      <w:bookmarkStart w:id="3898" w:name="_Toc83041541"/>
      <w:r w:rsidRPr="009202AA">
        <w:t>9.7.5.4.3.1</w:t>
      </w:r>
      <w:r w:rsidRPr="009202AA">
        <w:tab/>
        <w:t>General</w:t>
      </w:r>
      <w:bookmarkEnd w:id="3888"/>
      <w:bookmarkEnd w:id="3889"/>
      <w:bookmarkEnd w:id="3890"/>
      <w:bookmarkEnd w:id="3891"/>
      <w:bookmarkEnd w:id="3892"/>
      <w:bookmarkEnd w:id="3893"/>
      <w:bookmarkEnd w:id="3894"/>
      <w:bookmarkEnd w:id="3895"/>
      <w:bookmarkEnd w:id="3896"/>
      <w:bookmarkEnd w:id="3897"/>
      <w:bookmarkEnd w:id="3898"/>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3899" w:name="_Toc21096735"/>
      <w:bookmarkStart w:id="3900" w:name="_Toc29763702"/>
      <w:bookmarkStart w:id="3901" w:name="_Toc36030173"/>
      <w:bookmarkStart w:id="3902" w:name="_Toc37180073"/>
      <w:bookmarkStart w:id="3903" w:name="_Toc45869773"/>
      <w:bookmarkStart w:id="3904" w:name="_Toc52555579"/>
      <w:bookmarkStart w:id="3905" w:name="_Toc61126399"/>
      <w:bookmarkStart w:id="3906" w:name="_Toc67911815"/>
      <w:bookmarkStart w:id="3907" w:name="_Toc74841907"/>
      <w:bookmarkStart w:id="3908" w:name="_Toc76503687"/>
      <w:bookmarkStart w:id="3909" w:name="_Toc83041542"/>
      <w:r w:rsidRPr="009202AA">
        <w:t>9.7.5.4.3.2</w:t>
      </w:r>
      <w:r w:rsidRPr="009202AA">
        <w:tab/>
        <w:t>Category B requirements (Option 1)</w:t>
      </w:r>
      <w:bookmarkEnd w:id="3899"/>
      <w:bookmarkEnd w:id="3900"/>
      <w:bookmarkEnd w:id="3901"/>
      <w:bookmarkEnd w:id="3902"/>
      <w:bookmarkEnd w:id="3903"/>
      <w:bookmarkEnd w:id="3904"/>
      <w:bookmarkEnd w:id="3905"/>
      <w:bookmarkEnd w:id="3906"/>
      <w:bookmarkEnd w:id="3907"/>
      <w:bookmarkEnd w:id="3908"/>
      <w:bookmarkEnd w:id="3909"/>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5pt;height:29.95pt" o:ole="">
                  <v:imagedata r:id="rId152" o:title=""/>
                </v:shape>
                <o:OLEObject Type="Embed" ProgID="Equation.3" ShapeID="_x0000_i1099" DrawAspect="Content" ObjectID="_1694533438"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05pt;height:29.95pt" o:ole="">
                  <v:imagedata r:id="rId154" o:title=""/>
                </v:shape>
                <o:OLEObject Type="Embed" ProgID="Equation.3" ShapeID="_x0000_i1100" DrawAspect="Content" ObjectID="_1694533439"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05pt;height:29.95pt" o:ole="">
                  <v:imagedata r:id="rId156" o:title=""/>
                </v:shape>
                <o:OLEObject Type="Embed" ProgID="Equation.3" ShapeID="_x0000_i1101" DrawAspect="Content" ObjectID="_1694533440"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5pt;height:29.95pt" o:ole="">
                  <v:imagedata r:id="rId158" o:title=""/>
                </v:shape>
                <o:OLEObject Type="Embed" ProgID="Equation.3" ShapeID="_x0000_i1102" DrawAspect="Content" ObjectID="_1694533441"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05pt;height:29.95pt" o:ole="">
                  <v:imagedata r:id="rId160" o:title=""/>
                </v:shape>
                <o:OLEObject Type="Embed" ProgID="Equation.3" ShapeID="_x0000_i1103" DrawAspect="Content" ObjectID="_1694533442"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05pt;height:29.95pt" o:ole="">
                  <v:imagedata r:id="rId162" o:title=""/>
                </v:shape>
                <o:OLEObject Type="Embed" ProgID="Equation.3" ShapeID="_x0000_i1104" DrawAspect="Content" ObjectID="_1694533443"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3910" w:name="_Toc21096736"/>
      <w:bookmarkStart w:id="3911" w:name="_Toc29763703"/>
      <w:bookmarkStart w:id="3912" w:name="_Toc36030174"/>
      <w:bookmarkStart w:id="3913" w:name="_Toc37180074"/>
      <w:bookmarkStart w:id="3914" w:name="_Toc45869774"/>
      <w:bookmarkStart w:id="3915" w:name="_Toc52555580"/>
      <w:bookmarkStart w:id="3916" w:name="_Toc61126400"/>
      <w:bookmarkStart w:id="3917" w:name="_Toc67911816"/>
      <w:bookmarkStart w:id="3918" w:name="_Toc74841908"/>
      <w:bookmarkStart w:id="3919" w:name="_Toc76503688"/>
      <w:bookmarkStart w:id="3920" w:name="_Toc83041543"/>
      <w:r w:rsidRPr="009202AA">
        <w:t>9.7.5.4.3.3</w:t>
      </w:r>
      <w:r w:rsidRPr="009202AA">
        <w:tab/>
        <w:t>Category B requirements (Option 2)</w:t>
      </w:r>
      <w:bookmarkEnd w:id="3910"/>
      <w:bookmarkEnd w:id="3911"/>
      <w:bookmarkEnd w:id="3912"/>
      <w:bookmarkEnd w:id="3913"/>
      <w:bookmarkEnd w:id="3914"/>
      <w:bookmarkEnd w:id="3915"/>
      <w:bookmarkEnd w:id="3916"/>
      <w:bookmarkEnd w:id="3917"/>
      <w:bookmarkEnd w:id="3918"/>
      <w:bookmarkEnd w:id="3919"/>
      <w:bookmarkEnd w:id="3920"/>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1.9pt;height:29.95pt" o:ole="">
                  <v:imagedata r:id="rId164" o:title=""/>
                </v:shape>
                <o:OLEObject Type="Embed" ProgID="Equation.3" ShapeID="_x0000_i1105" DrawAspect="Content" ObjectID="_1694533444"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5pt;height:29.95pt" o:ole="">
                  <v:imagedata r:id="rId166" o:title=""/>
                </v:shape>
                <o:OLEObject Type="Embed" ProgID="Equation.3" ShapeID="_x0000_i1106" DrawAspect="Content" ObjectID="_1694533445"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1.9pt;height:29.95pt" o:ole="">
                  <v:imagedata r:id="rId168" o:title=""/>
                </v:shape>
                <o:OLEObject Type="Embed" ProgID="Equation.3" ShapeID="_x0000_i1107" DrawAspect="Content" ObjectID="_1694533446"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1.9pt;height:29.95pt" o:ole="">
                  <v:imagedata r:id="rId170" o:title=""/>
                </v:shape>
                <o:OLEObject Type="Embed" ProgID="Equation.3" ShapeID="_x0000_i1108" DrawAspect="Content" ObjectID="_1694533447"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5pt;height:29.95pt" o:ole="">
                  <v:imagedata r:id="rId172" o:title=""/>
                </v:shape>
                <o:OLEObject Type="Embed" ProgID="Equation.3" ShapeID="_x0000_i1109" DrawAspect="Content" ObjectID="_1694533448"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1.9pt;height:29.95pt" o:ole="">
                  <v:imagedata r:id="rId174" o:title=""/>
                </v:shape>
                <o:OLEObject Type="Embed" ProgID="Equation.3" ShapeID="_x0000_i1110" DrawAspect="Content" ObjectID="_1694533449"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1.9pt;height:29.95pt" o:ole="">
                  <v:imagedata r:id="rId176" o:title=""/>
                </v:shape>
                <o:OLEObject Type="Embed" ProgID="Equation.3" ShapeID="_x0000_i1111" DrawAspect="Content" ObjectID="_1694533450"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3921" w:name="_Toc21096737"/>
      <w:bookmarkStart w:id="3922" w:name="_Toc29763704"/>
      <w:bookmarkStart w:id="3923" w:name="_Toc36030175"/>
      <w:bookmarkStart w:id="3924" w:name="_Toc37180075"/>
      <w:bookmarkStart w:id="3925" w:name="_Toc45869775"/>
      <w:bookmarkStart w:id="3926" w:name="_Toc52555581"/>
      <w:bookmarkStart w:id="3927" w:name="_Toc61126401"/>
      <w:bookmarkStart w:id="3928" w:name="_Toc67911817"/>
      <w:bookmarkStart w:id="3929" w:name="_Toc74841909"/>
      <w:bookmarkStart w:id="3930" w:name="_Toc76503689"/>
      <w:bookmarkStart w:id="3931" w:name="_Toc83041544"/>
      <w:r w:rsidRPr="009202AA">
        <w:t>9.7.5.4.4</w:t>
      </w:r>
      <w:r w:rsidRPr="009202AA">
        <w:tab/>
      </w:r>
      <w:r w:rsidRPr="009202AA">
        <w:rPr>
          <w:rFonts w:cs="Arial"/>
        </w:rPr>
        <w:t>Minimum requirement</w:t>
      </w:r>
      <w:r w:rsidRPr="009202AA">
        <w:t>s for Local Area BS (Category A and B)</w:t>
      </w:r>
      <w:bookmarkEnd w:id="3921"/>
      <w:bookmarkEnd w:id="3922"/>
      <w:bookmarkEnd w:id="3923"/>
      <w:bookmarkEnd w:id="3924"/>
      <w:bookmarkEnd w:id="3925"/>
      <w:bookmarkEnd w:id="3926"/>
      <w:bookmarkEnd w:id="3927"/>
      <w:bookmarkEnd w:id="3928"/>
      <w:bookmarkEnd w:id="3929"/>
      <w:bookmarkEnd w:id="3930"/>
      <w:bookmarkEnd w:id="3931"/>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5pt;height:29.95pt" o:ole="">
                  <v:imagedata r:id="rId178" o:title=""/>
                </v:shape>
                <o:OLEObject Type="Embed" ProgID="Equation.3" ShapeID="_x0000_i1112" DrawAspect="Content" ObjectID="_1694533451"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05pt;height:29.95pt" o:ole="">
                  <v:imagedata r:id="rId180" o:title=""/>
                </v:shape>
                <o:OLEObject Type="Embed" ProgID="Equation.3" ShapeID="_x0000_i1113" DrawAspect="Content" ObjectID="_1694533452"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05pt;height:29.95pt" o:ole="">
                  <v:imagedata r:id="rId182" o:title=""/>
                </v:shape>
                <o:OLEObject Type="Embed" ProgID="Equation.3" ShapeID="_x0000_i1114" DrawAspect="Content" ObjectID="_1694533453"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3932" w:name="_Toc21096738"/>
      <w:bookmarkStart w:id="3933" w:name="_Toc29763705"/>
      <w:bookmarkStart w:id="3934" w:name="_Toc36030176"/>
      <w:bookmarkStart w:id="3935" w:name="_Toc37180076"/>
      <w:bookmarkStart w:id="3936" w:name="_Toc45869776"/>
      <w:bookmarkStart w:id="3937" w:name="_Toc52555582"/>
      <w:bookmarkStart w:id="3938" w:name="_Toc61126402"/>
      <w:bookmarkStart w:id="3939" w:name="_Toc67911818"/>
      <w:bookmarkStart w:id="3940" w:name="_Toc74841910"/>
      <w:bookmarkStart w:id="3941" w:name="_Toc76503690"/>
      <w:bookmarkStart w:id="3942" w:name="_Toc83041545"/>
      <w:r w:rsidRPr="009202AA">
        <w:t>9.7.5.4.5</w:t>
      </w:r>
      <w:r w:rsidRPr="009202AA">
        <w:tab/>
      </w:r>
      <w:r w:rsidRPr="009202AA">
        <w:rPr>
          <w:rFonts w:cs="Arial"/>
        </w:rPr>
        <w:t>Minimum requirement</w:t>
      </w:r>
      <w:r w:rsidRPr="009202AA">
        <w:t>s for Medium Range BS (Category A and B)</w:t>
      </w:r>
      <w:bookmarkEnd w:id="3932"/>
      <w:bookmarkEnd w:id="3933"/>
      <w:bookmarkEnd w:id="3934"/>
      <w:bookmarkEnd w:id="3935"/>
      <w:bookmarkEnd w:id="3936"/>
      <w:bookmarkEnd w:id="3937"/>
      <w:bookmarkEnd w:id="3938"/>
      <w:bookmarkEnd w:id="3939"/>
      <w:bookmarkEnd w:id="3940"/>
      <w:bookmarkEnd w:id="3941"/>
      <w:bookmarkEnd w:id="3942"/>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05pt;height:29.95pt" o:ole="">
                  <v:imagedata r:id="rId184" o:title=""/>
                </v:shape>
                <o:OLEObject Type="Embed" ProgID="Equation.3" ShapeID="_x0000_i1115" DrawAspect="Content" ObjectID="_1694533454"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6pt;height:29.95pt" o:ole="">
                  <v:imagedata r:id="rId186" o:title=""/>
                </v:shape>
                <o:OLEObject Type="Embed" ProgID="Equation.3" ShapeID="_x0000_i1116" DrawAspect="Content" ObjectID="_1694533455"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3943" w:name="_Toc21096739"/>
      <w:bookmarkStart w:id="3944" w:name="_Toc29763706"/>
      <w:bookmarkStart w:id="3945" w:name="_Toc36030177"/>
      <w:bookmarkStart w:id="3946" w:name="_Toc37180077"/>
      <w:bookmarkStart w:id="3947" w:name="_Toc45869777"/>
      <w:bookmarkStart w:id="3948" w:name="_Toc52555583"/>
      <w:bookmarkStart w:id="3949" w:name="_Toc61126403"/>
      <w:bookmarkStart w:id="3950" w:name="_Toc67911819"/>
      <w:bookmarkStart w:id="3951" w:name="_Toc74841911"/>
      <w:bookmarkStart w:id="3952" w:name="_Toc76503691"/>
      <w:bookmarkStart w:id="3953" w:name="_Toc83041546"/>
      <w:r w:rsidRPr="009202AA">
        <w:t>9.7.5.4.6</w:t>
      </w:r>
      <w:r w:rsidRPr="009202AA">
        <w:tab/>
        <w:t>Additional requirements</w:t>
      </w:r>
      <w:bookmarkEnd w:id="3943"/>
      <w:bookmarkEnd w:id="3944"/>
      <w:bookmarkEnd w:id="3945"/>
      <w:bookmarkEnd w:id="3946"/>
      <w:bookmarkEnd w:id="3947"/>
      <w:bookmarkEnd w:id="3948"/>
      <w:bookmarkEnd w:id="3949"/>
      <w:bookmarkEnd w:id="3950"/>
      <w:bookmarkEnd w:id="3951"/>
      <w:bookmarkEnd w:id="3952"/>
      <w:bookmarkEnd w:id="3953"/>
    </w:p>
    <w:p w14:paraId="1409EBD4" w14:textId="77777777" w:rsidR="00263228" w:rsidRDefault="00263228" w:rsidP="00263228">
      <w:pPr>
        <w:pStyle w:val="Heading6"/>
      </w:pPr>
      <w:bookmarkStart w:id="3954" w:name="_Toc61126404"/>
      <w:bookmarkStart w:id="3955" w:name="_Toc67911820"/>
      <w:bookmarkStart w:id="3956" w:name="_Toc74841912"/>
      <w:bookmarkStart w:id="3957" w:name="_Toc76503692"/>
      <w:bookmarkStart w:id="3958" w:name="_Toc83041547"/>
      <w:bookmarkStart w:id="3959" w:name="_Toc21096077"/>
      <w:bookmarkStart w:id="3960" w:name="_Toc29763276"/>
      <w:bookmarkStart w:id="3961" w:name="_Toc52554808"/>
      <w:r w:rsidRPr="00EF2F0E">
        <w:t>9.7.5.</w:t>
      </w:r>
      <w:r>
        <w:t>4.6</w:t>
      </w:r>
      <w:r w:rsidRPr="00EF2F0E">
        <w:t>.1</w:t>
      </w:r>
      <w:r w:rsidRPr="00475B10">
        <w:t xml:space="preserve"> </w:t>
      </w:r>
      <w:r w:rsidRPr="00C54509">
        <w:t>Additional operating band unwanted emission limits for E-UTRA bands</w:t>
      </w:r>
      <w:bookmarkEnd w:id="3954"/>
      <w:bookmarkEnd w:id="3955"/>
      <w:bookmarkEnd w:id="3956"/>
      <w:bookmarkEnd w:id="3957"/>
      <w:bookmarkEnd w:id="395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3962" w:name="_Toc21096079"/>
      <w:bookmarkStart w:id="3963" w:name="_Toc29763278"/>
      <w:bookmarkStart w:id="3964" w:name="_Toc52554810"/>
      <w:bookmarkStart w:id="3965" w:name="_Toc61126405"/>
      <w:bookmarkStart w:id="3966" w:name="_Toc67911821"/>
      <w:bookmarkStart w:id="3967" w:name="_Toc74841913"/>
      <w:bookmarkStart w:id="3968" w:name="_Toc76503693"/>
      <w:bookmarkStart w:id="3969" w:name="_Toc83041548"/>
      <w:bookmarkEnd w:id="3959"/>
      <w:bookmarkEnd w:id="3960"/>
      <w:bookmarkEnd w:id="3961"/>
      <w:r>
        <w:t>9.7.5.4.6.2</w:t>
      </w:r>
      <w:r w:rsidRPr="00EF2F0E">
        <w:tab/>
        <w:t>Protection of DTT</w:t>
      </w:r>
      <w:bookmarkEnd w:id="3962"/>
      <w:bookmarkEnd w:id="3963"/>
      <w:bookmarkEnd w:id="3964"/>
      <w:bookmarkEnd w:id="3965"/>
      <w:bookmarkEnd w:id="3966"/>
      <w:bookmarkEnd w:id="3967"/>
      <w:bookmarkEnd w:id="3968"/>
      <w:bookmarkEnd w:id="3969"/>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3970" w:name="_Toc52554812"/>
      <w:bookmarkStart w:id="3971" w:name="_Toc61126406"/>
      <w:bookmarkStart w:id="3972" w:name="_Toc67911822"/>
      <w:bookmarkStart w:id="3973" w:name="_Toc74841914"/>
      <w:bookmarkStart w:id="3974" w:name="_Toc76503694"/>
      <w:bookmarkStart w:id="3975" w:name="_Toc83041549"/>
      <w:r>
        <w:t>9.7.5.4.6.3</w:t>
      </w:r>
      <w:r w:rsidRPr="00EF2F0E">
        <w:tab/>
        <w:t>Co-existence with RNSS/GPS services in North America</w:t>
      </w:r>
      <w:bookmarkEnd w:id="3970"/>
      <w:bookmarkEnd w:id="3971"/>
      <w:bookmarkEnd w:id="3972"/>
      <w:bookmarkEnd w:id="3973"/>
      <w:bookmarkEnd w:id="3974"/>
      <w:bookmarkEnd w:id="3975"/>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3976" w:name="_Toc61112526"/>
      <w:bookmarkStart w:id="3977" w:name="_Toc74841915"/>
      <w:bookmarkStart w:id="3978" w:name="_Toc76503695"/>
      <w:bookmarkStart w:id="3979" w:name="_Toc83041550"/>
      <w:r>
        <w:t>9.7.5.4.6.4</w:t>
      </w:r>
      <w:r w:rsidRPr="00EF2F0E">
        <w:tab/>
      </w:r>
      <w:bookmarkEnd w:id="3976"/>
      <w:r>
        <w:t>Void</w:t>
      </w:r>
      <w:bookmarkEnd w:id="3977"/>
      <w:bookmarkEnd w:id="3978"/>
      <w:bookmarkEnd w:id="3979"/>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3980" w:name="_Toc52554814"/>
      <w:bookmarkStart w:id="3981" w:name="_Toc61126408"/>
      <w:bookmarkStart w:id="3982" w:name="_Toc67911824"/>
      <w:bookmarkStart w:id="3983" w:name="_Toc74841916"/>
      <w:bookmarkStart w:id="3984" w:name="_Toc76503696"/>
      <w:bookmarkStart w:id="3985" w:name="_Toc83041551"/>
      <w:r>
        <w:t>9.7.5.4.6.5</w:t>
      </w:r>
      <w:r w:rsidRPr="00EF2F0E">
        <w:tab/>
        <w:t>Additional band 32, 50, 51, 74, 75 and 76 unwanted emissions</w:t>
      </w:r>
      <w:bookmarkEnd w:id="3980"/>
      <w:bookmarkEnd w:id="3981"/>
      <w:bookmarkEnd w:id="3982"/>
      <w:bookmarkEnd w:id="3983"/>
      <w:bookmarkEnd w:id="3984"/>
      <w:bookmarkEnd w:id="3985"/>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3986" w:name="_Toc52554815"/>
      <w:bookmarkStart w:id="3987" w:name="_Toc61126409"/>
      <w:bookmarkStart w:id="3988" w:name="_Toc67911825"/>
      <w:bookmarkStart w:id="3989" w:name="_Toc74841917"/>
      <w:bookmarkStart w:id="3990" w:name="_Toc76503697"/>
      <w:bookmarkStart w:id="3991" w:name="_Toc83041552"/>
      <w:r>
        <w:t>9.7.5.4.6.6</w:t>
      </w:r>
      <w:r w:rsidRPr="00EF2F0E">
        <w:t xml:space="preserve"> </w:t>
      </w:r>
      <w:r w:rsidRPr="00EF2F0E">
        <w:tab/>
        <w:t>Additional requirements for band 45</w:t>
      </w:r>
      <w:bookmarkEnd w:id="3986"/>
      <w:bookmarkEnd w:id="3987"/>
      <w:bookmarkEnd w:id="3988"/>
      <w:bookmarkEnd w:id="3989"/>
      <w:bookmarkEnd w:id="3990"/>
      <w:bookmarkEnd w:id="3991"/>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3992" w:name="_Toc52554816"/>
      <w:bookmarkStart w:id="3993" w:name="_Toc61126410"/>
      <w:bookmarkStart w:id="3994" w:name="_Toc67911826"/>
      <w:bookmarkStart w:id="3995" w:name="_Toc74841918"/>
      <w:bookmarkStart w:id="3996" w:name="_Toc76503698"/>
      <w:bookmarkStart w:id="3997" w:name="_Toc83041553"/>
      <w:r>
        <w:t>9.7.5.4.6.7</w:t>
      </w:r>
      <w:r w:rsidRPr="00EF2F0E">
        <w:t xml:space="preserve"> </w:t>
      </w:r>
      <w:r w:rsidRPr="00EF2F0E">
        <w:tab/>
        <w:t>Additional requirements for band 48</w:t>
      </w:r>
      <w:bookmarkEnd w:id="3992"/>
      <w:bookmarkEnd w:id="3993"/>
      <w:bookmarkEnd w:id="3994"/>
      <w:bookmarkEnd w:id="3995"/>
      <w:bookmarkEnd w:id="3996"/>
      <w:bookmarkEnd w:id="3997"/>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3998" w:name="_Toc21096740"/>
      <w:bookmarkStart w:id="3999" w:name="_Toc29763707"/>
      <w:bookmarkStart w:id="4000" w:name="_Toc36030178"/>
      <w:bookmarkStart w:id="4001" w:name="_Toc37180078"/>
      <w:bookmarkStart w:id="4002" w:name="_Toc45869778"/>
      <w:bookmarkStart w:id="4003" w:name="_Toc52555584"/>
      <w:bookmarkStart w:id="4004" w:name="_Toc61126411"/>
      <w:bookmarkStart w:id="4005" w:name="_Toc67911827"/>
      <w:bookmarkStart w:id="4006" w:name="_Toc74841919"/>
      <w:bookmarkStart w:id="4007" w:name="_Toc76503699"/>
      <w:bookmarkStart w:id="4008" w:name="_Toc83041554"/>
      <w:r w:rsidRPr="009202AA">
        <w:t>9.7.6</w:t>
      </w:r>
      <w:r w:rsidRPr="009202AA">
        <w:tab/>
        <w:t>OTA Spurious emission</w:t>
      </w:r>
      <w:bookmarkEnd w:id="3998"/>
      <w:bookmarkEnd w:id="3999"/>
      <w:bookmarkEnd w:id="4000"/>
      <w:bookmarkEnd w:id="4001"/>
      <w:bookmarkEnd w:id="4002"/>
      <w:bookmarkEnd w:id="4003"/>
      <w:bookmarkEnd w:id="4004"/>
      <w:bookmarkEnd w:id="4005"/>
      <w:bookmarkEnd w:id="4006"/>
      <w:bookmarkEnd w:id="4007"/>
      <w:bookmarkEnd w:id="4008"/>
    </w:p>
    <w:p w14:paraId="30CA4EC3" w14:textId="77777777" w:rsidR="004C4A70" w:rsidRPr="009202AA" w:rsidRDefault="004C4A70" w:rsidP="004C4A70">
      <w:pPr>
        <w:pStyle w:val="Heading4"/>
      </w:pPr>
      <w:bookmarkStart w:id="4009" w:name="_Toc21096741"/>
      <w:bookmarkStart w:id="4010" w:name="_Toc29763708"/>
      <w:bookmarkStart w:id="4011" w:name="_Toc36030179"/>
      <w:bookmarkStart w:id="4012" w:name="_Toc37180079"/>
      <w:bookmarkStart w:id="4013" w:name="_Toc45869779"/>
      <w:bookmarkStart w:id="4014" w:name="_Toc52555585"/>
      <w:bookmarkStart w:id="4015" w:name="_Toc61126412"/>
      <w:bookmarkStart w:id="4016" w:name="_Toc67911828"/>
      <w:bookmarkStart w:id="4017" w:name="_Toc74841920"/>
      <w:bookmarkStart w:id="4018" w:name="_Toc76503700"/>
      <w:bookmarkStart w:id="4019" w:name="_Toc83041555"/>
      <w:r w:rsidRPr="009202AA">
        <w:t>9.7.6.1</w:t>
      </w:r>
      <w:r w:rsidRPr="009202AA">
        <w:tab/>
        <w:t>General</w:t>
      </w:r>
      <w:bookmarkEnd w:id="4009"/>
      <w:bookmarkEnd w:id="4010"/>
      <w:bookmarkEnd w:id="4011"/>
      <w:bookmarkEnd w:id="4012"/>
      <w:bookmarkEnd w:id="4013"/>
      <w:bookmarkEnd w:id="4014"/>
      <w:bookmarkEnd w:id="4015"/>
      <w:bookmarkEnd w:id="4016"/>
      <w:bookmarkEnd w:id="4017"/>
      <w:bookmarkEnd w:id="4018"/>
      <w:bookmarkEnd w:id="4019"/>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4020" w:name="_Toc21096742"/>
      <w:bookmarkStart w:id="4021" w:name="_Toc29763709"/>
      <w:bookmarkStart w:id="4022" w:name="_Toc36030180"/>
      <w:bookmarkStart w:id="4023" w:name="_Toc37180080"/>
      <w:bookmarkStart w:id="4024" w:name="_Toc45869780"/>
      <w:bookmarkStart w:id="4025" w:name="_Toc52555586"/>
      <w:bookmarkStart w:id="4026" w:name="_Toc61126413"/>
      <w:bookmarkStart w:id="4027" w:name="_Toc67911829"/>
      <w:bookmarkStart w:id="4028" w:name="_Toc74841921"/>
      <w:bookmarkStart w:id="4029" w:name="_Toc76503701"/>
      <w:bookmarkStart w:id="4030" w:name="_Toc83041556"/>
      <w:r w:rsidRPr="009202AA">
        <w:t>9.7.6.2</w:t>
      </w:r>
      <w:r w:rsidRPr="009202AA">
        <w:tab/>
        <w:t>MSR operation</w:t>
      </w:r>
      <w:bookmarkEnd w:id="4020"/>
      <w:bookmarkEnd w:id="4021"/>
      <w:bookmarkEnd w:id="4022"/>
      <w:bookmarkEnd w:id="4023"/>
      <w:bookmarkEnd w:id="4024"/>
      <w:bookmarkEnd w:id="4025"/>
      <w:bookmarkEnd w:id="4026"/>
      <w:bookmarkEnd w:id="4027"/>
      <w:bookmarkEnd w:id="4028"/>
      <w:bookmarkEnd w:id="4029"/>
      <w:bookmarkEnd w:id="4030"/>
    </w:p>
    <w:p w14:paraId="59390479" w14:textId="77777777" w:rsidR="004C4A70" w:rsidRPr="009202AA" w:rsidRDefault="004C4A70" w:rsidP="004C4A70">
      <w:pPr>
        <w:pStyle w:val="Heading5"/>
      </w:pPr>
      <w:bookmarkStart w:id="4031" w:name="_Toc21096743"/>
      <w:bookmarkStart w:id="4032" w:name="_Toc29763710"/>
      <w:bookmarkStart w:id="4033" w:name="_Toc36030181"/>
      <w:bookmarkStart w:id="4034" w:name="_Toc37180081"/>
      <w:bookmarkStart w:id="4035" w:name="_Toc45869781"/>
      <w:bookmarkStart w:id="4036" w:name="_Toc52555587"/>
      <w:bookmarkStart w:id="4037" w:name="_Toc61126414"/>
      <w:bookmarkStart w:id="4038" w:name="_Toc67911830"/>
      <w:bookmarkStart w:id="4039" w:name="_Toc74841922"/>
      <w:bookmarkStart w:id="4040" w:name="_Toc76503702"/>
      <w:bookmarkStart w:id="4041" w:name="_Toc83041557"/>
      <w:r w:rsidRPr="009202AA">
        <w:t>9.7.6.2.1</w:t>
      </w:r>
      <w:r w:rsidRPr="009202AA">
        <w:tab/>
        <w:t>Minimum requirement for MSR operation</w:t>
      </w:r>
      <w:bookmarkEnd w:id="4031"/>
      <w:bookmarkEnd w:id="4032"/>
      <w:bookmarkEnd w:id="4033"/>
      <w:bookmarkEnd w:id="4034"/>
      <w:bookmarkEnd w:id="4035"/>
      <w:bookmarkEnd w:id="4036"/>
      <w:bookmarkEnd w:id="4037"/>
      <w:bookmarkEnd w:id="4038"/>
      <w:bookmarkEnd w:id="4039"/>
      <w:bookmarkEnd w:id="4040"/>
      <w:bookmarkEnd w:id="4041"/>
      <w:r w:rsidRPr="009202AA">
        <w:tab/>
      </w:r>
    </w:p>
    <w:p w14:paraId="7B6D71BE" w14:textId="77777777" w:rsidR="004C4A70" w:rsidRPr="009202AA" w:rsidRDefault="004C4A70" w:rsidP="004C4A70">
      <w:pPr>
        <w:pStyle w:val="Heading6"/>
      </w:pPr>
      <w:bookmarkStart w:id="4042" w:name="_Toc21096744"/>
      <w:bookmarkStart w:id="4043" w:name="_Toc29763711"/>
      <w:bookmarkStart w:id="4044" w:name="_Toc36030182"/>
      <w:bookmarkStart w:id="4045" w:name="_Toc37180082"/>
      <w:bookmarkStart w:id="4046" w:name="_Toc45869782"/>
      <w:bookmarkStart w:id="4047" w:name="_Toc52555588"/>
      <w:bookmarkStart w:id="4048" w:name="_Toc61126415"/>
      <w:bookmarkStart w:id="4049" w:name="_Toc67911831"/>
      <w:bookmarkStart w:id="4050" w:name="_Toc74841923"/>
      <w:bookmarkStart w:id="4051" w:name="_Toc76503703"/>
      <w:bookmarkStart w:id="4052" w:name="_Toc83041558"/>
      <w:r w:rsidRPr="009202AA">
        <w:t>9.7.6.2.1.1</w:t>
      </w:r>
      <w:r w:rsidRPr="009202AA">
        <w:tab/>
        <w:t>Minimum requirement (Category A)</w:t>
      </w:r>
      <w:bookmarkEnd w:id="4042"/>
      <w:bookmarkEnd w:id="4043"/>
      <w:bookmarkEnd w:id="4044"/>
      <w:bookmarkEnd w:id="4045"/>
      <w:bookmarkEnd w:id="4046"/>
      <w:bookmarkEnd w:id="4047"/>
      <w:bookmarkEnd w:id="4048"/>
      <w:bookmarkEnd w:id="4049"/>
      <w:bookmarkEnd w:id="4050"/>
      <w:bookmarkEnd w:id="4051"/>
      <w:bookmarkEnd w:id="4052"/>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4053" w:name="_Toc21096745"/>
      <w:bookmarkStart w:id="4054" w:name="_Toc29763712"/>
      <w:bookmarkStart w:id="4055" w:name="_Toc36030183"/>
      <w:bookmarkStart w:id="4056" w:name="_Toc37180083"/>
      <w:bookmarkStart w:id="4057" w:name="_Toc45869783"/>
      <w:bookmarkStart w:id="4058" w:name="_Toc52555589"/>
      <w:bookmarkStart w:id="4059" w:name="_Toc61126416"/>
      <w:bookmarkStart w:id="4060" w:name="_Toc67911832"/>
      <w:bookmarkStart w:id="4061" w:name="_Toc74841924"/>
      <w:bookmarkStart w:id="4062" w:name="_Toc76503704"/>
      <w:bookmarkStart w:id="4063" w:name="_Toc83041559"/>
      <w:r w:rsidRPr="009202AA">
        <w:t>9.7.6.2.1.2</w:t>
      </w:r>
      <w:r w:rsidRPr="009202AA">
        <w:tab/>
        <w:t>Minimum requirement (Category B)</w:t>
      </w:r>
      <w:bookmarkEnd w:id="4053"/>
      <w:bookmarkEnd w:id="4054"/>
      <w:bookmarkEnd w:id="4055"/>
      <w:bookmarkEnd w:id="4056"/>
      <w:bookmarkEnd w:id="4057"/>
      <w:bookmarkEnd w:id="4058"/>
      <w:bookmarkEnd w:id="4059"/>
      <w:bookmarkEnd w:id="4060"/>
      <w:bookmarkEnd w:id="4061"/>
      <w:bookmarkEnd w:id="4062"/>
      <w:bookmarkEnd w:id="4063"/>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4064" w:name="_Toc21096746"/>
      <w:bookmarkStart w:id="4065" w:name="_Toc29763713"/>
      <w:bookmarkStart w:id="4066" w:name="_Toc36030184"/>
      <w:bookmarkStart w:id="4067" w:name="_Toc37180084"/>
      <w:bookmarkStart w:id="4068" w:name="_Toc45869784"/>
      <w:bookmarkStart w:id="4069" w:name="_Toc52555590"/>
      <w:bookmarkStart w:id="4070" w:name="_Toc61126417"/>
      <w:bookmarkStart w:id="4071" w:name="_Toc67911833"/>
      <w:bookmarkStart w:id="4072" w:name="_Toc74841925"/>
      <w:bookmarkStart w:id="4073" w:name="_Toc76503705"/>
      <w:bookmarkStart w:id="4074" w:name="_Toc83041560"/>
      <w:r w:rsidRPr="009202AA">
        <w:t>9.7.6.2.1.3</w:t>
      </w:r>
      <w:r w:rsidRPr="009202AA">
        <w:tab/>
        <w:t>(void)</w:t>
      </w:r>
      <w:bookmarkEnd w:id="4064"/>
      <w:bookmarkEnd w:id="4065"/>
      <w:bookmarkEnd w:id="4066"/>
      <w:bookmarkEnd w:id="4067"/>
      <w:bookmarkEnd w:id="4068"/>
      <w:bookmarkEnd w:id="4069"/>
      <w:bookmarkEnd w:id="4070"/>
      <w:bookmarkEnd w:id="4071"/>
      <w:bookmarkEnd w:id="4072"/>
      <w:bookmarkEnd w:id="4073"/>
      <w:bookmarkEnd w:id="4074"/>
    </w:p>
    <w:p w14:paraId="3EB04D52" w14:textId="77777777" w:rsidR="004C4A70" w:rsidRPr="009202AA" w:rsidRDefault="004C4A70" w:rsidP="004C4A70">
      <w:pPr>
        <w:pStyle w:val="Heading5"/>
      </w:pPr>
      <w:bookmarkStart w:id="4075" w:name="_Toc21096747"/>
      <w:bookmarkStart w:id="4076" w:name="_Toc29763714"/>
      <w:bookmarkStart w:id="4077" w:name="_Toc36030185"/>
      <w:bookmarkStart w:id="4078" w:name="_Toc37180085"/>
      <w:bookmarkStart w:id="4079" w:name="_Toc45869785"/>
      <w:bookmarkStart w:id="4080" w:name="_Toc52555591"/>
      <w:bookmarkStart w:id="4081" w:name="_Toc61126418"/>
      <w:bookmarkStart w:id="4082" w:name="_Toc67911834"/>
      <w:bookmarkStart w:id="4083" w:name="_Toc74841926"/>
      <w:bookmarkStart w:id="4084" w:name="_Toc76503706"/>
      <w:bookmarkStart w:id="4085" w:name="_Toc83041561"/>
      <w:r w:rsidRPr="009202AA">
        <w:t>9.7.6.2.2</w:t>
      </w:r>
      <w:r w:rsidRPr="009202AA">
        <w:tab/>
        <w:t>Protection of the BS receiver of own or different BS</w:t>
      </w:r>
      <w:bookmarkEnd w:id="4075"/>
      <w:bookmarkEnd w:id="4076"/>
      <w:bookmarkEnd w:id="4077"/>
      <w:bookmarkEnd w:id="4078"/>
      <w:bookmarkEnd w:id="4079"/>
      <w:bookmarkEnd w:id="4080"/>
      <w:bookmarkEnd w:id="4081"/>
      <w:bookmarkEnd w:id="4082"/>
      <w:bookmarkEnd w:id="4083"/>
      <w:bookmarkEnd w:id="4084"/>
      <w:bookmarkEnd w:id="4085"/>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4086" w:name="_Toc21096748"/>
      <w:bookmarkStart w:id="4087" w:name="_Toc29763715"/>
      <w:bookmarkStart w:id="4088" w:name="_Toc36030186"/>
      <w:bookmarkStart w:id="4089" w:name="_Toc37180086"/>
      <w:bookmarkStart w:id="4090" w:name="_Toc45869786"/>
      <w:bookmarkStart w:id="4091" w:name="_Toc52555592"/>
      <w:bookmarkStart w:id="4092" w:name="_Toc61126419"/>
      <w:bookmarkStart w:id="4093" w:name="_Toc67911835"/>
      <w:bookmarkStart w:id="4094" w:name="_Toc74841927"/>
      <w:bookmarkStart w:id="4095" w:name="_Toc76503707"/>
      <w:bookmarkStart w:id="4096" w:name="_Toc83041562"/>
      <w:r w:rsidRPr="009202AA">
        <w:t>9.7.6.2.3</w:t>
      </w:r>
      <w:r w:rsidRPr="009202AA">
        <w:tab/>
        <w:t>Additional spurious emissions requirements</w:t>
      </w:r>
      <w:bookmarkEnd w:id="4086"/>
      <w:bookmarkEnd w:id="4087"/>
      <w:bookmarkEnd w:id="4088"/>
      <w:bookmarkEnd w:id="4089"/>
      <w:bookmarkEnd w:id="4090"/>
      <w:bookmarkEnd w:id="4091"/>
      <w:bookmarkEnd w:id="4092"/>
      <w:bookmarkEnd w:id="4093"/>
      <w:bookmarkEnd w:id="4094"/>
      <w:bookmarkEnd w:id="4095"/>
      <w:bookmarkEnd w:id="4096"/>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4097" w:name="_Toc21096749"/>
      <w:bookmarkStart w:id="4098" w:name="_Toc29763716"/>
      <w:bookmarkStart w:id="4099" w:name="_Toc36030187"/>
      <w:bookmarkStart w:id="4100" w:name="_Toc37180087"/>
      <w:bookmarkStart w:id="4101" w:name="_Toc45869787"/>
      <w:bookmarkStart w:id="4102" w:name="_Toc52555593"/>
      <w:bookmarkStart w:id="4103" w:name="_Toc61126420"/>
      <w:bookmarkStart w:id="4104" w:name="_Toc67911836"/>
      <w:bookmarkStart w:id="4105" w:name="_Toc74841928"/>
      <w:bookmarkStart w:id="4106" w:name="_Toc76503708"/>
      <w:bookmarkStart w:id="4107" w:name="_Toc83041563"/>
      <w:r w:rsidRPr="009202AA">
        <w:t>9.7.6.2.4</w:t>
      </w:r>
      <w:r w:rsidRPr="009202AA">
        <w:tab/>
        <w:t>Co-location with other base stations</w:t>
      </w:r>
      <w:bookmarkEnd w:id="4097"/>
      <w:bookmarkEnd w:id="4098"/>
      <w:bookmarkEnd w:id="4099"/>
      <w:bookmarkEnd w:id="4100"/>
      <w:bookmarkEnd w:id="4101"/>
      <w:bookmarkEnd w:id="4102"/>
      <w:bookmarkEnd w:id="4103"/>
      <w:bookmarkEnd w:id="4104"/>
      <w:bookmarkEnd w:id="4105"/>
      <w:bookmarkEnd w:id="4106"/>
      <w:bookmarkEnd w:id="4107"/>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4108" w:name="_Toc21096750"/>
      <w:bookmarkStart w:id="4109" w:name="_Toc29763717"/>
      <w:bookmarkStart w:id="4110" w:name="_Toc36030188"/>
      <w:bookmarkStart w:id="4111" w:name="_Toc37180088"/>
      <w:bookmarkStart w:id="4112" w:name="_Toc45869788"/>
      <w:bookmarkStart w:id="4113" w:name="_Toc52555594"/>
      <w:bookmarkStart w:id="4114" w:name="_Toc61126421"/>
      <w:bookmarkStart w:id="4115" w:name="_Toc67911837"/>
      <w:bookmarkStart w:id="4116" w:name="_Toc74841929"/>
      <w:bookmarkStart w:id="4117" w:name="_Toc76503709"/>
      <w:bookmarkStart w:id="4118" w:name="_Toc83041564"/>
      <w:r w:rsidRPr="009202AA">
        <w:t>9.7.6.3</w:t>
      </w:r>
      <w:r w:rsidRPr="009202AA">
        <w:tab/>
        <w:t>Minimum requirement for single RAT UTRA operation</w:t>
      </w:r>
      <w:bookmarkEnd w:id="4108"/>
      <w:bookmarkEnd w:id="4109"/>
      <w:bookmarkEnd w:id="4110"/>
      <w:bookmarkEnd w:id="4111"/>
      <w:bookmarkEnd w:id="4112"/>
      <w:bookmarkEnd w:id="4113"/>
      <w:bookmarkEnd w:id="4114"/>
      <w:bookmarkEnd w:id="4115"/>
      <w:bookmarkEnd w:id="4116"/>
      <w:bookmarkEnd w:id="4117"/>
      <w:bookmarkEnd w:id="4118"/>
    </w:p>
    <w:p w14:paraId="6381808A" w14:textId="77777777" w:rsidR="004C4A70" w:rsidRPr="009202AA" w:rsidRDefault="004C4A70" w:rsidP="004C4A70">
      <w:pPr>
        <w:pStyle w:val="Heading5"/>
      </w:pPr>
      <w:bookmarkStart w:id="4119" w:name="_Toc21096751"/>
      <w:bookmarkStart w:id="4120" w:name="_Toc29763718"/>
      <w:bookmarkStart w:id="4121" w:name="_Toc36030189"/>
      <w:bookmarkStart w:id="4122" w:name="_Toc37180089"/>
      <w:bookmarkStart w:id="4123" w:name="_Toc45869789"/>
      <w:bookmarkStart w:id="4124" w:name="_Toc52555595"/>
      <w:bookmarkStart w:id="4125" w:name="_Toc61126422"/>
      <w:bookmarkStart w:id="4126" w:name="_Toc67911838"/>
      <w:bookmarkStart w:id="4127" w:name="_Toc74841930"/>
      <w:bookmarkStart w:id="4128" w:name="_Toc76503710"/>
      <w:bookmarkStart w:id="4129" w:name="_Toc83041565"/>
      <w:r w:rsidRPr="009202AA">
        <w:t>9.7.6.3.1</w:t>
      </w:r>
      <w:r w:rsidRPr="009202AA">
        <w:tab/>
        <w:t>Mandatory Requirements</w:t>
      </w:r>
      <w:bookmarkEnd w:id="4119"/>
      <w:bookmarkEnd w:id="4120"/>
      <w:bookmarkEnd w:id="4121"/>
      <w:bookmarkEnd w:id="4122"/>
      <w:bookmarkEnd w:id="4123"/>
      <w:bookmarkEnd w:id="4124"/>
      <w:bookmarkEnd w:id="4125"/>
      <w:bookmarkEnd w:id="4126"/>
      <w:bookmarkEnd w:id="4127"/>
      <w:bookmarkEnd w:id="4128"/>
      <w:bookmarkEnd w:id="4129"/>
    </w:p>
    <w:p w14:paraId="7A2D1B13" w14:textId="77777777" w:rsidR="004C4A70" w:rsidRPr="009202AA" w:rsidRDefault="004C4A70" w:rsidP="004C4A70">
      <w:pPr>
        <w:pStyle w:val="Heading6"/>
      </w:pPr>
      <w:bookmarkStart w:id="4130" w:name="_Toc21096752"/>
      <w:bookmarkStart w:id="4131" w:name="_Toc29763719"/>
      <w:bookmarkStart w:id="4132" w:name="_Toc36030190"/>
      <w:bookmarkStart w:id="4133" w:name="_Toc37180090"/>
      <w:bookmarkStart w:id="4134" w:name="_Toc45869790"/>
      <w:bookmarkStart w:id="4135" w:name="_Toc52555596"/>
      <w:bookmarkStart w:id="4136" w:name="_Toc61126423"/>
      <w:bookmarkStart w:id="4137" w:name="_Toc67911839"/>
      <w:bookmarkStart w:id="4138" w:name="_Toc74841931"/>
      <w:bookmarkStart w:id="4139" w:name="_Toc76503711"/>
      <w:bookmarkStart w:id="4140" w:name="_Toc83041566"/>
      <w:r w:rsidRPr="009202AA">
        <w:t>9.7.6.3.1.1</w:t>
      </w:r>
      <w:r w:rsidRPr="009202AA">
        <w:tab/>
        <w:t>Minimum requirement (Category A)</w:t>
      </w:r>
      <w:bookmarkEnd w:id="4130"/>
      <w:bookmarkEnd w:id="4131"/>
      <w:bookmarkEnd w:id="4132"/>
      <w:bookmarkEnd w:id="4133"/>
      <w:bookmarkEnd w:id="4134"/>
      <w:bookmarkEnd w:id="4135"/>
      <w:bookmarkEnd w:id="4136"/>
      <w:bookmarkEnd w:id="4137"/>
      <w:bookmarkEnd w:id="4138"/>
      <w:bookmarkEnd w:id="4139"/>
      <w:bookmarkEnd w:id="4140"/>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4141" w:name="_Toc21096753"/>
      <w:bookmarkStart w:id="4142" w:name="_Toc29763720"/>
      <w:bookmarkStart w:id="4143" w:name="_Toc36030191"/>
      <w:bookmarkStart w:id="4144" w:name="_Toc37180091"/>
      <w:bookmarkStart w:id="4145" w:name="_Toc45869791"/>
      <w:bookmarkStart w:id="4146" w:name="_Toc52555597"/>
      <w:bookmarkStart w:id="4147" w:name="_Toc61126424"/>
      <w:bookmarkStart w:id="4148" w:name="_Toc67911840"/>
      <w:bookmarkStart w:id="4149" w:name="_Toc74841932"/>
      <w:bookmarkStart w:id="4150" w:name="_Toc76503712"/>
      <w:bookmarkStart w:id="4151" w:name="_Toc83041567"/>
      <w:r w:rsidRPr="009202AA">
        <w:t>9.7.6.3.1.2</w:t>
      </w:r>
      <w:r w:rsidRPr="009202AA">
        <w:tab/>
        <w:t>Minimum requirement (Category B)</w:t>
      </w:r>
      <w:bookmarkEnd w:id="4141"/>
      <w:bookmarkEnd w:id="4142"/>
      <w:bookmarkEnd w:id="4143"/>
      <w:bookmarkEnd w:id="4144"/>
      <w:bookmarkEnd w:id="4145"/>
      <w:bookmarkEnd w:id="4146"/>
      <w:bookmarkEnd w:id="4147"/>
      <w:bookmarkEnd w:id="4148"/>
      <w:bookmarkEnd w:id="4149"/>
      <w:bookmarkEnd w:id="4150"/>
      <w:bookmarkEnd w:id="415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4152" w:name="_Toc21096754"/>
      <w:bookmarkStart w:id="4153" w:name="_Toc29763721"/>
      <w:bookmarkStart w:id="4154" w:name="_Toc36030192"/>
      <w:bookmarkStart w:id="4155" w:name="_Toc37180092"/>
      <w:bookmarkStart w:id="4156" w:name="_Toc45869792"/>
      <w:bookmarkStart w:id="4157" w:name="_Toc52555598"/>
      <w:bookmarkStart w:id="4158" w:name="_Toc61126425"/>
      <w:bookmarkStart w:id="4159" w:name="_Toc67911841"/>
      <w:bookmarkStart w:id="4160" w:name="_Toc74841933"/>
      <w:bookmarkStart w:id="4161" w:name="_Toc76503713"/>
      <w:bookmarkStart w:id="4162" w:name="_Toc83041568"/>
      <w:r w:rsidRPr="009202AA">
        <w:t>9.7.6.3.2</w:t>
      </w:r>
      <w:r w:rsidRPr="009202AA">
        <w:tab/>
        <w:t>Protection of the BS receiver</w:t>
      </w:r>
      <w:r w:rsidRPr="009202AA">
        <w:rPr>
          <w:rFonts w:cs="v3.8.0"/>
        </w:rPr>
        <w:t xml:space="preserve"> of own or different BS</w:t>
      </w:r>
      <w:bookmarkEnd w:id="4152"/>
      <w:bookmarkEnd w:id="4153"/>
      <w:bookmarkEnd w:id="4154"/>
      <w:bookmarkEnd w:id="4155"/>
      <w:bookmarkEnd w:id="4156"/>
      <w:bookmarkEnd w:id="4157"/>
      <w:bookmarkEnd w:id="4158"/>
      <w:bookmarkEnd w:id="4159"/>
      <w:bookmarkEnd w:id="4160"/>
      <w:bookmarkEnd w:id="4161"/>
      <w:bookmarkEnd w:id="4162"/>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4163" w:name="_Toc21096755"/>
      <w:bookmarkStart w:id="4164" w:name="_Toc29763722"/>
      <w:bookmarkStart w:id="4165" w:name="_Toc36030193"/>
      <w:bookmarkStart w:id="4166" w:name="_Toc37180093"/>
      <w:bookmarkStart w:id="4167" w:name="_Toc45869793"/>
      <w:bookmarkStart w:id="4168" w:name="_Toc52555599"/>
      <w:bookmarkStart w:id="4169" w:name="_Toc61126426"/>
      <w:bookmarkStart w:id="4170" w:name="_Toc67911842"/>
      <w:bookmarkStart w:id="4171" w:name="_Toc74841934"/>
      <w:bookmarkStart w:id="4172" w:name="_Toc76503714"/>
      <w:bookmarkStart w:id="4173" w:name="_Toc83041569"/>
      <w:r w:rsidRPr="009202AA">
        <w:t>9.7.6.3.3</w:t>
      </w:r>
      <w:r w:rsidRPr="009202AA">
        <w:tab/>
        <w:t>Additional spurious emissions requirements</w:t>
      </w:r>
      <w:bookmarkEnd w:id="4163"/>
      <w:bookmarkEnd w:id="4164"/>
      <w:bookmarkEnd w:id="4165"/>
      <w:bookmarkEnd w:id="4166"/>
      <w:bookmarkEnd w:id="4167"/>
      <w:bookmarkEnd w:id="4168"/>
      <w:bookmarkEnd w:id="4169"/>
      <w:bookmarkEnd w:id="4170"/>
      <w:bookmarkEnd w:id="4171"/>
      <w:bookmarkEnd w:id="4172"/>
      <w:bookmarkEnd w:id="4173"/>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4174" w:name="_Toc21096756"/>
      <w:bookmarkStart w:id="4175" w:name="_Toc29763723"/>
      <w:bookmarkStart w:id="4176" w:name="_Toc36030194"/>
      <w:bookmarkStart w:id="4177" w:name="_Toc37180094"/>
      <w:bookmarkStart w:id="4178" w:name="_Toc45869794"/>
      <w:bookmarkStart w:id="4179" w:name="_Toc52555600"/>
      <w:bookmarkStart w:id="4180" w:name="_Toc61126427"/>
      <w:bookmarkStart w:id="4181" w:name="_Toc67911843"/>
      <w:bookmarkStart w:id="4182" w:name="_Toc74841935"/>
      <w:bookmarkStart w:id="4183" w:name="_Toc76503715"/>
      <w:bookmarkStart w:id="4184" w:name="_Toc83041570"/>
      <w:r w:rsidRPr="009202AA">
        <w:t>9.7.6.3.4</w:t>
      </w:r>
      <w:r w:rsidRPr="009202AA">
        <w:tab/>
        <w:t>Co-location with other base stations</w:t>
      </w:r>
      <w:bookmarkEnd w:id="4174"/>
      <w:bookmarkEnd w:id="4175"/>
      <w:bookmarkEnd w:id="4176"/>
      <w:bookmarkEnd w:id="4177"/>
      <w:bookmarkEnd w:id="4178"/>
      <w:bookmarkEnd w:id="4179"/>
      <w:bookmarkEnd w:id="4180"/>
      <w:bookmarkEnd w:id="4181"/>
      <w:bookmarkEnd w:id="4182"/>
      <w:bookmarkEnd w:id="4183"/>
      <w:bookmarkEnd w:id="4184"/>
    </w:p>
    <w:p w14:paraId="6034DF60" w14:textId="77777777" w:rsidR="004C4A70" w:rsidRPr="009202AA" w:rsidRDefault="004C4A70" w:rsidP="004C4A70">
      <w:pPr>
        <w:pStyle w:val="Heading6"/>
      </w:pPr>
      <w:bookmarkStart w:id="4185" w:name="_Toc21096757"/>
      <w:bookmarkStart w:id="4186" w:name="_Toc29763724"/>
      <w:bookmarkStart w:id="4187" w:name="_Toc36030195"/>
      <w:bookmarkStart w:id="4188" w:name="_Toc37180095"/>
      <w:bookmarkStart w:id="4189" w:name="_Toc45869795"/>
      <w:bookmarkStart w:id="4190" w:name="_Toc52555601"/>
      <w:bookmarkStart w:id="4191" w:name="_Toc61126428"/>
      <w:bookmarkStart w:id="4192" w:name="_Toc67911844"/>
      <w:bookmarkStart w:id="4193" w:name="_Toc74841936"/>
      <w:bookmarkStart w:id="4194" w:name="_Toc76503716"/>
      <w:bookmarkStart w:id="4195" w:name="_Toc83041571"/>
      <w:r w:rsidRPr="009202AA">
        <w:t>9.7.6.3.4.1</w:t>
      </w:r>
      <w:r w:rsidRPr="009202AA">
        <w:tab/>
        <w:t>General</w:t>
      </w:r>
      <w:bookmarkEnd w:id="4185"/>
      <w:bookmarkEnd w:id="4186"/>
      <w:bookmarkEnd w:id="4187"/>
      <w:bookmarkEnd w:id="4188"/>
      <w:bookmarkEnd w:id="4189"/>
      <w:bookmarkEnd w:id="4190"/>
      <w:bookmarkEnd w:id="4191"/>
      <w:bookmarkEnd w:id="4192"/>
      <w:bookmarkEnd w:id="4193"/>
      <w:bookmarkEnd w:id="4194"/>
      <w:bookmarkEnd w:id="4195"/>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4196" w:name="_Toc21096758"/>
      <w:bookmarkStart w:id="4197" w:name="_Toc29763725"/>
      <w:bookmarkStart w:id="4198" w:name="_Toc36030196"/>
      <w:bookmarkStart w:id="4199" w:name="_Toc37180096"/>
      <w:bookmarkStart w:id="4200" w:name="_Toc45869796"/>
      <w:bookmarkStart w:id="4201" w:name="_Toc52555602"/>
      <w:bookmarkStart w:id="4202" w:name="_Toc61126429"/>
      <w:bookmarkStart w:id="4203" w:name="_Toc67911845"/>
      <w:bookmarkStart w:id="4204" w:name="_Toc74841937"/>
      <w:bookmarkStart w:id="4205" w:name="_Toc76503717"/>
      <w:bookmarkStart w:id="4206" w:name="_Toc83041572"/>
      <w:r w:rsidRPr="009202AA">
        <w:t>9.7.6.3.4.2</w:t>
      </w:r>
      <w:r w:rsidRPr="009202AA">
        <w:tab/>
        <w:t>Minimum Requirement</w:t>
      </w:r>
      <w:bookmarkEnd w:id="4196"/>
      <w:bookmarkEnd w:id="4197"/>
      <w:bookmarkEnd w:id="4198"/>
      <w:bookmarkEnd w:id="4199"/>
      <w:bookmarkEnd w:id="4200"/>
      <w:bookmarkEnd w:id="4201"/>
      <w:bookmarkEnd w:id="4202"/>
      <w:bookmarkEnd w:id="4203"/>
      <w:bookmarkEnd w:id="4204"/>
      <w:bookmarkEnd w:id="4205"/>
      <w:bookmarkEnd w:id="4206"/>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4207" w:name="_Toc21096759"/>
      <w:bookmarkStart w:id="4208" w:name="_Toc29763726"/>
      <w:bookmarkStart w:id="4209" w:name="_Toc36030197"/>
      <w:bookmarkStart w:id="4210" w:name="_Toc37180097"/>
      <w:bookmarkStart w:id="4211" w:name="_Toc45869797"/>
      <w:bookmarkStart w:id="4212" w:name="_Toc52555603"/>
      <w:bookmarkStart w:id="4213" w:name="_Toc61126430"/>
      <w:bookmarkStart w:id="4214" w:name="_Toc67911846"/>
      <w:bookmarkStart w:id="4215" w:name="_Toc74841938"/>
      <w:bookmarkStart w:id="4216" w:name="_Toc76503718"/>
      <w:bookmarkStart w:id="4217" w:name="_Toc83041573"/>
      <w:r w:rsidRPr="009202AA">
        <w:t>9.7.6.4</w:t>
      </w:r>
      <w:r w:rsidRPr="009202AA">
        <w:tab/>
        <w:t>Minimum requirement for single RAT E-UTRA operation</w:t>
      </w:r>
      <w:bookmarkEnd w:id="4207"/>
      <w:bookmarkEnd w:id="4208"/>
      <w:bookmarkEnd w:id="4209"/>
      <w:bookmarkEnd w:id="4210"/>
      <w:bookmarkEnd w:id="4211"/>
      <w:bookmarkEnd w:id="4212"/>
      <w:bookmarkEnd w:id="4213"/>
      <w:bookmarkEnd w:id="4214"/>
      <w:bookmarkEnd w:id="4215"/>
      <w:bookmarkEnd w:id="4216"/>
      <w:bookmarkEnd w:id="4217"/>
    </w:p>
    <w:p w14:paraId="262E14B0" w14:textId="77777777" w:rsidR="004C4A70" w:rsidRPr="009202AA" w:rsidRDefault="004C4A70" w:rsidP="004C4A70">
      <w:pPr>
        <w:pStyle w:val="Heading5"/>
      </w:pPr>
      <w:bookmarkStart w:id="4218" w:name="_Toc21096760"/>
      <w:bookmarkStart w:id="4219" w:name="_Toc29763727"/>
      <w:bookmarkStart w:id="4220" w:name="_Toc36030198"/>
      <w:bookmarkStart w:id="4221" w:name="_Toc37180098"/>
      <w:bookmarkStart w:id="4222" w:name="_Toc45869798"/>
      <w:bookmarkStart w:id="4223" w:name="_Toc52555604"/>
      <w:bookmarkStart w:id="4224" w:name="_Toc61126431"/>
      <w:bookmarkStart w:id="4225" w:name="_Toc67911847"/>
      <w:bookmarkStart w:id="4226" w:name="_Toc74841939"/>
      <w:bookmarkStart w:id="4227" w:name="_Toc76503719"/>
      <w:bookmarkStart w:id="4228" w:name="_Toc83041574"/>
      <w:r w:rsidRPr="009202AA">
        <w:t>9.7.6.4.1</w:t>
      </w:r>
      <w:r w:rsidRPr="009202AA">
        <w:tab/>
        <w:t>Mandatory Requirements</w:t>
      </w:r>
      <w:bookmarkEnd w:id="4218"/>
      <w:bookmarkEnd w:id="4219"/>
      <w:bookmarkEnd w:id="4220"/>
      <w:bookmarkEnd w:id="4221"/>
      <w:bookmarkEnd w:id="4222"/>
      <w:bookmarkEnd w:id="4223"/>
      <w:bookmarkEnd w:id="4224"/>
      <w:bookmarkEnd w:id="4225"/>
      <w:bookmarkEnd w:id="4226"/>
      <w:bookmarkEnd w:id="4227"/>
      <w:bookmarkEnd w:id="4228"/>
    </w:p>
    <w:p w14:paraId="50DC7D67" w14:textId="77777777" w:rsidR="004C4A70" w:rsidRPr="009202AA" w:rsidRDefault="004C4A70" w:rsidP="004C4A70">
      <w:pPr>
        <w:pStyle w:val="Heading6"/>
      </w:pPr>
      <w:bookmarkStart w:id="4229" w:name="_Toc21096761"/>
      <w:bookmarkStart w:id="4230" w:name="_Toc29763728"/>
      <w:bookmarkStart w:id="4231" w:name="_Toc36030199"/>
      <w:bookmarkStart w:id="4232" w:name="_Toc37180099"/>
      <w:bookmarkStart w:id="4233" w:name="_Toc45869799"/>
      <w:bookmarkStart w:id="4234" w:name="_Toc52555605"/>
      <w:bookmarkStart w:id="4235" w:name="_Toc61126432"/>
      <w:bookmarkStart w:id="4236" w:name="_Toc67911848"/>
      <w:bookmarkStart w:id="4237" w:name="_Toc74841940"/>
      <w:bookmarkStart w:id="4238" w:name="_Toc76503720"/>
      <w:bookmarkStart w:id="4239" w:name="_Toc83041575"/>
      <w:r w:rsidRPr="009202AA">
        <w:t>9.7.6.4.1.1</w:t>
      </w:r>
      <w:r w:rsidRPr="009202AA">
        <w:tab/>
        <w:t>Minimum requirement (Category A)</w:t>
      </w:r>
      <w:bookmarkEnd w:id="4229"/>
      <w:bookmarkEnd w:id="4230"/>
      <w:bookmarkEnd w:id="4231"/>
      <w:bookmarkEnd w:id="4232"/>
      <w:bookmarkEnd w:id="4233"/>
      <w:bookmarkEnd w:id="4234"/>
      <w:bookmarkEnd w:id="4235"/>
      <w:bookmarkEnd w:id="4236"/>
      <w:bookmarkEnd w:id="4237"/>
      <w:bookmarkEnd w:id="4238"/>
      <w:bookmarkEnd w:id="4239"/>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4240" w:name="_Toc21096762"/>
      <w:bookmarkStart w:id="4241" w:name="_Toc29763729"/>
      <w:bookmarkStart w:id="4242" w:name="_Toc36030200"/>
      <w:bookmarkStart w:id="4243" w:name="_Toc37180100"/>
      <w:bookmarkStart w:id="4244" w:name="_Toc45869800"/>
      <w:bookmarkStart w:id="4245" w:name="_Toc52555606"/>
      <w:bookmarkStart w:id="4246" w:name="_Toc61126433"/>
      <w:bookmarkStart w:id="4247" w:name="_Toc67911849"/>
      <w:bookmarkStart w:id="4248" w:name="_Toc74841941"/>
      <w:bookmarkStart w:id="4249" w:name="_Toc76503721"/>
      <w:bookmarkStart w:id="4250" w:name="_Toc83041576"/>
      <w:r w:rsidRPr="009202AA">
        <w:t>9.7.6.4.1.2</w:t>
      </w:r>
      <w:r w:rsidRPr="009202AA">
        <w:tab/>
        <w:t>Minimum Requirement (Category B)</w:t>
      </w:r>
      <w:bookmarkEnd w:id="4240"/>
      <w:bookmarkEnd w:id="4241"/>
      <w:bookmarkEnd w:id="4242"/>
      <w:bookmarkEnd w:id="4243"/>
      <w:bookmarkEnd w:id="4244"/>
      <w:bookmarkEnd w:id="4245"/>
      <w:bookmarkEnd w:id="4246"/>
      <w:bookmarkEnd w:id="4247"/>
      <w:bookmarkEnd w:id="4248"/>
      <w:bookmarkEnd w:id="4249"/>
      <w:bookmarkEnd w:id="4250"/>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4251" w:name="_Toc21096763"/>
      <w:bookmarkStart w:id="4252" w:name="_Toc29763730"/>
      <w:bookmarkStart w:id="4253" w:name="_Toc36030201"/>
      <w:bookmarkStart w:id="4254" w:name="_Toc37180101"/>
      <w:bookmarkStart w:id="4255" w:name="_Toc45869801"/>
      <w:bookmarkStart w:id="4256" w:name="_Toc52555607"/>
      <w:bookmarkStart w:id="4257" w:name="_Toc61126434"/>
      <w:bookmarkStart w:id="4258" w:name="_Toc67911850"/>
      <w:bookmarkStart w:id="4259" w:name="_Toc74841942"/>
      <w:bookmarkStart w:id="4260" w:name="_Toc76503722"/>
      <w:bookmarkStart w:id="4261" w:name="_Toc83041577"/>
      <w:r w:rsidRPr="009202AA">
        <w:t>9.7.6.4.2</w:t>
      </w:r>
      <w:r w:rsidRPr="009202AA">
        <w:tab/>
        <w:t>Protection of the BS receiver of own or different BS</w:t>
      </w:r>
      <w:bookmarkEnd w:id="4251"/>
      <w:bookmarkEnd w:id="4252"/>
      <w:bookmarkEnd w:id="4253"/>
      <w:bookmarkEnd w:id="4254"/>
      <w:bookmarkEnd w:id="4255"/>
      <w:bookmarkEnd w:id="4256"/>
      <w:bookmarkEnd w:id="4257"/>
      <w:bookmarkEnd w:id="4258"/>
      <w:bookmarkEnd w:id="4259"/>
      <w:bookmarkEnd w:id="4260"/>
      <w:bookmarkEnd w:id="426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4262" w:name="_Toc21096764"/>
      <w:bookmarkStart w:id="4263" w:name="_Toc29763731"/>
      <w:bookmarkStart w:id="4264" w:name="_Toc36030202"/>
      <w:bookmarkStart w:id="4265" w:name="_Toc37180102"/>
      <w:bookmarkStart w:id="4266" w:name="_Toc45869802"/>
      <w:bookmarkStart w:id="4267" w:name="_Toc52555608"/>
      <w:bookmarkStart w:id="4268" w:name="_Toc61126435"/>
      <w:bookmarkStart w:id="4269" w:name="_Toc67911851"/>
      <w:bookmarkStart w:id="4270" w:name="_Toc74841943"/>
      <w:bookmarkStart w:id="4271" w:name="_Toc76503723"/>
      <w:bookmarkStart w:id="4272" w:name="_Toc83041578"/>
      <w:r w:rsidRPr="009202AA">
        <w:t>9.7.6.4.3</w:t>
      </w:r>
      <w:r w:rsidRPr="009202AA">
        <w:tab/>
        <w:t>Additional spurious emissions requirements</w:t>
      </w:r>
      <w:bookmarkEnd w:id="4262"/>
      <w:bookmarkEnd w:id="4263"/>
      <w:bookmarkEnd w:id="4264"/>
      <w:bookmarkEnd w:id="4265"/>
      <w:bookmarkEnd w:id="4266"/>
      <w:bookmarkEnd w:id="4267"/>
      <w:bookmarkEnd w:id="4268"/>
      <w:bookmarkEnd w:id="4269"/>
      <w:bookmarkEnd w:id="4270"/>
      <w:bookmarkEnd w:id="4271"/>
      <w:bookmarkEnd w:id="4272"/>
    </w:p>
    <w:p w14:paraId="1F654C63" w14:textId="77777777" w:rsidR="004C4A70" w:rsidRPr="009202AA" w:rsidRDefault="004C4A70" w:rsidP="004C4A70">
      <w:pPr>
        <w:pStyle w:val="Heading6"/>
      </w:pPr>
      <w:bookmarkStart w:id="4273" w:name="_Toc21096765"/>
      <w:bookmarkStart w:id="4274" w:name="_Toc29763732"/>
      <w:bookmarkStart w:id="4275" w:name="_Toc36030203"/>
      <w:bookmarkStart w:id="4276" w:name="_Toc37180103"/>
      <w:bookmarkStart w:id="4277" w:name="_Toc45869803"/>
      <w:bookmarkStart w:id="4278" w:name="_Toc52555609"/>
      <w:bookmarkStart w:id="4279" w:name="_Toc61126436"/>
      <w:bookmarkStart w:id="4280" w:name="_Toc67911852"/>
      <w:bookmarkStart w:id="4281" w:name="_Toc74841944"/>
      <w:bookmarkStart w:id="4282" w:name="_Toc76503724"/>
      <w:bookmarkStart w:id="4283" w:name="_Toc83041579"/>
      <w:r w:rsidRPr="009202AA">
        <w:t>9.7.6.4.3.1</w:t>
      </w:r>
      <w:r w:rsidRPr="009202AA">
        <w:tab/>
        <w:t>General</w:t>
      </w:r>
      <w:bookmarkEnd w:id="4273"/>
      <w:bookmarkEnd w:id="4274"/>
      <w:bookmarkEnd w:id="4275"/>
      <w:bookmarkEnd w:id="4276"/>
      <w:bookmarkEnd w:id="4277"/>
      <w:bookmarkEnd w:id="4278"/>
      <w:bookmarkEnd w:id="4279"/>
      <w:bookmarkEnd w:id="4280"/>
      <w:bookmarkEnd w:id="4281"/>
      <w:bookmarkEnd w:id="4282"/>
      <w:bookmarkEnd w:id="4283"/>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4284" w:name="_Toc21096766"/>
      <w:bookmarkStart w:id="4285" w:name="_Toc29763733"/>
      <w:bookmarkStart w:id="4286" w:name="_Toc36030204"/>
      <w:bookmarkStart w:id="4287" w:name="_Toc37180104"/>
      <w:bookmarkStart w:id="4288" w:name="_Toc45869804"/>
      <w:bookmarkStart w:id="4289" w:name="_Toc52555610"/>
      <w:bookmarkStart w:id="4290" w:name="_Toc61126437"/>
      <w:bookmarkStart w:id="4291" w:name="_Toc67911853"/>
      <w:bookmarkStart w:id="4292" w:name="_Toc74841945"/>
      <w:bookmarkStart w:id="4293" w:name="_Toc76503725"/>
      <w:bookmarkStart w:id="4294" w:name="_Toc83041580"/>
      <w:r w:rsidRPr="009202AA">
        <w:t>9.7.6.4.3.2</w:t>
      </w:r>
      <w:r w:rsidRPr="009202AA">
        <w:tab/>
        <w:t>Minimum Requirement</w:t>
      </w:r>
      <w:bookmarkEnd w:id="4284"/>
      <w:bookmarkEnd w:id="4285"/>
      <w:bookmarkEnd w:id="4286"/>
      <w:bookmarkEnd w:id="4287"/>
      <w:bookmarkEnd w:id="4288"/>
      <w:bookmarkEnd w:id="4289"/>
      <w:bookmarkEnd w:id="4290"/>
      <w:bookmarkEnd w:id="4291"/>
      <w:bookmarkEnd w:id="4292"/>
      <w:bookmarkEnd w:id="4293"/>
      <w:bookmarkEnd w:id="4294"/>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4295" w:name="_Toc21096767"/>
      <w:bookmarkStart w:id="4296" w:name="_Toc29763734"/>
      <w:bookmarkStart w:id="4297" w:name="_Toc36030205"/>
      <w:bookmarkStart w:id="4298" w:name="_Toc37180105"/>
      <w:bookmarkStart w:id="4299" w:name="_Toc45869805"/>
      <w:bookmarkStart w:id="4300" w:name="_Toc52555611"/>
      <w:bookmarkStart w:id="4301" w:name="_Toc61126438"/>
      <w:bookmarkStart w:id="4302" w:name="_Toc67911854"/>
      <w:bookmarkStart w:id="4303" w:name="_Toc74841946"/>
      <w:bookmarkStart w:id="4304" w:name="_Toc76503726"/>
      <w:bookmarkStart w:id="4305" w:name="_Toc83041581"/>
      <w:r w:rsidRPr="009202AA">
        <w:t>9.7.6.4.4</w:t>
      </w:r>
      <w:r w:rsidRPr="009202AA">
        <w:tab/>
        <w:t>Co-location with other base stations</w:t>
      </w:r>
      <w:bookmarkEnd w:id="4295"/>
      <w:bookmarkEnd w:id="4296"/>
      <w:bookmarkEnd w:id="4297"/>
      <w:bookmarkEnd w:id="4298"/>
      <w:bookmarkEnd w:id="4299"/>
      <w:bookmarkEnd w:id="4300"/>
      <w:bookmarkEnd w:id="4301"/>
      <w:bookmarkEnd w:id="4302"/>
      <w:bookmarkEnd w:id="4303"/>
      <w:bookmarkEnd w:id="4304"/>
      <w:bookmarkEnd w:id="4305"/>
    </w:p>
    <w:p w14:paraId="1A22E1DC" w14:textId="77777777" w:rsidR="004C4A70" w:rsidRPr="009202AA" w:rsidRDefault="004C4A70" w:rsidP="004C4A70">
      <w:pPr>
        <w:pStyle w:val="Heading6"/>
      </w:pPr>
      <w:bookmarkStart w:id="4306" w:name="_Toc21096768"/>
      <w:bookmarkStart w:id="4307" w:name="_Toc29763735"/>
      <w:bookmarkStart w:id="4308" w:name="_Toc36030206"/>
      <w:bookmarkStart w:id="4309" w:name="_Toc37180106"/>
      <w:bookmarkStart w:id="4310" w:name="_Toc45869806"/>
      <w:bookmarkStart w:id="4311" w:name="_Toc52555612"/>
      <w:bookmarkStart w:id="4312" w:name="_Toc61126439"/>
      <w:bookmarkStart w:id="4313" w:name="_Toc67911855"/>
      <w:bookmarkStart w:id="4314" w:name="_Toc74841947"/>
      <w:bookmarkStart w:id="4315" w:name="_Toc76503727"/>
      <w:bookmarkStart w:id="4316" w:name="_Toc83041582"/>
      <w:r w:rsidRPr="009202AA">
        <w:t>9.7.6.4.4.1</w:t>
      </w:r>
      <w:r w:rsidRPr="009202AA">
        <w:tab/>
        <w:t>General</w:t>
      </w:r>
      <w:bookmarkEnd w:id="4306"/>
      <w:bookmarkEnd w:id="4307"/>
      <w:bookmarkEnd w:id="4308"/>
      <w:bookmarkEnd w:id="4309"/>
      <w:bookmarkEnd w:id="4310"/>
      <w:bookmarkEnd w:id="4311"/>
      <w:bookmarkEnd w:id="4312"/>
      <w:bookmarkEnd w:id="4313"/>
      <w:bookmarkEnd w:id="4314"/>
      <w:bookmarkEnd w:id="4315"/>
      <w:bookmarkEnd w:id="4316"/>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4317" w:name="_Toc21096769"/>
      <w:bookmarkStart w:id="4318" w:name="_Toc29763736"/>
      <w:bookmarkStart w:id="4319" w:name="_Toc36030207"/>
      <w:bookmarkStart w:id="4320" w:name="_Toc37180107"/>
      <w:bookmarkStart w:id="4321" w:name="_Toc45869807"/>
      <w:bookmarkStart w:id="4322" w:name="_Toc52555613"/>
      <w:bookmarkStart w:id="4323" w:name="_Toc61126440"/>
      <w:bookmarkStart w:id="4324" w:name="_Toc67911856"/>
      <w:bookmarkStart w:id="4325" w:name="_Toc74841948"/>
      <w:bookmarkStart w:id="4326" w:name="_Toc76503728"/>
      <w:bookmarkStart w:id="4327" w:name="_Toc83041583"/>
      <w:r w:rsidRPr="009202AA">
        <w:t>9.7.6.4.4.2</w:t>
      </w:r>
      <w:r w:rsidRPr="009202AA">
        <w:tab/>
        <w:t>Minimum Requirement</w:t>
      </w:r>
      <w:bookmarkEnd w:id="4317"/>
      <w:bookmarkEnd w:id="4318"/>
      <w:bookmarkEnd w:id="4319"/>
      <w:bookmarkEnd w:id="4320"/>
      <w:bookmarkEnd w:id="4321"/>
      <w:bookmarkEnd w:id="4322"/>
      <w:bookmarkEnd w:id="4323"/>
      <w:bookmarkEnd w:id="4324"/>
      <w:bookmarkEnd w:id="4325"/>
      <w:bookmarkEnd w:id="4326"/>
      <w:bookmarkEnd w:id="4327"/>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4328" w:name="_Toc21096770"/>
      <w:bookmarkStart w:id="4329" w:name="_Toc29763737"/>
      <w:bookmarkStart w:id="4330" w:name="_Toc36030208"/>
      <w:bookmarkStart w:id="4331" w:name="_Toc37180108"/>
      <w:bookmarkStart w:id="4332" w:name="_Toc45869808"/>
      <w:bookmarkStart w:id="4333" w:name="_Toc52555614"/>
      <w:bookmarkStart w:id="4334" w:name="_Toc61126441"/>
      <w:bookmarkStart w:id="4335" w:name="_Toc67911857"/>
      <w:bookmarkStart w:id="4336" w:name="_Toc74841949"/>
      <w:bookmarkStart w:id="4337" w:name="_Toc76503729"/>
      <w:bookmarkStart w:id="4338" w:name="_Toc83041584"/>
      <w:r w:rsidRPr="009202AA">
        <w:t>9.8</w:t>
      </w:r>
      <w:r w:rsidRPr="009202AA">
        <w:tab/>
        <w:t>OTA Transmitter intermodulation</w:t>
      </w:r>
      <w:bookmarkEnd w:id="4328"/>
      <w:bookmarkEnd w:id="4329"/>
      <w:bookmarkEnd w:id="4330"/>
      <w:bookmarkEnd w:id="4331"/>
      <w:bookmarkEnd w:id="4332"/>
      <w:bookmarkEnd w:id="4333"/>
      <w:bookmarkEnd w:id="4334"/>
      <w:bookmarkEnd w:id="4335"/>
      <w:bookmarkEnd w:id="4336"/>
      <w:bookmarkEnd w:id="4337"/>
      <w:bookmarkEnd w:id="4338"/>
    </w:p>
    <w:p w14:paraId="1CDAFB26" w14:textId="77777777" w:rsidR="004C4A70" w:rsidRPr="009202AA" w:rsidRDefault="004C4A70" w:rsidP="004C4A70">
      <w:pPr>
        <w:pStyle w:val="Heading3"/>
      </w:pPr>
      <w:bookmarkStart w:id="4339" w:name="_Toc21096771"/>
      <w:bookmarkStart w:id="4340" w:name="_Toc29763738"/>
      <w:bookmarkStart w:id="4341" w:name="_Toc36030209"/>
      <w:bookmarkStart w:id="4342" w:name="_Toc37180109"/>
      <w:bookmarkStart w:id="4343" w:name="_Toc45869809"/>
      <w:bookmarkStart w:id="4344" w:name="_Toc52555615"/>
      <w:bookmarkStart w:id="4345" w:name="_Toc61126442"/>
      <w:bookmarkStart w:id="4346" w:name="_Toc67911858"/>
      <w:bookmarkStart w:id="4347" w:name="_Toc74841950"/>
      <w:bookmarkStart w:id="4348" w:name="_Toc76503730"/>
      <w:bookmarkStart w:id="4349" w:name="_Toc83041585"/>
      <w:r w:rsidRPr="009202AA">
        <w:t>9.8.1</w:t>
      </w:r>
      <w:r w:rsidRPr="009202AA">
        <w:tab/>
        <w:t>General</w:t>
      </w:r>
      <w:bookmarkEnd w:id="4339"/>
      <w:bookmarkEnd w:id="4340"/>
      <w:bookmarkEnd w:id="4341"/>
      <w:bookmarkEnd w:id="4342"/>
      <w:bookmarkEnd w:id="4343"/>
      <w:bookmarkEnd w:id="4344"/>
      <w:bookmarkEnd w:id="4345"/>
      <w:bookmarkEnd w:id="4346"/>
      <w:bookmarkEnd w:id="4347"/>
      <w:bookmarkEnd w:id="4348"/>
      <w:bookmarkEnd w:id="4349"/>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4350" w:name="_Toc21096772"/>
      <w:bookmarkStart w:id="4351" w:name="_Toc29763739"/>
      <w:bookmarkStart w:id="4352" w:name="_Toc36030210"/>
      <w:bookmarkStart w:id="4353" w:name="_Toc37180110"/>
      <w:bookmarkStart w:id="4354" w:name="_Toc45869810"/>
      <w:bookmarkStart w:id="4355" w:name="_Toc52555616"/>
      <w:bookmarkStart w:id="4356" w:name="_Toc61126443"/>
      <w:bookmarkStart w:id="4357" w:name="_Toc67911859"/>
      <w:bookmarkStart w:id="4358" w:name="_Toc74841951"/>
      <w:bookmarkStart w:id="4359" w:name="_Toc76503731"/>
      <w:bookmarkStart w:id="4360" w:name="_Toc83041586"/>
      <w:r w:rsidRPr="009202AA">
        <w:t>9.8.2</w:t>
      </w:r>
      <w:r w:rsidRPr="009202AA">
        <w:tab/>
        <w:t>Minimum requirement for MSR operation</w:t>
      </w:r>
      <w:bookmarkEnd w:id="4350"/>
      <w:bookmarkEnd w:id="4351"/>
      <w:bookmarkEnd w:id="4352"/>
      <w:bookmarkEnd w:id="4353"/>
      <w:bookmarkEnd w:id="4354"/>
      <w:bookmarkEnd w:id="4355"/>
      <w:bookmarkEnd w:id="4356"/>
      <w:bookmarkEnd w:id="4357"/>
      <w:bookmarkEnd w:id="4358"/>
      <w:bookmarkEnd w:id="4359"/>
      <w:bookmarkEnd w:id="4360"/>
    </w:p>
    <w:p w14:paraId="1B023155" w14:textId="77777777" w:rsidR="004C4A70" w:rsidRPr="009202AA" w:rsidRDefault="004C4A70" w:rsidP="004C4A70">
      <w:pPr>
        <w:pStyle w:val="Heading4"/>
      </w:pPr>
      <w:bookmarkStart w:id="4361" w:name="_Toc21096773"/>
      <w:bookmarkStart w:id="4362" w:name="_Toc29763740"/>
      <w:bookmarkStart w:id="4363" w:name="_Toc36030211"/>
      <w:bookmarkStart w:id="4364" w:name="_Toc37180111"/>
      <w:bookmarkStart w:id="4365" w:name="_Toc45869811"/>
      <w:bookmarkStart w:id="4366" w:name="_Toc52555617"/>
      <w:bookmarkStart w:id="4367" w:name="_Toc61126444"/>
      <w:bookmarkStart w:id="4368" w:name="_Toc67911860"/>
      <w:bookmarkStart w:id="4369" w:name="_Toc74841952"/>
      <w:bookmarkStart w:id="4370" w:name="_Toc76503732"/>
      <w:bookmarkStart w:id="4371" w:name="_Toc83041587"/>
      <w:r w:rsidRPr="009202AA">
        <w:t>9.8.2.1</w:t>
      </w:r>
      <w:r w:rsidRPr="009202AA">
        <w:tab/>
        <w:t>General minimum requirement</w:t>
      </w:r>
      <w:bookmarkEnd w:id="4361"/>
      <w:bookmarkEnd w:id="4362"/>
      <w:bookmarkEnd w:id="4363"/>
      <w:bookmarkEnd w:id="4364"/>
      <w:bookmarkEnd w:id="4365"/>
      <w:bookmarkEnd w:id="4366"/>
      <w:bookmarkEnd w:id="4367"/>
      <w:bookmarkEnd w:id="4368"/>
      <w:bookmarkEnd w:id="4369"/>
      <w:bookmarkEnd w:id="4370"/>
      <w:bookmarkEnd w:id="43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3079D6" w:rsidRPr="009202AA" w14:paraId="3B4CF81C" w14:textId="77777777" w:rsidTr="004C4A70">
        <w:trPr>
          <w:jc w:val="center"/>
        </w:trPr>
        <w:tc>
          <w:tcPr>
            <w:tcW w:w="4629" w:type="dxa"/>
            <w:shd w:val="clear" w:color="auto" w:fill="auto"/>
          </w:tcPr>
          <w:p w14:paraId="6BCFC83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4C75C47E"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4372" w:name="_Toc21096774"/>
      <w:bookmarkStart w:id="4373" w:name="_Toc29763741"/>
      <w:bookmarkStart w:id="4374" w:name="_Toc36030212"/>
      <w:bookmarkStart w:id="4375" w:name="_Toc37180112"/>
      <w:bookmarkStart w:id="4376" w:name="_Toc45869812"/>
      <w:bookmarkStart w:id="4377" w:name="_Toc52555618"/>
      <w:bookmarkStart w:id="4378" w:name="_Toc61126445"/>
      <w:bookmarkStart w:id="4379" w:name="_Toc67911861"/>
      <w:bookmarkStart w:id="4380" w:name="_Toc74841953"/>
      <w:bookmarkStart w:id="4381" w:name="_Toc76503733"/>
      <w:bookmarkStart w:id="4382" w:name="_Toc83041588"/>
      <w:r w:rsidRPr="009202AA">
        <w:t>9.8.2.2</w:t>
      </w:r>
      <w:r w:rsidRPr="009202AA">
        <w:tab/>
        <w:t>Additional minimum requirement (BC1 and BC2)</w:t>
      </w:r>
      <w:bookmarkEnd w:id="4372"/>
      <w:bookmarkEnd w:id="4373"/>
      <w:bookmarkEnd w:id="4374"/>
      <w:bookmarkEnd w:id="4375"/>
      <w:bookmarkEnd w:id="4376"/>
      <w:bookmarkEnd w:id="4377"/>
      <w:bookmarkEnd w:id="4378"/>
      <w:bookmarkEnd w:id="4379"/>
      <w:bookmarkEnd w:id="4380"/>
      <w:bookmarkEnd w:id="4381"/>
      <w:bookmarkEnd w:id="4382"/>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3079D6" w:rsidRPr="009202AA" w14:paraId="68CC8F68" w14:textId="77777777" w:rsidTr="004C4A70">
        <w:trPr>
          <w:jc w:val="center"/>
        </w:trPr>
        <w:tc>
          <w:tcPr>
            <w:tcW w:w="4661" w:type="dxa"/>
            <w:shd w:val="clear" w:color="auto" w:fill="auto"/>
          </w:tcPr>
          <w:p w14:paraId="4EDCD578"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31450072"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4383" w:name="_Toc21096775"/>
      <w:bookmarkStart w:id="4384" w:name="_Toc29763742"/>
      <w:bookmarkStart w:id="4385" w:name="_Toc36030213"/>
      <w:bookmarkStart w:id="4386" w:name="_Toc37180113"/>
      <w:bookmarkStart w:id="4387" w:name="_Toc45869813"/>
      <w:bookmarkStart w:id="4388" w:name="_Toc52555619"/>
      <w:bookmarkStart w:id="4389" w:name="_Toc61126446"/>
      <w:bookmarkStart w:id="4390" w:name="_Toc67911862"/>
      <w:bookmarkStart w:id="4391" w:name="_Toc74841954"/>
      <w:bookmarkStart w:id="4392" w:name="_Toc76503734"/>
      <w:bookmarkStart w:id="4393" w:name="_Toc83041589"/>
      <w:r w:rsidRPr="009202AA">
        <w:t>9.8.2.3</w:t>
      </w:r>
      <w:r w:rsidRPr="009202AA">
        <w:tab/>
        <w:t>Additional minimum requirement (BC3)</w:t>
      </w:r>
      <w:bookmarkEnd w:id="4383"/>
      <w:bookmarkEnd w:id="4384"/>
      <w:bookmarkEnd w:id="4385"/>
      <w:bookmarkEnd w:id="4386"/>
      <w:bookmarkEnd w:id="4387"/>
      <w:bookmarkEnd w:id="4388"/>
      <w:bookmarkEnd w:id="4389"/>
      <w:bookmarkEnd w:id="4390"/>
      <w:bookmarkEnd w:id="4391"/>
      <w:bookmarkEnd w:id="4392"/>
      <w:bookmarkEnd w:id="4393"/>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3079D6" w:rsidRPr="009202AA" w14:paraId="1E603CEF" w14:textId="77777777" w:rsidTr="004C4A70">
        <w:trPr>
          <w:jc w:val="center"/>
        </w:trPr>
        <w:tc>
          <w:tcPr>
            <w:tcW w:w="4629" w:type="dxa"/>
            <w:shd w:val="clear" w:color="auto" w:fill="auto"/>
          </w:tcPr>
          <w:p w14:paraId="7E3E26F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64A42D35"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4394" w:name="_Toc21096776"/>
      <w:bookmarkStart w:id="4395" w:name="_Toc29763743"/>
      <w:bookmarkStart w:id="4396" w:name="_Toc36030214"/>
      <w:bookmarkStart w:id="4397" w:name="_Toc37180114"/>
      <w:bookmarkStart w:id="4398" w:name="_Toc45869814"/>
      <w:bookmarkStart w:id="4399" w:name="_Toc52555620"/>
      <w:bookmarkStart w:id="4400" w:name="_Toc61126447"/>
      <w:bookmarkStart w:id="4401" w:name="_Toc67911863"/>
      <w:bookmarkStart w:id="4402" w:name="_Toc74841955"/>
      <w:bookmarkStart w:id="4403" w:name="_Toc76503735"/>
      <w:bookmarkStart w:id="4404" w:name="_Toc83041590"/>
      <w:r w:rsidRPr="009202AA">
        <w:t>9.8.2.4</w:t>
      </w:r>
      <w:r w:rsidRPr="009202AA">
        <w:tab/>
        <w:t>Additional minimum requirements</w:t>
      </w:r>
      <w:bookmarkEnd w:id="4394"/>
      <w:bookmarkEnd w:id="4395"/>
      <w:bookmarkEnd w:id="4396"/>
      <w:bookmarkEnd w:id="4397"/>
      <w:bookmarkEnd w:id="4398"/>
      <w:bookmarkEnd w:id="4399"/>
      <w:bookmarkEnd w:id="4400"/>
      <w:bookmarkEnd w:id="4401"/>
      <w:bookmarkEnd w:id="4402"/>
      <w:bookmarkEnd w:id="4403"/>
      <w:bookmarkEnd w:id="4404"/>
    </w:p>
    <w:p w14:paraId="03A96FCB" w14:textId="12FEDC48" w:rsidR="004C4A70" w:rsidRPr="009202AA" w:rsidRDefault="004C4A70" w:rsidP="004C4A70"/>
    <w:p w14:paraId="16326C15" w14:textId="77777777" w:rsidR="004C4A70" w:rsidRPr="009202AA" w:rsidRDefault="004C4A70" w:rsidP="004C4A70">
      <w:pPr>
        <w:pStyle w:val="Heading3"/>
      </w:pPr>
      <w:bookmarkStart w:id="4405" w:name="_Toc21096777"/>
      <w:bookmarkStart w:id="4406" w:name="_Toc29763744"/>
      <w:bookmarkStart w:id="4407" w:name="_Toc36030215"/>
      <w:bookmarkStart w:id="4408" w:name="_Toc37180115"/>
      <w:bookmarkStart w:id="4409" w:name="_Toc45869815"/>
      <w:bookmarkStart w:id="4410" w:name="_Toc52555621"/>
      <w:bookmarkStart w:id="4411" w:name="_Toc61126448"/>
      <w:bookmarkStart w:id="4412" w:name="_Toc67911864"/>
      <w:bookmarkStart w:id="4413" w:name="_Toc74841956"/>
      <w:bookmarkStart w:id="4414" w:name="_Toc76503736"/>
      <w:bookmarkStart w:id="4415" w:name="_Toc83041591"/>
      <w:r w:rsidRPr="009202AA">
        <w:t>9.8.3</w:t>
      </w:r>
      <w:r w:rsidRPr="009202AA">
        <w:tab/>
        <w:t>Minimum requirement for single RAT UTRA operation</w:t>
      </w:r>
      <w:bookmarkEnd w:id="4405"/>
      <w:bookmarkEnd w:id="4406"/>
      <w:bookmarkEnd w:id="4407"/>
      <w:bookmarkEnd w:id="4408"/>
      <w:bookmarkEnd w:id="4409"/>
      <w:bookmarkEnd w:id="4410"/>
      <w:bookmarkEnd w:id="4411"/>
      <w:bookmarkEnd w:id="4412"/>
      <w:bookmarkEnd w:id="4413"/>
      <w:bookmarkEnd w:id="4414"/>
      <w:bookmarkEnd w:id="4415"/>
    </w:p>
    <w:p w14:paraId="276910FC" w14:textId="77777777" w:rsidR="004C4A70" w:rsidRPr="009202AA" w:rsidRDefault="004C4A70" w:rsidP="004C4A70">
      <w:pPr>
        <w:pStyle w:val="Heading4"/>
      </w:pPr>
      <w:bookmarkStart w:id="4416" w:name="_Toc21096778"/>
      <w:bookmarkStart w:id="4417" w:name="_Toc29763745"/>
      <w:bookmarkStart w:id="4418" w:name="_Toc36030216"/>
      <w:bookmarkStart w:id="4419" w:name="_Toc37180116"/>
      <w:bookmarkStart w:id="4420" w:name="_Toc45869816"/>
      <w:bookmarkStart w:id="4421" w:name="_Toc52555622"/>
      <w:bookmarkStart w:id="4422" w:name="_Toc61126449"/>
      <w:bookmarkStart w:id="4423" w:name="_Toc67911865"/>
      <w:bookmarkStart w:id="4424" w:name="_Toc74841957"/>
      <w:bookmarkStart w:id="4425" w:name="_Toc76503737"/>
      <w:bookmarkStart w:id="4426" w:name="_Toc83041592"/>
      <w:r w:rsidRPr="009202AA">
        <w:t>9.8.3.1</w:t>
      </w:r>
      <w:r w:rsidRPr="009202AA">
        <w:tab/>
        <w:t>General minimum requirement for FDD UTRA</w:t>
      </w:r>
      <w:bookmarkEnd w:id="4416"/>
      <w:bookmarkEnd w:id="4417"/>
      <w:bookmarkEnd w:id="4418"/>
      <w:bookmarkEnd w:id="4419"/>
      <w:bookmarkEnd w:id="4420"/>
      <w:bookmarkEnd w:id="4421"/>
      <w:bookmarkEnd w:id="4422"/>
      <w:bookmarkEnd w:id="4423"/>
      <w:bookmarkEnd w:id="4424"/>
      <w:bookmarkEnd w:id="4425"/>
      <w:bookmarkEnd w:id="4426"/>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3079D6" w:rsidRPr="009202AA" w14:paraId="50851D28" w14:textId="77777777" w:rsidTr="004C4A70">
        <w:trPr>
          <w:cantSplit/>
          <w:jc w:val="center"/>
        </w:trPr>
        <w:tc>
          <w:tcPr>
            <w:tcW w:w="4760" w:type="dxa"/>
          </w:tcPr>
          <w:p w14:paraId="4653A876"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567" w:type="dxa"/>
          </w:tcPr>
          <w:p w14:paraId="1272932F" w14:textId="1BDE6D29" w:rsidR="003079D6" w:rsidRPr="009202AA" w:rsidRDefault="003079D6" w:rsidP="003079D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4427" w:name="_Toc21096779"/>
      <w:bookmarkStart w:id="4428" w:name="_Toc29763746"/>
      <w:bookmarkStart w:id="4429" w:name="_Toc36030217"/>
      <w:bookmarkStart w:id="4430" w:name="_Toc37180117"/>
      <w:bookmarkStart w:id="4431" w:name="_Toc45869817"/>
      <w:bookmarkStart w:id="4432" w:name="_Toc52555623"/>
      <w:bookmarkStart w:id="4433" w:name="_Toc61126450"/>
      <w:bookmarkStart w:id="4434" w:name="_Toc67911866"/>
      <w:bookmarkStart w:id="4435" w:name="_Toc74841958"/>
      <w:bookmarkStart w:id="4436" w:name="_Toc76503738"/>
      <w:bookmarkStart w:id="4437" w:name="_Toc83041593"/>
      <w:r w:rsidRPr="009202AA">
        <w:t>9.8.4</w:t>
      </w:r>
      <w:r w:rsidRPr="009202AA">
        <w:tab/>
        <w:t>Minimum requirement for single RAT E-UTRA operation</w:t>
      </w:r>
      <w:bookmarkEnd w:id="4427"/>
      <w:bookmarkEnd w:id="4428"/>
      <w:bookmarkEnd w:id="4429"/>
      <w:bookmarkEnd w:id="4430"/>
      <w:bookmarkEnd w:id="4431"/>
      <w:bookmarkEnd w:id="4432"/>
      <w:bookmarkEnd w:id="4433"/>
      <w:bookmarkEnd w:id="4434"/>
      <w:bookmarkEnd w:id="4435"/>
      <w:bookmarkEnd w:id="4436"/>
      <w:bookmarkEnd w:id="4437"/>
    </w:p>
    <w:p w14:paraId="6E9BAF4F" w14:textId="77777777" w:rsidR="004C4A70" w:rsidRPr="009202AA" w:rsidRDefault="004C4A70" w:rsidP="004C4A70">
      <w:pPr>
        <w:pStyle w:val="Heading4"/>
      </w:pPr>
      <w:bookmarkStart w:id="4438" w:name="_Toc21096780"/>
      <w:bookmarkStart w:id="4439" w:name="_Toc29763747"/>
      <w:bookmarkStart w:id="4440" w:name="_Toc36030218"/>
      <w:bookmarkStart w:id="4441" w:name="_Toc37180118"/>
      <w:bookmarkStart w:id="4442" w:name="_Toc45869818"/>
      <w:bookmarkStart w:id="4443" w:name="_Toc52555624"/>
      <w:bookmarkStart w:id="4444" w:name="_Toc61126451"/>
      <w:bookmarkStart w:id="4445" w:name="_Toc67911867"/>
      <w:bookmarkStart w:id="4446" w:name="_Toc74841959"/>
      <w:bookmarkStart w:id="4447" w:name="_Toc76503739"/>
      <w:bookmarkStart w:id="4448" w:name="_Toc83041594"/>
      <w:r w:rsidRPr="009202AA">
        <w:t>9.8.4.1</w:t>
      </w:r>
      <w:r w:rsidRPr="009202AA">
        <w:tab/>
        <w:t>General minimum requirement</w:t>
      </w:r>
      <w:bookmarkEnd w:id="4438"/>
      <w:bookmarkEnd w:id="4439"/>
      <w:bookmarkEnd w:id="4440"/>
      <w:bookmarkEnd w:id="4441"/>
      <w:bookmarkEnd w:id="4442"/>
      <w:bookmarkEnd w:id="4443"/>
      <w:bookmarkEnd w:id="4444"/>
      <w:bookmarkEnd w:id="4445"/>
      <w:bookmarkEnd w:id="4446"/>
      <w:bookmarkEnd w:id="4447"/>
      <w:bookmarkEnd w:id="4448"/>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3079D6" w:rsidRPr="009202AA" w14:paraId="5BFC520F" w14:textId="77777777" w:rsidTr="004C4A70">
        <w:trPr>
          <w:cantSplit/>
          <w:jc w:val="center"/>
        </w:trPr>
        <w:tc>
          <w:tcPr>
            <w:tcW w:w="4828" w:type="dxa"/>
          </w:tcPr>
          <w:p w14:paraId="35D912E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635" w:type="dxa"/>
          </w:tcPr>
          <w:p w14:paraId="63B6197A" w14:textId="6F3612C2"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4449" w:name="_Toc21096132"/>
      <w:bookmarkStart w:id="4450" w:name="_Toc29763331"/>
      <w:bookmarkStart w:id="4451" w:name="_Toc52554869"/>
      <w:bookmarkStart w:id="4452" w:name="_Toc61112571"/>
      <w:bookmarkStart w:id="4453" w:name="_Toc74841960"/>
      <w:bookmarkStart w:id="4454" w:name="_Toc76503740"/>
      <w:bookmarkStart w:id="4455" w:name="_Toc83041595"/>
      <w:r w:rsidRPr="00EF2F0E">
        <w:t>9.8.4.2</w:t>
      </w:r>
      <w:r w:rsidRPr="00EF2F0E">
        <w:tab/>
      </w:r>
      <w:bookmarkEnd w:id="4449"/>
      <w:bookmarkEnd w:id="4450"/>
      <w:bookmarkEnd w:id="4451"/>
      <w:bookmarkEnd w:id="4452"/>
      <w:r>
        <w:t>Void</w:t>
      </w:r>
      <w:bookmarkEnd w:id="4453"/>
      <w:bookmarkEnd w:id="4454"/>
      <w:bookmarkEnd w:id="4455"/>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4456" w:name="_Toc21096782"/>
      <w:bookmarkStart w:id="4457" w:name="_Toc29763749"/>
      <w:bookmarkStart w:id="4458" w:name="_Toc36030220"/>
      <w:bookmarkStart w:id="4459" w:name="_Toc37180120"/>
      <w:bookmarkStart w:id="4460" w:name="_Toc45869820"/>
      <w:bookmarkStart w:id="4461" w:name="_Toc52555626"/>
      <w:bookmarkStart w:id="4462" w:name="_Toc61126453"/>
      <w:bookmarkStart w:id="4463" w:name="_Toc67911869"/>
      <w:bookmarkStart w:id="4464" w:name="_Toc74841961"/>
      <w:bookmarkStart w:id="4465" w:name="_Toc76503741"/>
      <w:bookmarkStart w:id="4466" w:name="_Toc83041596"/>
      <w:r w:rsidRPr="009202AA">
        <w:rPr>
          <w:lang w:eastAsia="zh-CN"/>
        </w:rPr>
        <w:t>10</w:t>
      </w:r>
      <w:r w:rsidRPr="009202AA">
        <w:rPr>
          <w:lang w:eastAsia="zh-CN"/>
        </w:rPr>
        <w:tab/>
        <w:t>Radiated receiver characteristics</w:t>
      </w:r>
      <w:bookmarkEnd w:id="4456"/>
      <w:bookmarkEnd w:id="4457"/>
      <w:bookmarkEnd w:id="4458"/>
      <w:bookmarkEnd w:id="4459"/>
      <w:bookmarkEnd w:id="4460"/>
      <w:bookmarkEnd w:id="4461"/>
      <w:bookmarkEnd w:id="4462"/>
      <w:bookmarkEnd w:id="4463"/>
      <w:bookmarkEnd w:id="4464"/>
      <w:bookmarkEnd w:id="4465"/>
      <w:bookmarkEnd w:id="4466"/>
    </w:p>
    <w:p w14:paraId="3050803E" w14:textId="77777777" w:rsidR="004C4A70" w:rsidRPr="009202AA" w:rsidRDefault="004C4A70" w:rsidP="004C4A70">
      <w:pPr>
        <w:pStyle w:val="Heading2"/>
        <w:rPr>
          <w:lang w:eastAsia="zh-CN"/>
        </w:rPr>
      </w:pPr>
      <w:bookmarkStart w:id="4467" w:name="_Toc21096783"/>
      <w:bookmarkStart w:id="4468" w:name="_Toc29763750"/>
      <w:bookmarkStart w:id="4469" w:name="_Toc36030221"/>
      <w:bookmarkStart w:id="4470" w:name="_Toc37180121"/>
      <w:bookmarkStart w:id="4471" w:name="_Toc45869821"/>
      <w:bookmarkStart w:id="4472" w:name="_Toc52555627"/>
      <w:bookmarkStart w:id="4473" w:name="_Toc61126454"/>
      <w:bookmarkStart w:id="4474" w:name="_Toc67911870"/>
      <w:bookmarkStart w:id="4475" w:name="_Toc74841962"/>
      <w:bookmarkStart w:id="4476" w:name="_Toc76503742"/>
      <w:bookmarkStart w:id="4477" w:name="_Toc83041597"/>
      <w:r w:rsidRPr="009202AA">
        <w:rPr>
          <w:lang w:eastAsia="zh-CN"/>
        </w:rPr>
        <w:t>10.1</w:t>
      </w:r>
      <w:r w:rsidRPr="009202AA">
        <w:rPr>
          <w:lang w:eastAsia="zh-CN"/>
        </w:rPr>
        <w:tab/>
        <w:t>General</w:t>
      </w:r>
      <w:bookmarkEnd w:id="4467"/>
      <w:bookmarkEnd w:id="4468"/>
      <w:bookmarkEnd w:id="4469"/>
      <w:bookmarkEnd w:id="4470"/>
      <w:bookmarkEnd w:id="4471"/>
      <w:bookmarkEnd w:id="4472"/>
      <w:bookmarkEnd w:id="4473"/>
      <w:bookmarkEnd w:id="4474"/>
      <w:bookmarkEnd w:id="4475"/>
      <w:bookmarkEnd w:id="4476"/>
      <w:bookmarkEnd w:id="447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4478" w:name="_Toc21096784"/>
      <w:bookmarkStart w:id="4479" w:name="_Toc29763751"/>
      <w:bookmarkStart w:id="4480" w:name="_Toc36030222"/>
      <w:bookmarkStart w:id="4481" w:name="_Toc37180122"/>
      <w:bookmarkStart w:id="4482" w:name="_Toc45869822"/>
      <w:bookmarkStart w:id="4483" w:name="_Toc52555628"/>
      <w:bookmarkStart w:id="4484" w:name="_Toc61126455"/>
      <w:bookmarkStart w:id="4485" w:name="_Toc67911871"/>
      <w:bookmarkStart w:id="4486" w:name="_Toc74841963"/>
      <w:bookmarkStart w:id="4487" w:name="_Toc76503743"/>
      <w:bookmarkStart w:id="4488" w:name="_Toc83041598"/>
      <w:r w:rsidRPr="009202AA">
        <w:rPr>
          <w:lang w:val="sv-FI" w:eastAsia="zh-CN"/>
        </w:rPr>
        <w:t>10.2</w:t>
      </w:r>
      <w:r w:rsidRPr="009202AA">
        <w:rPr>
          <w:lang w:val="sv-FI" w:eastAsia="zh-CN"/>
        </w:rPr>
        <w:tab/>
        <w:t>OTA sensitivity</w:t>
      </w:r>
      <w:bookmarkEnd w:id="4478"/>
      <w:bookmarkEnd w:id="4479"/>
      <w:bookmarkEnd w:id="4480"/>
      <w:bookmarkEnd w:id="4481"/>
      <w:bookmarkEnd w:id="4482"/>
      <w:bookmarkEnd w:id="4483"/>
      <w:bookmarkEnd w:id="4484"/>
      <w:bookmarkEnd w:id="4485"/>
      <w:bookmarkEnd w:id="4486"/>
      <w:bookmarkEnd w:id="4487"/>
      <w:bookmarkEnd w:id="4488"/>
    </w:p>
    <w:p w14:paraId="5BAEBA49" w14:textId="77777777" w:rsidR="004C4A70" w:rsidRPr="009202AA" w:rsidRDefault="004C4A70" w:rsidP="004C4A70">
      <w:pPr>
        <w:pStyle w:val="Heading3"/>
      </w:pPr>
      <w:bookmarkStart w:id="4489" w:name="_Toc21096785"/>
      <w:bookmarkStart w:id="4490" w:name="_Toc29763752"/>
      <w:bookmarkStart w:id="4491" w:name="_Toc36030223"/>
      <w:bookmarkStart w:id="4492" w:name="_Toc37180123"/>
      <w:bookmarkStart w:id="4493" w:name="_Toc45869823"/>
      <w:bookmarkStart w:id="4494" w:name="_Toc52555629"/>
      <w:bookmarkStart w:id="4495" w:name="_Toc61126456"/>
      <w:bookmarkStart w:id="4496" w:name="_Toc67911872"/>
      <w:bookmarkStart w:id="4497" w:name="_Toc74841964"/>
      <w:bookmarkStart w:id="4498" w:name="_Toc76503744"/>
      <w:bookmarkStart w:id="4499" w:name="_Toc83041599"/>
      <w:r w:rsidRPr="009202AA">
        <w:t>10.2.1</w:t>
      </w:r>
      <w:r w:rsidRPr="009202AA">
        <w:tab/>
        <w:t>General</w:t>
      </w:r>
      <w:bookmarkEnd w:id="4489"/>
      <w:bookmarkEnd w:id="4490"/>
      <w:bookmarkEnd w:id="4491"/>
      <w:bookmarkEnd w:id="4492"/>
      <w:bookmarkEnd w:id="4493"/>
      <w:bookmarkEnd w:id="4494"/>
      <w:bookmarkEnd w:id="4495"/>
      <w:bookmarkEnd w:id="4496"/>
      <w:bookmarkEnd w:id="4497"/>
      <w:bookmarkEnd w:id="4498"/>
      <w:bookmarkEnd w:id="449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4500" w:name="_Toc21096786"/>
      <w:bookmarkStart w:id="4501" w:name="_Toc29763753"/>
      <w:bookmarkStart w:id="4502" w:name="_Toc36030224"/>
      <w:bookmarkStart w:id="4503" w:name="_Toc37180124"/>
      <w:bookmarkStart w:id="4504" w:name="_Toc45869824"/>
      <w:bookmarkStart w:id="4505" w:name="_Toc52555630"/>
      <w:bookmarkStart w:id="4506" w:name="_Toc61126457"/>
      <w:bookmarkStart w:id="4507" w:name="_Toc67911873"/>
      <w:bookmarkStart w:id="4508" w:name="_Toc74841965"/>
      <w:bookmarkStart w:id="4509" w:name="_Toc76503745"/>
      <w:bookmarkStart w:id="4510" w:name="_Toc83041600"/>
      <w:r w:rsidRPr="009202AA">
        <w:rPr>
          <w:lang w:eastAsia="zh-CN"/>
        </w:rPr>
        <w:t>10.2.2</w:t>
      </w:r>
      <w:r w:rsidRPr="009202AA">
        <w:rPr>
          <w:lang w:eastAsia="zh-CN"/>
        </w:rPr>
        <w:tab/>
        <w:t>Minimum requirement for MSR operation</w:t>
      </w:r>
      <w:bookmarkEnd w:id="4500"/>
      <w:bookmarkEnd w:id="4501"/>
      <w:bookmarkEnd w:id="4502"/>
      <w:bookmarkEnd w:id="4503"/>
      <w:bookmarkEnd w:id="4504"/>
      <w:bookmarkEnd w:id="4505"/>
      <w:bookmarkEnd w:id="4506"/>
      <w:bookmarkEnd w:id="4507"/>
      <w:bookmarkEnd w:id="4508"/>
      <w:bookmarkEnd w:id="4509"/>
      <w:bookmarkEnd w:id="4510"/>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4511" w:name="_Toc21096787"/>
      <w:bookmarkStart w:id="4512" w:name="_Toc29763754"/>
      <w:bookmarkStart w:id="4513" w:name="_Toc36030225"/>
      <w:bookmarkStart w:id="4514" w:name="_Toc37180125"/>
      <w:bookmarkStart w:id="4515" w:name="_Toc45869825"/>
      <w:bookmarkStart w:id="4516" w:name="_Toc52555631"/>
      <w:bookmarkStart w:id="4517" w:name="_Toc61126458"/>
      <w:bookmarkStart w:id="4518" w:name="_Toc67911874"/>
      <w:bookmarkStart w:id="4519" w:name="_Toc74841966"/>
      <w:bookmarkStart w:id="4520" w:name="_Toc76503746"/>
      <w:bookmarkStart w:id="4521" w:name="_Toc83041601"/>
      <w:r w:rsidRPr="009202AA">
        <w:rPr>
          <w:lang w:eastAsia="zh-CN"/>
        </w:rPr>
        <w:t>10.2.3</w:t>
      </w:r>
      <w:r w:rsidRPr="009202AA">
        <w:rPr>
          <w:lang w:eastAsia="zh-CN"/>
        </w:rPr>
        <w:tab/>
        <w:t>Minimum requirement for single RAT UTRA operation</w:t>
      </w:r>
      <w:bookmarkEnd w:id="4511"/>
      <w:bookmarkEnd w:id="4512"/>
      <w:bookmarkEnd w:id="4513"/>
      <w:bookmarkEnd w:id="4514"/>
      <w:bookmarkEnd w:id="4515"/>
      <w:bookmarkEnd w:id="4516"/>
      <w:bookmarkEnd w:id="4517"/>
      <w:bookmarkEnd w:id="4518"/>
      <w:bookmarkEnd w:id="4519"/>
      <w:bookmarkEnd w:id="4520"/>
      <w:bookmarkEnd w:id="4521"/>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4522" w:name="_Toc21096788"/>
      <w:bookmarkStart w:id="4523" w:name="_Toc29763755"/>
      <w:bookmarkStart w:id="4524" w:name="_Toc36030226"/>
      <w:bookmarkStart w:id="4525" w:name="_Toc37180126"/>
      <w:bookmarkStart w:id="4526" w:name="_Toc45869826"/>
      <w:bookmarkStart w:id="4527" w:name="_Toc52555632"/>
      <w:bookmarkStart w:id="4528" w:name="_Toc61126459"/>
      <w:bookmarkStart w:id="4529" w:name="_Toc67911875"/>
      <w:bookmarkStart w:id="4530" w:name="_Toc74841967"/>
      <w:bookmarkStart w:id="4531" w:name="_Toc76503747"/>
      <w:bookmarkStart w:id="4532" w:name="_Toc83041602"/>
      <w:r w:rsidRPr="009202AA">
        <w:rPr>
          <w:lang w:eastAsia="zh-CN"/>
        </w:rPr>
        <w:t>10.2.4</w:t>
      </w:r>
      <w:r w:rsidRPr="009202AA">
        <w:rPr>
          <w:lang w:eastAsia="zh-CN"/>
        </w:rPr>
        <w:tab/>
        <w:t>Minimum requirement for single RAT E-UTRA operation</w:t>
      </w:r>
      <w:bookmarkEnd w:id="4522"/>
      <w:bookmarkEnd w:id="4523"/>
      <w:bookmarkEnd w:id="4524"/>
      <w:bookmarkEnd w:id="4525"/>
      <w:bookmarkEnd w:id="4526"/>
      <w:bookmarkEnd w:id="4527"/>
      <w:bookmarkEnd w:id="4528"/>
      <w:bookmarkEnd w:id="4529"/>
      <w:bookmarkEnd w:id="4530"/>
      <w:bookmarkEnd w:id="4531"/>
      <w:bookmarkEnd w:id="4532"/>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4533" w:name="_Toc21096789"/>
      <w:bookmarkStart w:id="4534" w:name="_Toc29763756"/>
      <w:bookmarkStart w:id="4535" w:name="_Toc36030227"/>
      <w:bookmarkStart w:id="4536" w:name="_Toc37180127"/>
      <w:bookmarkStart w:id="4537" w:name="_Toc45869827"/>
      <w:bookmarkStart w:id="4538" w:name="_Toc52555633"/>
      <w:bookmarkStart w:id="4539" w:name="_Toc61126460"/>
      <w:bookmarkStart w:id="4540" w:name="_Toc67911876"/>
      <w:bookmarkStart w:id="4541" w:name="_Toc74841968"/>
      <w:bookmarkStart w:id="4542" w:name="_Toc76503748"/>
      <w:bookmarkStart w:id="4543" w:name="_Toc83041603"/>
      <w:r w:rsidRPr="009202AA">
        <w:t>10.3</w:t>
      </w:r>
      <w:r w:rsidRPr="009202AA">
        <w:tab/>
        <w:t>OTA Reference sensitivity level</w:t>
      </w:r>
      <w:bookmarkEnd w:id="4533"/>
      <w:bookmarkEnd w:id="4534"/>
      <w:bookmarkEnd w:id="4535"/>
      <w:bookmarkEnd w:id="4536"/>
      <w:bookmarkEnd w:id="4537"/>
      <w:bookmarkEnd w:id="4538"/>
      <w:bookmarkEnd w:id="4539"/>
      <w:bookmarkEnd w:id="4540"/>
      <w:bookmarkEnd w:id="4541"/>
      <w:bookmarkEnd w:id="4542"/>
      <w:bookmarkEnd w:id="4543"/>
    </w:p>
    <w:p w14:paraId="7AF6F913" w14:textId="77777777" w:rsidR="004C4A70" w:rsidRPr="009202AA" w:rsidRDefault="004C4A70" w:rsidP="004C4A70">
      <w:pPr>
        <w:pStyle w:val="Heading3"/>
      </w:pPr>
      <w:bookmarkStart w:id="4544" w:name="_Toc21096790"/>
      <w:bookmarkStart w:id="4545" w:name="_Toc29763757"/>
      <w:bookmarkStart w:id="4546" w:name="_Toc36030228"/>
      <w:bookmarkStart w:id="4547" w:name="_Toc37180128"/>
      <w:bookmarkStart w:id="4548" w:name="_Toc45869828"/>
      <w:bookmarkStart w:id="4549" w:name="_Toc52555634"/>
      <w:bookmarkStart w:id="4550" w:name="_Toc61126461"/>
      <w:bookmarkStart w:id="4551" w:name="_Toc67911877"/>
      <w:bookmarkStart w:id="4552" w:name="_Toc74841969"/>
      <w:bookmarkStart w:id="4553" w:name="_Toc76503749"/>
      <w:bookmarkStart w:id="4554" w:name="_Toc83041604"/>
      <w:r w:rsidRPr="009202AA">
        <w:t>10.3.1</w:t>
      </w:r>
      <w:r w:rsidRPr="009202AA">
        <w:tab/>
        <w:t>General</w:t>
      </w:r>
      <w:bookmarkEnd w:id="4544"/>
      <w:bookmarkEnd w:id="4545"/>
      <w:bookmarkEnd w:id="4546"/>
      <w:bookmarkEnd w:id="4547"/>
      <w:bookmarkEnd w:id="4548"/>
      <w:bookmarkEnd w:id="4549"/>
      <w:bookmarkEnd w:id="4550"/>
      <w:bookmarkEnd w:id="4551"/>
      <w:bookmarkEnd w:id="4552"/>
      <w:bookmarkEnd w:id="4553"/>
      <w:bookmarkEnd w:id="4554"/>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4555" w:name="_Toc21096791"/>
      <w:bookmarkStart w:id="4556" w:name="_Toc29763758"/>
      <w:bookmarkStart w:id="4557" w:name="_Toc36030229"/>
      <w:bookmarkStart w:id="4558" w:name="_Toc37180129"/>
      <w:bookmarkStart w:id="4559" w:name="_Toc45869829"/>
      <w:bookmarkStart w:id="4560" w:name="_Toc52555635"/>
      <w:bookmarkStart w:id="4561" w:name="_Toc61126462"/>
      <w:bookmarkStart w:id="4562" w:name="_Toc67911878"/>
      <w:bookmarkStart w:id="4563" w:name="_Toc74841970"/>
      <w:bookmarkStart w:id="4564" w:name="_Toc76503750"/>
      <w:bookmarkStart w:id="4565" w:name="_Toc83041605"/>
      <w:r w:rsidRPr="009202AA">
        <w:t>10.3.2</w:t>
      </w:r>
      <w:r w:rsidRPr="009202AA">
        <w:tab/>
        <w:t>Minimum requirement for MSR operation</w:t>
      </w:r>
      <w:bookmarkEnd w:id="4555"/>
      <w:bookmarkEnd w:id="4556"/>
      <w:bookmarkEnd w:id="4557"/>
      <w:bookmarkEnd w:id="4558"/>
      <w:bookmarkEnd w:id="4559"/>
      <w:bookmarkEnd w:id="4560"/>
      <w:bookmarkEnd w:id="4561"/>
      <w:bookmarkEnd w:id="4562"/>
      <w:bookmarkEnd w:id="4563"/>
      <w:bookmarkEnd w:id="4564"/>
      <w:bookmarkEnd w:id="4565"/>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4566" w:name="_Toc21096792"/>
      <w:bookmarkStart w:id="4567" w:name="_Toc29763759"/>
      <w:bookmarkStart w:id="4568" w:name="_Toc36030230"/>
      <w:bookmarkStart w:id="4569" w:name="_Toc37180130"/>
      <w:bookmarkStart w:id="4570" w:name="_Toc45869830"/>
      <w:bookmarkStart w:id="4571" w:name="_Toc52555636"/>
      <w:bookmarkStart w:id="4572" w:name="_Toc61126463"/>
      <w:bookmarkStart w:id="4573" w:name="_Toc67911879"/>
      <w:bookmarkStart w:id="4574" w:name="_Toc74841971"/>
      <w:bookmarkStart w:id="4575" w:name="_Toc76503751"/>
      <w:bookmarkStart w:id="4576" w:name="_Toc83041606"/>
      <w:r w:rsidRPr="009202AA">
        <w:t>10.3.3</w:t>
      </w:r>
      <w:r w:rsidRPr="009202AA">
        <w:tab/>
        <w:t>Minimum requirement for single RAT UTRA operation</w:t>
      </w:r>
      <w:bookmarkEnd w:id="4566"/>
      <w:bookmarkEnd w:id="4567"/>
      <w:bookmarkEnd w:id="4568"/>
      <w:bookmarkEnd w:id="4569"/>
      <w:bookmarkEnd w:id="4570"/>
      <w:bookmarkEnd w:id="4571"/>
      <w:bookmarkEnd w:id="4572"/>
      <w:bookmarkEnd w:id="4573"/>
      <w:bookmarkEnd w:id="4574"/>
      <w:bookmarkEnd w:id="4575"/>
      <w:bookmarkEnd w:id="4576"/>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4577" w:name="_Toc21096793"/>
      <w:bookmarkStart w:id="4578" w:name="_Toc29763760"/>
      <w:bookmarkStart w:id="4579" w:name="_Toc36030231"/>
      <w:bookmarkStart w:id="4580" w:name="_Toc37180131"/>
      <w:bookmarkStart w:id="4581" w:name="_Toc45869831"/>
      <w:bookmarkStart w:id="4582" w:name="_Toc52555637"/>
      <w:bookmarkStart w:id="4583" w:name="_Toc61126464"/>
      <w:bookmarkStart w:id="4584" w:name="_Toc67911880"/>
      <w:bookmarkStart w:id="4585" w:name="_Toc74841972"/>
      <w:bookmarkStart w:id="4586" w:name="_Toc76503752"/>
      <w:bookmarkStart w:id="4587" w:name="_Toc83041607"/>
      <w:r w:rsidRPr="009202AA">
        <w:t>10.3.4</w:t>
      </w:r>
      <w:r w:rsidRPr="009202AA">
        <w:tab/>
        <w:t>Minimum requirement for single RAT E-UTRA operation</w:t>
      </w:r>
      <w:bookmarkEnd w:id="4577"/>
      <w:bookmarkEnd w:id="4578"/>
      <w:bookmarkEnd w:id="4579"/>
      <w:bookmarkEnd w:id="4580"/>
      <w:bookmarkEnd w:id="4581"/>
      <w:bookmarkEnd w:id="4582"/>
      <w:bookmarkEnd w:id="4583"/>
      <w:bookmarkEnd w:id="4584"/>
      <w:bookmarkEnd w:id="4585"/>
      <w:bookmarkEnd w:id="4586"/>
      <w:bookmarkEnd w:id="458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4588" w:name="_Toc21096794"/>
      <w:bookmarkStart w:id="4589" w:name="_Toc29763761"/>
      <w:bookmarkStart w:id="4590" w:name="_Toc36030232"/>
      <w:bookmarkStart w:id="4591" w:name="_Toc37180132"/>
      <w:bookmarkStart w:id="4592" w:name="_Toc45869832"/>
      <w:bookmarkStart w:id="4593" w:name="_Toc52555638"/>
      <w:bookmarkStart w:id="4594" w:name="_Toc61126465"/>
      <w:bookmarkStart w:id="4595" w:name="_Toc67911881"/>
      <w:bookmarkStart w:id="4596" w:name="_Toc74841973"/>
      <w:bookmarkStart w:id="4597" w:name="_Toc76503753"/>
      <w:bookmarkStart w:id="4598" w:name="_Toc83041608"/>
      <w:r w:rsidRPr="009202AA">
        <w:t>10.4</w:t>
      </w:r>
      <w:r w:rsidRPr="009202AA">
        <w:tab/>
        <w:t>OTA Dynamic range</w:t>
      </w:r>
      <w:bookmarkEnd w:id="4588"/>
      <w:bookmarkEnd w:id="4589"/>
      <w:bookmarkEnd w:id="4590"/>
      <w:bookmarkEnd w:id="4591"/>
      <w:bookmarkEnd w:id="4592"/>
      <w:bookmarkEnd w:id="4593"/>
      <w:bookmarkEnd w:id="4594"/>
      <w:bookmarkEnd w:id="4595"/>
      <w:bookmarkEnd w:id="4596"/>
      <w:bookmarkEnd w:id="4597"/>
      <w:bookmarkEnd w:id="4598"/>
    </w:p>
    <w:p w14:paraId="342454B5" w14:textId="77777777" w:rsidR="004C4A70" w:rsidRPr="009202AA" w:rsidRDefault="004C4A70" w:rsidP="004C4A70">
      <w:pPr>
        <w:pStyle w:val="Heading4"/>
        <w:ind w:left="0" w:firstLine="0"/>
      </w:pPr>
      <w:bookmarkStart w:id="4599" w:name="_Toc21096795"/>
      <w:bookmarkStart w:id="4600" w:name="_Toc29763762"/>
      <w:bookmarkStart w:id="4601" w:name="_Toc36030233"/>
      <w:bookmarkStart w:id="4602" w:name="_Toc37180133"/>
      <w:bookmarkStart w:id="4603" w:name="_Toc45869833"/>
      <w:bookmarkStart w:id="4604" w:name="_Toc52555639"/>
      <w:bookmarkStart w:id="4605" w:name="_Toc61126466"/>
      <w:bookmarkStart w:id="4606" w:name="_Toc67911882"/>
      <w:bookmarkStart w:id="4607" w:name="_Toc74841974"/>
      <w:bookmarkStart w:id="4608" w:name="_Toc76503754"/>
      <w:bookmarkStart w:id="4609" w:name="_Toc83041609"/>
      <w:r w:rsidRPr="009202AA">
        <w:t>10.4.1</w:t>
      </w:r>
      <w:r w:rsidRPr="009202AA">
        <w:tab/>
        <w:t>General</w:t>
      </w:r>
      <w:bookmarkEnd w:id="4599"/>
      <w:bookmarkEnd w:id="4600"/>
      <w:bookmarkEnd w:id="4601"/>
      <w:bookmarkEnd w:id="4602"/>
      <w:bookmarkEnd w:id="4603"/>
      <w:bookmarkEnd w:id="4604"/>
      <w:bookmarkEnd w:id="4605"/>
      <w:bookmarkEnd w:id="4606"/>
      <w:bookmarkEnd w:id="4607"/>
      <w:bookmarkEnd w:id="4608"/>
      <w:bookmarkEnd w:id="460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4610" w:name="_Toc21096796"/>
      <w:bookmarkStart w:id="4611" w:name="_Toc29763763"/>
      <w:bookmarkStart w:id="4612" w:name="_Toc36030234"/>
      <w:bookmarkStart w:id="4613" w:name="_Toc37180134"/>
      <w:bookmarkStart w:id="4614" w:name="_Toc45869834"/>
      <w:bookmarkStart w:id="4615" w:name="_Toc52555640"/>
      <w:bookmarkStart w:id="4616" w:name="_Toc61126467"/>
      <w:bookmarkStart w:id="4617" w:name="_Toc67911883"/>
      <w:bookmarkStart w:id="4618" w:name="_Toc74841975"/>
      <w:bookmarkStart w:id="4619" w:name="_Toc76503755"/>
      <w:bookmarkStart w:id="4620" w:name="_Toc83041610"/>
      <w:r w:rsidRPr="009202AA">
        <w:t>10.4.2</w:t>
      </w:r>
      <w:r w:rsidRPr="009202AA">
        <w:tab/>
        <w:t>Minimum requirement for MSR operation</w:t>
      </w:r>
      <w:bookmarkEnd w:id="4610"/>
      <w:bookmarkEnd w:id="4611"/>
      <w:bookmarkEnd w:id="4612"/>
      <w:bookmarkEnd w:id="4613"/>
      <w:bookmarkEnd w:id="4614"/>
      <w:bookmarkEnd w:id="4615"/>
      <w:bookmarkEnd w:id="4616"/>
      <w:bookmarkEnd w:id="4617"/>
      <w:bookmarkEnd w:id="4618"/>
      <w:bookmarkEnd w:id="4619"/>
      <w:bookmarkEnd w:id="4620"/>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4621" w:name="_Toc21096797"/>
      <w:bookmarkStart w:id="4622" w:name="_Toc29763764"/>
      <w:bookmarkStart w:id="4623" w:name="_Toc36030235"/>
      <w:bookmarkStart w:id="4624" w:name="_Toc37180135"/>
      <w:bookmarkStart w:id="4625" w:name="_Toc45869835"/>
      <w:bookmarkStart w:id="4626" w:name="_Toc52555641"/>
      <w:bookmarkStart w:id="4627" w:name="_Toc61126468"/>
      <w:bookmarkStart w:id="4628" w:name="_Toc67911884"/>
      <w:bookmarkStart w:id="4629" w:name="_Toc74841976"/>
      <w:bookmarkStart w:id="4630" w:name="_Toc76503756"/>
      <w:bookmarkStart w:id="4631" w:name="_Toc83041611"/>
      <w:r w:rsidRPr="009202AA">
        <w:t>10.4.3</w:t>
      </w:r>
      <w:r w:rsidRPr="009202AA">
        <w:tab/>
        <w:t>Minimum requirement for single RAT UTRA operation</w:t>
      </w:r>
      <w:bookmarkEnd w:id="4621"/>
      <w:bookmarkEnd w:id="4622"/>
      <w:bookmarkEnd w:id="4623"/>
      <w:bookmarkEnd w:id="4624"/>
      <w:bookmarkEnd w:id="4625"/>
      <w:bookmarkEnd w:id="4626"/>
      <w:bookmarkEnd w:id="4627"/>
      <w:bookmarkEnd w:id="4628"/>
      <w:bookmarkEnd w:id="4629"/>
      <w:bookmarkEnd w:id="4630"/>
      <w:bookmarkEnd w:id="4631"/>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4632" w:name="_Toc21096798"/>
      <w:bookmarkStart w:id="4633" w:name="_Toc29763765"/>
      <w:bookmarkStart w:id="4634" w:name="_Toc36030236"/>
      <w:bookmarkStart w:id="4635" w:name="_Toc37180136"/>
      <w:bookmarkStart w:id="4636" w:name="_Toc45869836"/>
      <w:bookmarkStart w:id="4637" w:name="_Toc52555642"/>
      <w:bookmarkStart w:id="4638" w:name="_Toc61126469"/>
      <w:bookmarkStart w:id="4639" w:name="_Toc67911885"/>
      <w:bookmarkStart w:id="4640" w:name="_Toc74841977"/>
      <w:bookmarkStart w:id="4641" w:name="_Toc76503757"/>
      <w:bookmarkStart w:id="4642" w:name="_Toc83041612"/>
      <w:r w:rsidRPr="009202AA">
        <w:t>10.4.4</w:t>
      </w:r>
      <w:r w:rsidRPr="009202AA">
        <w:tab/>
        <w:t>Minimum requirement for single RAT E-UTRA operation</w:t>
      </w:r>
      <w:bookmarkEnd w:id="4632"/>
      <w:bookmarkEnd w:id="4633"/>
      <w:bookmarkEnd w:id="4634"/>
      <w:bookmarkEnd w:id="4635"/>
      <w:bookmarkEnd w:id="4636"/>
      <w:bookmarkEnd w:id="4637"/>
      <w:bookmarkEnd w:id="4638"/>
      <w:bookmarkEnd w:id="4639"/>
      <w:bookmarkEnd w:id="4640"/>
      <w:bookmarkEnd w:id="4641"/>
      <w:bookmarkEnd w:id="4642"/>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4643" w:name="_Toc21096799"/>
      <w:bookmarkStart w:id="4644" w:name="_Toc29763766"/>
      <w:bookmarkStart w:id="4645" w:name="_Toc36030237"/>
      <w:bookmarkStart w:id="4646" w:name="_Toc37180137"/>
      <w:bookmarkStart w:id="4647" w:name="_Toc45869837"/>
      <w:bookmarkStart w:id="4648" w:name="_Toc52555643"/>
      <w:bookmarkStart w:id="4649" w:name="_Toc61126470"/>
      <w:bookmarkStart w:id="4650" w:name="_Toc67911886"/>
      <w:bookmarkStart w:id="4651" w:name="_Toc74841978"/>
      <w:bookmarkStart w:id="4652" w:name="_Toc76503758"/>
      <w:bookmarkStart w:id="4653" w:name="_Toc83041613"/>
      <w:r w:rsidRPr="009202AA">
        <w:t>10.5</w:t>
      </w:r>
      <w:r w:rsidRPr="009202AA">
        <w:tab/>
        <w:t>OTA Adjacent channel selectivity, general blocking, and narrowband blocking</w:t>
      </w:r>
      <w:bookmarkEnd w:id="4643"/>
      <w:bookmarkEnd w:id="4644"/>
      <w:bookmarkEnd w:id="4645"/>
      <w:bookmarkEnd w:id="4646"/>
      <w:bookmarkEnd w:id="4647"/>
      <w:bookmarkEnd w:id="4648"/>
      <w:bookmarkEnd w:id="4649"/>
      <w:bookmarkEnd w:id="4650"/>
      <w:bookmarkEnd w:id="4651"/>
      <w:bookmarkEnd w:id="4652"/>
      <w:bookmarkEnd w:id="4653"/>
    </w:p>
    <w:p w14:paraId="445B8A70" w14:textId="77777777" w:rsidR="004C4A70" w:rsidRPr="009202AA" w:rsidRDefault="004C4A70" w:rsidP="004C4A70">
      <w:pPr>
        <w:pStyle w:val="Heading3"/>
        <w:ind w:left="0" w:firstLine="0"/>
      </w:pPr>
      <w:bookmarkStart w:id="4654" w:name="_Toc21096800"/>
      <w:bookmarkStart w:id="4655" w:name="_Toc29763767"/>
      <w:bookmarkStart w:id="4656" w:name="_Toc36030238"/>
      <w:bookmarkStart w:id="4657" w:name="_Toc37180138"/>
      <w:bookmarkStart w:id="4658" w:name="_Toc45869838"/>
      <w:bookmarkStart w:id="4659" w:name="_Toc52555644"/>
      <w:bookmarkStart w:id="4660" w:name="_Toc61126471"/>
      <w:bookmarkStart w:id="4661" w:name="_Toc67911887"/>
      <w:bookmarkStart w:id="4662" w:name="_Toc74841979"/>
      <w:bookmarkStart w:id="4663" w:name="_Toc76503759"/>
      <w:bookmarkStart w:id="4664" w:name="_Toc83041614"/>
      <w:r w:rsidRPr="009202AA">
        <w:t>10.5.1</w:t>
      </w:r>
      <w:r w:rsidRPr="009202AA">
        <w:tab/>
        <w:t>General</w:t>
      </w:r>
      <w:bookmarkEnd w:id="4654"/>
      <w:bookmarkEnd w:id="4655"/>
      <w:bookmarkEnd w:id="4656"/>
      <w:bookmarkEnd w:id="4657"/>
      <w:bookmarkEnd w:id="4658"/>
      <w:bookmarkEnd w:id="4659"/>
      <w:bookmarkEnd w:id="4660"/>
      <w:bookmarkEnd w:id="4661"/>
      <w:bookmarkEnd w:id="4662"/>
      <w:bookmarkEnd w:id="4663"/>
      <w:bookmarkEnd w:id="4664"/>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4665" w:name="_Toc21096801"/>
      <w:bookmarkStart w:id="4666" w:name="_Toc29763768"/>
      <w:bookmarkStart w:id="4667" w:name="_Toc36030239"/>
      <w:bookmarkStart w:id="4668" w:name="_Toc37180139"/>
      <w:bookmarkStart w:id="4669" w:name="_Toc45869839"/>
      <w:bookmarkStart w:id="4670" w:name="_Toc52555645"/>
      <w:bookmarkStart w:id="4671" w:name="_Toc61126472"/>
      <w:bookmarkStart w:id="4672" w:name="_Toc67911888"/>
      <w:bookmarkStart w:id="4673" w:name="_Toc74841980"/>
      <w:bookmarkStart w:id="4674" w:name="_Toc76503760"/>
      <w:bookmarkStart w:id="4675" w:name="_Toc83041615"/>
      <w:r w:rsidRPr="009202AA">
        <w:t>10.5.2</w:t>
      </w:r>
      <w:r w:rsidRPr="009202AA">
        <w:tab/>
        <w:t>Minimum requirement for MSR operation</w:t>
      </w:r>
      <w:bookmarkEnd w:id="4665"/>
      <w:bookmarkEnd w:id="4666"/>
      <w:bookmarkEnd w:id="4667"/>
      <w:bookmarkEnd w:id="4668"/>
      <w:bookmarkEnd w:id="4669"/>
      <w:bookmarkEnd w:id="4670"/>
      <w:bookmarkEnd w:id="4671"/>
      <w:bookmarkEnd w:id="4672"/>
      <w:bookmarkEnd w:id="4673"/>
      <w:bookmarkEnd w:id="4674"/>
      <w:bookmarkEnd w:id="4675"/>
    </w:p>
    <w:p w14:paraId="78A0B1C4" w14:textId="77777777" w:rsidR="004C4A70" w:rsidRPr="009202AA" w:rsidRDefault="004C4A70" w:rsidP="004C4A70">
      <w:pPr>
        <w:pStyle w:val="Heading4"/>
        <w:ind w:left="0" w:firstLine="0"/>
      </w:pPr>
      <w:bookmarkStart w:id="4676" w:name="_Toc21096802"/>
      <w:bookmarkStart w:id="4677" w:name="_Toc29763769"/>
      <w:bookmarkStart w:id="4678" w:name="_Toc36030240"/>
      <w:bookmarkStart w:id="4679" w:name="_Toc37180140"/>
      <w:bookmarkStart w:id="4680" w:name="_Toc45869840"/>
      <w:bookmarkStart w:id="4681" w:name="_Toc52555646"/>
      <w:bookmarkStart w:id="4682" w:name="_Toc61126473"/>
      <w:bookmarkStart w:id="4683" w:name="_Toc67911889"/>
      <w:bookmarkStart w:id="4684" w:name="_Toc74841981"/>
      <w:bookmarkStart w:id="4685" w:name="_Toc76503761"/>
      <w:bookmarkStart w:id="4686" w:name="_Toc83041616"/>
      <w:r w:rsidRPr="009202AA">
        <w:t>10.5.2.1</w:t>
      </w:r>
      <w:r w:rsidRPr="009202AA">
        <w:tab/>
        <w:t>General minimum requirement</w:t>
      </w:r>
      <w:bookmarkEnd w:id="4676"/>
      <w:bookmarkEnd w:id="4677"/>
      <w:bookmarkEnd w:id="4678"/>
      <w:bookmarkEnd w:id="4679"/>
      <w:bookmarkEnd w:id="4680"/>
      <w:bookmarkEnd w:id="4681"/>
      <w:bookmarkEnd w:id="4682"/>
      <w:bookmarkEnd w:id="4683"/>
      <w:bookmarkEnd w:id="4684"/>
      <w:bookmarkEnd w:id="4685"/>
      <w:bookmarkEnd w:id="4686"/>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4687" w:name="_Toc21096803"/>
      <w:bookmarkStart w:id="4688" w:name="_Toc29763770"/>
      <w:bookmarkStart w:id="4689" w:name="_Toc36030241"/>
      <w:bookmarkStart w:id="4690" w:name="_Toc37180141"/>
      <w:bookmarkStart w:id="4691" w:name="_Toc45869841"/>
      <w:bookmarkStart w:id="4692" w:name="_Toc52555647"/>
      <w:bookmarkStart w:id="4693" w:name="_Toc61126474"/>
      <w:bookmarkStart w:id="4694" w:name="_Toc67911890"/>
      <w:bookmarkStart w:id="4695" w:name="_Toc74841982"/>
      <w:bookmarkStart w:id="4696" w:name="_Toc76503762"/>
      <w:bookmarkStart w:id="4697" w:name="_Toc83041617"/>
      <w:r w:rsidRPr="009202AA">
        <w:t>10.5.2.2</w:t>
      </w:r>
      <w:r w:rsidRPr="009202AA">
        <w:tab/>
        <w:t>General narrowband blocking minimum requirement</w:t>
      </w:r>
      <w:bookmarkEnd w:id="4687"/>
      <w:bookmarkEnd w:id="4688"/>
      <w:bookmarkEnd w:id="4689"/>
      <w:bookmarkEnd w:id="4690"/>
      <w:bookmarkEnd w:id="4691"/>
      <w:bookmarkEnd w:id="4692"/>
      <w:bookmarkEnd w:id="4693"/>
      <w:bookmarkEnd w:id="4694"/>
      <w:bookmarkEnd w:id="4695"/>
      <w:bookmarkEnd w:id="4696"/>
      <w:bookmarkEnd w:id="469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469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469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4699" w:name="_Toc21096804"/>
      <w:bookmarkStart w:id="4700" w:name="_Toc29763771"/>
      <w:bookmarkStart w:id="4701" w:name="_Toc36030242"/>
      <w:bookmarkStart w:id="4702" w:name="_Toc37180142"/>
      <w:bookmarkStart w:id="4703" w:name="_Toc45869842"/>
      <w:bookmarkStart w:id="4704" w:name="_Toc52555648"/>
      <w:bookmarkStart w:id="4705" w:name="_Toc61126475"/>
      <w:bookmarkStart w:id="4706" w:name="_Toc67911891"/>
      <w:bookmarkStart w:id="4707" w:name="_Toc74841983"/>
      <w:bookmarkStart w:id="4708" w:name="_Toc76503763"/>
      <w:bookmarkStart w:id="4709" w:name="_Toc83041618"/>
      <w:r w:rsidRPr="009202AA">
        <w:t>10.5.2.3</w:t>
      </w:r>
      <w:r w:rsidRPr="009202AA">
        <w:tab/>
        <w:t>Additional BC3 blocking minimum requirement</w:t>
      </w:r>
      <w:bookmarkEnd w:id="4699"/>
      <w:bookmarkEnd w:id="4700"/>
      <w:bookmarkEnd w:id="4701"/>
      <w:bookmarkEnd w:id="4702"/>
      <w:bookmarkEnd w:id="4703"/>
      <w:bookmarkEnd w:id="4704"/>
      <w:bookmarkEnd w:id="4705"/>
      <w:bookmarkEnd w:id="4706"/>
      <w:bookmarkEnd w:id="4707"/>
      <w:bookmarkEnd w:id="4708"/>
      <w:bookmarkEnd w:id="4709"/>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4710" w:name="_Toc21096805"/>
      <w:bookmarkStart w:id="4711" w:name="_Toc29763772"/>
      <w:bookmarkStart w:id="4712" w:name="_Toc36030243"/>
      <w:bookmarkStart w:id="4713" w:name="_Toc37180143"/>
      <w:bookmarkStart w:id="4714" w:name="_Toc45869843"/>
      <w:bookmarkStart w:id="4715" w:name="_Toc52555649"/>
      <w:bookmarkStart w:id="4716" w:name="_Toc61126476"/>
      <w:bookmarkStart w:id="4717" w:name="_Toc67911892"/>
      <w:bookmarkStart w:id="4718" w:name="_Toc74841984"/>
      <w:bookmarkStart w:id="4719" w:name="_Toc76503764"/>
      <w:bookmarkStart w:id="4720" w:name="_Toc83041619"/>
      <w:r w:rsidRPr="009202AA">
        <w:t>10.5.3</w:t>
      </w:r>
      <w:r w:rsidRPr="009202AA">
        <w:tab/>
        <w:t>Minimum requirement for single RAT UTRA operation</w:t>
      </w:r>
      <w:bookmarkEnd w:id="4710"/>
      <w:bookmarkEnd w:id="4711"/>
      <w:bookmarkEnd w:id="4712"/>
      <w:bookmarkEnd w:id="4713"/>
      <w:bookmarkEnd w:id="4714"/>
      <w:bookmarkEnd w:id="4715"/>
      <w:bookmarkEnd w:id="4716"/>
      <w:bookmarkEnd w:id="4717"/>
      <w:bookmarkEnd w:id="4718"/>
      <w:bookmarkEnd w:id="4719"/>
      <w:bookmarkEnd w:id="4720"/>
    </w:p>
    <w:p w14:paraId="3C5F420B" w14:textId="77777777" w:rsidR="004C4A70" w:rsidRPr="009202AA" w:rsidRDefault="004C4A70" w:rsidP="004C4A70">
      <w:pPr>
        <w:pStyle w:val="Heading4"/>
        <w:ind w:left="864" w:hanging="864"/>
      </w:pPr>
      <w:bookmarkStart w:id="4721" w:name="_Toc21096806"/>
      <w:bookmarkStart w:id="4722" w:name="_Toc29763773"/>
      <w:bookmarkStart w:id="4723" w:name="_Toc36030244"/>
      <w:bookmarkStart w:id="4724" w:name="_Toc37180144"/>
      <w:bookmarkStart w:id="4725" w:name="_Toc45869844"/>
      <w:bookmarkStart w:id="4726" w:name="_Toc52555650"/>
      <w:bookmarkStart w:id="4727" w:name="_Toc61126477"/>
      <w:bookmarkStart w:id="4728" w:name="_Toc67911893"/>
      <w:bookmarkStart w:id="4729" w:name="_Toc74841985"/>
      <w:bookmarkStart w:id="4730" w:name="_Toc76503765"/>
      <w:bookmarkStart w:id="4731" w:name="_Toc83041620"/>
      <w:r w:rsidRPr="009202AA">
        <w:t>10.5.3.1</w:t>
      </w:r>
      <w:r w:rsidRPr="009202AA">
        <w:tab/>
        <w:t>General</w:t>
      </w:r>
      <w:bookmarkEnd w:id="4721"/>
      <w:bookmarkEnd w:id="4722"/>
      <w:bookmarkEnd w:id="4723"/>
      <w:bookmarkEnd w:id="4724"/>
      <w:bookmarkEnd w:id="4725"/>
      <w:bookmarkEnd w:id="4726"/>
      <w:bookmarkEnd w:id="4727"/>
      <w:bookmarkEnd w:id="4728"/>
      <w:bookmarkEnd w:id="4729"/>
      <w:bookmarkEnd w:id="4730"/>
      <w:bookmarkEnd w:id="4731"/>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4732" w:name="_Toc21096807"/>
      <w:bookmarkStart w:id="4733" w:name="_Toc29763774"/>
      <w:bookmarkStart w:id="4734" w:name="_Toc36030245"/>
      <w:bookmarkStart w:id="4735" w:name="_Toc37180145"/>
      <w:bookmarkStart w:id="4736" w:name="_Toc45869845"/>
      <w:bookmarkStart w:id="4737" w:name="_Toc52555651"/>
      <w:bookmarkStart w:id="4738" w:name="_Toc61126478"/>
      <w:bookmarkStart w:id="4739" w:name="_Toc67911894"/>
      <w:bookmarkStart w:id="4740" w:name="_Toc74841986"/>
      <w:bookmarkStart w:id="4741" w:name="_Toc76503766"/>
      <w:bookmarkStart w:id="4742" w:name="_Toc83041621"/>
      <w:r w:rsidRPr="009202AA">
        <w:t>10.5.3.2</w:t>
      </w:r>
      <w:r w:rsidRPr="009202AA">
        <w:tab/>
        <w:t>Minimum requirement</w:t>
      </w:r>
      <w:bookmarkEnd w:id="4732"/>
      <w:bookmarkEnd w:id="4733"/>
      <w:bookmarkEnd w:id="4734"/>
      <w:bookmarkEnd w:id="4735"/>
      <w:bookmarkEnd w:id="4736"/>
      <w:bookmarkEnd w:id="4737"/>
      <w:bookmarkEnd w:id="4738"/>
      <w:bookmarkEnd w:id="4739"/>
      <w:bookmarkEnd w:id="4740"/>
      <w:bookmarkEnd w:id="4741"/>
      <w:bookmarkEnd w:id="4742"/>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4743" w:name="_Toc21096808"/>
      <w:bookmarkStart w:id="4744" w:name="_Toc29763775"/>
      <w:bookmarkStart w:id="4745" w:name="_Toc36030246"/>
      <w:bookmarkStart w:id="4746" w:name="_Toc37180146"/>
      <w:bookmarkStart w:id="4747" w:name="_Toc45869846"/>
      <w:bookmarkStart w:id="4748" w:name="_Toc52555652"/>
      <w:bookmarkStart w:id="4749" w:name="_Toc61126479"/>
      <w:bookmarkStart w:id="4750" w:name="_Toc67911895"/>
      <w:bookmarkStart w:id="4751" w:name="_Toc74841987"/>
      <w:bookmarkStart w:id="4752" w:name="_Toc76503767"/>
      <w:bookmarkStart w:id="4753" w:name="_Toc83041622"/>
      <w:r w:rsidRPr="009202AA">
        <w:t>10.5.3.3</w:t>
      </w:r>
      <w:r w:rsidRPr="009202AA">
        <w:tab/>
        <w:t>Minimum requirement - Co-location with UTRA-TDD</w:t>
      </w:r>
      <w:bookmarkEnd w:id="4743"/>
      <w:bookmarkEnd w:id="4744"/>
      <w:bookmarkEnd w:id="4745"/>
      <w:bookmarkEnd w:id="4746"/>
      <w:bookmarkEnd w:id="4747"/>
      <w:bookmarkEnd w:id="4748"/>
      <w:bookmarkEnd w:id="4749"/>
      <w:bookmarkEnd w:id="4750"/>
      <w:bookmarkEnd w:id="4751"/>
      <w:bookmarkEnd w:id="4752"/>
      <w:bookmarkEnd w:id="4753"/>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4754" w:name="_Toc21096809"/>
      <w:bookmarkStart w:id="4755" w:name="_Toc29763776"/>
      <w:bookmarkStart w:id="4756" w:name="_Toc36030247"/>
      <w:bookmarkStart w:id="4757" w:name="_Toc37180147"/>
      <w:bookmarkStart w:id="4758" w:name="_Toc45869847"/>
      <w:bookmarkStart w:id="4759" w:name="_Toc52555653"/>
      <w:bookmarkStart w:id="4760" w:name="_Toc61126480"/>
      <w:bookmarkStart w:id="4761" w:name="_Toc67911896"/>
      <w:bookmarkStart w:id="4762" w:name="_Toc74841988"/>
      <w:bookmarkStart w:id="4763" w:name="_Toc76503768"/>
      <w:bookmarkStart w:id="4764" w:name="_Toc83041623"/>
      <w:r w:rsidRPr="009202AA">
        <w:t>10.5.4</w:t>
      </w:r>
      <w:r w:rsidRPr="009202AA">
        <w:tab/>
        <w:t>Minimum requirement for single RAT E-UTRA operation</w:t>
      </w:r>
      <w:bookmarkEnd w:id="4754"/>
      <w:bookmarkEnd w:id="4755"/>
      <w:bookmarkEnd w:id="4756"/>
      <w:bookmarkEnd w:id="4757"/>
      <w:bookmarkEnd w:id="4758"/>
      <w:bookmarkEnd w:id="4759"/>
      <w:bookmarkEnd w:id="4760"/>
      <w:bookmarkEnd w:id="4761"/>
      <w:bookmarkEnd w:id="4762"/>
      <w:bookmarkEnd w:id="4763"/>
      <w:bookmarkEnd w:id="4764"/>
    </w:p>
    <w:p w14:paraId="7668F459" w14:textId="77777777" w:rsidR="004C4A70" w:rsidRPr="009202AA" w:rsidRDefault="004C4A70" w:rsidP="004C4A70">
      <w:pPr>
        <w:pStyle w:val="Heading4"/>
        <w:ind w:left="0" w:firstLine="0"/>
      </w:pPr>
      <w:bookmarkStart w:id="4765" w:name="_Toc21096810"/>
      <w:bookmarkStart w:id="4766" w:name="_Toc29763777"/>
      <w:bookmarkStart w:id="4767" w:name="_Toc36030248"/>
      <w:bookmarkStart w:id="4768" w:name="_Toc37180148"/>
      <w:bookmarkStart w:id="4769" w:name="_Toc45869848"/>
      <w:bookmarkStart w:id="4770" w:name="_Toc52555654"/>
      <w:bookmarkStart w:id="4771" w:name="_Toc61126481"/>
      <w:bookmarkStart w:id="4772" w:name="_Toc67911897"/>
      <w:bookmarkStart w:id="4773" w:name="_Toc74841989"/>
      <w:bookmarkStart w:id="4774" w:name="_Toc76503769"/>
      <w:bookmarkStart w:id="4775" w:name="_Toc83041624"/>
      <w:r w:rsidRPr="009202AA">
        <w:t>10.5.4.1</w:t>
      </w:r>
      <w:r w:rsidRPr="009202AA">
        <w:tab/>
        <w:t>General</w:t>
      </w:r>
      <w:bookmarkEnd w:id="4765"/>
      <w:bookmarkEnd w:id="4766"/>
      <w:bookmarkEnd w:id="4767"/>
      <w:bookmarkEnd w:id="4768"/>
      <w:bookmarkEnd w:id="4769"/>
      <w:bookmarkEnd w:id="4770"/>
      <w:bookmarkEnd w:id="4771"/>
      <w:bookmarkEnd w:id="4772"/>
      <w:bookmarkEnd w:id="4773"/>
      <w:bookmarkEnd w:id="4774"/>
      <w:bookmarkEnd w:id="4775"/>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4776" w:name="_Toc21096811"/>
      <w:bookmarkStart w:id="4777" w:name="_Toc29763778"/>
      <w:bookmarkStart w:id="4778" w:name="_Toc36030249"/>
      <w:bookmarkStart w:id="4779" w:name="_Toc37180149"/>
      <w:bookmarkStart w:id="4780" w:name="_Toc45869849"/>
      <w:bookmarkStart w:id="4781" w:name="_Toc52555655"/>
      <w:bookmarkStart w:id="4782" w:name="_Toc61126482"/>
      <w:bookmarkStart w:id="4783" w:name="_Toc67911898"/>
      <w:bookmarkStart w:id="4784" w:name="_Toc74841990"/>
      <w:bookmarkStart w:id="4785" w:name="_Toc76503770"/>
      <w:bookmarkStart w:id="4786" w:name="_Toc83041625"/>
      <w:r w:rsidRPr="009202AA">
        <w:t>10.5.4.2</w:t>
      </w:r>
      <w:r w:rsidRPr="009202AA">
        <w:tab/>
        <w:t>Minimum requirement</w:t>
      </w:r>
      <w:bookmarkEnd w:id="4776"/>
      <w:bookmarkEnd w:id="4777"/>
      <w:bookmarkEnd w:id="4778"/>
      <w:bookmarkEnd w:id="4779"/>
      <w:bookmarkEnd w:id="4780"/>
      <w:bookmarkEnd w:id="4781"/>
      <w:bookmarkEnd w:id="4782"/>
      <w:bookmarkEnd w:id="4783"/>
      <w:bookmarkEnd w:id="4784"/>
      <w:bookmarkEnd w:id="4785"/>
      <w:bookmarkEnd w:id="4786"/>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4787" w:name="_Toc21096812"/>
      <w:bookmarkStart w:id="4788" w:name="_Toc29763779"/>
      <w:bookmarkStart w:id="4789" w:name="_Toc36030250"/>
      <w:bookmarkStart w:id="4790" w:name="_Toc37180150"/>
      <w:bookmarkStart w:id="4791" w:name="_Toc45869850"/>
      <w:bookmarkStart w:id="4792" w:name="_Toc52555656"/>
      <w:bookmarkStart w:id="4793" w:name="_Toc61126483"/>
      <w:bookmarkStart w:id="4794" w:name="_Toc67911899"/>
      <w:bookmarkStart w:id="4795" w:name="_Toc74841991"/>
      <w:bookmarkStart w:id="4796" w:name="_Toc76503771"/>
      <w:bookmarkStart w:id="4797" w:name="_Toc83041626"/>
      <w:r w:rsidRPr="009202AA">
        <w:t>10.6</w:t>
      </w:r>
      <w:r w:rsidRPr="009202AA">
        <w:tab/>
        <w:t>OTA Blocking</w:t>
      </w:r>
      <w:bookmarkEnd w:id="4787"/>
      <w:bookmarkEnd w:id="4788"/>
      <w:bookmarkEnd w:id="4789"/>
      <w:bookmarkEnd w:id="4790"/>
      <w:bookmarkEnd w:id="4791"/>
      <w:bookmarkEnd w:id="4792"/>
      <w:bookmarkEnd w:id="4793"/>
      <w:bookmarkEnd w:id="4794"/>
      <w:bookmarkEnd w:id="4795"/>
      <w:bookmarkEnd w:id="4796"/>
      <w:bookmarkEnd w:id="4797"/>
    </w:p>
    <w:p w14:paraId="74832A95" w14:textId="77777777" w:rsidR="004C4A70" w:rsidRPr="009202AA" w:rsidRDefault="004C4A70" w:rsidP="004C4A70">
      <w:pPr>
        <w:pStyle w:val="Heading3"/>
      </w:pPr>
      <w:bookmarkStart w:id="4798" w:name="_Toc21096813"/>
      <w:bookmarkStart w:id="4799" w:name="_Toc29763780"/>
      <w:bookmarkStart w:id="4800" w:name="_Toc36030251"/>
      <w:bookmarkStart w:id="4801" w:name="_Toc37180151"/>
      <w:bookmarkStart w:id="4802" w:name="_Toc45869851"/>
      <w:bookmarkStart w:id="4803" w:name="_Toc52555657"/>
      <w:bookmarkStart w:id="4804" w:name="_Toc61126484"/>
      <w:bookmarkStart w:id="4805" w:name="_Toc67911900"/>
      <w:bookmarkStart w:id="4806" w:name="_Toc74841992"/>
      <w:bookmarkStart w:id="4807" w:name="_Toc76503772"/>
      <w:bookmarkStart w:id="4808" w:name="_Toc83041627"/>
      <w:r w:rsidRPr="009202AA">
        <w:t>10.6.1</w:t>
      </w:r>
      <w:r w:rsidRPr="009202AA">
        <w:tab/>
        <w:t>General</w:t>
      </w:r>
      <w:bookmarkEnd w:id="4798"/>
      <w:bookmarkEnd w:id="4799"/>
      <w:bookmarkEnd w:id="4800"/>
      <w:bookmarkEnd w:id="4801"/>
      <w:bookmarkEnd w:id="4802"/>
      <w:bookmarkEnd w:id="4803"/>
      <w:bookmarkEnd w:id="4804"/>
      <w:bookmarkEnd w:id="4805"/>
      <w:bookmarkEnd w:id="4806"/>
      <w:bookmarkEnd w:id="4807"/>
      <w:bookmarkEnd w:id="480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4809" w:name="_Toc21096814"/>
      <w:bookmarkStart w:id="4810" w:name="_Toc29763781"/>
      <w:bookmarkStart w:id="4811" w:name="_Toc36030252"/>
      <w:bookmarkStart w:id="4812" w:name="_Toc37180152"/>
      <w:bookmarkStart w:id="4813" w:name="_Toc45869852"/>
      <w:bookmarkStart w:id="4814" w:name="_Toc52555658"/>
      <w:bookmarkStart w:id="4815" w:name="_Toc61126485"/>
      <w:bookmarkStart w:id="4816" w:name="_Toc67911901"/>
      <w:bookmarkStart w:id="4817" w:name="_Toc74841993"/>
      <w:bookmarkStart w:id="4818" w:name="_Toc76503773"/>
      <w:bookmarkStart w:id="4819" w:name="_Toc83041628"/>
      <w:r w:rsidRPr="009202AA">
        <w:t>10.6.2</w:t>
      </w:r>
      <w:r w:rsidRPr="009202AA">
        <w:tab/>
        <w:t>Minimum requirement for MSR operation</w:t>
      </w:r>
      <w:bookmarkEnd w:id="4809"/>
      <w:bookmarkEnd w:id="4810"/>
      <w:bookmarkEnd w:id="4811"/>
      <w:bookmarkEnd w:id="4812"/>
      <w:bookmarkEnd w:id="4813"/>
      <w:bookmarkEnd w:id="4814"/>
      <w:bookmarkEnd w:id="4815"/>
      <w:bookmarkEnd w:id="4816"/>
      <w:bookmarkEnd w:id="4817"/>
      <w:bookmarkEnd w:id="4818"/>
      <w:bookmarkEnd w:id="4819"/>
    </w:p>
    <w:p w14:paraId="77A8EE5D" w14:textId="77777777" w:rsidR="004C4A70" w:rsidRPr="009202AA" w:rsidRDefault="004C4A70" w:rsidP="004C4A70">
      <w:pPr>
        <w:pStyle w:val="Heading4"/>
      </w:pPr>
      <w:bookmarkStart w:id="4820" w:name="_Toc21096815"/>
      <w:bookmarkStart w:id="4821" w:name="_Toc29763782"/>
      <w:bookmarkStart w:id="4822" w:name="_Toc36030253"/>
      <w:bookmarkStart w:id="4823" w:name="_Toc37180153"/>
      <w:bookmarkStart w:id="4824" w:name="_Toc45869853"/>
      <w:bookmarkStart w:id="4825" w:name="_Toc52555659"/>
      <w:bookmarkStart w:id="4826" w:name="_Toc61126486"/>
      <w:bookmarkStart w:id="4827" w:name="_Toc67911902"/>
      <w:bookmarkStart w:id="4828" w:name="_Toc74841994"/>
      <w:bookmarkStart w:id="4829" w:name="_Toc76503774"/>
      <w:bookmarkStart w:id="4830" w:name="_Toc83041629"/>
      <w:r w:rsidRPr="009202AA">
        <w:t>10.6.2.1</w:t>
      </w:r>
      <w:r w:rsidRPr="009202AA">
        <w:tab/>
        <w:t>General minimum requirement</w:t>
      </w:r>
      <w:bookmarkEnd w:id="4820"/>
      <w:bookmarkEnd w:id="4821"/>
      <w:bookmarkEnd w:id="4822"/>
      <w:bookmarkEnd w:id="4823"/>
      <w:bookmarkEnd w:id="4824"/>
      <w:bookmarkEnd w:id="4825"/>
      <w:bookmarkEnd w:id="4826"/>
      <w:bookmarkEnd w:id="4827"/>
      <w:bookmarkEnd w:id="4828"/>
      <w:bookmarkEnd w:id="4829"/>
      <w:bookmarkEnd w:id="483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35pt" o:ole="">
            <v:imagedata r:id="rId188" o:title=""/>
          </v:shape>
          <o:OLEObject Type="Embed" ProgID="Equation.3" ShapeID="_x0000_i1117" DrawAspect="Content" ObjectID="_1694533456"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4831" w:name="_Toc21096816"/>
      <w:bookmarkStart w:id="4832" w:name="_Toc29763783"/>
      <w:bookmarkStart w:id="4833" w:name="_Toc36030254"/>
      <w:bookmarkStart w:id="4834" w:name="_Toc37180154"/>
      <w:bookmarkStart w:id="4835" w:name="_Toc45869854"/>
      <w:bookmarkStart w:id="4836" w:name="_Toc52555660"/>
      <w:bookmarkStart w:id="4837" w:name="_Toc61126487"/>
      <w:bookmarkStart w:id="4838" w:name="_Toc67911903"/>
      <w:bookmarkStart w:id="4839" w:name="_Toc74841995"/>
      <w:bookmarkStart w:id="4840" w:name="_Toc76503775"/>
      <w:bookmarkStart w:id="4841" w:name="_Toc83041630"/>
      <w:r w:rsidRPr="009202AA">
        <w:t>10.6.2.2</w:t>
      </w:r>
      <w:r w:rsidRPr="009202AA">
        <w:tab/>
        <w:t>Co-location minimum requirement</w:t>
      </w:r>
      <w:bookmarkEnd w:id="4831"/>
      <w:bookmarkEnd w:id="4832"/>
      <w:bookmarkEnd w:id="4833"/>
      <w:bookmarkEnd w:id="4834"/>
      <w:bookmarkEnd w:id="4835"/>
      <w:bookmarkEnd w:id="4836"/>
      <w:bookmarkEnd w:id="4837"/>
      <w:bookmarkEnd w:id="4838"/>
      <w:bookmarkEnd w:id="4839"/>
      <w:bookmarkEnd w:id="4840"/>
      <w:bookmarkEnd w:id="4841"/>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4842"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4842"/>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4843" w:name="_Toc21096817"/>
      <w:bookmarkStart w:id="4844" w:name="_Toc29763784"/>
      <w:bookmarkStart w:id="4845" w:name="_Toc36030255"/>
      <w:bookmarkStart w:id="4846" w:name="_Toc37180155"/>
      <w:bookmarkStart w:id="4847" w:name="_Toc45869855"/>
      <w:bookmarkStart w:id="4848" w:name="_Toc52555661"/>
      <w:bookmarkStart w:id="4849" w:name="_Toc61126488"/>
      <w:bookmarkStart w:id="4850" w:name="_Toc67911904"/>
      <w:bookmarkStart w:id="4851" w:name="_Toc74841996"/>
      <w:bookmarkStart w:id="4852" w:name="_Toc76503776"/>
      <w:bookmarkStart w:id="4853" w:name="_Toc83041631"/>
      <w:r w:rsidRPr="009202AA">
        <w:t>10.6.3</w:t>
      </w:r>
      <w:r w:rsidRPr="009202AA">
        <w:tab/>
        <w:t>Minimum requirement for single RAT UTRA operation</w:t>
      </w:r>
      <w:bookmarkEnd w:id="4843"/>
      <w:bookmarkEnd w:id="4844"/>
      <w:bookmarkEnd w:id="4845"/>
      <w:bookmarkEnd w:id="4846"/>
      <w:bookmarkEnd w:id="4847"/>
      <w:bookmarkEnd w:id="4848"/>
      <w:bookmarkEnd w:id="4849"/>
      <w:bookmarkEnd w:id="4850"/>
      <w:bookmarkEnd w:id="4851"/>
      <w:bookmarkEnd w:id="4852"/>
      <w:bookmarkEnd w:id="4853"/>
    </w:p>
    <w:p w14:paraId="5128495B" w14:textId="77777777" w:rsidR="004C4A70" w:rsidRPr="009202AA" w:rsidRDefault="004C4A70" w:rsidP="004C4A70">
      <w:pPr>
        <w:pStyle w:val="Heading4"/>
      </w:pPr>
      <w:bookmarkStart w:id="4854" w:name="_Toc21096818"/>
      <w:bookmarkStart w:id="4855" w:name="_Toc29763785"/>
      <w:bookmarkStart w:id="4856" w:name="_Toc36030256"/>
      <w:bookmarkStart w:id="4857" w:name="_Toc37180156"/>
      <w:bookmarkStart w:id="4858" w:name="_Toc45869856"/>
      <w:bookmarkStart w:id="4859" w:name="_Toc52555662"/>
      <w:bookmarkStart w:id="4860" w:name="_Toc61126489"/>
      <w:bookmarkStart w:id="4861" w:name="_Toc67911905"/>
      <w:bookmarkStart w:id="4862" w:name="_Toc74841997"/>
      <w:bookmarkStart w:id="4863" w:name="_Toc76503777"/>
      <w:bookmarkStart w:id="4864" w:name="_Toc83041632"/>
      <w:r w:rsidRPr="009202AA">
        <w:t>10.6.3.1</w:t>
      </w:r>
      <w:r w:rsidRPr="009202AA">
        <w:tab/>
        <w:t>General minimum requirement</w:t>
      </w:r>
      <w:bookmarkEnd w:id="4854"/>
      <w:bookmarkEnd w:id="4855"/>
      <w:bookmarkEnd w:id="4856"/>
      <w:bookmarkEnd w:id="4857"/>
      <w:bookmarkEnd w:id="4858"/>
      <w:bookmarkEnd w:id="4859"/>
      <w:bookmarkEnd w:id="4860"/>
      <w:bookmarkEnd w:id="4861"/>
      <w:bookmarkEnd w:id="4862"/>
      <w:bookmarkEnd w:id="4863"/>
      <w:bookmarkEnd w:id="4864"/>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4865" w:name="_Toc21096819"/>
      <w:bookmarkStart w:id="4866" w:name="_Toc29763786"/>
      <w:bookmarkStart w:id="4867" w:name="_Toc36030257"/>
      <w:bookmarkStart w:id="4868" w:name="_Toc37180157"/>
      <w:bookmarkStart w:id="4869" w:name="_Toc45869857"/>
      <w:bookmarkStart w:id="4870" w:name="_Toc52555663"/>
      <w:bookmarkStart w:id="4871" w:name="_Toc61126490"/>
      <w:bookmarkStart w:id="4872" w:name="_Toc67911906"/>
      <w:bookmarkStart w:id="4873" w:name="_Toc74841998"/>
      <w:bookmarkStart w:id="4874" w:name="_Toc76503778"/>
      <w:bookmarkStart w:id="4875" w:name="_Toc83041633"/>
      <w:r w:rsidRPr="009202AA">
        <w:t>10.6.3.2</w:t>
      </w:r>
      <w:r w:rsidRPr="009202AA">
        <w:tab/>
        <w:t>Co-location minimum requirement</w:t>
      </w:r>
      <w:bookmarkEnd w:id="4865"/>
      <w:bookmarkEnd w:id="4866"/>
      <w:bookmarkEnd w:id="4867"/>
      <w:bookmarkEnd w:id="4868"/>
      <w:bookmarkEnd w:id="4869"/>
      <w:bookmarkEnd w:id="4870"/>
      <w:bookmarkEnd w:id="4871"/>
      <w:bookmarkEnd w:id="4872"/>
      <w:bookmarkEnd w:id="4873"/>
      <w:bookmarkEnd w:id="4874"/>
      <w:bookmarkEnd w:id="4875"/>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4876" w:name="_Toc21096820"/>
      <w:bookmarkStart w:id="4877" w:name="_Toc29763787"/>
      <w:bookmarkStart w:id="4878" w:name="_Toc36030258"/>
      <w:bookmarkStart w:id="4879" w:name="_Toc37180158"/>
      <w:bookmarkStart w:id="4880" w:name="_Toc45869858"/>
      <w:bookmarkStart w:id="4881" w:name="_Toc52555664"/>
      <w:bookmarkStart w:id="4882" w:name="_Toc61126491"/>
      <w:bookmarkStart w:id="4883" w:name="_Toc67911907"/>
      <w:bookmarkStart w:id="4884" w:name="_Toc74841999"/>
      <w:bookmarkStart w:id="4885" w:name="_Toc76503779"/>
      <w:bookmarkStart w:id="4886" w:name="_Toc83041634"/>
      <w:r w:rsidRPr="009202AA">
        <w:t>10.6.4</w:t>
      </w:r>
      <w:r w:rsidRPr="009202AA">
        <w:tab/>
        <w:t>Minimum requirement for single RAT E-UTRA operation</w:t>
      </w:r>
      <w:bookmarkEnd w:id="4876"/>
      <w:bookmarkEnd w:id="4877"/>
      <w:bookmarkEnd w:id="4878"/>
      <w:bookmarkEnd w:id="4879"/>
      <w:bookmarkEnd w:id="4880"/>
      <w:bookmarkEnd w:id="4881"/>
      <w:bookmarkEnd w:id="4882"/>
      <w:bookmarkEnd w:id="4883"/>
      <w:bookmarkEnd w:id="4884"/>
      <w:bookmarkEnd w:id="4885"/>
      <w:bookmarkEnd w:id="4886"/>
    </w:p>
    <w:p w14:paraId="6A3229D3" w14:textId="77777777" w:rsidR="004C4A70" w:rsidRPr="009202AA" w:rsidRDefault="004C4A70" w:rsidP="004C4A70">
      <w:pPr>
        <w:pStyle w:val="Heading4"/>
      </w:pPr>
      <w:bookmarkStart w:id="4887" w:name="_Toc21096821"/>
      <w:bookmarkStart w:id="4888" w:name="_Toc29763788"/>
      <w:bookmarkStart w:id="4889" w:name="_Toc36030259"/>
      <w:bookmarkStart w:id="4890" w:name="_Toc37180159"/>
      <w:bookmarkStart w:id="4891" w:name="_Toc45869859"/>
      <w:bookmarkStart w:id="4892" w:name="_Toc52555665"/>
      <w:bookmarkStart w:id="4893" w:name="_Toc61126492"/>
      <w:bookmarkStart w:id="4894" w:name="_Toc67911908"/>
      <w:bookmarkStart w:id="4895" w:name="_Toc74842000"/>
      <w:bookmarkStart w:id="4896" w:name="_Toc76503780"/>
      <w:bookmarkStart w:id="4897" w:name="_Toc83041635"/>
      <w:r w:rsidRPr="009202AA">
        <w:t>10.6.4.1</w:t>
      </w:r>
      <w:r w:rsidRPr="009202AA">
        <w:tab/>
        <w:t>General minimum requirement</w:t>
      </w:r>
      <w:bookmarkEnd w:id="4887"/>
      <w:bookmarkEnd w:id="4888"/>
      <w:bookmarkEnd w:id="4889"/>
      <w:bookmarkEnd w:id="4890"/>
      <w:bookmarkEnd w:id="4891"/>
      <w:bookmarkEnd w:id="4892"/>
      <w:bookmarkEnd w:id="4893"/>
      <w:bookmarkEnd w:id="4894"/>
      <w:bookmarkEnd w:id="4895"/>
      <w:bookmarkEnd w:id="4896"/>
      <w:bookmarkEnd w:id="4897"/>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4898" w:name="_Toc21096822"/>
      <w:bookmarkStart w:id="4899" w:name="_Toc29763789"/>
      <w:bookmarkStart w:id="4900" w:name="_Toc36030260"/>
      <w:bookmarkStart w:id="4901" w:name="_Toc37180160"/>
      <w:bookmarkStart w:id="4902" w:name="_Toc45869860"/>
      <w:bookmarkStart w:id="4903" w:name="_Toc52555666"/>
      <w:bookmarkStart w:id="4904" w:name="_Toc61126493"/>
      <w:bookmarkStart w:id="4905" w:name="_Toc67911909"/>
      <w:bookmarkStart w:id="4906" w:name="_Toc74842001"/>
      <w:bookmarkStart w:id="4907" w:name="_Toc76503781"/>
      <w:bookmarkStart w:id="4908" w:name="_Toc83041636"/>
      <w:r w:rsidRPr="009202AA">
        <w:t>10.6.4.2</w:t>
      </w:r>
      <w:r w:rsidRPr="009202AA">
        <w:tab/>
        <w:t>Co-location minimum requirement</w:t>
      </w:r>
      <w:bookmarkEnd w:id="4898"/>
      <w:bookmarkEnd w:id="4899"/>
      <w:bookmarkEnd w:id="4900"/>
      <w:bookmarkEnd w:id="4901"/>
      <w:bookmarkEnd w:id="4902"/>
      <w:bookmarkEnd w:id="4903"/>
      <w:bookmarkEnd w:id="4904"/>
      <w:bookmarkEnd w:id="4905"/>
      <w:bookmarkEnd w:id="4906"/>
      <w:bookmarkEnd w:id="4907"/>
      <w:bookmarkEnd w:id="4908"/>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4909" w:name="_Toc21096823"/>
      <w:bookmarkStart w:id="4910" w:name="_Toc29763790"/>
      <w:bookmarkStart w:id="4911" w:name="_Toc36030261"/>
      <w:bookmarkStart w:id="4912" w:name="_Toc37180161"/>
      <w:bookmarkStart w:id="4913" w:name="_Toc45869861"/>
      <w:bookmarkStart w:id="4914" w:name="_Toc52555667"/>
      <w:bookmarkStart w:id="4915" w:name="_Toc61126494"/>
      <w:bookmarkStart w:id="4916" w:name="_Toc67911910"/>
      <w:bookmarkStart w:id="4917" w:name="_Toc74842002"/>
      <w:bookmarkStart w:id="4918" w:name="_Toc76503782"/>
      <w:bookmarkStart w:id="4919" w:name="_Toc83041637"/>
      <w:r w:rsidRPr="009202AA">
        <w:t>10.7</w:t>
      </w:r>
      <w:r w:rsidRPr="009202AA">
        <w:tab/>
        <w:t>OTA Receiver spurious emissions</w:t>
      </w:r>
      <w:bookmarkEnd w:id="4909"/>
      <w:bookmarkEnd w:id="4910"/>
      <w:bookmarkEnd w:id="4911"/>
      <w:bookmarkEnd w:id="4912"/>
      <w:bookmarkEnd w:id="4913"/>
      <w:bookmarkEnd w:id="4914"/>
      <w:bookmarkEnd w:id="4915"/>
      <w:bookmarkEnd w:id="4916"/>
      <w:bookmarkEnd w:id="4917"/>
      <w:bookmarkEnd w:id="4918"/>
      <w:bookmarkEnd w:id="4919"/>
    </w:p>
    <w:p w14:paraId="18AD178C" w14:textId="77777777" w:rsidR="004C4A70" w:rsidRPr="009202AA" w:rsidRDefault="004C4A70" w:rsidP="004C4A70">
      <w:pPr>
        <w:pStyle w:val="Heading3"/>
      </w:pPr>
      <w:bookmarkStart w:id="4920" w:name="_Toc21096824"/>
      <w:bookmarkStart w:id="4921" w:name="_Toc29763791"/>
      <w:bookmarkStart w:id="4922" w:name="_Toc36030262"/>
      <w:bookmarkStart w:id="4923" w:name="_Toc37180162"/>
      <w:bookmarkStart w:id="4924" w:name="_Toc45869862"/>
      <w:bookmarkStart w:id="4925" w:name="_Toc52555668"/>
      <w:bookmarkStart w:id="4926" w:name="_Toc61126495"/>
      <w:bookmarkStart w:id="4927" w:name="_Toc67911911"/>
      <w:bookmarkStart w:id="4928" w:name="_Toc74842003"/>
      <w:bookmarkStart w:id="4929" w:name="_Toc76503783"/>
      <w:bookmarkStart w:id="4930" w:name="_Toc83041638"/>
      <w:r w:rsidRPr="009202AA">
        <w:t>10.7.1</w:t>
      </w:r>
      <w:r w:rsidRPr="009202AA">
        <w:tab/>
        <w:t>General</w:t>
      </w:r>
      <w:bookmarkEnd w:id="4920"/>
      <w:bookmarkEnd w:id="4921"/>
      <w:bookmarkEnd w:id="4922"/>
      <w:bookmarkEnd w:id="4923"/>
      <w:bookmarkEnd w:id="4924"/>
      <w:bookmarkEnd w:id="4925"/>
      <w:bookmarkEnd w:id="4926"/>
      <w:bookmarkEnd w:id="4927"/>
      <w:bookmarkEnd w:id="4928"/>
      <w:bookmarkEnd w:id="4929"/>
      <w:bookmarkEnd w:id="4930"/>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4931" w:name="_Toc21096825"/>
      <w:bookmarkStart w:id="4932" w:name="_Toc29763792"/>
      <w:bookmarkStart w:id="4933" w:name="_Toc36030263"/>
      <w:bookmarkStart w:id="4934" w:name="_Toc37180163"/>
      <w:bookmarkStart w:id="4935" w:name="_Toc45869863"/>
      <w:bookmarkStart w:id="4936" w:name="_Toc52555669"/>
      <w:bookmarkStart w:id="4937" w:name="_Toc61126496"/>
      <w:bookmarkStart w:id="4938" w:name="_Toc67911912"/>
      <w:bookmarkStart w:id="4939" w:name="_Toc74842004"/>
      <w:bookmarkStart w:id="4940" w:name="_Toc76503784"/>
      <w:bookmarkStart w:id="4941" w:name="_Toc83041639"/>
      <w:r w:rsidRPr="009202AA">
        <w:t>10.7.2</w:t>
      </w:r>
      <w:r w:rsidRPr="009202AA">
        <w:tab/>
        <w:t>Minimum requirement for MSR operation</w:t>
      </w:r>
      <w:bookmarkEnd w:id="4931"/>
      <w:bookmarkEnd w:id="4932"/>
      <w:bookmarkEnd w:id="4933"/>
      <w:bookmarkEnd w:id="4934"/>
      <w:bookmarkEnd w:id="4935"/>
      <w:bookmarkEnd w:id="4936"/>
      <w:bookmarkEnd w:id="4937"/>
      <w:bookmarkEnd w:id="4938"/>
      <w:bookmarkEnd w:id="4939"/>
      <w:bookmarkEnd w:id="4940"/>
      <w:bookmarkEnd w:id="4941"/>
    </w:p>
    <w:p w14:paraId="2DAD926C" w14:textId="77777777" w:rsidR="004C4A70" w:rsidRPr="009202AA" w:rsidRDefault="004C4A70" w:rsidP="004C4A70">
      <w:pPr>
        <w:pStyle w:val="Heading3"/>
      </w:pPr>
      <w:bookmarkStart w:id="4942" w:name="_Toc21096826"/>
      <w:bookmarkStart w:id="4943" w:name="_Toc29763793"/>
      <w:bookmarkStart w:id="4944" w:name="_Toc36030264"/>
      <w:bookmarkStart w:id="4945" w:name="_Toc37180164"/>
      <w:bookmarkStart w:id="4946" w:name="_Toc45869864"/>
      <w:bookmarkStart w:id="4947" w:name="_Toc52555670"/>
      <w:bookmarkStart w:id="4948" w:name="_Toc61126497"/>
      <w:bookmarkStart w:id="4949" w:name="_Toc67911913"/>
      <w:bookmarkStart w:id="4950" w:name="_Toc74842005"/>
      <w:bookmarkStart w:id="4951" w:name="_Toc76503785"/>
      <w:bookmarkStart w:id="4952" w:name="_Toc83041640"/>
      <w:r w:rsidRPr="009202AA">
        <w:t>10.7.2.1</w:t>
      </w:r>
      <w:r w:rsidRPr="009202AA">
        <w:tab/>
        <w:t>General minimum requirement</w:t>
      </w:r>
      <w:bookmarkEnd w:id="4942"/>
      <w:bookmarkEnd w:id="4943"/>
      <w:bookmarkEnd w:id="4944"/>
      <w:bookmarkEnd w:id="4945"/>
      <w:bookmarkEnd w:id="4946"/>
      <w:bookmarkEnd w:id="4947"/>
      <w:bookmarkEnd w:id="4948"/>
      <w:bookmarkEnd w:id="4949"/>
      <w:bookmarkEnd w:id="4950"/>
      <w:bookmarkEnd w:id="4951"/>
      <w:bookmarkEnd w:id="4952"/>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4953" w:name="_Toc21096827"/>
      <w:bookmarkStart w:id="4954" w:name="_Toc29763794"/>
      <w:bookmarkStart w:id="4955" w:name="_Toc36030265"/>
      <w:bookmarkStart w:id="4956" w:name="_Toc37180165"/>
      <w:bookmarkStart w:id="4957" w:name="_Toc45869865"/>
      <w:bookmarkStart w:id="4958" w:name="_Toc52555671"/>
      <w:bookmarkStart w:id="4959" w:name="_Toc61126498"/>
      <w:bookmarkStart w:id="4960" w:name="_Toc67911914"/>
      <w:bookmarkStart w:id="4961" w:name="_Toc74842006"/>
      <w:bookmarkStart w:id="4962" w:name="_Toc76503786"/>
      <w:bookmarkStart w:id="4963" w:name="_Toc83041641"/>
      <w:r w:rsidRPr="009202AA">
        <w:t>10.7.3</w:t>
      </w:r>
      <w:r w:rsidRPr="009202AA">
        <w:tab/>
        <w:t>Minimum requirement for single RAT UTRA operation</w:t>
      </w:r>
      <w:bookmarkEnd w:id="4953"/>
      <w:bookmarkEnd w:id="4954"/>
      <w:bookmarkEnd w:id="4955"/>
      <w:bookmarkEnd w:id="4956"/>
      <w:bookmarkEnd w:id="4957"/>
      <w:bookmarkEnd w:id="4958"/>
      <w:bookmarkEnd w:id="4959"/>
      <w:bookmarkEnd w:id="4960"/>
      <w:bookmarkEnd w:id="4961"/>
      <w:bookmarkEnd w:id="4962"/>
      <w:bookmarkEnd w:id="4963"/>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4964" w:name="_Toc21096828"/>
      <w:bookmarkStart w:id="4965" w:name="_Toc29763795"/>
      <w:bookmarkStart w:id="4966" w:name="_Toc36030266"/>
      <w:bookmarkStart w:id="4967" w:name="_Toc37180166"/>
      <w:bookmarkStart w:id="4968" w:name="_Toc45869866"/>
      <w:bookmarkStart w:id="4969" w:name="_Toc52555672"/>
      <w:bookmarkStart w:id="4970" w:name="_Toc61126499"/>
      <w:bookmarkStart w:id="4971" w:name="_Toc67911915"/>
      <w:bookmarkStart w:id="4972" w:name="_Toc74842007"/>
      <w:bookmarkStart w:id="4973" w:name="_Toc76503787"/>
      <w:bookmarkStart w:id="4974" w:name="_Toc83041642"/>
      <w:r w:rsidRPr="009202AA">
        <w:t>10.7.4</w:t>
      </w:r>
      <w:r w:rsidRPr="009202AA">
        <w:tab/>
        <w:t>Minimum requirement for single RAT E-UTRA operation</w:t>
      </w:r>
      <w:bookmarkEnd w:id="4964"/>
      <w:bookmarkEnd w:id="4965"/>
      <w:bookmarkEnd w:id="4966"/>
      <w:bookmarkEnd w:id="4967"/>
      <w:bookmarkEnd w:id="4968"/>
      <w:bookmarkEnd w:id="4969"/>
      <w:bookmarkEnd w:id="4970"/>
      <w:bookmarkEnd w:id="4971"/>
      <w:bookmarkEnd w:id="4972"/>
      <w:bookmarkEnd w:id="4973"/>
      <w:bookmarkEnd w:id="4974"/>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4975" w:name="_Toc21096829"/>
      <w:bookmarkStart w:id="4976" w:name="_Toc29763796"/>
      <w:bookmarkStart w:id="4977" w:name="_Toc36030267"/>
      <w:bookmarkStart w:id="4978" w:name="_Toc37180167"/>
      <w:bookmarkStart w:id="4979" w:name="_Toc45869867"/>
      <w:bookmarkStart w:id="4980" w:name="_Toc52555673"/>
      <w:bookmarkStart w:id="4981" w:name="_Toc61126500"/>
      <w:bookmarkStart w:id="4982" w:name="_Toc67911916"/>
      <w:bookmarkStart w:id="4983" w:name="_Toc74842008"/>
      <w:bookmarkStart w:id="4984" w:name="_Toc76503788"/>
      <w:bookmarkStart w:id="4985" w:name="_Toc83041643"/>
      <w:r w:rsidRPr="009202AA">
        <w:t>10.8</w:t>
      </w:r>
      <w:r w:rsidRPr="009202AA">
        <w:tab/>
        <w:t>OTA Receiver intermodulation</w:t>
      </w:r>
      <w:bookmarkEnd w:id="4975"/>
      <w:bookmarkEnd w:id="4976"/>
      <w:bookmarkEnd w:id="4977"/>
      <w:bookmarkEnd w:id="4978"/>
      <w:bookmarkEnd w:id="4979"/>
      <w:bookmarkEnd w:id="4980"/>
      <w:bookmarkEnd w:id="4981"/>
      <w:bookmarkEnd w:id="4982"/>
      <w:bookmarkEnd w:id="4983"/>
      <w:bookmarkEnd w:id="4984"/>
      <w:bookmarkEnd w:id="4985"/>
    </w:p>
    <w:p w14:paraId="6DB415E7" w14:textId="77777777" w:rsidR="004C4A70" w:rsidRPr="009202AA" w:rsidRDefault="004C4A70" w:rsidP="004C4A70">
      <w:pPr>
        <w:pStyle w:val="Heading3"/>
        <w:ind w:left="0" w:firstLine="0"/>
      </w:pPr>
      <w:bookmarkStart w:id="4986" w:name="_Toc21096830"/>
      <w:bookmarkStart w:id="4987" w:name="_Toc29763797"/>
      <w:bookmarkStart w:id="4988" w:name="_Toc36030268"/>
      <w:bookmarkStart w:id="4989" w:name="_Toc37180168"/>
      <w:bookmarkStart w:id="4990" w:name="_Toc45869868"/>
      <w:bookmarkStart w:id="4991" w:name="_Toc52555674"/>
      <w:bookmarkStart w:id="4992" w:name="_Toc61126501"/>
      <w:bookmarkStart w:id="4993" w:name="_Toc67911917"/>
      <w:bookmarkStart w:id="4994" w:name="_Toc74842009"/>
      <w:bookmarkStart w:id="4995" w:name="_Toc76503789"/>
      <w:bookmarkStart w:id="4996" w:name="_Toc83041644"/>
      <w:r w:rsidRPr="009202AA">
        <w:t>10.8.1</w:t>
      </w:r>
      <w:r w:rsidRPr="009202AA">
        <w:tab/>
        <w:t>General</w:t>
      </w:r>
      <w:bookmarkEnd w:id="4986"/>
      <w:bookmarkEnd w:id="4987"/>
      <w:bookmarkEnd w:id="4988"/>
      <w:bookmarkEnd w:id="4989"/>
      <w:bookmarkEnd w:id="4990"/>
      <w:bookmarkEnd w:id="4991"/>
      <w:bookmarkEnd w:id="4992"/>
      <w:bookmarkEnd w:id="4993"/>
      <w:bookmarkEnd w:id="4994"/>
      <w:bookmarkEnd w:id="4995"/>
      <w:bookmarkEnd w:id="4996"/>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4997" w:name="_Toc21096831"/>
      <w:bookmarkStart w:id="4998" w:name="_Toc29763798"/>
      <w:bookmarkStart w:id="4999" w:name="_Toc36030269"/>
      <w:bookmarkStart w:id="5000" w:name="_Toc37180169"/>
      <w:bookmarkStart w:id="5001" w:name="_Toc45869869"/>
      <w:bookmarkStart w:id="5002" w:name="_Toc52555675"/>
      <w:bookmarkStart w:id="5003" w:name="_Toc61126502"/>
      <w:bookmarkStart w:id="5004" w:name="_Toc67911918"/>
      <w:bookmarkStart w:id="5005" w:name="_Toc74842010"/>
      <w:bookmarkStart w:id="5006" w:name="_Toc76503790"/>
      <w:bookmarkStart w:id="5007" w:name="_Toc83041645"/>
      <w:r w:rsidRPr="009202AA">
        <w:t>10.8.2</w:t>
      </w:r>
      <w:r w:rsidRPr="009202AA">
        <w:tab/>
        <w:t>Minimum requirement for MSR operation</w:t>
      </w:r>
      <w:bookmarkEnd w:id="4997"/>
      <w:bookmarkEnd w:id="4998"/>
      <w:bookmarkEnd w:id="4999"/>
      <w:bookmarkEnd w:id="5000"/>
      <w:bookmarkEnd w:id="5001"/>
      <w:bookmarkEnd w:id="5002"/>
      <w:bookmarkEnd w:id="5003"/>
      <w:bookmarkEnd w:id="5004"/>
      <w:bookmarkEnd w:id="5005"/>
      <w:bookmarkEnd w:id="5006"/>
      <w:bookmarkEnd w:id="5007"/>
    </w:p>
    <w:p w14:paraId="66E5EC9E" w14:textId="77777777" w:rsidR="004C4A70" w:rsidRPr="009202AA" w:rsidRDefault="004C4A70" w:rsidP="004C4A70">
      <w:pPr>
        <w:pStyle w:val="Heading4"/>
        <w:ind w:left="864" w:hanging="864"/>
      </w:pPr>
      <w:bookmarkStart w:id="5008" w:name="_Toc21096832"/>
      <w:bookmarkStart w:id="5009" w:name="_Toc29763799"/>
      <w:bookmarkStart w:id="5010" w:name="_Toc36030270"/>
      <w:bookmarkStart w:id="5011" w:name="_Toc37180170"/>
      <w:bookmarkStart w:id="5012" w:name="_Toc45869870"/>
      <w:bookmarkStart w:id="5013" w:name="_Toc52555676"/>
      <w:bookmarkStart w:id="5014" w:name="_Toc61126503"/>
      <w:bookmarkStart w:id="5015" w:name="_Toc67911919"/>
      <w:bookmarkStart w:id="5016" w:name="_Toc74842011"/>
      <w:bookmarkStart w:id="5017" w:name="_Toc76503791"/>
      <w:bookmarkStart w:id="5018" w:name="_Toc83041646"/>
      <w:r w:rsidRPr="009202AA">
        <w:t>10.8.2.1</w:t>
      </w:r>
      <w:r w:rsidRPr="009202AA">
        <w:tab/>
        <w:t>General intermodulation minimum requirement</w:t>
      </w:r>
      <w:bookmarkEnd w:id="5008"/>
      <w:bookmarkEnd w:id="5009"/>
      <w:bookmarkEnd w:id="5010"/>
      <w:bookmarkEnd w:id="5011"/>
      <w:bookmarkEnd w:id="5012"/>
      <w:bookmarkEnd w:id="5013"/>
      <w:bookmarkEnd w:id="5014"/>
      <w:bookmarkEnd w:id="5015"/>
      <w:bookmarkEnd w:id="5016"/>
      <w:bookmarkEnd w:id="5017"/>
      <w:bookmarkEnd w:id="5018"/>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5019" w:name="_Toc21096833"/>
      <w:bookmarkStart w:id="5020" w:name="_Toc29763800"/>
      <w:bookmarkStart w:id="5021" w:name="_Toc36030271"/>
      <w:bookmarkStart w:id="5022" w:name="_Toc37180171"/>
      <w:bookmarkStart w:id="5023" w:name="_Toc45869871"/>
      <w:bookmarkStart w:id="5024" w:name="_Toc52555677"/>
      <w:bookmarkStart w:id="5025" w:name="_Toc61126504"/>
      <w:bookmarkStart w:id="5026" w:name="_Toc67911920"/>
      <w:bookmarkStart w:id="5027" w:name="_Toc74842012"/>
      <w:bookmarkStart w:id="5028" w:name="_Toc76503792"/>
      <w:bookmarkStart w:id="5029" w:name="_Toc83041647"/>
      <w:r w:rsidRPr="009202AA">
        <w:t>10.8.2.2</w:t>
      </w:r>
      <w:r w:rsidRPr="009202AA">
        <w:tab/>
        <w:t>General narrowband intermodulation minimum requirement</w:t>
      </w:r>
      <w:bookmarkEnd w:id="5019"/>
      <w:bookmarkEnd w:id="5020"/>
      <w:bookmarkEnd w:id="5021"/>
      <w:bookmarkEnd w:id="5022"/>
      <w:bookmarkEnd w:id="5023"/>
      <w:bookmarkEnd w:id="5024"/>
      <w:bookmarkEnd w:id="5025"/>
      <w:bookmarkEnd w:id="5026"/>
      <w:bookmarkEnd w:id="5027"/>
      <w:bookmarkEnd w:id="5028"/>
      <w:bookmarkEnd w:id="502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5030" w:name="_Toc21096834"/>
      <w:bookmarkStart w:id="5031" w:name="_Toc29763801"/>
      <w:bookmarkStart w:id="5032" w:name="_Toc36030272"/>
      <w:bookmarkStart w:id="5033" w:name="_Toc37180172"/>
      <w:bookmarkStart w:id="5034" w:name="_Toc45869872"/>
      <w:bookmarkStart w:id="5035" w:name="_Toc52555678"/>
      <w:bookmarkStart w:id="5036" w:name="_Toc61126505"/>
      <w:bookmarkStart w:id="5037" w:name="_Toc67911921"/>
      <w:bookmarkStart w:id="5038" w:name="_Toc74842013"/>
      <w:bookmarkStart w:id="5039" w:name="_Toc76503793"/>
      <w:bookmarkStart w:id="5040" w:name="_Toc83041648"/>
      <w:r w:rsidRPr="009202AA">
        <w:t>10.8.3</w:t>
      </w:r>
      <w:r w:rsidRPr="009202AA">
        <w:tab/>
        <w:t>Minimum requirement for single RAT UTRA operation</w:t>
      </w:r>
      <w:bookmarkEnd w:id="5030"/>
      <w:bookmarkEnd w:id="5031"/>
      <w:bookmarkEnd w:id="5032"/>
      <w:bookmarkEnd w:id="5033"/>
      <w:bookmarkEnd w:id="5034"/>
      <w:bookmarkEnd w:id="5035"/>
      <w:bookmarkEnd w:id="5036"/>
      <w:bookmarkEnd w:id="5037"/>
      <w:bookmarkEnd w:id="5038"/>
      <w:bookmarkEnd w:id="5039"/>
      <w:bookmarkEnd w:id="5040"/>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5041" w:name="_Toc21096835"/>
      <w:bookmarkStart w:id="5042" w:name="_Toc29763802"/>
      <w:bookmarkStart w:id="5043" w:name="_Toc36030273"/>
      <w:bookmarkStart w:id="5044" w:name="_Toc37180173"/>
      <w:bookmarkStart w:id="5045" w:name="_Toc45869873"/>
      <w:bookmarkStart w:id="5046" w:name="_Toc52555679"/>
      <w:bookmarkStart w:id="5047" w:name="_Toc61126506"/>
      <w:bookmarkStart w:id="5048" w:name="_Toc67911922"/>
      <w:bookmarkStart w:id="5049" w:name="_Toc74842014"/>
      <w:bookmarkStart w:id="5050" w:name="_Toc76503794"/>
      <w:bookmarkStart w:id="5051" w:name="_Toc83041649"/>
      <w:r w:rsidRPr="009202AA">
        <w:t>10.8.4</w:t>
      </w:r>
      <w:r w:rsidRPr="009202AA">
        <w:tab/>
        <w:t>Minimum requirement for single RAT E- UTRA operation</w:t>
      </w:r>
      <w:bookmarkEnd w:id="5041"/>
      <w:bookmarkEnd w:id="5042"/>
      <w:bookmarkEnd w:id="5043"/>
      <w:bookmarkEnd w:id="5044"/>
      <w:bookmarkEnd w:id="5045"/>
      <w:bookmarkEnd w:id="5046"/>
      <w:bookmarkEnd w:id="5047"/>
      <w:bookmarkEnd w:id="5048"/>
      <w:bookmarkEnd w:id="5049"/>
      <w:bookmarkEnd w:id="5050"/>
      <w:bookmarkEnd w:id="5051"/>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5052" w:name="_Toc21096836"/>
      <w:bookmarkStart w:id="5053" w:name="_Toc29763803"/>
      <w:bookmarkStart w:id="5054" w:name="_Toc36030274"/>
      <w:bookmarkStart w:id="5055" w:name="_Toc37180174"/>
      <w:bookmarkStart w:id="5056" w:name="_Toc45869874"/>
      <w:bookmarkStart w:id="5057" w:name="_Toc52555680"/>
      <w:bookmarkStart w:id="5058" w:name="_Toc61126507"/>
      <w:bookmarkStart w:id="5059" w:name="_Toc67911923"/>
      <w:bookmarkStart w:id="5060" w:name="_Toc74842015"/>
      <w:bookmarkStart w:id="5061" w:name="_Toc76503795"/>
      <w:bookmarkStart w:id="5062" w:name="_Toc83041650"/>
      <w:r w:rsidRPr="009202AA">
        <w:t>10.9</w:t>
      </w:r>
      <w:r w:rsidRPr="009202AA">
        <w:tab/>
        <w:t>OTA In-channel selectivity</w:t>
      </w:r>
      <w:bookmarkEnd w:id="5052"/>
      <w:bookmarkEnd w:id="5053"/>
      <w:bookmarkEnd w:id="5054"/>
      <w:bookmarkEnd w:id="5055"/>
      <w:bookmarkEnd w:id="5056"/>
      <w:bookmarkEnd w:id="5057"/>
      <w:bookmarkEnd w:id="5058"/>
      <w:bookmarkEnd w:id="5059"/>
      <w:bookmarkEnd w:id="5060"/>
      <w:bookmarkEnd w:id="5061"/>
      <w:bookmarkEnd w:id="5062"/>
    </w:p>
    <w:p w14:paraId="21088491" w14:textId="77777777" w:rsidR="004C4A70" w:rsidRPr="009202AA" w:rsidRDefault="004C4A70" w:rsidP="004C4A70">
      <w:pPr>
        <w:pStyle w:val="Heading3"/>
        <w:ind w:left="0" w:firstLine="0"/>
      </w:pPr>
      <w:bookmarkStart w:id="5063" w:name="_Toc21096837"/>
      <w:bookmarkStart w:id="5064" w:name="_Toc29763804"/>
      <w:bookmarkStart w:id="5065" w:name="_Toc36030275"/>
      <w:bookmarkStart w:id="5066" w:name="_Toc37180175"/>
      <w:bookmarkStart w:id="5067" w:name="_Toc45869875"/>
      <w:bookmarkStart w:id="5068" w:name="_Toc52555681"/>
      <w:bookmarkStart w:id="5069" w:name="_Toc61126508"/>
      <w:bookmarkStart w:id="5070" w:name="_Toc67911924"/>
      <w:bookmarkStart w:id="5071" w:name="_Toc74842016"/>
      <w:bookmarkStart w:id="5072" w:name="_Toc76503796"/>
      <w:bookmarkStart w:id="5073" w:name="_Toc83041651"/>
      <w:r w:rsidRPr="009202AA">
        <w:t>10.9.1</w:t>
      </w:r>
      <w:r w:rsidRPr="009202AA">
        <w:tab/>
        <w:t>General</w:t>
      </w:r>
      <w:bookmarkEnd w:id="5063"/>
      <w:bookmarkEnd w:id="5064"/>
      <w:bookmarkEnd w:id="5065"/>
      <w:bookmarkEnd w:id="5066"/>
      <w:bookmarkEnd w:id="5067"/>
      <w:bookmarkEnd w:id="5068"/>
      <w:bookmarkEnd w:id="5069"/>
      <w:bookmarkEnd w:id="5070"/>
      <w:bookmarkEnd w:id="5071"/>
      <w:bookmarkEnd w:id="5072"/>
      <w:bookmarkEnd w:id="5073"/>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5074" w:name="_Toc21096838"/>
      <w:bookmarkStart w:id="5075" w:name="_Toc29763805"/>
      <w:bookmarkStart w:id="5076" w:name="_Toc36030276"/>
      <w:bookmarkStart w:id="5077" w:name="_Toc37180176"/>
      <w:bookmarkStart w:id="5078" w:name="_Toc45869876"/>
      <w:bookmarkStart w:id="5079" w:name="_Toc52555682"/>
      <w:bookmarkStart w:id="5080" w:name="_Toc61126509"/>
      <w:bookmarkStart w:id="5081" w:name="_Toc67911925"/>
      <w:bookmarkStart w:id="5082" w:name="_Toc74842017"/>
      <w:bookmarkStart w:id="5083" w:name="_Toc76503797"/>
      <w:bookmarkStart w:id="5084" w:name="_Toc83041652"/>
      <w:r w:rsidRPr="009202AA">
        <w:t>10.9.2</w:t>
      </w:r>
      <w:r w:rsidRPr="009202AA">
        <w:tab/>
        <w:t>Minimum requirement for MSR operation</w:t>
      </w:r>
      <w:bookmarkEnd w:id="5074"/>
      <w:bookmarkEnd w:id="5075"/>
      <w:bookmarkEnd w:id="5076"/>
      <w:bookmarkEnd w:id="5077"/>
      <w:bookmarkEnd w:id="5078"/>
      <w:bookmarkEnd w:id="5079"/>
      <w:bookmarkEnd w:id="5080"/>
      <w:bookmarkEnd w:id="5081"/>
      <w:bookmarkEnd w:id="5082"/>
      <w:bookmarkEnd w:id="5083"/>
      <w:bookmarkEnd w:id="5084"/>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5085" w:name="_Toc21096839"/>
      <w:bookmarkStart w:id="5086" w:name="_Toc29763806"/>
      <w:bookmarkStart w:id="5087" w:name="_Toc36030277"/>
      <w:bookmarkStart w:id="5088" w:name="_Toc37180177"/>
      <w:bookmarkStart w:id="5089" w:name="_Toc45869877"/>
      <w:bookmarkStart w:id="5090" w:name="_Toc52555683"/>
      <w:bookmarkStart w:id="5091" w:name="_Toc61126510"/>
      <w:bookmarkStart w:id="5092" w:name="_Toc67911926"/>
      <w:bookmarkStart w:id="5093" w:name="_Toc74842018"/>
      <w:bookmarkStart w:id="5094" w:name="_Toc76503798"/>
      <w:bookmarkStart w:id="5095" w:name="_Toc83041653"/>
      <w:r w:rsidRPr="009202AA">
        <w:t>10.9.3</w:t>
      </w:r>
      <w:r w:rsidRPr="009202AA">
        <w:tab/>
        <w:t>Minimum requirement for single RAT UTRA operation</w:t>
      </w:r>
      <w:bookmarkEnd w:id="5085"/>
      <w:bookmarkEnd w:id="5086"/>
      <w:bookmarkEnd w:id="5087"/>
      <w:bookmarkEnd w:id="5088"/>
      <w:bookmarkEnd w:id="5089"/>
      <w:bookmarkEnd w:id="5090"/>
      <w:bookmarkEnd w:id="5091"/>
      <w:bookmarkEnd w:id="5092"/>
      <w:bookmarkEnd w:id="5093"/>
      <w:bookmarkEnd w:id="5094"/>
      <w:bookmarkEnd w:id="5095"/>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5096" w:name="_Toc21096840"/>
      <w:bookmarkStart w:id="5097" w:name="_Toc29763807"/>
      <w:bookmarkStart w:id="5098" w:name="_Toc36030278"/>
      <w:bookmarkStart w:id="5099" w:name="_Toc37180178"/>
      <w:bookmarkStart w:id="5100" w:name="_Toc45869878"/>
      <w:bookmarkStart w:id="5101" w:name="_Toc52555684"/>
      <w:bookmarkStart w:id="5102" w:name="_Toc61126511"/>
      <w:bookmarkStart w:id="5103" w:name="_Toc67911927"/>
      <w:bookmarkStart w:id="5104" w:name="_Toc74842019"/>
      <w:bookmarkStart w:id="5105" w:name="_Toc76503799"/>
      <w:bookmarkStart w:id="5106" w:name="_Toc83041654"/>
      <w:r w:rsidRPr="009202AA">
        <w:t>10.9.4</w:t>
      </w:r>
      <w:r w:rsidRPr="009202AA">
        <w:tab/>
        <w:t>Minimum requirement for single RAT E- UTRA operation</w:t>
      </w:r>
      <w:bookmarkEnd w:id="5096"/>
      <w:bookmarkEnd w:id="5097"/>
      <w:bookmarkEnd w:id="5098"/>
      <w:bookmarkEnd w:id="5099"/>
      <w:bookmarkEnd w:id="5100"/>
      <w:bookmarkEnd w:id="5101"/>
      <w:bookmarkEnd w:id="5102"/>
      <w:bookmarkEnd w:id="5103"/>
      <w:bookmarkEnd w:id="5104"/>
      <w:bookmarkEnd w:id="5105"/>
      <w:bookmarkEnd w:id="5106"/>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5107" w:name="_Toc21096841"/>
      <w:bookmarkStart w:id="5108" w:name="_Toc29763808"/>
      <w:bookmarkStart w:id="5109" w:name="_Toc36030279"/>
      <w:bookmarkStart w:id="5110" w:name="_Toc37180179"/>
      <w:bookmarkStart w:id="5111" w:name="_Toc45869879"/>
      <w:bookmarkStart w:id="5112" w:name="_Toc52555685"/>
      <w:bookmarkStart w:id="5113" w:name="_Toc61126512"/>
      <w:bookmarkStart w:id="5114" w:name="_Toc67911928"/>
      <w:bookmarkStart w:id="5115" w:name="_Toc74842020"/>
      <w:bookmarkStart w:id="5116" w:name="_Toc76503800"/>
      <w:bookmarkStart w:id="5117" w:name="_Toc83041655"/>
      <w:r w:rsidRPr="009202AA">
        <w:t>11</w:t>
      </w:r>
      <w:r w:rsidRPr="009202AA">
        <w:tab/>
        <w:t>Radiated performance requirements</w:t>
      </w:r>
      <w:bookmarkEnd w:id="5107"/>
      <w:bookmarkEnd w:id="5108"/>
      <w:bookmarkEnd w:id="5109"/>
      <w:bookmarkEnd w:id="5110"/>
      <w:bookmarkEnd w:id="5111"/>
      <w:bookmarkEnd w:id="5112"/>
      <w:bookmarkEnd w:id="5113"/>
      <w:bookmarkEnd w:id="5114"/>
      <w:bookmarkEnd w:id="5115"/>
      <w:bookmarkEnd w:id="5116"/>
      <w:bookmarkEnd w:id="5117"/>
    </w:p>
    <w:p w14:paraId="7CAA939A" w14:textId="77777777" w:rsidR="004C4A70" w:rsidRPr="009202AA" w:rsidRDefault="004C4A70" w:rsidP="004C4A70">
      <w:pPr>
        <w:pStyle w:val="Heading2"/>
        <w:ind w:left="0" w:firstLine="0"/>
      </w:pPr>
      <w:bookmarkStart w:id="5118" w:name="_Toc21096842"/>
      <w:bookmarkStart w:id="5119" w:name="_Toc29763809"/>
      <w:bookmarkStart w:id="5120" w:name="_Toc36030280"/>
      <w:bookmarkStart w:id="5121" w:name="_Toc37180180"/>
      <w:bookmarkStart w:id="5122" w:name="_Toc45869880"/>
      <w:bookmarkStart w:id="5123" w:name="_Toc52555686"/>
      <w:bookmarkStart w:id="5124" w:name="_Toc61126513"/>
      <w:bookmarkStart w:id="5125" w:name="_Toc67911929"/>
      <w:bookmarkStart w:id="5126" w:name="_Toc74842021"/>
      <w:bookmarkStart w:id="5127" w:name="_Toc76503801"/>
      <w:bookmarkStart w:id="5128" w:name="_Toc83041656"/>
      <w:r w:rsidRPr="009202AA">
        <w:t>11.1</w:t>
      </w:r>
      <w:r w:rsidRPr="009202AA">
        <w:tab/>
        <w:t>General</w:t>
      </w:r>
      <w:bookmarkEnd w:id="5118"/>
      <w:bookmarkEnd w:id="5119"/>
      <w:bookmarkEnd w:id="5120"/>
      <w:bookmarkEnd w:id="5121"/>
      <w:bookmarkEnd w:id="5122"/>
      <w:bookmarkEnd w:id="5123"/>
      <w:bookmarkEnd w:id="5124"/>
      <w:bookmarkEnd w:id="5125"/>
      <w:bookmarkEnd w:id="5126"/>
      <w:bookmarkEnd w:id="5127"/>
      <w:bookmarkEnd w:id="5128"/>
    </w:p>
    <w:p w14:paraId="36ED6AE4" w14:textId="77777777" w:rsidR="004C4A70" w:rsidRPr="009202AA" w:rsidRDefault="004C4A70" w:rsidP="004C4A70">
      <w:pPr>
        <w:pStyle w:val="Heading3"/>
        <w:ind w:left="0" w:firstLine="0"/>
      </w:pPr>
      <w:bookmarkStart w:id="5129" w:name="_Toc21096843"/>
      <w:bookmarkStart w:id="5130" w:name="_Toc29763810"/>
      <w:bookmarkStart w:id="5131" w:name="_Toc36030281"/>
      <w:bookmarkStart w:id="5132" w:name="_Toc37180181"/>
      <w:bookmarkStart w:id="5133" w:name="_Toc45869881"/>
      <w:bookmarkStart w:id="5134" w:name="_Toc52555687"/>
      <w:bookmarkStart w:id="5135" w:name="_Toc61126514"/>
      <w:bookmarkStart w:id="5136" w:name="_Toc67911930"/>
      <w:bookmarkStart w:id="5137" w:name="_Toc74842022"/>
      <w:bookmarkStart w:id="5138" w:name="_Toc76503802"/>
      <w:bookmarkStart w:id="5139" w:name="_Toc83041657"/>
      <w:r w:rsidRPr="009202AA">
        <w:t>11.1.1</w:t>
      </w:r>
      <w:r w:rsidRPr="009202AA">
        <w:tab/>
        <w:t>OTA demodulation branches</w:t>
      </w:r>
      <w:bookmarkEnd w:id="5129"/>
      <w:bookmarkEnd w:id="5130"/>
      <w:bookmarkEnd w:id="5131"/>
      <w:bookmarkEnd w:id="5132"/>
      <w:bookmarkEnd w:id="5133"/>
      <w:bookmarkEnd w:id="5134"/>
      <w:bookmarkEnd w:id="5135"/>
      <w:bookmarkEnd w:id="5136"/>
      <w:bookmarkEnd w:id="5137"/>
      <w:bookmarkEnd w:id="5138"/>
      <w:bookmarkEnd w:id="513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5140" w:name="_Toc21096844"/>
      <w:bookmarkStart w:id="5141" w:name="_Toc29763811"/>
      <w:bookmarkStart w:id="5142" w:name="_Toc36030282"/>
      <w:bookmarkStart w:id="5143" w:name="_Toc37180182"/>
      <w:bookmarkStart w:id="5144" w:name="_Toc45869882"/>
      <w:bookmarkStart w:id="5145" w:name="_Toc52555688"/>
      <w:bookmarkStart w:id="5146" w:name="_Toc61126515"/>
      <w:bookmarkStart w:id="5147" w:name="_Toc67911931"/>
      <w:bookmarkStart w:id="5148" w:name="_Toc74842023"/>
      <w:bookmarkStart w:id="5149" w:name="_Toc76503803"/>
      <w:bookmarkStart w:id="5150" w:name="_Toc83041658"/>
      <w:r w:rsidRPr="009202AA">
        <w:t>11.1.2</w:t>
      </w:r>
      <w:r w:rsidRPr="009202AA">
        <w:tab/>
        <w:t>UTRA operation</w:t>
      </w:r>
      <w:bookmarkEnd w:id="5140"/>
      <w:bookmarkEnd w:id="5141"/>
      <w:bookmarkEnd w:id="5142"/>
      <w:bookmarkEnd w:id="5143"/>
      <w:bookmarkEnd w:id="5144"/>
      <w:bookmarkEnd w:id="5145"/>
      <w:bookmarkEnd w:id="5146"/>
      <w:bookmarkEnd w:id="5147"/>
      <w:bookmarkEnd w:id="5148"/>
      <w:bookmarkEnd w:id="5149"/>
      <w:bookmarkEnd w:id="5150"/>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1.95pt;height:36.35pt" o:ole="" fillcolor="window">
            <v:imagedata r:id="rId85" o:title=""/>
          </v:shape>
          <o:OLEObject Type="Embed" ProgID="Equation.3" ShapeID="_x0000_i1118" DrawAspect="Content" ObjectID="_1694533457"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1pt;height:23.5pt" o:ole="" fillcolor="window">
            <v:imagedata r:id="rId87" o:title=""/>
          </v:shape>
          <o:OLEObject Type="Embed" ProgID="Equation.3" ShapeID="_x0000_i1119" DrawAspect="Content" ObjectID="_1694533458"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1pt;height:23.5pt" o:ole="" fillcolor="window">
            <v:imagedata r:id="rId89" o:title=""/>
          </v:shape>
          <o:OLEObject Type="Embed" ProgID="Equation.3" ShapeID="_x0000_i1120" DrawAspect="Content" ObjectID="_1694533459"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5pt;height:23.5pt" o:ole="" fillcolor="window">
            <v:imagedata r:id="rId91" o:title=""/>
          </v:shape>
          <o:OLEObject Type="Embed" ProgID="Equation.3" ShapeID="_x0000_i1121" DrawAspect="Content" ObjectID="_1694533460"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5pt;height:12.1pt" o:ole="" fillcolor="window">
            <v:imagedata r:id="rId93" o:title=""/>
          </v:shape>
          <o:OLEObject Type="Embed" ProgID="Equation.3" ShapeID="_x0000_i1122" DrawAspect="Content" ObjectID="_1694533461"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5151" w:name="_Toc21096845"/>
      <w:bookmarkStart w:id="5152" w:name="_Toc29763812"/>
      <w:bookmarkStart w:id="5153" w:name="_Toc36030283"/>
      <w:bookmarkStart w:id="5154" w:name="_Toc37180183"/>
      <w:bookmarkStart w:id="5155" w:name="_Toc45869883"/>
      <w:bookmarkStart w:id="5156" w:name="_Toc52555689"/>
      <w:bookmarkStart w:id="5157" w:name="_Toc61126516"/>
      <w:bookmarkStart w:id="5158" w:name="_Toc67911932"/>
      <w:bookmarkStart w:id="5159" w:name="_Toc74842024"/>
      <w:bookmarkStart w:id="5160" w:name="_Toc76503804"/>
      <w:bookmarkStart w:id="5161" w:name="_Toc83041659"/>
      <w:r w:rsidRPr="009202AA">
        <w:t>11.1.3</w:t>
      </w:r>
      <w:r w:rsidRPr="009202AA">
        <w:tab/>
        <w:t>E-UTRA operation</w:t>
      </w:r>
      <w:bookmarkEnd w:id="5151"/>
      <w:bookmarkEnd w:id="5152"/>
      <w:bookmarkEnd w:id="5153"/>
      <w:bookmarkEnd w:id="5154"/>
      <w:bookmarkEnd w:id="5155"/>
      <w:bookmarkEnd w:id="5156"/>
      <w:bookmarkEnd w:id="5157"/>
      <w:bookmarkEnd w:id="5158"/>
      <w:bookmarkEnd w:id="5159"/>
      <w:bookmarkEnd w:id="5160"/>
      <w:bookmarkEnd w:id="5161"/>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59.9pt;height:12.1pt" o:ole="">
            <v:imagedata r:id="rId95" o:title=""/>
          </v:shape>
          <o:OLEObject Type="Embed" ProgID="Equation.DSMT4" ShapeID="_x0000_i1123" DrawAspect="Content" ObjectID="_1694533462"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1pt;height:12.1pt" o:ole="">
            <v:imagedata r:id="rId97" o:title=""/>
          </v:shape>
          <o:OLEObject Type="Embed" ProgID="Equation.DSMT4" ShapeID="_x0000_i1124" DrawAspect="Content" ObjectID="_1694533463"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1pt;height:12.1pt" o:ole="">
            <v:imagedata r:id="rId99" o:title=""/>
          </v:shape>
          <o:OLEObject Type="Embed" ProgID="Equation.DSMT4" ShapeID="_x0000_i1125" DrawAspect="Content" ObjectID="_1694533464"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1pt;height:12.1pt" o:ole="">
            <v:imagedata r:id="rId99" o:title=""/>
          </v:shape>
          <o:OLEObject Type="Embed" ProgID="Equation.DSMT4" ShapeID="_x0000_i1126" DrawAspect="Content" ObjectID="_1694533465"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5162" w:name="_Toc21096846"/>
      <w:bookmarkStart w:id="5163" w:name="_Toc29763813"/>
      <w:bookmarkStart w:id="5164" w:name="_Toc36030284"/>
      <w:bookmarkStart w:id="5165" w:name="_Toc37180184"/>
      <w:bookmarkStart w:id="5166" w:name="_Toc45869884"/>
      <w:bookmarkStart w:id="5167" w:name="_Toc52555690"/>
      <w:bookmarkStart w:id="5168" w:name="_Toc61126517"/>
      <w:bookmarkStart w:id="5169" w:name="_Toc67911933"/>
      <w:bookmarkStart w:id="5170" w:name="_Toc74842025"/>
      <w:bookmarkStart w:id="5171" w:name="_Toc76503805"/>
      <w:bookmarkStart w:id="5172" w:name="_Toc83041660"/>
      <w:r w:rsidRPr="009202AA">
        <w:t>11.2</w:t>
      </w:r>
      <w:r w:rsidRPr="009202AA">
        <w:tab/>
        <w:t>Minimum requirements for MSR operation</w:t>
      </w:r>
      <w:bookmarkEnd w:id="5162"/>
      <w:bookmarkEnd w:id="5163"/>
      <w:bookmarkEnd w:id="5164"/>
      <w:bookmarkEnd w:id="5165"/>
      <w:bookmarkEnd w:id="5166"/>
      <w:bookmarkEnd w:id="5167"/>
      <w:bookmarkEnd w:id="5168"/>
      <w:bookmarkEnd w:id="5169"/>
      <w:bookmarkEnd w:id="5170"/>
      <w:bookmarkEnd w:id="5171"/>
      <w:bookmarkEnd w:id="5172"/>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5173" w:name="_Toc21096847"/>
      <w:bookmarkStart w:id="5174" w:name="_Toc29763814"/>
      <w:bookmarkStart w:id="5175" w:name="_Toc36030285"/>
      <w:bookmarkStart w:id="5176" w:name="_Toc37180185"/>
      <w:bookmarkStart w:id="5177" w:name="_Toc45869885"/>
      <w:bookmarkStart w:id="5178" w:name="_Toc52555691"/>
      <w:bookmarkStart w:id="5179" w:name="_Toc61126518"/>
      <w:bookmarkStart w:id="5180" w:name="_Toc67911934"/>
      <w:bookmarkStart w:id="5181" w:name="_Toc74842026"/>
      <w:bookmarkStart w:id="5182" w:name="_Toc76503806"/>
      <w:bookmarkStart w:id="5183" w:name="_Toc83041661"/>
      <w:r w:rsidRPr="009202AA">
        <w:t>11.3</w:t>
      </w:r>
      <w:r w:rsidRPr="009202AA">
        <w:tab/>
        <w:t>Minimum requirements for UTRA operation</w:t>
      </w:r>
      <w:bookmarkEnd w:id="5173"/>
      <w:bookmarkEnd w:id="5174"/>
      <w:bookmarkEnd w:id="5175"/>
      <w:bookmarkEnd w:id="5176"/>
      <w:bookmarkEnd w:id="5177"/>
      <w:bookmarkEnd w:id="5178"/>
      <w:bookmarkEnd w:id="5179"/>
      <w:bookmarkEnd w:id="5180"/>
      <w:bookmarkEnd w:id="5181"/>
      <w:bookmarkEnd w:id="5182"/>
      <w:bookmarkEnd w:id="5183"/>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5184" w:name="_Toc21096848"/>
      <w:bookmarkStart w:id="5185" w:name="_Toc29763815"/>
      <w:bookmarkStart w:id="5186" w:name="_Toc36030286"/>
      <w:bookmarkStart w:id="5187" w:name="_Toc37180186"/>
      <w:bookmarkStart w:id="5188" w:name="_Toc45869886"/>
      <w:bookmarkStart w:id="5189" w:name="_Toc52555692"/>
      <w:bookmarkStart w:id="5190" w:name="_Toc61126519"/>
      <w:bookmarkStart w:id="5191" w:name="_Toc67911935"/>
      <w:bookmarkStart w:id="5192" w:name="_Toc74842027"/>
      <w:bookmarkStart w:id="5193" w:name="_Toc76503807"/>
      <w:bookmarkStart w:id="5194" w:name="_Toc83041662"/>
      <w:r w:rsidRPr="009202AA">
        <w:t>11.4</w:t>
      </w:r>
      <w:r w:rsidRPr="009202AA">
        <w:tab/>
        <w:t>Minimum requirements for E-UTRA operation</w:t>
      </w:r>
      <w:bookmarkEnd w:id="5184"/>
      <w:bookmarkEnd w:id="5185"/>
      <w:bookmarkEnd w:id="5186"/>
      <w:bookmarkEnd w:id="5187"/>
      <w:bookmarkEnd w:id="5188"/>
      <w:bookmarkEnd w:id="5189"/>
      <w:bookmarkEnd w:id="5190"/>
      <w:bookmarkEnd w:id="5191"/>
      <w:bookmarkEnd w:id="5192"/>
      <w:bookmarkEnd w:id="5193"/>
      <w:bookmarkEnd w:id="5194"/>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5195" w:name="_Toc21096849"/>
      <w:bookmarkStart w:id="5196" w:name="_Toc29763816"/>
      <w:bookmarkStart w:id="5197" w:name="_Toc36030287"/>
      <w:bookmarkStart w:id="5198" w:name="_Toc37180187"/>
      <w:bookmarkStart w:id="5199" w:name="_Toc45869887"/>
      <w:bookmarkStart w:id="5200" w:name="_Toc52555693"/>
      <w:bookmarkStart w:id="5201" w:name="_Toc61126520"/>
      <w:bookmarkStart w:id="5202" w:name="_Toc67911936"/>
      <w:bookmarkStart w:id="5203" w:name="_Toc74842028"/>
      <w:bookmarkStart w:id="5204" w:name="_Toc76503808"/>
      <w:bookmarkStart w:id="5205" w:name="_Toc83041663"/>
      <w:r w:rsidRPr="009202AA">
        <w:t>Annex A (normative):</w:t>
      </w:r>
      <w:r w:rsidRPr="009202AA">
        <w:br/>
        <w:t>Environmental requirements for the BS equipment</w:t>
      </w:r>
      <w:bookmarkEnd w:id="5195"/>
      <w:bookmarkEnd w:id="5196"/>
      <w:bookmarkEnd w:id="5197"/>
      <w:bookmarkEnd w:id="5198"/>
      <w:bookmarkEnd w:id="5199"/>
      <w:bookmarkEnd w:id="5200"/>
      <w:bookmarkEnd w:id="5201"/>
      <w:bookmarkEnd w:id="5202"/>
      <w:bookmarkEnd w:id="5203"/>
      <w:bookmarkEnd w:id="5204"/>
      <w:bookmarkEnd w:id="5205"/>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5206" w:name="_Toc21096850"/>
      <w:bookmarkStart w:id="5207" w:name="_Toc29763817"/>
      <w:bookmarkStart w:id="5208" w:name="_Toc36030288"/>
      <w:bookmarkStart w:id="5209" w:name="_Toc37180188"/>
      <w:bookmarkStart w:id="5210" w:name="_Toc45869888"/>
      <w:bookmarkStart w:id="5211" w:name="_Toc52555694"/>
      <w:bookmarkStart w:id="5212" w:name="_Toc61126521"/>
      <w:bookmarkStart w:id="5213" w:name="_Toc67911937"/>
      <w:bookmarkStart w:id="5214" w:name="_Toc74842029"/>
      <w:bookmarkStart w:id="5215" w:name="_Toc76503809"/>
      <w:bookmarkStart w:id="5216" w:name="_Toc83041664"/>
      <w:r w:rsidRPr="009202AA">
        <w:t xml:space="preserve">Annex B (Informative): </w:t>
      </w:r>
      <w:r w:rsidRPr="009202AA">
        <w:br/>
        <w:t>Calculation of EIRP based on fixed assumption of passive antenna gain</w:t>
      </w:r>
      <w:bookmarkEnd w:id="5206"/>
      <w:bookmarkEnd w:id="5207"/>
      <w:bookmarkEnd w:id="5208"/>
      <w:bookmarkEnd w:id="5209"/>
      <w:bookmarkEnd w:id="5210"/>
      <w:bookmarkEnd w:id="5211"/>
      <w:bookmarkEnd w:id="5212"/>
      <w:bookmarkEnd w:id="5213"/>
      <w:bookmarkEnd w:id="5214"/>
      <w:bookmarkEnd w:id="5215"/>
      <w:bookmarkEnd w:id="5216"/>
    </w:p>
    <w:p w14:paraId="54951AEF" w14:textId="77777777" w:rsidR="004C4A70" w:rsidRPr="009202AA" w:rsidRDefault="004C4A70" w:rsidP="004C4A70">
      <w:pPr>
        <w:pStyle w:val="Heading2"/>
      </w:pPr>
      <w:bookmarkStart w:id="5217" w:name="_Toc21096851"/>
      <w:bookmarkStart w:id="5218" w:name="_Toc29763818"/>
      <w:bookmarkStart w:id="5219" w:name="_Toc36030289"/>
      <w:bookmarkStart w:id="5220" w:name="_Toc37180189"/>
      <w:bookmarkStart w:id="5221" w:name="_Toc45869889"/>
      <w:bookmarkStart w:id="5222" w:name="_Toc52555695"/>
      <w:bookmarkStart w:id="5223" w:name="_Toc61126522"/>
      <w:bookmarkStart w:id="5224" w:name="_Toc67911938"/>
      <w:bookmarkStart w:id="5225" w:name="_Toc74842030"/>
      <w:bookmarkStart w:id="5226" w:name="_Toc76503810"/>
      <w:bookmarkStart w:id="5227" w:name="_Toc83041665"/>
      <w:r w:rsidRPr="009202AA">
        <w:t>B.1</w:t>
      </w:r>
      <w:r w:rsidRPr="009202AA">
        <w:tab/>
        <w:t>Calculation of EIRP based on fixed assumption of passive antenna gain</w:t>
      </w:r>
      <w:bookmarkEnd w:id="5217"/>
      <w:bookmarkEnd w:id="5218"/>
      <w:bookmarkEnd w:id="5219"/>
      <w:bookmarkEnd w:id="5220"/>
      <w:bookmarkEnd w:id="5221"/>
      <w:bookmarkEnd w:id="5222"/>
      <w:bookmarkEnd w:id="5223"/>
      <w:bookmarkEnd w:id="5224"/>
      <w:bookmarkEnd w:id="5225"/>
      <w:bookmarkEnd w:id="5226"/>
      <w:bookmarkEnd w:id="5227"/>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5228" w:name="_Toc21096852"/>
      <w:bookmarkStart w:id="5229" w:name="_Toc29763819"/>
      <w:bookmarkStart w:id="5230" w:name="_Toc36030290"/>
      <w:bookmarkStart w:id="5231" w:name="_Toc37180190"/>
      <w:bookmarkStart w:id="5232" w:name="_Toc45869890"/>
      <w:bookmarkStart w:id="5233" w:name="_Toc52555696"/>
      <w:bookmarkStart w:id="5234" w:name="_Toc61126523"/>
      <w:bookmarkStart w:id="5235" w:name="_Toc67911939"/>
      <w:bookmarkStart w:id="5236" w:name="_Toc74842031"/>
      <w:bookmarkStart w:id="5237" w:name="_Toc76503811"/>
      <w:bookmarkStart w:id="5238" w:name="_Toc83041666"/>
      <w:bookmarkStart w:id="5239" w:name="historyclause"/>
      <w:r w:rsidRPr="009202AA">
        <w:t>Annex C (informative):</w:t>
      </w:r>
      <w:r w:rsidRPr="009202AA">
        <w:br/>
        <w:t>Change history</w:t>
      </w:r>
      <w:bookmarkEnd w:id="5228"/>
      <w:bookmarkEnd w:id="5229"/>
      <w:bookmarkEnd w:id="5230"/>
      <w:bookmarkEnd w:id="5231"/>
      <w:bookmarkEnd w:id="5232"/>
      <w:bookmarkEnd w:id="5233"/>
      <w:bookmarkEnd w:id="5234"/>
      <w:bookmarkEnd w:id="5235"/>
      <w:bookmarkEnd w:id="5236"/>
      <w:bookmarkEnd w:id="5237"/>
      <w:bookmarkEnd w:id="5238"/>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523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27A04" w14:textId="77777777" w:rsidR="009B0FFF" w:rsidRDefault="009B0FFF">
      <w:r>
        <w:separator/>
      </w:r>
    </w:p>
  </w:endnote>
  <w:endnote w:type="continuationSeparator" w:id="0">
    <w:p w14:paraId="7D05714D" w14:textId="77777777" w:rsidR="009B0FFF" w:rsidRDefault="009B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9B0FFF" w:rsidRDefault="009B0F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32B6A" w14:textId="77777777" w:rsidR="009B0FFF" w:rsidRDefault="009B0FFF">
      <w:r>
        <w:separator/>
      </w:r>
    </w:p>
  </w:footnote>
  <w:footnote w:type="continuationSeparator" w:id="0">
    <w:p w14:paraId="6FB86CDB" w14:textId="77777777" w:rsidR="009B0FFF" w:rsidRDefault="009B0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77943E04" w:rsidR="009B0FFF" w:rsidRDefault="009B0F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B2E">
      <w:rPr>
        <w:rFonts w:ascii="Arial" w:hAnsi="Arial" w:cs="Arial"/>
        <w:b/>
        <w:noProof/>
        <w:sz w:val="18"/>
        <w:szCs w:val="18"/>
      </w:rPr>
      <w:t>3GPP TS 37.105 V16.89.0 (2021-0609)</w:t>
    </w:r>
    <w:r>
      <w:rPr>
        <w:rFonts w:ascii="Arial" w:hAnsi="Arial" w:cs="Arial"/>
        <w:b/>
        <w:sz w:val="18"/>
        <w:szCs w:val="18"/>
      </w:rPr>
      <w:fldChar w:fldCharType="end"/>
    </w:r>
  </w:p>
  <w:p w14:paraId="41B36594" w14:textId="77777777" w:rsidR="009B0FFF" w:rsidRDefault="009B0F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0C0B355E" w:rsidR="009B0FFF" w:rsidRDefault="009B0F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B2E">
      <w:rPr>
        <w:rFonts w:ascii="Arial" w:hAnsi="Arial" w:cs="Arial"/>
        <w:b/>
        <w:noProof/>
        <w:sz w:val="18"/>
        <w:szCs w:val="18"/>
      </w:rPr>
      <w:t>Release 16</w:t>
    </w:r>
    <w:r>
      <w:rPr>
        <w:rFonts w:ascii="Arial" w:hAnsi="Arial" w:cs="Arial"/>
        <w:b/>
        <w:sz w:val="18"/>
        <w:szCs w:val="18"/>
      </w:rPr>
      <w:fldChar w:fldCharType="end"/>
    </w:r>
  </w:p>
  <w:p w14:paraId="0C390526" w14:textId="77777777" w:rsidR="009B0FFF" w:rsidRDefault="009B0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644E"/>
    <w:rsid w:val="00263228"/>
    <w:rsid w:val="002675F0"/>
    <w:rsid w:val="0028004F"/>
    <w:rsid w:val="00292B5C"/>
    <w:rsid w:val="002A7421"/>
    <w:rsid w:val="002B6339"/>
    <w:rsid w:val="002D322A"/>
    <w:rsid w:val="002D5513"/>
    <w:rsid w:val="002E00EE"/>
    <w:rsid w:val="002F7388"/>
    <w:rsid w:val="003008D2"/>
    <w:rsid w:val="00306AAC"/>
    <w:rsid w:val="003079D6"/>
    <w:rsid w:val="00310684"/>
    <w:rsid w:val="003172DC"/>
    <w:rsid w:val="00323D75"/>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766E8"/>
    <w:rsid w:val="008768CA"/>
    <w:rsid w:val="008935EE"/>
    <w:rsid w:val="008A4997"/>
    <w:rsid w:val="008C384C"/>
    <w:rsid w:val="008E5C14"/>
    <w:rsid w:val="008F0ADD"/>
    <w:rsid w:val="0090271F"/>
    <w:rsid w:val="00902E23"/>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7BC8"/>
    <w:rsid w:val="00B15449"/>
    <w:rsid w:val="00B23B2E"/>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8433"/>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109573</Words>
  <Characters>624569</Characters>
  <Application>Microsoft Office Word</Application>
  <DocSecurity>0</DocSecurity>
  <Lines>5204</Lines>
  <Paragraphs>1465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2021-09-30T16:53:00Z</dcterms:created>
  <dcterms:modified xsi:type="dcterms:W3CDTF">2021-09-30T16:53:00Z</dcterms:modified>
</cp:coreProperties>
</file>