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7B0AB92"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CB4E63">
              <w:t>7</w:t>
            </w:r>
            <w:r w:rsidRPr="009202AA">
              <w:t>.</w:t>
            </w:r>
            <w:bookmarkEnd w:id="3"/>
            <w:r w:rsidR="004C4A70" w:rsidRPr="009202AA">
              <w:t>0</w:t>
            </w:r>
            <w:r w:rsidRPr="009202AA">
              <w:t xml:space="preserve"> </w:t>
            </w:r>
            <w:r w:rsidRPr="009202AA">
              <w:rPr>
                <w:sz w:val="32"/>
              </w:rPr>
              <w:t>(</w:t>
            </w:r>
            <w:bookmarkStart w:id="4" w:name="issueDate"/>
            <w:r w:rsidR="00CB4E63" w:rsidRPr="009202AA">
              <w:rPr>
                <w:sz w:val="32"/>
              </w:rPr>
              <w:t>202</w:t>
            </w:r>
            <w:r w:rsidR="00CB4E63">
              <w:rPr>
                <w:sz w:val="32"/>
              </w:rPr>
              <w:t>1</w:t>
            </w:r>
            <w:r w:rsidR="004C4A70" w:rsidRPr="009202AA">
              <w:rPr>
                <w:sz w:val="32"/>
              </w:rPr>
              <w:t>-</w:t>
            </w:r>
            <w:bookmarkEnd w:id="4"/>
            <w:r w:rsidR="00CB4E63">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548C682A" w:rsidR="00E16509" w:rsidRPr="009202AA" w:rsidRDefault="00E16509" w:rsidP="00133525">
            <w:pPr>
              <w:pStyle w:val="FP"/>
              <w:jc w:val="center"/>
              <w:rPr>
                <w:noProof/>
                <w:sz w:val="18"/>
              </w:rPr>
            </w:pPr>
            <w:r w:rsidRPr="009202AA">
              <w:rPr>
                <w:noProof/>
                <w:sz w:val="18"/>
              </w:rPr>
              <w:t xml:space="preserve">© </w:t>
            </w:r>
            <w:r w:rsidR="00CD2AB4" w:rsidRPr="009202AA">
              <w:rPr>
                <w:noProof/>
                <w:sz w:val="18"/>
              </w:rPr>
              <w:t>202</w:t>
            </w:r>
            <w:r w:rsidR="00CD2AB4">
              <w:rPr>
                <w:noProof/>
                <w:sz w:val="18"/>
              </w:rPr>
              <w:t>1</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71FDDA38" w14:textId="4C99E0BA" w:rsidR="00D617D4" w:rsidRDefault="00D617D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_Toc67911461 \h </w:instrText>
      </w:r>
      <w:r>
        <w:fldChar w:fldCharType="separate"/>
      </w:r>
      <w:r>
        <w:t>11</w:t>
      </w:r>
      <w:r>
        <w:fldChar w:fldCharType="end"/>
      </w:r>
    </w:p>
    <w:p w14:paraId="32A99905" w14:textId="2B22ACE1" w:rsidR="00D617D4" w:rsidRDefault="00D617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_Toc67911462 \h </w:instrText>
      </w:r>
      <w:r>
        <w:fldChar w:fldCharType="separate"/>
      </w:r>
      <w:r>
        <w:t>13</w:t>
      </w:r>
      <w:r>
        <w:fldChar w:fldCharType="end"/>
      </w:r>
    </w:p>
    <w:p w14:paraId="2F602644" w14:textId="1B36A2EA" w:rsidR="00D617D4" w:rsidRDefault="00D617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_Toc67911463 \h </w:instrText>
      </w:r>
      <w:r>
        <w:fldChar w:fldCharType="separate"/>
      </w:r>
      <w:r>
        <w:t>13</w:t>
      </w:r>
      <w:r>
        <w:fldChar w:fldCharType="end"/>
      </w:r>
    </w:p>
    <w:p w14:paraId="16A8C331" w14:textId="547B3EDA" w:rsidR="00D617D4" w:rsidRDefault="00D617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_Toc67911464 \h </w:instrText>
      </w:r>
      <w:r>
        <w:fldChar w:fldCharType="separate"/>
      </w:r>
      <w:r>
        <w:t>15</w:t>
      </w:r>
      <w:r>
        <w:fldChar w:fldCharType="end"/>
      </w:r>
    </w:p>
    <w:p w14:paraId="6354E306" w14:textId="05C2BFF4" w:rsidR="00D617D4" w:rsidRDefault="00D617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_Toc67911465 \h </w:instrText>
      </w:r>
      <w:r>
        <w:fldChar w:fldCharType="separate"/>
      </w:r>
      <w:r>
        <w:t>15</w:t>
      </w:r>
      <w:r>
        <w:fldChar w:fldCharType="end"/>
      </w:r>
    </w:p>
    <w:p w14:paraId="4A964E2C" w14:textId="27FCB063" w:rsidR="00D617D4" w:rsidRDefault="00D617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_Toc67911466 \h </w:instrText>
      </w:r>
      <w:r>
        <w:fldChar w:fldCharType="separate"/>
      </w:r>
      <w:r>
        <w:t>19</w:t>
      </w:r>
      <w:r>
        <w:fldChar w:fldCharType="end"/>
      </w:r>
    </w:p>
    <w:p w14:paraId="0341C488" w14:textId="38EF1954" w:rsidR="00D617D4" w:rsidRDefault="00D617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_Toc67911467 \h </w:instrText>
      </w:r>
      <w:r>
        <w:fldChar w:fldCharType="separate"/>
      </w:r>
      <w:r>
        <w:t>20</w:t>
      </w:r>
      <w:r>
        <w:fldChar w:fldCharType="end"/>
      </w:r>
    </w:p>
    <w:p w14:paraId="0D1D4105" w14:textId="6D13D7DF" w:rsidR="00D617D4" w:rsidRDefault="00D617D4">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_Toc67911468 \h </w:instrText>
      </w:r>
      <w:r>
        <w:fldChar w:fldCharType="separate"/>
      </w:r>
      <w:r>
        <w:t>21</w:t>
      </w:r>
      <w:r>
        <w:fldChar w:fldCharType="end"/>
      </w:r>
    </w:p>
    <w:p w14:paraId="3654055B" w14:textId="1B83899B" w:rsidR="00D617D4" w:rsidRDefault="00D617D4">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_Toc67911469 \h </w:instrText>
      </w:r>
      <w:r>
        <w:fldChar w:fldCharType="separate"/>
      </w:r>
      <w:r>
        <w:t>21</w:t>
      </w:r>
      <w:r>
        <w:fldChar w:fldCharType="end"/>
      </w:r>
    </w:p>
    <w:p w14:paraId="505E48CB" w14:textId="3F1B3819" w:rsidR="00D617D4" w:rsidRDefault="00D617D4">
      <w:pPr>
        <w:pStyle w:val="TOC2"/>
        <w:rPr>
          <w:rFonts w:asciiTheme="minorHAnsi" w:eastAsiaTheme="minorEastAsia" w:hAnsiTheme="minorHAnsi" w:cstheme="minorBidi"/>
          <w:sz w:val="22"/>
          <w:szCs w:val="22"/>
          <w:lang w:eastAsia="en-GB"/>
        </w:rPr>
      </w:pPr>
      <w:r w:rsidRPr="00C04738">
        <w:rPr>
          <w:snapToGrid w:val="0"/>
        </w:rPr>
        <w:t>4.2</w:t>
      </w:r>
      <w:r>
        <w:rPr>
          <w:rFonts w:asciiTheme="minorHAnsi" w:eastAsiaTheme="minorEastAsia" w:hAnsiTheme="minorHAnsi" w:cstheme="minorBidi"/>
          <w:sz w:val="22"/>
          <w:szCs w:val="22"/>
          <w:lang w:eastAsia="en-GB"/>
        </w:rPr>
        <w:tab/>
      </w:r>
      <w:r w:rsidRPr="00C04738">
        <w:rPr>
          <w:snapToGrid w:val="0"/>
        </w:rPr>
        <w:t>Relationship between minimum requirements and test requirements</w:t>
      </w:r>
      <w:r>
        <w:tab/>
      </w:r>
      <w:r>
        <w:fldChar w:fldCharType="begin"/>
      </w:r>
      <w:r>
        <w:instrText xml:space="preserve"> PAGEREF _Toc67911470 \h </w:instrText>
      </w:r>
      <w:r>
        <w:fldChar w:fldCharType="separate"/>
      </w:r>
      <w:r>
        <w:t>22</w:t>
      </w:r>
      <w:r>
        <w:fldChar w:fldCharType="end"/>
      </w:r>
    </w:p>
    <w:p w14:paraId="4C1B6F02" w14:textId="0B3B5526" w:rsidR="00D617D4" w:rsidRDefault="00D617D4">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_Toc67911471 \h </w:instrText>
      </w:r>
      <w:r>
        <w:fldChar w:fldCharType="separate"/>
      </w:r>
      <w:r>
        <w:t>22</w:t>
      </w:r>
      <w:r>
        <w:fldChar w:fldCharType="end"/>
      </w:r>
    </w:p>
    <w:p w14:paraId="537E82B5" w14:textId="65BC0D6E" w:rsidR="00D617D4" w:rsidRDefault="00D617D4">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_Toc67911472 \h </w:instrText>
      </w:r>
      <w:r>
        <w:fldChar w:fldCharType="separate"/>
      </w:r>
      <w:r>
        <w:t>23</w:t>
      </w:r>
      <w:r>
        <w:fldChar w:fldCharType="end"/>
      </w:r>
    </w:p>
    <w:p w14:paraId="37693192" w14:textId="628728E6" w:rsidR="00D617D4" w:rsidRDefault="00D617D4">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_Toc67911473 \h </w:instrText>
      </w:r>
      <w:r>
        <w:fldChar w:fldCharType="separate"/>
      </w:r>
      <w:r>
        <w:t>24</w:t>
      </w:r>
      <w:r>
        <w:fldChar w:fldCharType="end"/>
      </w:r>
    </w:p>
    <w:p w14:paraId="599F8362" w14:textId="5351CCF8" w:rsidR="00D617D4" w:rsidRDefault="00D617D4">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_Toc67911474 \h </w:instrText>
      </w:r>
      <w:r>
        <w:fldChar w:fldCharType="separate"/>
      </w:r>
      <w:r>
        <w:t>26</w:t>
      </w:r>
      <w:r>
        <w:fldChar w:fldCharType="end"/>
      </w:r>
    </w:p>
    <w:p w14:paraId="57801C2B" w14:textId="2160BF22" w:rsidR="00D617D4" w:rsidRDefault="00D617D4">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_Toc67911475 \h </w:instrText>
      </w:r>
      <w:r>
        <w:fldChar w:fldCharType="separate"/>
      </w:r>
      <w:r>
        <w:t>26</w:t>
      </w:r>
      <w:r>
        <w:fldChar w:fldCharType="end"/>
      </w:r>
    </w:p>
    <w:p w14:paraId="68C58818" w14:textId="0CC42475" w:rsidR="00D617D4" w:rsidRDefault="00D617D4">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_Toc67911476 \h </w:instrText>
      </w:r>
      <w:r>
        <w:fldChar w:fldCharType="separate"/>
      </w:r>
      <w:r>
        <w:t>26</w:t>
      </w:r>
      <w:r>
        <w:fldChar w:fldCharType="end"/>
      </w:r>
    </w:p>
    <w:p w14:paraId="7D02DED3" w14:textId="38721686" w:rsidR="00D617D4" w:rsidRDefault="00D617D4">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_Toc67911477 \h </w:instrText>
      </w:r>
      <w:r>
        <w:fldChar w:fldCharType="separate"/>
      </w:r>
      <w:r>
        <w:t>26</w:t>
      </w:r>
      <w:r>
        <w:fldChar w:fldCharType="end"/>
      </w:r>
    </w:p>
    <w:p w14:paraId="722B4A3F" w14:textId="76774622" w:rsidR="00D617D4" w:rsidRDefault="00D617D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_Toc67911478 \h </w:instrText>
      </w:r>
      <w:r>
        <w:fldChar w:fldCharType="separate"/>
      </w:r>
      <w:r>
        <w:t>27</w:t>
      </w:r>
      <w:r>
        <w:fldChar w:fldCharType="end"/>
      </w:r>
    </w:p>
    <w:p w14:paraId="01CC4DFF" w14:textId="095D5E46" w:rsidR="00D617D4" w:rsidRDefault="00D617D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_Toc67911479 \h </w:instrText>
      </w:r>
      <w:r>
        <w:fldChar w:fldCharType="separate"/>
      </w:r>
      <w:r>
        <w:t>28</w:t>
      </w:r>
      <w:r>
        <w:fldChar w:fldCharType="end"/>
      </w:r>
    </w:p>
    <w:p w14:paraId="15D8F3E6" w14:textId="5B28BAE1" w:rsidR="00D617D4" w:rsidRDefault="00D617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_Toc67911480 \h </w:instrText>
      </w:r>
      <w:r>
        <w:fldChar w:fldCharType="separate"/>
      </w:r>
      <w:r>
        <w:t>28</w:t>
      </w:r>
      <w:r>
        <w:fldChar w:fldCharType="end"/>
      </w:r>
    </w:p>
    <w:p w14:paraId="3F11843E" w14:textId="2E3C2C42" w:rsidR="00D617D4" w:rsidRDefault="00D617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_Toc67911481 \h </w:instrText>
      </w:r>
      <w:r>
        <w:fldChar w:fldCharType="separate"/>
      </w:r>
      <w:r>
        <w:t>29</w:t>
      </w:r>
      <w:r>
        <w:fldChar w:fldCharType="end"/>
      </w:r>
    </w:p>
    <w:p w14:paraId="1E0B0628" w14:textId="7A302EC4" w:rsidR="00D617D4" w:rsidRDefault="00D617D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_Toc67911482 \h </w:instrText>
      </w:r>
      <w:r>
        <w:fldChar w:fldCharType="separate"/>
      </w:r>
      <w:r>
        <w:t>32</w:t>
      </w:r>
      <w:r>
        <w:fldChar w:fldCharType="end"/>
      </w:r>
    </w:p>
    <w:p w14:paraId="27F7F8E3" w14:textId="0C16558D" w:rsidR="00D617D4" w:rsidRDefault="00D617D4">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_Toc67911483 \h </w:instrText>
      </w:r>
      <w:r>
        <w:fldChar w:fldCharType="separate"/>
      </w:r>
      <w:r>
        <w:t>35</w:t>
      </w:r>
      <w:r>
        <w:fldChar w:fldCharType="end"/>
      </w:r>
    </w:p>
    <w:p w14:paraId="6F13D376" w14:textId="01943A76" w:rsidR="00D617D4" w:rsidRDefault="00D617D4">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_Toc67911484 \h </w:instrText>
      </w:r>
      <w:r>
        <w:fldChar w:fldCharType="separate"/>
      </w:r>
      <w:r>
        <w:t>35</w:t>
      </w:r>
      <w:r>
        <w:fldChar w:fldCharType="end"/>
      </w:r>
    </w:p>
    <w:p w14:paraId="66A43C24" w14:textId="38AC8D93" w:rsidR="00D617D4" w:rsidRDefault="00D617D4">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_Toc67911485 \h </w:instrText>
      </w:r>
      <w:r>
        <w:fldChar w:fldCharType="separate"/>
      </w:r>
      <w:r>
        <w:t>35</w:t>
      </w:r>
      <w:r>
        <w:fldChar w:fldCharType="end"/>
      </w:r>
    </w:p>
    <w:p w14:paraId="45A42F08" w14:textId="38B675B9" w:rsidR="00D617D4" w:rsidRDefault="00D617D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_Toc67911486 \h </w:instrText>
      </w:r>
      <w:r>
        <w:fldChar w:fldCharType="separate"/>
      </w:r>
      <w:r>
        <w:t>35</w:t>
      </w:r>
      <w:r>
        <w:fldChar w:fldCharType="end"/>
      </w:r>
    </w:p>
    <w:p w14:paraId="46AD2CB5" w14:textId="1F777A1B" w:rsidR="00D617D4" w:rsidRDefault="00D617D4">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_Toc67911487 \h </w:instrText>
      </w:r>
      <w:r>
        <w:fldChar w:fldCharType="separate"/>
      </w:r>
      <w:r>
        <w:t>35</w:t>
      </w:r>
      <w:r>
        <w:fldChar w:fldCharType="end"/>
      </w:r>
    </w:p>
    <w:p w14:paraId="7C98FDAF" w14:textId="52CE1A38" w:rsidR="00D617D4" w:rsidRDefault="00D617D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_Toc67911488 \h </w:instrText>
      </w:r>
      <w:r>
        <w:fldChar w:fldCharType="separate"/>
      </w:r>
      <w:r>
        <w:t>35</w:t>
      </w:r>
      <w:r>
        <w:fldChar w:fldCharType="end"/>
      </w:r>
    </w:p>
    <w:p w14:paraId="14490BED" w14:textId="582B8DCE" w:rsidR="00D617D4" w:rsidRDefault="00D617D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_Toc67911489 \h </w:instrText>
      </w:r>
      <w:r>
        <w:fldChar w:fldCharType="separate"/>
      </w:r>
      <w:r>
        <w:t>36</w:t>
      </w:r>
      <w:r>
        <w:fldChar w:fldCharType="end"/>
      </w:r>
    </w:p>
    <w:p w14:paraId="515B458F" w14:textId="47838ED2" w:rsidR="00D617D4" w:rsidRDefault="00D617D4">
      <w:pPr>
        <w:pStyle w:val="TOC5"/>
        <w:rPr>
          <w:rFonts w:asciiTheme="minorHAnsi" w:eastAsiaTheme="minorEastAsia" w:hAnsiTheme="minorHAnsi" w:cstheme="minorBidi"/>
          <w:sz w:val="22"/>
          <w:szCs w:val="22"/>
          <w:lang w:eastAsia="en-GB"/>
        </w:rPr>
      </w:pPr>
      <w:r w:rsidRPr="00C04738">
        <w:rPr>
          <w:rFonts w:cs="Arial"/>
        </w:rPr>
        <w:t>6.2.2.2.1</w:t>
      </w:r>
      <w:r>
        <w:rPr>
          <w:rFonts w:asciiTheme="minorHAnsi" w:eastAsiaTheme="minorEastAsia" w:hAnsiTheme="minorHAnsi" w:cstheme="minorBidi"/>
          <w:sz w:val="22"/>
          <w:szCs w:val="22"/>
          <w:lang w:eastAsia="en-GB"/>
        </w:rPr>
        <w:tab/>
      </w:r>
      <w:r w:rsidRPr="00C04738">
        <w:rPr>
          <w:rFonts w:cs="Arial"/>
        </w:rPr>
        <w:t>General</w:t>
      </w:r>
      <w:r>
        <w:tab/>
      </w:r>
      <w:r>
        <w:fldChar w:fldCharType="begin"/>
      </w:r>
      <w:r>
        <w:instrText xml:space="preserve"> PAGEREF _Toc67911490 \h </w:instrText>
      </w:r>
      <w:r>
        <w:fldChar w:fldCharType="separate"/>
      </w:r>
      <w:r>
        <w:t>36</w:t>
      </w:r>
      <w:r>
        <w:fldChar w:fldCharType="end"/>
      </w:r>
    </w:p>
    <w:p w14:paraId="35885D36" w14:textId="3D96EF49" w:rsidR="00D617D4" w:rsidRDefault="00D617D4">
      <w:pPr>
        <w:pStyle w:val="TOC5"/>
        <w:rPr>
          <w:rFonts w:asciiTheme="minorHAnsi" w:eastAsiaTheme="minorEastAsia" w:hAnsiTheme="minorHAnsi" w:cstheme="minorBidi"/>
          <w:sz w:val="22"/>
          <w:szCs w:val="22"/>
          <w:lang w:eastAsia="en-GB"/>
        </w:rPr>
      </w:pPr>
      <w:r w:rsidRPr="00C04738">
        <w:rPr>
          <w:rFonts w:cs="Arial"/>
        </w:rPr>
        <w:t>6.2.2.2.2</w:t>
      </w:r>
      <w:r>
        <w:rPr>
          <w:rFonts w:asciiTheme="minorHAnsi" w:eastAsiaTheme="minorEastAsia" w:hAnsiTheme="minorHAnsi" w:cstheme="minorBidi"/>
          <w:sz w:val="22"/>
          <w:szCs w:val="22"/>
          <w:lang w:eastAsia="en-GB"/>
        </w:rPr>
        <w:tab/>
      </w:r>
      <w:r w:rsidRPr="00C04738">
        <w:rPr>
          <w:rFonts w:cs="Arial"/>
        </w:rPr>
        <w:t>Additional requirements (regional)</w:t>
      </w:r>
      <w:r>
        <w:tab/>
      </w:r>
      <w:r>
        <w:fldChar w:fldCharType="begin"/>
      </w:r>
      <w:r>
        <w:instrText xml:space="preserve"> PAGEREF _Toc67911491 \h </w:instrText>
      </w:r>
      <w:r>
        <w:fldChar w:fldCharType="separate"/>
      </w:r>
      <w:r>
        <w:t>36</w:t>
      </w:r>
      <w:r>
        <w:fldChar w:fldCharType="end"/>
      </w:r>
    </w:p>
    <w:p w14:paraId="4B6CA76D" w14:textId="5D92BA8C" w:rsidR="00D617D4" w:rsidRDefault="00D617D4">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_Toc67911492 \h </w:instrText>
      </w:r>
      <w:r>
        <w:fldChar w:fldCharType="separate"/>
      </w:r>
      <w:r>
        <w:t>36</w:t>
      </w:r>
      <w:r>
        <w:fldChar w:fldCharType="end"/>
      </w:r>
    </w:p>
    <w:p w14:paraId="225FCD07" w14:textId="0C9EDFA7" w:rsidR="00D617D4" w:rsidRDefault="00D617D4">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_Toc67911493 \h </w:instrText>
      </w:r>
      <w:r>
        <w:fldChar w:fldCharType="separate"/>
      </w:r>
      <w:r>
        <w:t>36</w:t>
      </w:r>
      <w:r>
        <w:fldChar w:fldCharType="end"/>
      </w:r>
    </w:p>
    <w:p w14:paraId="50494382" w14:textId="440698F8" w:rsidR="00D617D4" w:rsidRDefault="00D617D4">
      <w:pPr>
        <w:pStyle w:val="TOC5"/>
        <w:rPr>
          <w:rFonts w:asciiTheme="minorHAnsi" w:eastAsiaTheme="minorEastAsia" w:hAnsiTheme="minorHAnsi" w:cstheme="minorBidi"/>
          <w:sz w:val="22"/>
          <w:szCs w:val="22"/>
          <w:lang w:eastAsia="en-GB"/>
        </w:rPr>
      </w:pPr>
      <w:r w:rsidRPr="00C04738">
        <w:rPr>
          <w:rFonts w:cs="Arial"/>
        </w:rPr>
        <w:t>6.2.2.4.1</w:t>
      </w:r>
      <w:r>
        <w:rPr>
          <w:rFonts w:asciiTheme="minorHAnsi" w:eastAsiaTheme="minorEastAsia" w:hAnsiTheme="minorHAnsi" w:cstheme="minorBidi"/>
          <w:sz w:val="22"/>
          <w:szCs w:val="22"/>
          <w:lang w:eastAsia="en-GB"/>
        </w:rPr>
        <w:tab/>
      </w:r>
      <w:r w:rsidRPr="00C04738">
        <w:rPr>
          <w:rFonts w:cs="Arial"/>
        </w:rPr>
        <w:t>General</w:t>
      </w:r>
      <w:r>
        <w:tab/>
      </w:r>
      <w:r>
        <w:fldChar w:fldCharType="begin"/>
      </w:r>
      <w:r>
        <w:instrText xml:space="preserve"> PAGEREF _Toc67911494 \h </w:instrText>
      </w:r>
      <w:r>
        <w:fldChar w:fldCharType="separate"/>
      </w:r>
      <w:r>
        <w:t>36</w:t>
      </w:r>
      <w:r>
        <w:fldChar w:fldCharType="end"/>
      </w:r>
    </w:p>
    <w:p w14:paraId="25AFB462" w14:textId="397DD6B5" w:rsidR="00D617D4" w:rsidRDefault="00D617D4">
      <w:pPr>
        <w:pStyle w:val="TOC5"/>
        <w:rPr>
          <w:rFonts w:asciiTheme="minorHAnsi" w:eastAsiaTheme="minorEastAsia" w:hAnsiTheme="minorHAnsi" w:cstheme="minorBidi"/>
          <w:sz w:val="22"/>
          <w:szCs w:val="22"/>
          <w:lang w:eastAsia="en-GB"/>
        </w:rPr>
      </w:pPr>
      <w:r w:rsidRPr="00C04738">
        <w:rPr>
          <w:rFonts w:cs="Arial"/>
        </w:rPr>
        <w:t>6.2.2.4.2</w:t>
      </w:r>
      <w:r>
        <w:rPr>
          <w:rFonts w:asciiTheme="minorHAnsi" w:eastAsiaTheme="minorEastAsia" w:hAnsiTheme="minorHAnsi" w:cstheme="minorBidi"/>
          <w:sz w:val="22"/>
          <w:szCs w:val="22"/>
          <w:lang w:eastAsia="en-GB"/>
        </w:rPr>
        <w:tab/>
      </w:r>
      <w:r w:rsidRPr="00C04738">
        <w:rPr>
          <w:rFonts w:cs="Arial"/>
        </w:rPr>
        <w:t>Additional requirements (regional)</w:t>
      </w:r>
      <w:r>
        <w:tab/>
      </w:r>
      <w:r>
        <w:fldChar w:fldCharType="begin"/>
      </w:r>
      <w:r>
        <w:instrText xml:space="preserve"> PAGEREF _Toc67911495 \h </w:instrText>
      </w:r>
      <w:r>
        <w:fldChar w:fldCharType="separate"/>
      </w:r>
      <w:r>
        <w:t>36</w:t>
      </w:r>
      <w:r>
        <w:fldChar w:fldCharType="end"/>
      </w:r>
    </w:p>
    <w:p w14:paraId="60A7EB7E" w14:textId="3E05471D" w:rsidR="00D617D4" w:rsidRDefault="00D617D4">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_Toc67911496 \h </w:instrText>
      </w:r>
      <w:r>
        <w:fldChar w:fldCharType="separate"/>
      </w:r>
      <w:r>
        <w:t>36</w:t>
      </w:r>
      <w:r>
        <w:fldChar w:fldCharType="end"/>
      </w:r>
    </w:p>
    <w:p w14:paraId="25021D16" w14:textId="1EAB43A8" w:rsidR="00D617D4" w:rsidRDefault="00D617D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_Toc67911497 \h </w:instrText>
      </w:r>
      <w:r>
        <w:fldChar w:fldCharType="separate"/>
      </w:r>
      <w:r>
        <w:t>36</w:t>
      </w:r>
      <w:r>
        <w:fldChar w:fldCharType="end"/>
      </w:r>
    </w:p>
    <w:p w14:paraId="5D22A670" w14:textId="2CF046F0" w:rsidR="00D617D4" w:rsidRDefault="00D617D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_Toc67911498 \h </w:instrText>
      </w:r>
      <w:r>
        <w:fldChar w:fldCharType="separate"/>
      </w:r>
      <w:r>
        <w:t>37</w:t>
      </w:r>
      <w:r>
        <w:fldChar w:fldCharType="end"/>
      </w:r>
    </w:p>
    <w:p w14:paraId="1558018A" w14:textId="397C5E3F" w:rsidR="00D617D4" w:rsidRDefault="00D617D4">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_Toc67911499 \h </w:instrText>
      </w:r>
      <w:r>
        <w:fldChar w:fldCharType="separate"/>
      </w:r>
      <w:r>
        <w:t>37</w:t>
      </w:r>
      <w:r>
        <w:fldChar w:fldCharType="end"/>
      </w:r>
    </w:p>
    <w:p w14:paraId="6C3FBF5B" w14:textId="0D861553" w:rsidR="00D617D4" w:rsidRDefault="00D617D4">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_Toc67911500 \h </w:instrText>
      </w:r>
      <w:r>
        <w:fldChar w:fldCharType="separate"/>
      </w:r>
      <w:r>
        <w:t>37</w:t>
      </w:r>
      <w:r>
        <w:fldChar w:fldCharType="end"/>
      </w:r>
    </w:p>
    <w:p w14:paraId="649CF70C" w14:textId="310BE4C9" w:rsidR="00D617D4" w:rsidRDefault="00D617D4">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_Toc67911501 \h </w:instrText>
      </w:r>
      <w:r>
        <w:fldChar w:fldCharType="separate"/>
      </w:r>
      <w:r>
        <w:t>37</w:t>
      </w:r>
      <w:r>
        <w:fldChar w:fldCharType="end"/>
      </w:r>
    </w:p>
    <w:p w14:paraId="74BE8443" w14:textId="0C544861" w:rsidR="00D617D4" w:rsidRDefault="00D617D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_Toc67911502 \h </w:instrText>
      </w:r>
      <w:r>
        <w:fldChar w:fldCharType="separate"/>
      </w:r>
      <w:r>
        <w:t>37</w:t>
      </w:r>
      <w:r>
        <w:fldChar w:fldCharType="end"/>
      </w:r>
    </w:p>
    <w:p w14:paraId="4BE4F6AD" w14:textId="0CD0106F" w:rsidR="00D617D4" w:rsidRDefault="00D617D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_Toc67911503 \h </w:instrText>
      </w:r>
      <w:r>
        <w:fldChar w:fldCharType="separate"/>
      </w:r>
      <w:r>
        <w:t>37</w:t>
      </w:r>
      <w:r>
        <w:fldChar w:fldCharType="end"/>
      </w:r>
    </w:p>
    <w:p w14:paraId="29D819E6" w14:textId="794FC712" w:rsidR="00D617D4" w:rsidRDefault="00D617D4">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_Toc67911504 \h </w:instrText>
      </w:r>
      <w:r>
        <w:fldChar w:fldCharType="separate"/>
      </w:r>
      <w:r>
        <w:t>37</w:t>
      </w:r>
      <w:r>
        <w:fldChar w:fldCharType="end"/>
      </w:r>
    </w:p>
    <w:p w14:paraId="6266583B" w14:textId="37E08042" w:rsidR="00D617D4" w:rsidRDefault="00D617D4">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_Toc67911505 \h </w:instrText>
      </w:r>
      <w:r>
        <w:fldChar w:fldCharType="separate"/>
      </w:r>
      <w:r>
        <w:t>38</w:t>
      </w:r>
      <w:r>
        <w:fldChar w:fldCharType="end"/>
      </w:r>
    </w:p>
    <w:p w14:paraId="0B53BACF" w14:textId="1E6185EF" w:rsidR="00D617D4" w:rsidRDefault="00D617D4">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04738">
        <w:rPr>
          <w:rFonts w:cs="v4.2.0"/>
        </w:rPr>
        <w:t>mode</w:t>
      </w:r>
      <w:r>
        <w:tab/>
      </w:r>
      <w:r>
        <w:fldChar w:fldCharType="begin"/>
      </w:r>
      <w:r>
        <w:instrText xml:space="preserve"> PAGEREF _Toc67911506 \h </w:instrText>
      </w:r>
      <w:r>
        <w:fldChar w:fldCharType="separate"/>
      </w:r>
      <w:r>
        <w:t>38</w:t>
      </w:r>
      <w:r>
        <w:fldChar w:fldCharType="end"/>
      </w:r>
    </w:p>
    <w:p w14:paraId="263255D7" w14:textId="212D3309" w:rsidR="00D617D4" w:rsidRDefault="00D617D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_Toc67911507 \h </w:instrText>
      </w:r>
      <w:r>
        <w:fldChar w:fldCharType="separate"/>
      </w:r>
      <w:r>
        <w:t>38</w:t>
      </w:r>
      <w:r>
        <w:fldChar w:fldCharType="end"/>
      </w:r>
    </w:p>
    <w:p w14:paraId="7413ED3F" w14:textId="54F9BE3A" w:rsidR="00D617D4" w:rsidRDefault="00D617D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_Toc67911508 \h </w:instrText>
      </w:r>
      <w:r>
        <w:fldChar w:fldCharType="separate"/>
      </w:r>
      <w:r>
        <w:t>39</w:t>
      </w:r>
      <w:r>
        <w:fldChar w:fldCharType="end"/>
      </w:r>
    </w:p>
    <w:p w14:paraId="3B81896A" w14:textId="7190BA82" w:rsidR="00D617D4" w:rsidRDefault="00D617D4">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_Toc67911509 \h </w:instrText>
      </w:r>
      <w:r>
        <w:fldChar w:fldCharType="separate"/>
      </w:r>
      <w:r>
        <w:t>39</w:t>
      </w:r>
      <w:r>
        <w:fldChar w:fldCharType="end"/>
      </w:r>
    </w:p>
    <w:p w14:paraId="73818757" w14:textId="7764E1CA" w:rsidR="00D617D4" w:rsidRDefault="00D617D4">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_Toc67911510 \h </w:instrText>
      </w:r>
      <w:r>
        <w:fldChar w:fldCharType="separate"/>
      </w:r>
      <w:r>
        <w:t>40</w:t>
      </w:r>
      <w:r>
        <w:fldChar w:fldCharType="end"/>
      </w:r>
    </w:p>
    <w:p w14:paraId="4B31FAA8" w14:textId="7A1B9B4F" w:rsidR="00D617D4" w:rsidRDefault="00D617D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_Toc67911511 \h </w:instrText>
      </w:r>
      <w:r>
        <w:fldChar w:fldCharType="separate"/>
      </w:r>
      <w:r>
        <w:t>40</w:t>
      </w:r>
      <w:r>
        <w:fldChar w:fldCharType="end"/>
      </w:r>
    </w:p>
    <w:p w14:paraId="5769E828" w14:textId="2655CA66" w:rsidR="00D617D4" w:rsidRDefault="00D617D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_Toc67911512 \h </w:instrText>
      </w:r>
      <w:r>
        <w:fldChar w:fldCharType="separate"/>
      </w:r>
      <w:r>
        <w:t>40</w:t>
      </w:r>
      <w:r>
        <w:fldChar w:fldCharType="end"/>
      </w:r>
    </w:p>
    <w:p w14:paraId="14FC1A4E" w14:textId="6F066A0C" w:rsidR="00D617D4" w:rsidRDefault="00D617D4">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_Toc67911513 \h </w:instrText>
      </w:r>
      <w:r>
        <w:fldChar w:fldCharType="separate"/>
      </w:r>
      <w:r>
        <w:t>40</w:t>
      </w:r>
      <w:r>
        <w:fldChar w:fldCharType="end"/>
      </w:r>
    </w:p>
    <w:p w14:paraId="2689D8A9" w14:textId="1134B4C1" w:rsidR="00D617D4" w:rsidRDefault="00D617D4">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_Toc67911514 \h </w:instrText>
      </w:r>
      <w:r>
        <w:fldChar w:fldCharType="separate"/>
      </w:r>
      <w:r>
        <w:t>40</w:t>
      </w:r>
      <w:r>
        <w:fldChar w:fldCharType="end"/>
      </w:r>
    </w:p>
    <w:p w14:paraId="11499953" w14:textId="1C1AA888" w:rsidR="00D617D4" w:rsidRDefault="00D617D4">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_Toc67911515 \h </w:instrText>
      </w:r>
      <w:r>
        <w:fldChar w:fldCharType="separate"/>
      </w:r>
      <w:r>
        <w:t>40</w:t>
      </w:r>
      <w:r>
        <w:fldChar w:fldCharType="end"/>
      </w:r>
    </w:p>
    <w:p w14:paraId="4F8BB508" w14:textId="474202C2" w:rsidR="00D617D4" w:rsidRDefault="00D617D4">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_Toc67911516 \h </w:instrText>
      </w:r>
      <w:r>
        <w:fldChar w:fldCharType="separate"/>
      </w:r>
      <w:r>
        <w:t>40</w:t>
      </w:r>
      <w:r>
        <w:fldChar w:fldCharType="end"/>
      </w:r>
    </w:p>
    <w:p w14:paraId="3DACD05E" w14:textId="0ECC5A89" w:rsidR="00D617D4" w:rsidRDefault="00D617D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_Toc67911517 \h </w:instrText>
      </w:r>
      <w:r>
        <w:fldChar w:fldCharType="separate"/>
      </w:r>
      <w:r>
        <w:t>40</w:t>
      </w:r>
      <w:r>
        <w:fldChar w:fldCharType="end"/>
      </w:r>
    </w:p>
    <w:p w14:paraId="29C28589" w14:textId="32A8189D" w:rsidR="00D617D4" w:rsidRDefault="00D617D4">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_Toc67911518 \h </w:instrText>
      </w:r>
      <w:r>
        <w:fldChar w:fldCharType="separate"/>
      </w:r>
      <w:r>
        <w:t>40</w:t>
      </w:r>
      <w:r>
        <w:fldChar w:fldCharType="end"/>
      </w:r>
    </w:p>
    <w:p w14:paraId="26899504" w14:textId="42379307" w:rsidR="00D617D4" w:rsidRDefault="00D617D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_Toc67911519 \h </w:instrText>
      </w:r>
      <w:r>
        <w:fldChar w:fldCharType="separate"/>
      </w:r>
      <w:r>
        <w:t>40</w:t>
      </w:r>
      <w:r>
        <w:fldChar w:fldCharType="end"/>
      </w:r>
    </w:p>
    <w:p w14:paraId="07266F6E" w14:textId="55CBEB2C" w:rsidR="00D617D4" w:rsidRDefault="00D617D4">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_Toc67911520 \h </w:instrText>
      </w:r>
      <w:r>
        <w:fldChar w:fldCharType="separate"/>
      </w:r>
      <w:r>
        <w:t>41</w:t>
      </w:r>
      <w:r>
        <w:fldChar w:fldCharType="end"/>
      </w:r>
    </w:p>
    <w:p w14:paraId="688D928B" w14:textId="1FC0084E" w:rsidR="00D617D4" w:rsidRDefault="00D617D4">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_Toc67911521 \h </w:instrText>
      </w:r>
      <w:r>
        <w:fldChar w:fldCharType="separate"/>
      </w:r>
      <w:r>
        <w:t>41</w:t>
      </w:r>
      <w:r>
        <w:fldChar w:fldCharType="end"/>
      </w:r>
    </w:p>
    <w:p w14:paraId="1A3BD88F" w14:textId="46A6AFE7" w:rsidR="00D617D4" w:rsidRDefault="00D617D4">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_Toc67911522 \h </w:instrText>
      </w:r>
      <w:r>
        <w:fldChar w:fldCharType="separate"/>
      </w:r>
      <w:r>
        <w:t>41</w:t>
      </w:r>
      <w:r>
        <w:fldChar w:fldCharType="end"/>
      </w:r>
    </w:p>
    <w:p w14:paraId="04EF954F" w14:textId="3C1503AA" w:rsidR="00D617D4" w:rsidRDefault="00D617D4">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_Toc67911523 \h </w:instrText>
      </w:r>
      <w:r>
        <w:fldChar w:fldCharType="separate"/>
      </w:r>
      <w:r>
        <w:t>41</w:t>
      </w:r>
      <w:r>
        <w:fldChar w:fldCharType="end"/>
      </w:r>
    </w:p>
    <w:p w14:paraId="763FA361" w14:textId="412B0B4C" w:rsidR="00D617D4" w:rsidRDefault="00D617D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_Toc67911524 \h </w:instrText>
      </w:r>
      <w:r>
        <w:fldChar w:fldCharType="separate"/>
      </w:r>
      <w:r>
        <w:t>41</w:t>
      </w:r>
      <w:r>
        <w:fldChar w:fldCharType="end"/>
      </w:r>
    </w:p>
    <w:p w14:paraId="026BBC79" w14:textId="45C2C99A" w:rsidR="00D617D4" w:rsidRDefault="00D617D4">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_Toc67911525 \h </w:instrText>
      </w:r>
      <w:r>
        <w:fldChar w:fldCharType="separate"/>
      </w:r>
      <w:r>
        <w:t>42</w:t>
      </w:r>
      <w:r>
        <w:fldChar w:fldCharType="end"/>
      </w:r>
    </w:p>
    <w:p w14:paraId="7A2A27B9" w14:textId="091199D6" w:rsidR="00D617D4" w:rsidRDefault="00D617D4">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_Toc67911526 \h </w:instrText>
      </w:r>
      <w:r>
        <w:fldChar w:fldCharType="separate"/>
      </w:r>
      <w:r>
        <w:t>42</w:t>
      </w:r>
      <w:r>
        <w:fldChar w:fldCharType="end"/>
      </w:r>
    </w:p>
    <w:p w14:paraId="3E42E623" w14:textId="56FCC67F" w:rsidR="00D617D4" w:rsidRDefault="00D617D4">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_Toc67911527 \h </w:instrText>
      </w:r>
      <w:r>
        <w:fldChar w:fldCharType="separate"/>
      </w:r>
      <w:r>
        <w:t>42</w:t>
      </w:r>
      <w:r>
        <w:fldChar w:fldCharType="end"/>
      </w:r>
    </w:p>
    <w:p w14:paraId="278395EC" w14:textId="49364BD5" w:rsidR="00D617D4" w:rsidRDefault="00D617D4">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_Toc67911528 \h </w:instrText>
      </w:r>
      <w:r>
        <w:fldChar w:fldCharType="separate"/>
      </w:r>
      <w:r>
        <w:t>42</w:t>
      </w:r>
      <w:r>
        <w:fldChar w:fldCharType="end"/>
      </w:r>
    </w:p>
    <w:p w14:paraId="7E1B43F7" w14:textId="00BD2814" w:rsidR="00D617D4" w:rsidRDefault="00D617D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_Toc67911529 \h </w:instrText>
      </w:r>
      <w:r>
        <w:fldChar w:fldCharType="separate"/>
      </w:r>
      <w:r>
        <w:t>42</w:t>
      </w:r>
      <w:r>
        <w:fldChar w:fldCharType="end"/>
      </w:r>
    </w:p>
    <w:p w14:paraId="770B54A3" w14:textId="2C9B68B6" w:rsidR="00D617D4" w:rsidRDefault="00D617D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_Toc67911530 \h </w:instrText>
      </w:r>
      <w:r>
        <w:fldChar w:fldCharType="separate"/>
      </w:r>
      <w:r>
        <w:t>42</w:t>
      </w:r>
      <w:r>
        <w:fldChar w:fldCharType="end"/>
      </w:r>
    </w:p>
    <w:p w14:paraId="08BADF70" w14:textId="111C4D56" w:rsidR="00D617D4" w:rsidRDefault="00D617D4">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_Toc67911531 \h </w:instrText>
      </w:r>
      <w:r>
        <w:fldChar w:fldCharType="separate"/>
      </w:r>
      <w:r>
        <w:t>42</w:t>
      </w:r>
      <w:r>
        <w:fldChar w:fldCharType="end"/>
      </w:r>
    </w:p>
    <w:p w14:paraId="041A86A9" w14:textId="2C61FFD8" w:rsidR="00D617D4" w:rsidRDefault="00D617D4">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_Toc67911532 \h </w:instrText>
      </w:r>
      <w:r>
        <w:fldChar w:fldCharType="separate"/>
      </w:r>
      <w:r>
        <w:t>43</w:t>
      </w:r>
      <w:r>
        <w:fldChar w:fldCharType="end"/>
      </w:r>
    </w:p>
    <w:p w14:paraId="08ACB300" w14:textId="0656C559" w:rsidR="00D617D4" w:rsidRDefault="00D617D4">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_Toc67911533 \h </w:instrText>
      </w:r>
      <w:r>
        <w:fldChar w:fldCharType="separate"/>
      </w:r>
      <w:r>
        <w:t>43</w:t>
      </w:r>
      <w:r>
        <w:fldChar w:fldCharType="end"/>
      </w:r>
    </w:p>
    <w:p w14:paraId="645BC3EA" w14:textId="6A32AD9C" w:rsidR="00D617D4" w:rsidRDefault="00D617D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_Toc67911534 \h </w:instrText>
      </w:r>
      <w:r>
        <w:fldChar w:fldCharType="separate"/>
      </w:r>
      <w:r>
        <w:t>43</w:t>
      </w:r>
      <w:r>
        <w:fldChar w:fldCharType="end"/>
      </w:r>
    </w:p>
    <w:p w14:paraId="2F77DBB3" w14:textId="676796CA" w:rsidR="00D617D4" w:rsidRDefault="00D617D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_Toc67911535 \h </w:instrText>
      </w:r>
      <w:r>
        <w:fldChar w:fldCharType="separate"/>
      </w:r>
      <w:r>
        <w:t>43</w:t>
      </w:r>
      <w:r>
        <w:fldChar w:fldCharType="end"/>
      </w:r>
    </w:p>
    <w:p w14:paraId="243426E3" w14:textId="4998A3D4" w:rsidR="00D617D4" w:rsidRDefault="00D617D4">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_Toc67911536 \h </w:instrText>
      </w:r>
      <w:r>
        <w:fldChar w:fldCharType="separate"/>
      </w:r>
      <w:r>
        <w:t>43</w:t>
      </w:r>
      <w:r>
        <w:fldChar w:fldCharType="end"/>
      </w:r>
    </w:p>
    <w:p w14:paraId="7FC4A987" w14:textId="719EEA9B" w:rsidR="00D617D4" w:rsidRDefault="00D617D4">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_Toc67911537 \h </w:instrText>
      </w:r>
      <w:r>
        <w:fldChar w:fldCharType="separate"/>
      </w:r>
      <w:r>
        <w:t>43</w:t>
      </w:r>
      <w:r>
        <w:fldChar w:fldCharType="end"/>
      </w:r>
    </w:p>
    <w:p w14:paraId="36A8A2CB" w14:textId="05797E69" w:rsidR="00D617D4" w:rsidRDefault="00D617D4">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_Toc67911538 \h </w:instrText>
      </w:r>
      <w:r>
        <w:fldChar w:fldCharType="separate"/>
      </w:r>
      <w:r>
        <w:t>43</w:t>
      </w:r>
      <w:r>
        <w:fldChar w:fldCharType="end"/>
      </w:r>
    </w:p>
    <w:p w14:paraId="7E7A1E3C" w14:textId="199725B5" w:rsidR="00D617D4" w:rsidRDefault="00D617D4">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_Toc67911539 \h </w:instrText>
      </w:r>
      <w:r>
        <w:fldChar w:fldCharType="separate"/>
      </w:r>
      <w:r>
        <w:t>43</w:t>
      </w:r>
      <w:r>
        <w:fldChar w:fldCharType="end"/>
      </w:r>
    </w:p>
    <w:p w14:paraId="2DE6D17E" w14:textId="64B47527" w:rsidR="00D617D4" w:rsidRDefault="00D617D4">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_Toc67911540 \h </w:instrText>
      </w:r>
      <w:r>
        <w:fldChar w:fldCharType="separate"/>
      </w:r>
      <w:r>
        <w:t>43</w:t>
      </w:r>
      <w:r>
        <w:fldChar w:fldCharType="end"/>
      </w:r>
    </w:p>
    <w:p w14:paraId="0AFFA59E" w14:textId="649ED92D" w:rsidR="00D617D4" w:rsidRDefault="00D617D4">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_Toc67911541 \h </w:instrText>
      </w:r>
      <w:r>
        <w:fldChar w:fldCharType="separate"/>
      </w:r>
      <w:r>
        <w:t>43</w:t>
      </w:r>
      <w:r>
        <w:fldChar w:fldCharType="end"/>
      </w:r>
    </w:p>
    <w:p w14:paraId="0C8165E2" w14:textId="613F1F1C" w:rsidR="00D617D4" w:rsidRDefault="00D617D4">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_Toc67911542 \h </w:instrText>
      </w:r>
      <w:r>
        <w:fldChar w:fldCharType="separate"/>
      </w:r>
      <w:r>
        <w:t>44</w:t>
      </w:r>
      <w:r>
        <w:fldChar w:fldCharType="end"/>
      </w:r>
    </w:p>
    <w:p w14:paraId="5B2E4D84" w14:textId="4347B5EC" w:rsidR="00D617D4" w:rsidRDefault="00D617D4">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_Toc67911543 \h </w:instrText>
      </w:r>
      <w:r>
        <w:fldChar w:fldCharType="separate"/>
      </w:r>
      <w:r>
        <w:t>44</w:t>
      </w:r>
      <w:r>
        <w:fldChar w:fldCharType="end"/>
      </w:r>
    </w:p>
    <w:p w14:paraId="1A60A68F" w14:textId="5946E5AF" w:rsidR="00D617D4" w:rsidRDefault="00D617D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_Toc67911544 \h </w:instrText>
      </w:r>
      <w:r>
        <w:fldChar w:fldCharType="separate"/>
      </w:r>
      <w:r>
        <w:t>44</w:t>
      </w:r>
      <w:r>
        <w:fldChar w:fldCharType="end"/>
      </w:r>
    </w:p>
    <w:p w14:paraId="08E27B1E" w14:textId="1A857CCA" w:rsidR="00D617D4" w:rsidRDefault="00D617D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_Toc67911545 \h </w:instrText>
      </w:r>
      <w:r>
        <w:fldChar w:fldCharType="separate"/>
      </w:r>
      <w:r>
        <w:t>44</w:t>
      </w:r>
      <w:r>
        <w:fldChar w:fldCharType="end"/>
      </w:r>
    </w:p>
    <w:p w14:paraId="7399E618" w14:textId="7E9E4603" w:rsidR="00D617D4" w:rsidRDefault="00D617D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_Toc67911546 \h </w:instrText>
      </w:r>
      <w:r>
        <w:fldChar w:fldCharType="separate"/>
      </w:r>
      <w:r>
        <w:t>44</w:t>
      </w:r>
      <w:r>
        <w:fldChar w:fldCharType="end"/>
      </w:r>
    </w:p>
    <w:p w14:paraId="721D0966" w14:textId="7ACCE088" w:rsidR="00D617D4" w:rsidRDefault="00D617D4">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_Toc67911547 \h </w:instrText>
      </w:r>
      <w:r>
        <w:fldChar w:fldCharType="separate"/>
      </w:r>
      <w:r>
        <w:t>44</w:t>
      </w:r>
      <w:r>
        <w:fldChar w:fldCharType="end"/>
      </w:r>
    </w:p>
    <w:p w14:paraId="5EFE706F" w14:textId="2D4A7BB8" w:rsidR="00D617D4" w:rsidRDefault="00D617D4">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_Toc67911548 \h </w:instrText>
      </w:r>
      <w:r>
        <w:fldChar w:fldCharType="separate"/>
      </w:r>
      <w:r>
        <w:t>44</w:t>
      </w:r>
      <w:r>
        <w:fldChar w:fldCharType="end"/>
      </w:r>
    </w:p>
    <w:p w14:paraId="622C3F31" w14:textId="5A9154BD" w:rsidR="00D617D4" w:rsidRDefault="00D617D4">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_Toc67911549 \h </w:instrText>
      </w:r>
      <w:r>
        <w:fldChar w:fldCharType="separate"/>
      </w:r>
      <w:r>
        <w:t>44</w:t>
      </w:r>
      <w:r>
        <w:fldChar w:fldCharType="end"/>
      </w:r>
    </w:p>
    <w:p w14:paraId="56813814" w14:textId="19374EAF" w:rsidR="00D617D4" w:rsidRDefault="00D617D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_Toc67911550 \h </w:instrText>
      </w:r>
      <w:r>
        <w:fldChar w:fldCharType="separate"/>
      </w:r>
      <w:r>
        <w:t>44</w:t>
      </w:r>
      <w:r>
        <w:fldChar w:fldCharType="end"/>
      </w:r>
    </w:p>
    <w:p w14:paraId="36514C14" w14:textId="1E0980AF" w:rsidR="00D617D4" w:rsidRDefault="00D617D4">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_Toc67911551 \h </w:instrText>
      </w:r>
      <w:r>
        <w:fldChar w:fldCharType="separate"/>
      </w:r>
      <w:r>
        <w:t>44</w:t>
      </w:r>
      <w:r>
        <w:fldChar w:fldCharType="end"/>
      </w:r>
    </w:p>
    <w:p w14:paraId="67E07BEC" w14:textId="52EACAF4" w:rsidR="00D617D4" w:rsidRDefault="00D617D4">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_Toc67911552 \h </w:instrText>
      </w:r>
      <w:r>
        <w:fldChar w:fldCharType="separate"/>
      </w:r>
      <w:r>
        <w:t>45</w:t>
      </w:r>
      <w:r>
        <w:fldChar w:fldCharType="end"/>
      </w:r>
    </w:p>
    <w:p w14:paraId="29FEF2B7" w14:textId="62806039" w:rsidR="00D617D4" w:rsidRDefault="00D617D4">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_Toc67911553 \h </w:instrText>
      </w:r>
      <w:r>
        <w:fldChar w:fldCharType="separate"/>
      </w:r>
      <w:r>
        <w:t>45</w:t>
      </w:r>
      <w:r>
        <w:fldChar w:fldCharType="end"/>
      </w:r>
    </w:p>
    <w:p w14:paraId="34B21220" w14:textId="1F8A3886" w:rsidR="00D617D4" w:rsidRDefault="00D617D4">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_Toc67911554 \h </w:instrText>
      </w:r>
      <w:r>
        <w:fldChar w:fldCharType="separate"/>
      </w:r>
      <w:r>
        <w:t>45</w:t>
      </w:r>
      <w:r>
        <w:fldChar w:fldCharType="end"/>
      </w:r>
    </w:p>
    <w:p w14:paraId="2E6E1F95" w14:textId="174842B9" w:rsidR="00D617D4" w:rsidRDefault="00D617D4">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_Toc67911555 \h </w:instrText>
      </w:r>
      <w:r>
        <w:fldChar w:fldCharType="separate"/>
      </w:r>
      <w:r>
        <w:t>45</w:t>
      </w:r>
      <w:r>
        <w:fldChar w:fldCharType="end"/>
      </w:r>
    </w:p>
    <w:p w14:paraId="51BE5552" w14:textId="40A5CA56" w:rsidR="00D617D4" w:rsidRDefault="00D617D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_Toc67911556 \h </w:instrText>
      </w:r>
      <w:r>
        <w:fldChar w:fldCharType="separate"/>
      </w:r>
      <w:r>
        <w:t>45</w:t>
      </w:r>
      <w:r>
        <w:fldChar w:fldCharType="end"/>
      </w:r>
    </w:p>
    <w:p w14:paraId="0DDBFB7D" w14:textId="5A0A37A2" w:rsidR="00D617D4" w:rsidRDefault="00D617D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_Toc67911557 \h </w:instrText>
      </w:r>
      <w:r>
        <w:fldChar w:fldCharType="separate"/>
      </w:r>
      <w:r>
        <w:t>45</w:t>
      </w:r>
      <w:r>
        <w:fldChar w:fldCharType="end"/>
      </w:r>
    </w:p>
    <w:p w14:paraId="4B4BB5F0" w14:textId="0950DE26" w:rsidR="00D617D4" w:rsidRDefault="00D617D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_Toc67911558 \h </w:instrText>
      </w:r>
      <w:r>
        <w:fldChar w:fldCharType="separate"/>
      </w:r>
      <w:r>
        <w:t>45</w:t>
      </w:r>
      <w:r>
        <w:fldChar w:fldCharType="end"/>
      </w:r>
    </w:p>
    <w:p w14:paraId="328F95A0" w14:textId="4DB3D2D6" w:rsidR="00D617D4" w:rsidRDefault="00D617D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_Toc67911559 \h </w:instrText>
      </w:r>
      <w:r>
        <w:fldChar w:fldCharType="separate"/>
      </w:r>
      <w:r>
        <w:t>45</w:t>
      </w:r>
      <w:r>
        <w:fldChar w:fldCharType="end"/>
      </w:r>
    </w:p>
    <w:p w14:paraId="496BE202" w14:textId="10230E70" w:rsidR="00D617D4" w:rsidRDefault="00D617D4">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_Toc67911560 \h </w:instrText>
      </w:r>
      <w:r>
        <w:fldChar w:fldCharType="separate"/>
      </w:r>
      <w:r>
        <w:t>46</w:t>
      </w:r>
      <w:r>
        <w:fldChar w:fldCharType="end"/>
      </w:r>
    </w:p>
    <w:p w14:paraId="4ACA3A1F" w14:textId="3C78EDB5" w:rsidR="00D617D4" w:rsidRDefault="00D617D4">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_Toc67911561 \h </w:instrText>
      </w:r>
      <w:r>
        <w:fldChar w:fldCharType="separate"/>
      </w:r>
      <w:r>
        <w:t>46</w:t>
      </w:r>
      <w:r>
        <w:fldChar w:fldCharType="end"/>
      </w:r>
    </w:p>
    <w:p w14:paraId="4B249778" w14:textId="279FF462" w:rsidR="00D617D4" w:rsidRDefault="00D617D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_Toc67911562 \h </w:instrText>
      </w:r>
      <w:r>
        <w:fldChar w:fldCharType="separate"/>
      </w:r>
      <w:r>
        <w:t>46</w:t>
      </w:r>
      <w:r>
        <w:fldChar w:fldCharType="end"/>
      </w:r>
    </w:p>
    <w:p w14:paraId="55D3B920" w14:textId="63110966" w:rsidR="00D617D4" w:rsidRDefault="00D617D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_Toc67911563 \h </w:instrText>
      </w:r>
      <w:r>
        <w:fldChar w:fldCharType="separate"/>
      </w:r>
      <w:r>
        <w:t>46</w:t>
      </w:r>
      <w:r>
        <w:fldChar w:fldCharType="end"/>
      </w:r>
    </w:p>
    <w:p w14:paraId="3671D4FF" w14:textId="253054B3" w:rsidR="00D617D4" w:rsidRDefault="00D617D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_Toc67911564 \h </w:instrText>
      </w:r>
      <w:r>
        <w:fldChar w:fldCharType="separate"/>
      </w:r>
      <w:r>
        <w:t>46</w:t>
      </w:r>
      <w:r>
        <w:fldChar w:fldCharType="end"/>
      </w:r>
    </w:p>
    <w:p w14:paraId="48050258" w14:textId="05F2D835" w:rsidR="00D617D4" w:rsidRDefault="00D617D4">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_Toc67911565 \h </w:instrText>
      </w:r>
      <w:r>
        <w:fldChar w:fldCharType="separate"/>
      </w:r>
      <w:r>
        <w:t>47</w:t>
      </w:r>
      <w:r>
        <w:fldChar w:fldCharType="end"/>
      </w:r>
    </w:p>
    <w:p w14:paraId="0337BD4B" w14:textId="5564C0CE" w:rsidR="00D617D4" w:rsidRDefault="00D617D4">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_Toc67911566 \h </w:instrText>
      </w:r>
      <w:r>
        <w:fldChar w:fldCharType="separate"/>
      </w:r>
      <w:r>
        <w:t>47</w:t>
      </w:r>
      <w:r>
        <w:fldChar w:fldCharType="end"/>
      </w:r>
    </w:p>
    <w:p w14:paraId="0C659920" w14:textId="5E5C9F38" w:rsidR="00D617D4" w:rsidRDefault="00D617D4">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_Toc67911567 \h </w:instrText>
      </w:r>
      <w:r>
        <w:fldChar w:fldCharType="separate"/>
      </w:r>
      <w:r>
        <w:t>47</w:t>
      </w:r>
      <w:r>
        <w:fldChar w:fldCharType="end"/>
      </w:r>
    </w:p>
    <w:p w14:paraId="30B020EB" w14:textId="127DB83C" w:rsidR="00D617D4" w:rsidRDefault="00D617D4">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_Toc67911568 \h </w:instrText>
      </w:r>
      <w:r>
        <w:fldChar w:fldCharType="separate"/>
      </w:r>
      <w:r>
        <w:t>47</w:t>
      </w:r>
      <w:r>
        <w:fldChar w:fldCharType="end"/>
      </w:r>
    </w:p>
    <w:p w14:paraId="6FEB9BFE" w14:textId="536E9A0F" w:rsidR="00D617D4" w:rsidRDefault="00D617D4">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_Toc67911569 \h </w:instrText>
      </w:r>
      <w:r>
        <w:fldChar w:fldCharType="separate"/>
      </w:r>
      <w:r>
        <w:t>47</w:t>
      </w:r>
      <w:r>
        <w:fldChar w:fldCharType="end"/>
      </w:r>
    </w:p>
    <w:p w14:paraId="3CCC5EEA" w14:textId="69E11B08" w:rsidR="00D617D4" w:rsidRDefault="00D617D4">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_Toc67911570 \h </w:instrText>
      </w:r>
      <w:r>
        <w:fldChar w:fldCharType="separate"/>
      </w:r>
      <w:r>
        <w:t>47</w:t>
      </w:r>
      <w:r>
        <w:fldChar w:fldCharType="end"/>
      </w:r>
    </w:p>
    <w:p w14:paraId="07620E01" w14:textId="092DB730" w:rsidR="00D617D4" w:rsidRDefault="00D617D4">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_Toc67911571 \h </w:instrText>
      </w:r>
      <w:r>
        <w:fldChar w:fldCharType="separate"/>
      </w:r>
      <w:r>
        <w:t>48</w:t>
      </w:r>
      <w:r>
        <w:fldChar w:fldCharType="end"/>
      </w:r>
    </w:p>
    <w:p w14:paraId="57BFEB6B" w14:textId="5A9C610B" w:rsidR="00D617D4" w:rsidRDefault="00D617D4">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_Toc67911572 \h </w:instrText>
      </w:r>
      <w:r>
        <w:fldChar w:fldCharType="separate"/>
      </w:r>
      <w:r>
        <w:t>48</w:t>
      </w:r>
      <w:r>
        <w:fldChar w:fldCharType="end"/>
      </w:r>
    </w:p>
    <w:p w14:paraId="78B74468" w14:textId="542EBB0C" w:rsidR="00D617D4" w:rsidRDefault="00D617D4">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_Toc67911573 \h </w:instrText>
      </w:r>
      <w:r>
        <w:fldChar w:fldCharType="separate"/>
      </w:r>
      <w:r>
        <w:t>48</w:t>
      </w:r>
      <w:r>
        <w:fldChar w:fldCharType="end"/>
      </w:r>
    </w:p>
    <w:p w14:paraId="29C83023" w14:textId="4B404894" w:rsidR="00D617D4" w:rsidRDefault="00D617D4">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_Toc67911574 \h </w:instrText>
      </w:r>
      <w:r>
        <w:fldChar w:fldCharType="separate"/>
      </w:r>
      <w:r>
        <w:t>48</w:t>
      </w:r>
      <w:r>
        <w:fldChar w:fldCharType="end"/>
      </w:r>
    </w:p>
    <w:p w14:paraId="7FEB66FB" w14:textId="077025E5" w:rsidR="00D617D4" w:rsidRDefault="00D617D4">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_Toc67911575 \h </w:instrText>
      </w:r>
      <w:r>
        <w:fldChar w:fldCharType="separate"/>
      </w:r>
      <w:r>
        <w:t>48</w:t>
      </w:r>
      <w:r>
        <w:fldChar w:fldCharType="end"/>
      </w:r>
    </w:p>
    <w:p w14:paraId="04DABB33" w14:textId="0B2251FE" w:rsidR="00D617D4" w:rsidRDefault="00D617D4">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_Toc67911576 \h </w:instrText>
      </w:r>
      <w:r>
        <w:fldChar w:fldCharType="separate"/>
      </w:r>
      <w:r>
        <w:t>48</w:t>
      </w:r>
      <w:r>
        <w:fldChar w:fldCharType="end"/>
      </w:r>
    </w:p>
    <w:p w14:paraId="564C4B7F" w14:textId="436E94CB" w:rsidR="00D617D4" w:rsidRDefault="00D617D4">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_Toc67911577 \h </w:instrText>
      </w:r>
      <w:r>
        <w:fldChar w:fldCharType="separate"/>
      </w:r>
      <w:r>
        <w:t>48</w:t>
      </w:r>
      <w:r>
        <w:fldChar w:fldCharType="end"/>
      </w:r>
    </w:p>
    <w:p w14:paraId="47F93B47" w14:textId="79308277" w:rsidR="00D617D4" w:rsidRDefault="00D617D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_Toc67911578 \h </w:instrText>
      </w:r>
      <w:r>
        <w:fldChar w:fldCharType="separate"/>
      </w:r>
      <w:r>
        <w:t>48</w:t>
      </w:r>
      <w:r>
        <w:fldChar w:fldCharType="end"/>
      </w:r>
    </w:p>
    <w:p w14:paraId="3F63DB19" w14:textId="74356509" w:rsidR="00D617D4" w:rsidRDefault="00D617D4">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_Toc67911579 \h </w:instrText>
      </w:r>
      <w:r>
        <w:fldChar w:fldCharType="separate"/>
      </w:r>
      <w:r>
        <w:t>49</w:t>
      </w:r>
      <w:r>
        <w:fldChar w:fldCharType="end"/>
      </w:r>
    </w:p>
    <w:p w14:paraId="74D932C8" w14:textId="5C7A5C8D" w:rsidR="00D617D4" w:rsidRDefault="00D617D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_Toc67911580 \h </w:instrText>
      </w:r>
      <w:r>
        <w:fldChar w:fldCharType="separate"/>
      </w:r>
      <w:r>
        <w:t>49</w:t>
      </w:r>
      <w:r>
        <w:fldChar w:fldCharType="end"/>
      </w:r>
    </w:p>
    <w:p w14:paraId="4B7E27A7" w14:textId="7939AC78" w:rsidR="00D617D4" w:rsidRDefault="00D617D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_Toc67911581 \h </w:instrText>
      </w:r>
      <w:r>
        <w:fldChar w:fldCharType="separate"/>
      </w:r>
      <w:r>
        <w:t>49</w:t>
      </w:r>
      <w:r>
        <w:fldChar w:fldCharType="end"/>
      </w:r>
    </w:p>
    <w:p w14:paraId="41C41B64" w14:textId="2E1C06E6" w:rsidR="00D617D4" w:rsidRDefault="00D617D4">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_Toc67911582 \h </w:instrText>
      </w:r>
      <w:r>
        <w:fldChar w:fldCharType="separate"/>
      </w:r>
      <w:r>
        <w:t>49</w:t>
      </w:r>
      <w:r>
        <w:fldChar w:fldCharType="end"/>
      </w:r>
    </w:p>
    <w:p w14:paraId="1B5BB07C" w14:textId="176AD2B6" w:rsidR="00D617D4" w:rsidRDefault="00D617D4">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_Toc67911583 \h </w:instrText>
      </w:r>
      <w:r>
        <w:fldChar w:fldCharType="separate"/>
      </w:r>
      <w:r>
        <w:t>49</w:t>
      </w:r>
      <w:r>
        <w:fldChar w:fldCharType="end"/>
      </w:r>
    </w:p>
    <w:p w14:paraId="278E40C4" w14:textId="472C22E8" w:rsidR="00D617D4" w:rsidRDefault="00D617D4">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_Toc67911584 \h </w:instrText>
      </w:r>
      <w:r>
        <w:fldChar w:fldCharType="separate"/>
      </w:r>
      <w:r>
        <w:t>50</w:t>
      </w:r>
      <w:r>
        <w:fldChar w:fldCharType="end"/>
      </w:r>
    </w:p>
    <w:p w14:paraId="17577021" w14:textId="29474D0B" w:rsidR="00D617D4" w:rsidRDefault="00D617D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_Toc67911585 \h </w:instrText>
      </w:r>
      <w:r>
        <w:fldChar w:fldCharType="separate"/>
      </w:r>
      <w:r>
        <w:t>50</w:t>
      </w:r>
      <w:r>
        <w:fldChar w:fldCharType="end"/>
      </w:r>
    </w:p>
    <w:p w14:paraId="10755C10" w14:textId="10768A67" w:rsidR="00D617D4" w:rsidRDefault="00D617D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_Toc67911586 \h </w:instrText>
      </w:r>
      <w:r>
        <w:fldChar w:fldCharType="separate"/>
      </w:r>
      <w:r>
        <w:t>50</w:t>
      </w:r>
      <w:r>
        <w:fldChar w:fldCharType="end"/>
      </w:r>
    </w:p>
    <w:p w14:paraId="01597C87" w14:textId="3FA05637" w:rsidR="00D617D4" w:rsidRDefault="00D617D4">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_Toc67911587 \h </w:instrText>
      </w:r>
      <w:r>
        <w:fldChar w:fldCharType="separate"/>
      </w:r>
      <w:r>
        <w:t>51</w:t>
      </w:r>
      <w:r>
        <w:fldChar w:fldCharType="end"/>
      </w:r>
    </w:p>
    <w:p w14:paraId="610AE8AF" w14:textId="717C6E5A" w:rsidR="00D617D4" w:rsidRDefault="00D617D4">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_Toc67911588 \h </w:instrText>
      </w:r>
      <w:r>
        <w:fldChar w:fldCharType="separate"/>
      </w:r>
      <w:r>
        <w:t>51</w:t>
      </w:r>
      <w:r>
        <w:fldChar w:fldCharType="end"/>
      </w:r>
    </w:p>
    <w:p w14:paraId="7A8D70C4" w14:textId="5F36F854" w:rsidR="00D617D4" w:rsidRDefault="00D617D4">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_Toc67911589 \h </w:instrText>
      </w:r>
      <w:r>
        <w:fldChar w:fldCharType="separate"/>
      </w:r>
      <w:r>
        <w:t>51</w:t>
      </w:r>
      <w:r>
        <w:fldChar w:fldCharType="end"/>
      </w:r>
    </w:p>
    <w:p w14:paraId="1F2C09CA" w14:textId="51122D12" w:rsidR="00D617D4" w:rsidRDefault="00D617D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_Toc67911590 \h </w:instrText>
      </w:r>
      <w:r>
        <w:fldChar w:fldCharType="separate"/>
      </w:r>
      <w:r>
        <w:t>51</w:t>
      </w:r>
      <w:r>
        <w:fldChar w:fldCharType="end"/>
      </w:r>
    </w:p>
    <w:p w14:paraId="77804426" w14:textId="62BFD6BF" w:rsidR="00D617D4" w:rsidRDefault="00D617D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_Toc67911591 \h </w:instrText>
      </w:r>
      <w:r>
        <w:fldChar w:fldCharType="separate"/>
      </w:r>
      <w:r>
        <w:t>51</w:t>
      </w:r>
      <w:r>
        <w:fldChar w:fldCharType="end"/>
      </w:r>
    </w:p>
    <w:p w14:paraId="0EC367BC" w14:textId="47C2F0E4" w:rsidR="00D617D4" w:rsidRDefault="00D617D4">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_Toc67911592 \h </w:instrText>
      </w:r>
      <w:r>
        <w:fldChar w:fldCharType="separate"/>
      </w:r>
      <w:r>
        <w:t>51</w:t>
      </w:r>
      <w:r>
        <w:fldChar w:fldCharType="end"/>
      </w:r>
    </w:p>
    <w:p w14:paraId="796F4992" w14:textId="785FEE50" w:rsidR="00D617D4" w:rsidRDefault="00D617D4">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_Toc67911593 \h </w:instrText>
      </w:r>
      <w:r>
        <w:fldChar w:fldCharType="separate"/>
      </w:r>
      <w:r>
        <w:t>51</w:t>
      </w:r>
      <w:r>
        <w:fldChar w:fldCharType="end"/>
      </w:r>
    </w:p>
    <w:p w14:paraId="3D6661AC" w14:textId="60759D29" w:rsidR="00D617D4" w:rsidRDefault="00D617D4">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_Toc67911594 \h </w:instrText>
      </w:r>
      <w:r>
        <w:fldChar w:fldCharType="separate"/>
      </w:r>
      <w:r>
        <w:t>51</w:t>
      </w:r>
      <w:r>
        <w:fldChar w:fldCharType="end"/>
      </w:r>
    </w:p>
    <w:p w14:paraId="1BBDD23D" w14:textId="09FA51E4" w:rsidR="00D617D4" w:rsidRDefault="00D617D4">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C04738">
        <w:rPr>
          <w:iCs/>
        </w:rPr>
        <w:t>Basic limits</w:t>
      </w:r>
      <w:r>
        <w:t xml:space="preserve"> for single RAT UTRA TDD 1,28Mcps operation</w:t>
      </w:r>
      <w:r>
        <w:tab/>
      </w:r>
      <w:r>
        <w:fldChar w:fldCharType="begin"/>
      </w:r>
      <w:r>
        <w:instrText xml:space="preserve"> PAGEREF _Toc67911595 \h </w:instrText>
      </w:r>
      <w:r>
        <w:fldChar w:fldCharType="separate"/>
      </w:r>
      <w:r>
        <w:t>57</w:t>
      </w:r>
      <w:r>
        <w:fldChar w:fldCharType="end"/>
      </w:r>
    </w:p>
    <w:p w14:paraId="5C371DF7" w14:textId="0254D801" w:rsidR="00D617D4" w:rsidRDefault="00D617D4">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_Toc67911596 \h </w:instrText>
      </w:r>
      <w:r>
        <w:fldChar w:fldCharType="separate"/>
      </w:r>
      <w:r>
        <w:t>59</w:t>
      </w:r>
      <w:r>
        <w:fldChar w:fldCharType="end"/>
      </w:r>
    </w:p>
    <w:p w14:paraId="49856239" w14:textId="6D57DC01" w:rsidR="00D617D4" w:rsidRDefault="00D617D4">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_Toc67911597 \h </w:instrText>
      </w:r>
      <w:r>
        <w:fldChar w:fldCharType="separate"/>
      </w:r>
      <w:r>
        <w:t>59</w:t>
      </w:r>
      <w:r>
        <w:fldChar w:fldCharType="end"/>
      </w:r>
    </w:p>
    <w:p w14:paraId="1D160837" w14:textId="0A8E149F" w:rsidR="00D617D4" w:rsidRDefault="00D617D4">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_Toc67911598 \h </w:instrText>
      </w:r>
      <w:r>
        <w:fldChar w:fldCharType="separate"/>
      </w:r>
      <w:r>
        <w:t>59</w:t>
      </w:r>
      <w:r>
        <w:fldChar w:fldCharType="end"/>
      </w:r>
    </w:p>
    <w:p w14:paraId="7145E1D8" w14:textId="45DCFEE4" w:rsidR="00D617D4" w:rsidRDefault="00D617D4">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_Toc67911599 \h </w:instrText>
      </w:r>
      <w:r>
        <w:fldChar w:fldCharType="separate"/>
      </w:r>
      <w:r>
        <w:t>59</w:t>
      </w:r>
      <w:r>
        <w:fldChar w:fldCharType="end"/>
      </w:r>
    </w:p>
    <w:p w14:paraId="20F620B2" w14:textId="2DFBAF9C" w:rsidR="00D617D4" w:rsidRDefault="00D617D4">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_Toc67911600 \h </w:instrText>
      </w:r>
      <w:r>
        <w:fldChar w:fldCharType="separate"/>
      </w:r>
      <w:r>
        <w:t>59</w:t>
      </w:r>
      <w:r>
        <w:fldChar w:fldCharType="end"/>
      </w:r>
    </w:p>
    <w:p w14:paraId="1D50FEA5" w14:textId="7AEE75E7" w:rsidR="00D617D4" w:rsidRDefault="00D617D4">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C04738">
        <w:rPr>
          <w:i/>
        </w:rPr>
        <w:t>Basic limits</w:t>
      </w:r>
      <w:r>
        <w:t xml:space="preserve"> for Band Categories 1 and 3</w:t>
      </w:r>
      <w:r>
        <w:tab/>
      </w:r>
      <w:r>
        <w:fldChar w:fldCharType="begin"/>
      </w:r>
      <w:r>
        <w:instrText xml:space="preserve"> PAGEREF _Toc67911601 \h </w:instrText>
      </w:r>
      <w:r>
        <w:fldChar w:fldCharType="separate"/>
      </w:r>
      <w:r>
        <w:t>60</w:t>
      </w:r>
      <w:r>
        <w:fldChar w:fldCharType="end"/>
      </w:r>
    </w:p>
    <w:p w14:paraId="4745B956" w14:textId="796C491A" w:rsidR="00D617D4" w:rsidRDefault="00D617D4">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C04738">
        <w:rPr>
          <w:i/>
        </w:rPr>
        <w:t>Basic limit</w:t>
      </w:r>
      <w:r>
        <w:t xml:space="preserve"> for Band Category 2</w:t>
      </w:r>
      <w:r>
        <w:tab/>
      </w:r>
      <w:r>
        <w:fldChar w:fldCharType="begin"/>
      </w:r>
      <w:r>
        <w:instrText xml:space="preserve"> PAGEREF _Toc67911602 \h </w:instrText>
      </w:r>
      <w:r>
        <w:fldChar w:fldCharType="separate"/>
      </w:r>
      <w:r>
        <w:t>65</w:t>
      </w:r>
      <w:r>
        <w:fldChar w:fldCharType="end"/>
      </w:r>
    </w:p>
    <w:p w14:paraId="58E3F753" w14:textId="2A64AB7C" w:rsidR="00D617D4" w:rsidRDefault="00D617D4">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_Toc67911603 \h </w:instrText>
      </w:r>
      <w:r>
        <w:fldChar w:fldCharType="separate"/>
      </w:r>
      <w:r>
        <w:t>73</w:t>
      </w:r>
      <w:r>
        <w:fldChar w:fldCharType="end"/>
      </w:r>
    </w:p>
    <w:p w14:paraId="3C941840" w14:textId="70133C3C" w:rsidR="00D617D4" w:rsidRDefault="00D617D4">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_Toc67911604 \h </w:instrText>
      </w:r>
      <w:r>
        <w:fldChar w:fldCharType="separate"/>
      </w:r>
      <w:r>
        <w:t>73</w:t>
      </w:r>
      <w:r>
        <w:fldChar w:fldCharType="end"/>
      </w:r>
    </w:p>
    <w:p w14:paraId="187314B6" w14:textId="299C4E38" w:rsidR="00D617D4" w:rsidRDefault="00D617D4">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_Toc67911605 \h </w:instrText>
      </w:r>
      <w:r>
        <w:fldChar w:fldCharType="separate"/>
      </w:r>
      <w:r>
        <w:t>73</w:t>
      </w:r>
      <w:r>
        <w:fldChar w:fldCharType="end"/>
      </w:r>
    </w:p>
    <w:p w14:paraId="11EE4C35" w14:textId="7ED291CD" w:rsidR="00D617D4" w:rsidRDefault="00D617D4">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_Toc67911606 \h </w:instrText>
      </w:r>
      <w:r>
        <w:fldChar w:fldCharType="separate"/>
      </w:r>
      <w:r>
        <w:t>73</w:t>
      </w:r>
      <w:r>
        <w:fldChar w:fldCharType="end"/>
      </w:r>
    </w:p>
    <w:p w14:paraId="7DEE48AB" w14:textId="4FEC62A3" w:rsidR="00D617D4" w:rsidRDefault="00D617D4">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_Toc67911607 \h </w:instrText>
      </w:r>
      <w:r>
        <w:fldChar w:fldCharType="separate"/>
      </w:r>
      <w:r>
        <w:t>75</w:t>
      </w:r>
      <w:r>
        <w:fldChar w:fldCharType="end"/>
      </w:r>
    </w:p>
    <w:p w14:paraId="3966C9E6" w14:textId="5BB45239" w:rsidR="00D617D4" w:rsidRDefault="00D617D4">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C04738">
        <w:rPr>
          <w:rFonts w:cs="Arial"/>
        </w:rPr>
        <w:t>asic limit</w:t>
      </w:r>
      <w:r>
        <w:t xml:space="preserve">s </w:t>
      </w:r>
      <w:r>
        <w:rPr>
          <w:lang w:eastAsia="zh-CN"/>
        </w:rPr>
        <w:t>for Wide Area BS</w:t>
      </w:r>
      <w:r>
        <w:t xml:space="preserve"> (Category B)</w:t>
      </w:r>
      <w:r>
        <w:tab/>
      </w:r>
      <w:r>
        <w:fldChar w:fldCharType="begin"/>
      </w:r>
      <w:r>
        <w:instrText xml:space="preserve"> PAGEREF _Toc67911608 \h </w:instrText>
      </w:r>
      <w:r>
        <w:fldChar w:fldCharType="separate"/>
      </w:r>
      <w:r>
        <w:t>77</w:t>
      </w:r>
      <w:r>
        <w:fldChar w:fldCharType="end"/>
      </w:r>
    </w:p>
    <w:p w14:paraId="375C471C" w14:textId="24B3C88D" w:rsidR="00D617D4" w:rsidRDefault="00D617D4">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_Toc67911609 \h </w:instrText>
      </w:r>
      <w:r>
        <w:fldChar w:fldCharType="separate"/>
      </w:r>
      <w:r>
        <w:t>77</w:t>
      </w:r>
      <w:r>
        <w:fldChar w:fldCharType="end"/>
      </w:r>
    </w:p>
    <w:p w14:paraId="6A20CCBE" w14:textId="35688C07" w:rsidR="00D617D4" w:rsidRDefault="00D617D4">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_Toc67911610 \h </w:instrText>
      </w:r>
      <w:r>
        <w:fldChar w:fldCharType="separate"/>
      </w:r>
      <w:r>
        <w:t>77</w:t>
      </w:r>
      <w:r>
        <w:fldChar w:fldCharType="end"/>
      </w:r>
    </w:p>
    <w:p w14:paraId="075B917C" w14:textId="3AC7F6BC" w:rsidR="00D617D4" w:rsidRDefault="00D617D4">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_Toc67911611 \h </w:instrText>
      </w:r>
      <w:r>
        <w:fldChar w:fldCharType="separate"/>
      </w:r>
      <w:r>
        <w:t>81</w:t>
      </w:r>
      <w:r>
        <w:fldChar w:fldCharType="end"/>
      </w:r>
    </w:p>
    <w:p w14:paraId="5EE8EA35" w14:textId="0EE0AAEC" w:rsidR="00D617D4" w:rsidRDefault="00D617D4">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C04738">
        <w:rPr>
          <w:rFonts w:cs="Arial"/>
        </w:rPr>
        <w:t>Basic limit</w:t>
      </w:r>
      <w:r>
        <w:t xml:space="preserve">s </w:t>
      </w:r>
      <w:r>
        <w:rPr>
          <w:lang w:eastAsia="zh-CN"/>
        </w:rPr>
        <w:t>for Local Area BS (Category A and B)</w:t>
      </w:r>
      <w:r>
        <w:tab/>
      </w:r>
      <w:r>
        <w:fldChar w:fldCharType="begin"/>
      </w:r>
      <w:r>
        <w:instrText xml:space="preserve"> PAGEREF _Toc67911612 \h </w:instrText>
      </w:r>
      <w:r>
        <w:fldChar w:fldCharType="separate"/>
      </w:r>
      <w:r>
        <w:t>83</w:t>
      </w:r>
      <w:r>
        <w:fldChar w:fldCharType="end"/>
      </w:r>
    </w:p>
    <w:p w14:paraId="286DDAE2" w14:textId="56A26908" w:rsidR="00D617D4" w:rsidRDefault="00D617D4">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C04738">
        <w:rPr>
          <w:rFonts w:cs="Arial"/>
        </w:rPr>
        <w:t>Basic limit</w:t>
      </w:r>
      <w:r>
        <w:t>s for Medium Range BS (Category A and B)</w:t>
      </w:r>
      <w:r>
        <w:tab/>
      </w:r>
      <w:r>
        <w:fldChar w:fldCharType="begin"/>
      </w:r>
      <w:r>
        <w:instrText xml:space="preserve"> PAGEREF _Toc67911613 \h </w:instrText>
      </w:r>
      <w:r>
        <w:fldChar w:fldCharType="separate"/>
      </w:r>
      <w:r>
        <w:t>84</w:t>
      </w:r>
      <w:r>
        <w:fldChar w:fldCharType="end"/>
      </w:r>
    </w:p>
    <w:p w14:paraId="1972CB99" w14:textId="3CE3B169" w:rsidR="00D617D4" w:rsidRDefault="00D617D4">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_Toc67911614 \h </w:instrText>
      </w:r>
      <w:r>
        <w:fldChar w:fldCharType="separate"/>
      </w:r>
      <w:r>
        <w:t>86</w:t>
      </w:r>
      <w:r>
        <w:fldChar w:fldCharType="end"/>
      </w:r>
    </w:p>
    <w:p w14:paraId="63F96899" w14:textId="4A03807E" w:rsidR="00D617D4" w:rsidRDefault="00D617D4">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_Toc67911615 \h </w:instrText>
      </w:r>
      <w:r>
        <w:fldChar w:fldCharType="separate"/>
      </w:r>
      <w:r>
        <w:t>86</w:t>
      </w:r>
      <w:r>
        <w:fldChar w:fldCharType="end"/>
      </w:r>
    </w:p>
    <w:p w14:paraId="722EA260" w14:textId="01CE25ED" w:rsidR="00D617D4" w:rsidRDefault="00D617D4">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_Toc67911616 \h </w:instrText>
      </w:r>
      <w:r>
        <w:fldChar w:fldCharType="separate"/>
      </w:r>
      <w:r>
        <w:t>86</w:t>
      </w:r>
      <w:r>
        <w:fldChar w:fldCharType="end"/>
      </w:r>
    </w:p>
    <w:p w14:paraId="02183331" w14:textId="193C9A25" w:rsidR="00D617D4" w:rsidRDefault="00D617D4">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_Toc67911617 \h </w:instrText>
      </w:r>
      <w:r>
        <w:fldChar w:fldCharType="separate"/>
      </w:r>
      <w:r>
        <w:t>86</w:t>
      </w:r>
      <w:r>
        <w:fldChar w:fldCharType="end"/>
      </w:r>
    </w:p>
    <w:p w14:paraId="75708B15" w14:textId="2E61CDE3" w:rsidR="00D617D4" w:rsidRDefault="00D617D4">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_Toc67911618 \h </w:instrText>
      </w:r>
      <w:r>
        <w:fldChar w:fldCharType="separate"/>
      </w:r>
      <w:r>
        <w:t>87</w:t>
      </w:r>
      <w:r>
        <w:fldChar w:fldCharType="end"/>
      </w:r>
    </w:p>
    <w:p w14:paraId="79948BE1" w14:textId="12CE31A3" w:rsidR="00D617D4" w:rsidRDefault="00D617D4">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_Toc67911619 \h </w:instrText>
      </w:r>
      <w:r>
        <w:fldChar w:fldCharType="separate"/>
      </w:r>
      <w:r>
        <w:t>87</w:t>
      </w:r>
      <w:r>
        <w:fldChar w:fldCharType="end"/>
      </w:r>
    </w:p>
    <w:p w14:paraId="52C73331" w14:textId="5EC5F78A" w:rsidR="00D617D4" w:rsidRDefault="00D617D4">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_Toc67911620 \h </w:instrText>
      </w:r>
      <w:r>
        <w:fldChar w:fldCharType="separate"/>
      </w:r>
      <w:r>
        <w:t>87</w:t>
      </w:r>
      <w:r>
        <w:fldChar w:fldCharType="end"/>
      </w:r>
    </w:p>
    <w:p w14:paraId="3F03D3C4" w14:textId="43DA37CD" w:rsidR="00D617D4" w:rsidRDefault="00D617D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_Toc67911621 \h </w:instrText>
      </w:r>
      <w:r>
        <w:fldChar w:fldCharType="separate"/>
      </w:r>
      <w:r>
        <w:t>87</w:t>
      </w:r>
      <w:r>
        <w:fldChar w:fldCharType="end"/>
      </w:r>
    </w:p>
    <w:p w14:paraId="10DFCE70" w14:textId="2B3FE353" w:rsidR="00D617D4" w:rsidRDefault="00D617D4">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_Toc67911622 \h </w:instrText>
      </w:r>
      <w:r>
        <w:fldChar w:fldCharType="separate"/>
      </w:r>
      <w:r>
        <w:t>88</w:t>
      </w:r>
      <w:r>
        <w:fldChar w:fldCharType="end"/>
      </w:r>
    </w:p>
    <w:p w14:paraId="74FF560E" w14:textId="6EF5E275" w:rsidR="00D617D4" w:rsidRDefault="00D617D4">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_Toc67911623 \h </w:instrText>
      </w:r>
      <w:r>
        <w:fldChar w:fldCharType="separate"/>
      </w:r>
      <w:r>
        <w:t>88</w:t>
      </w:r>
      <w:r>
        <w:fldChar w:fldCharType="end"/>
      </w:r>
    </w:p>
    <w:p w14:paraId="02956035" w14:textId="2044F974" w:rsidR="00D617D4" w:rsidRDefault="00D617D4">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_Toc67911624 \h </w:instrText>
      </w:r>
      <w:r>
        <w:fldChar w:fldCharType="separate"/>
      </w:r>
      <w:r>
        <w:t>89</w:t>
      </w:r>
      <w:r>
        <w:fldChar w:fldCharType="end"/>
      </w:r>
    </w:p>
    <w:p w14:paraId="37989451" w14:textId="48200696" w:rsidR="00D617D4" w:rsidRDefault="00D617D4">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_Toc67911625 \h </w:instrText>
      </w:r>
      <w:r>
        <w:fldChar w:fldCharType="separate"/>
      </w:r>
      <w:r>
        <w:t>89</w:t>
      </w:r>
      <w:r>
        <w:fldChar w:fldCharType="end"/>
      </w:r>
    </w:p>
    <w:p w14:paraId="737EB0B5" w14:textId="42F7E3BE" w:rsidR="00D617D4" w:rsidRDefault="00D617D4">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_Toc67911626 \h </w:instrText>
      </w:r>
      <w:r>
        <w:fldChar w:fldCharType="separate"/>
      </w:r>
      <w:r>
        <w:t>90</w:t>
      </w:r>
      <w:r>
        <w:fldChar w:fldCharType="end"/>
      </w:r>
    </w:p>
    <w:p w14:paraId="5E4DF2F5" w14:textId="685FFEDC" w:rsidR="00D617D4" w:rsidRDefault="00D617D4">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_Toc67911627 \h </w:instrText>
      </w:r>
      <w:r>
        <w:fldChar w:fldCharType="separate"/>
      </w:r>
      <w:r>
        <w:t>90</w:t>
      </w:r>
      <w:r>
        <w:fldChar w:fldCharType="end"/>
      </w:r>
    </w:p>
    <w:p w14:paraId="6F6E8DB9" w14:textId="21EACB4B" w:rsidR="00D617D4" w:rsidRDefault="00D617D4">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_Toc67911628 \h </w:instrText>
      </w:r>
      <w:r>
        <w:fldChar w:fldCharType="separate"/>
      </w:r>
      <w:r>
        <w:t>90</w:t>
      </w:r>
      <w:r>
        <w:fldChar w:fldCharType="end"/>
      </w:r>
    </w:p>
    <w:p w14:paraId="7F3FE18C" w14:textId="2AADC195" w:rsidR="00D617D4" w:rsidRDefault="00D617D4">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_Toc67911629 \h </w:instrText>
      </w:r>
      <w:r>
        <w:fldChar w:fldCharType="separate"/>
      </w:r>
      <w:r>
        <w:t>90</w:t>
      </w:r>
      <w:r>
        <w:fldChar w:fldCharType="end"/>
      </w:r>
    </w:p>
    <w:p w14:paraId="50BCB510" w14:textId="298BF3A0" w:rsidR="00D617D4" w:rsidRDefault="00D617D4">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_Toc67911630 \h </w:instrText>
      </w:r>
      <w:r>
        <w:fldChar w:fldCharType="separate"/>
      </w:r>
      <w:r>
        <w:t>91</w:t>
      </w:r>
      <w:r>
        <w:fldChar w:fldCharType="end"/>
      </w:r>
    </w:p>
    <w:p w14:paraId="727B14BB" w14:textId="2B7E9AF5" w:rsidR="00D617D4" w:rsidRDefault="00D617D4">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_Toc67911631 \h </w:instrText>
      </w:r>
      <w:r>
        <w:fldChar w:fldCharType="separate"/>
      </w:r>
      <w:r>
        <w:t>91</w:t>
      </w:r>
      <w:r>
        <w:fldChar w:fldCharType="end"/>
      </w:r>
    </w:p>
    <w:p w14:paraId="76D735AD" w14:textId="43223611" w:rsidR="00D617D4" w:rsidRDefault="00D617D4">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_Toc67911632 \h </w:instrText>
      </w:r>
      <w:r>
        <w:fldChar w:fldCharType="separate"/>
      </w:r>
      <w:r>
        <w:t>92</w:t>
      </w:r>
      <w:r>
        <w:fldChar w:fldCharType="end"/>
      </w:r>
    </w:p>
    <w:p w14:paraId="393335D8" w14:textId="1E792F04" w:rsidR="00D617D4" w:rsidRDefault="00D617D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_Toc67911633 \h </w:instrText>
      </w:r>
      <w:r>
        <w:fldChar w:fldCharType="separate"/>
      </w:r>
      <w:r>
        <w:t>92</w:t>
      </w:r>
      <w:r>
        <w:fldChar w:fldCharType="end"/>
      </w:r>
    </w:p>
    <w:p w14:paraId="7CA56D04" w14:textId="512D4C96" w:rsidR="00D617D4" w:rsidRDefault="00D617D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_Toc67911634 \h </w:instrText>
      </w:r>
      <w:r>
        <w:fldChar w:fldCharType="separate"/>
      </w:r>
      <w:r>
        <w:t>92</w:t>
      </w:r>
      <w:r>
        <w:fldChar w:fldCharType="end"/>
      </w:r>
    </w:p>
    <w:p w14:paraId="71543294" w14:textId="7F227AC8" w:rsidR="00D617D4" w:rsidRDefault="00D617D4">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_Toc67911635 \h </w:instrText>
      </w:r>
      <w:r>
        <w:fldChar w:fldCharType="separate"/>
      </w:r>
      <w:r>
        <w:t>93</w:t>
      </w:r>
      <w:r>
        <w:fldChar w:fldCharType="end"/>
      </w:r>
    </w:p>
    <w:p w14:paraId="462548FB" w14:textId="72EFE54A" w:rsidR="00D617D4" w:rsidRDefault="00D617D4">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_Toc67911636 \h </w:instrText>
      </w:r>
      <w:r>
        <w:fldChar w:fldCharType="separate"/>
      </w:r>
      <w:r>
        <w:t>93</w:t>
      </w:r>
      <w:r>
        <w:fldChar w:fldCharType="end"/>
      </w:r>
    </w:p>
    <w:p w14:paraId="1F6DB0B5" w14:textId="128CC41F" w:rsidR="00D617D4" w:rsidRDefault="00D617D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_Toc67911637 \h </w:instrText>
      </w:r>
      <w:r>
        <w:fldChar w:fldCharType="separate"/>
      </w:r>
      <w:r>
        <w:t>93</w:t>
      </w:r>
      <w:r>
        <w:fldChar w:fldCharType="end"/>
      </w:r>
    </w:p>
    <w:p w14:paraId="4E20DC55" w14:textId="750B413B" w:rsidR="00D617D4" w:rsidRDefault="00D617D4">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_Toc67911638 \h </w:instrText>
      </w:r>
      <w:r>
        <w:fldChar w:fldCharType="separate"/>
      </w:r>
      <w:r>
        <w:t>94</w:t>
      </w:r>
      <w:r>
        <w:fldChar w:fldCharType="end"/>
      </w:r>
    </w:p>
    <w:p w14:paraId="5DB174C8" w14:textId="70A93972" w:rsidR="00D617D4" w:rsidRDefault="00D617D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_Toc67911639 \h </w:instrText>
      </w:r>
      <w:r>
        <w:fldChar w:fldCharType="separate"/>
      </w:r>
      <w:r>
        <w:t>94</w:t>
      </w:r>
      <w:r>
        <w:fldChar w:fldCharType="end"/>
      </w:r>
    </w:p>
    <w:p w14:paraId="7BD9F691" w14:textId="62D3EC5A" w:rsidR="00D617D4" w:rsidRDefault="00D617D4">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_Toc67911640 \h </w:instrText>
      </w:r>
      <w:r>
        <w:fldChar w:fldCharType="separate"/>
      </w:r>
      <w:r>
        <w:t>94</w:t>
      </w:r>
      <w:r>
        <w:fldChar w:fldCharType="end"/>
      </w:r>
    </w:p>
    <w:p w14:paraId="73D517AD" w14:textId="3D478C39" w:rsidR="00D617D4" w:rsidRDefault="00D617D4">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_Toc67911641 \h </w:instrText>
      </w:r>
      <w:r>
        <w:fldChar w:fldCharType="separate"/>
      </w:r>
      <w:r>
        <w:t>94</w:t>
      </w:r>
      <w:r>
        <w:fldChar w:fldCharType="end"/>
      </w:r>
    </w:p>
    <w:p w14:paraId="50FA438E" w14:textId="717E63B3" w:rsidR="00D617D4" w:rsidRDefault="00D617D4">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_Toc67911642 \h </w:instrText>
      </w:r>
      <w:r>
        <w:fldChar w:fldCharType="separate"/>
      </w:r>
      <w:r>
        <w:t>94</w:t>
      </w:r>
      <w:r>
        <w:fldChar w:fldCharType="end"/>
      </w:r>
    </w:p>
    <w:p w14:paraId="2BFE743B" w14:textId="2FD1E64C" w:rsidR="00D617D4" w:rsidRDefault="00D617D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_Toc67911643 \h </w:instrText>
      </w:r>
      <w:r>
        <w:fldChar w:fldCharType="separate"/>
      </w:r>
      <w:r>
        <w:t>95</w:t>
      </w:r>
      <w:r>
        <w:fldChar w:fldCharType="end"/>
      </w:r>
    </w:p>
    <w:p w14:paraId="5BBDC683" w14:textId="1A59A7F0" w:rsidR="00D617D4" w:rsidRDefault="00D617D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_Toc67911644 \h </w:instrText>
      </w:r>
      <w:r>
        <w:fldChar w:fldCharType="separate"/>
      </w:r>
      <w:r>
        <w:t>95</w:t>
      </w:r>
      <w:r>
        <w:fldChar w:fldCharType="end"/>
      </w:r>
    </w:p>
    <w:p w14:paraId="1A756995" w14:textId="7C6FA64B" w:rsidR="00D617D4" w:rsidRDefault="00D617D4">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_Toc67911645 \h </w:instrText>
      </w:r>
      <w:r>
        <w:fldChar w:fldCharType="separate"/>
      </w:r>
      <w:r>
        <w:t>95</w:t>
      </w:r>
      <w:r>
        <w:fldChar w:fldCharType="end"/>
      </w:r>
    </w:p>
    <w:p w14:paraId="25603260" w14:textId="52119C3E" w:rsidR="00D617D4" w:rsidRDefault="00D617D4">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_Toc67911646 \h </w:instrText>
      </w:r>
      <w:r>
        <w:fldChar w:fldCharType="separate"/>
      </w:r>
      <w:r>
        <w:t>95</w:t>
      </w:r>
      <w:r>
        <w:fldChar w:fldCharType="end"/>
      </w:r>
    </w:p>
    <w:p w14:paraId="76795E05" w14:textId="59B6D13C" w:rsidR="00D617D4" w:rsidRDefault="00D617D4">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_Toc67911647 \h </w:instrText>
      </w:r>
      <w:r>
        <w:fldChar w:fldCharType="separate"/>
      </w:r>
      <w:r>
        <w:t>95</w:t>
      </w:r>
      <w:r>
        <w:fldChar w:fldCharType="end"/>
      </w:r>
    </w:p>
    <w:p w14:paraId="2918DB28" w14:textId="7F12FE86" w:rsidR="00D617D4" w:rsidRDefault="00D617D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_Toc67911648 \h </w:instrText>
      </w:r>
      <w:r>
        <w:fldChar w:fldCharType="separate"/>
      </w:r>
      <w:r>
        <w:t>96</w:t>
      </w:r>
      <w:r>
        <w:fldChar w:fldCharType="end"/>
      </w:r>
    </w:p>
    <w:p w14:paraId="399C5264" w14:textId="432B1682" w:rsidR="00D617D4" w:rsidRDefault="00D617D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_Toc67911649 \h </w:instrText>
      </w:r>
      <w:r>
        <w:fldChar w:fldCharType="separate"/>
      </w:r>
      <w:r>
        <w:t>96</w:t>
      </w:r>
      <w:r>
        <w:fldChar w:fldCharType="end"/>
      </w:r>
    </w:p>
    <w:p w14:paraId="3D119D65" w14:textId="15B0F2C3" w:rsidR="00D617D4" w:rsidRDefault="00D617D4">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_Toc67911650 \h </w:instrText>
      </w:r>
      <w:r>
        <w:fldChar w:fldCharType="separate"/>
      </w:r>
      <w:r>
        <w:t>96</w:t>
      </w:r>
      <w:r>
        <w:fldChar w:fldCharType="end"/>
      </w:r>
    </w:p>
    <w:p w14:paraId="67D00813" w14:textId="3180DD17" w:rsidR="00D617D4" w:rsidRDefault="00D617D4">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_Toc67911651 \h </w:instrText>
      </w:r>
      <w:r>
        <w:fldChar w:fldCharType="separate"/>
      </w:r>
      <w:r>
        <w:t>96</w:t>
      </w:r>
      <w:r>
        <w:fldChar w:fldCharType="end"/>
      </w:r>
    </w:p>
    <w:p w14:paraId="32D2BFAF" w14:textId="2AC12221" w:rsidR="00D617D4" w:rsidRDefault="00D617D4">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_Toc67911652 \h </w:instrText>
      </w:r>
      <w:r>
        <w:fldChar w:fldCharType="separate"/>
      </w:r>
      <w:r>
        <w:t>97</w:t>
      </w:r>
      <w:r>
        <w:fldChar w:fldCharType="end"/>
      </w:r>
    </w:p>
    <w:p w14:paraId="5A105CF0" w14:textId="1FF81249" w:rsidR="00D617D4" w:rsidRDefault="00D617D4">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_Toc67911653 \h </w:instrText>
      </w:r>
      <w:r>
        <w:fldChar w:fldCharType="separate"/>
      </w:r>
      <w:r>
        <w:t>98</w:t>
      </w:r>
      <w:r>
        <w:fldChar w:fldCharType="end"/>
      </w:r>
    </w:p>
    <w:p w14:paraId="40CA3E27" w14:textId="15E155D0" w:rsidR="00D617D4" w:rsidRDefault="00D617D4">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_Toc67911654 \h </w:instrText>
      </w:r>
      <w:r>
        <w:fldChar w:fldCharType="separate"/>
      </w:r>
      <w:r>
        <w:t>99</w:t>
      </w:r>
      <w:r>
        <w:fldChar w:fldCharType="end"/>
      </w:r>
    </w:p>
    <w:p w14:paraId="29BF2547" w14:textId="08D5A547" w:rsidR="00D617D4" w:rsidRDefault="00D617D4">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_Toc67911655 \h </w:instrText>
      </w:r>
      <w:r>
        <w:fldChar w:fldCharType="separate"/>
      </w:r>
      <w:r>
        <w:t>99</w:t>
      </w:r>
      <w:r>
        <w:fldChar w:fldCharType="end"/>
      </w:r>
    </w:p>
    <w:p w14:paraId="2505D6BB" w14:textId="2CFE7AE5" w:rsidR="00D617D4" w:rsidRDefault="00D617D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_Toc67911656 \h </w:instrText>
      </w:r>
      <w:r>
        <w:fldChar w:fldCharType="separate"/>
      </w:r>
      <w:r>
        <w:t>99</w:t>
      </w:r>
      <w:r>
        <w:fldChar w:fldCharType="end"/>
      </w:r>
    </w:p>
    <w:p w14:paraId="6C0B97C7" w14:textId="3D7EBD51" w:rsidR="00D617D4" w:rsidRDefault="00D617D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_Toc67911657 \h </w:instrText>
      </w:r>
      <w:r>
        <w:fldChar w:fldCharType="separate"/>
      </w:r>
      <w:r>
        <w:t>99</w:t>
      </w:r>
      <w:r>
        <w:fldChar w:fldCharType="end"/>
      </w:r>
    </w:p>
    <w:p w14:paraId="13CA90F3" w14:textId="63321913" w:rsidR="00D617D4" w:rsidRDefault="00D617D4">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_Toc67911658 \h </w:instrText>
      </w:r>
      <w:r>
        <w:fldChar w:fldCharType="separate"/>
      </w:r>
      <w:r>
        <w:t>99</w:t>
      </w:r>
      <w:r>
        <w:fldChar w:fldCharType="end"/>
      </w:r>
    </w:p>
    <w:p w14:paraId="5D27843B" w14:textId="70115212" w:rsidR="00D617D4" w:rsidRDefault="00D617D4">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_Toc67911659 \h </w:instrText>
      </w:r>
      <w:r>
        <w:fldChar w:fldCharType="separate"/>
      </w:r>
      <w:r>
        <w:t>99</w:t>
      </w:r>
      <w:r>
        <w:fldChar w:fldCharType="end"/>
      </w:r>
    </w:p>
    <w:p w14:paraId="5008AFFD" w14:textId="4D3D15F5" w:rsidR="00D617D4" w:rsidRDefault="00D617D4">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_Toc67911660 \h </w:instrText>
      </w:r>
      <w:r>
        <w:fldChar w:fldCharType="separate"/>
      </w:r>
      <w:r>
        <w:t>100</w:t>
      </w:r>
      <w:r>
        <w:fldChar w:fldCharType="end"/>
      </w:r>
    </w:p>
    <w:p w14:paraId="78544D9B" w14:textId="696E8496" w:rsidR="00D617D4" w:rsidRDefault="00D617D4">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_Toc67911661 \h </w:instrText>
      </w:r>
      <w:r>
        <w:fldChar w:fldCharType="separate"/>
      </w:r>
      <w:r>
        <w:t>105</w:t>
      </w:r>
      <w:r>
        <w:fldChar w:fldCharType="end"/>
      </w:r>
    </w:p>
    <w:p w14:paraId="55322533" w14:textId="60855D33" w:rsidR="00D617D4" w:rsidRDefault="00D617D4">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_Toc67911662 \h </w:instrText>
      </w:r>
      <w:r>
        <w:fldChar w:fldCharType="separate"/>
      </w:r>
      <w:r>
        <w:t>105</w:t>
      </w:r>
      <w:r>
        <w:fldChar w:fldCharType="end"/>
      </w:r>
    </w:p>
    <w:p w14:paraId="7FC9F2F6" w14:textId="1444A588" w:rsidR="00D617D4" w:rsidRDefault="00D617D4">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_Toc67911663 \h </w:instrText>
      </w:r>
      <w:r>
        <w:fldChar w:fldCharType="separate"/>
      </w:r>
      <w:r>
        <w:t>105</w:t>
      </w:r>
      <w:r>
        <w:fldChar w:fldCharType="end"/>
      </w:r>
    </w:p>
    <w:p w14:paraId="017AB49E" w14:textId="49EB717F" w:rsidR="00D617D4" w:rsidRDefault="00D617D4">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_Toc67911664 \h </w:instrText>
      </w:r>
      <w:r>
        <w:fldChar w:fldCharType="separate"/>
      </w:r>
      <w:r>
        <w:t>105</w:t>
      </w:r>
      <w:r>
        <w:fldChar w:fldCharType="end"/>
      </w:r>
    </w:p>
    <w:p w14:paraId="5B6FBE94" w14:textId="6CCEF8FB" w:rsidR="00D617D4" w:rsidRDefault="00D617D4">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_Toc67911665 \h </w:instrText>
      </w:r>
      <w:r>
        <w:fldChar w:fldCharType="separate"/>
      </w:r>
      <w:r>
        <w:t>105</w:t>
      </w:r>
      <w:r>
        <w:fldChar w:fldCharType="end"/>
      </w:r>
    </w:p>
    <w:p w14:paraId="68EF21E9" w14:textId="09AC789B" w:rsidR="00D617D4" w:rsidRDefault="00D617D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_Toc67911666 \h </w:instrText>
      </w:r>
      <w:r>
        <w:fldChar w:fldCharType="separate"/>
      </w:r>
      <w:r>
        <w:t>109</w:t>
      </w:r>
      <w:r>
        <w:fldChar w:fldCharType="end"/>
      </w:r>
    </w:p>
    <w:p w14:paraId="38F4CD66" w14:textId="4D6FD9BB" w:rsidR="00D617D4" w:rsidRDefault="00D617D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_Toc67911667 \h </w:instrText>
      </w:r>
      <w:r>
        <w:fldChar w:fldCharType="separate"/>
      </w:r>
      <w:r>
        <w:t>109</w:t>
      </w:r>
      <w:r>
        <w:fldChar w:fldCharType="end"/>
      </w:r>
    </w:p>
    <w:p w14:paraId="22788F28" w14:textId="57174E70" w:rsidR="00D617D4" w:rsidRDefault="00D617D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_Toc67911668 \h </w:instrText>
      </w:r>
      <w:r>
        <w:fldChar w:fldCharType="separate"/>
      </w:r>
      <w:r>
        <w:t>109</w:t>
      </w:r>
      <w:r>
        <w:fldChar w:fldCharType="end"/>
      </w:r>
    </w:p>
    <w:p w14:paraId="0618C7DA" w14:textId="16D10162" w:rsidR="00D617D4" w:rsidRDefault="00D617D4">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_Toc67911669 \h </w:instrText>
      </w:r>
      <w:r>
        <w:fldChar w:fldCharType="separate"/>
      </w:r>
      <w:r>
        <w:t>110</w:t>
      </w:r>
      <w:r>
        <w:fldChar w:fldCharType="end"/>
      </w:r>
    </w:p>
    <w:p w14:paraId="7FB7B342" w14:textId="4A09B91A" w:rsidR="00D617D4" w:rsidRDefault="00D617D4">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_Toc67911670 \h </w:instrText>
      </w:r>
      <w:r>
        <w:fldChar w:fldCharType="separate"/>
      </w:r>
      <w:r>
        <w:t>110</w:t>
      </w:r>
      <w:r>
        <w:fldChar w:fldCharType="end"/>
      </w:r>
    </w:p>
    <w:p w14:paraId="4564EC9A" w14:textId="504BC648" w:rsidR="00D617D4" w:rsidRDefault="00D617D4">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_Toc67911671 \h </w:instrText>
      </w:r>
      <w:r>
        <w:fldChar w:fldCharType="separate"/>
      </w:r>
      <w:r>
        <w:t>110</w:t>
      </w:r>
      <w:r>
        <w:fldChar w:fldCharType="end"/>
      </w:r>
    </w:p>
    <w:p w14:paraId="4BD5B313" w14:textId="28211E66" w:rsidR="00D617D4" w:rsidRDefault="00D617D4">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_Toc67911672 \h </w:instrText>
      </w:r>
      <w:r>
        <w:fldChar w:fldCharType="separate"/>
      </w:r>
      <w:r>
        <w:t>111</w:t>
      </w:r>
      <w:r>
        <w:fldChar w:fldCharType="end"/>
      </w:r>
    </w:p>
    <w:p w14:paraId="6043C5A7" w14:textId="5AB6871A" w:rsidR="00D617D4" w:rsidRDefault="00D617D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_Toc67911673 \h </w:instrText>
      </w:r>
      <w:r>
        <w:fldChar w:fldCharType="separate"/>
      </w:r>
      <w:r>
        <w:t>111</w:t>
      </w:r>
      <w:r>
        <w:fldChar w:fldCharType="end"/>
      </w:r>
    </w:p>
    <w:p w14:paraId="23028B22" w14:textId="66458D3C" w:rsidR="00D617D4" w:rsidRDefault="00D617D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_Toc67911674 \h </w:instrText>
      </w:r>
      <w:r>
        <w:fldChar w:fldCharType="separate"/>
      </w:r>
      <w:r>
        <w:t>111</w:t>
      </w:r>
      <w:r>
        <w:fldChar w:fldCharType="end"/>
      </w:r>
    </w:p>
    <w:p w14:paraId="33A06DAC" w14:textId="420CE6FA" w:rsidR="00D617D4" w:rsidRDefault="00D617D4">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_Toc67911675 \h </w:instrText>
      </w:r>
      <w:r>
        <w:fldChar w:fldCharType="separate"/>
      </w:r>
      <w:r>
        <w:t>111</w:t>
      </w:r>
      <w:r>
        <w:fldChar w:fldCharType="end"/>
      </w:r>
    </w:p>
    <w:p w14:paraId="2C9C1C8D" w14:textId="66826F0F" w:rsidR="00D617D4" w:rsidRDefault="00D617D4">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_Toc67911676 \h </w:instrText>
      </w:r>
      <w:r>
        <w:fldChar w:fldCharType="separate"/>
      </w:r>
      <w:r>
        <w:t>111</w:t>
      </w:r>
      <w:r>
        <w:fldChar w:fldCharType="end"/>
      </w:r>
    </w:p>
    <w:p w14:paraId="7C00287B" w14:textId="6E1A8655" w:rsidR="00D617D4" w:rsidRDefault="00D617D4">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_Toc67911677 \h </w:instrText>
      </w:r>
      <w:r>
        <w:fldChar w:fldCharType="separate"/>
      </w:r>
      <w:r>
        <w:t>113</w:t>
      </w:r>
      <w:r>
        <w:fldChar w:fldCharType="end"/>
      </w:r>
    </w:p>
    <w:p w14:paraId="2D1E0007" w14:textId="6EF13AC3" w:rsidR="00D617D4" w:rsidRDefault="00D617D4">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_Toc67911678 \h </w:instrText>
      </w:r>
      <w:r>
        <w:fldChar w:fldCharType="separate"/>
      </w:r>
      <w:r>
        <w:t>117</w:t>
      </w:r>
      <w:r>
        <w:fldChar w:fldCharType="end"/>
      </w:r>
    </w:p>
    <w:p w14:paraId="72F3E46E" w14:textId="1FFCF2BA" w:rsidR="00D617D4" w:rsidRDefault="00D617D4">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_Toc67911679 \h </w:instrText>
      </w:r>
      <w:r>
        <w:fldChar w:fldCharType="separate"/>
      </w:r>
      <w:r>
        <w:t>117</w:t>
      </w:r>
      <w:r>
        <w:fldChar w:fldCharType="end"/>
      </w:r>
    </w:p>
    <w:p w14:paraId="118F52A4" w14:textId="4585EAFF" w:rsidR="00D617D4" w:rsidRDefault="00D617D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_Toc67911680 \h </w:instrText>
      </w:r>
      <w:r>
        <w:fldChar w:fldCharType="separate"/>
      </w:r>
      <w:r>
        <w:t>117</w:t>
      </w:r>
      <w:r>
        <w:fldChar w:fldCharType="end"/>
      </w:r>
    </w:p>
    <w:p w14:paraId="426208A9" w14:textId="7D49B7F1" w:rsidR="00D617D4" w:rsidRDefault="00D617D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_Toc67911681 \h </w:instrText>
      </w:r>
      <w:r>
        <w:fldChar w:fldCharType="separate"/>
      </w:r>
      <w:r>
        <w:t>117</w:t>
      </w:r>
      <w:r>
        <w:fldChar w:fldCharType="end"/>
      </w:r>
    </w:p>
    <w:p w14:paraId="45F3263E" w14:textId="66E5907F" w:rsidR="00D617D4" w:rsidRDefault="00D617D4">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_Toc67911682 \h </w:instrText>
      </w:r>
      <w:r>
        <w:fldChar w:fldCharType="separate"/>
      </w:r>
      <w:r>
        <w:t>117</w:t>
      </w:r>
      <w:r>
        <w:fldChar w:fldCharType="end"/>
      </w:r>
    </w:p>
    <w:p w14:paraId="1C0EF31D" w14:textId="552B13F4" w:rsidR="00D617D4" w:rsidRDefault="00D617D4">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_Toc67911683 \h </w:instrText>
      </w:r>
      <w:r>
        <w:fldChar w:fldCharType="separate"/>
      </w:r>
      <w:r>
        <w:t>117</w:t>
      </w:r>
      <w:r>
        <w:fldChar w:fldCharType="end"/>
      </w:r>
    </w:p>
    <w:p w14:paraId="04916A2B" w14:textId="4E3A3F63" w:rsidR="00D617D4" w:rsidRDefault="00D617D4">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_Toc67911684 \h </w:instrText>
      </w:r>
      <w:r>
        <w:fldChar w:fldCharType="separate"/>
      </w:r>
      <w:r>
        <w:t>118</w:t>
      </w:r>
      <w:r>
        <w:fldChar w:fldCharType="end"/>
      </w:r>
    </w:p>
    <w:p w14:paraId="59A2A3CC" w14:textId="06300AB3" w:rsidR="00D617D4" w:rsidRDefault="00D617D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_Toc67911685 \h </w:instrText>
      </w:r>
      <w:r>
        <w:fldChar w:fldCharType="separate"/>
      </w:r>
      <w:r>
        <w:t>118</w:t>
      </w:r>
      <w:r>
        <w:fldChar w:fldCharType="end"/>
      </w:r>
    </w:p>
    <w:p w14:paraId="4F72C172" w14:textId="45F3026D" w:rsidR="00D617D4" w:rsidRDefault="00D617D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_Toc67911686 \h </w:instrText>
      </w:r>
      <w:r>
        <w:fldChar w:fldCharType="separate"/>
      </w:r>
      <w:r>
        <w:t>118</w:t>
      </w:r>
      <w:r>
        <w:fldChar w:fldCharType="end"/>
      </w:r>
    </w:p>
    <w:p w14:paraId="00740151" w14:textId="6CC10009" w:rsidR="00D617D4" w:rsidRDefault="00D617D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_Toc67911687 \h </w:instrText>
      </w:r>
      <w:r>
        <w:fldChar w:fldCharType="separate"/>
      </w:r>
      <w:r>
        <w:t>118</w:t>
      </w:r>
      <w:r>
        <w:fldChar w:fldCharType="end"/>
      </w:r>
    </w:p>
    <w:p w14:paraId="7D633E2A" w14:textId="12CED7E0" w:rsidR="00D617D4" w:rsidRDefault="00D617D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_Toc67911688 \h </w:instrText>
      </w:r>
      <w:r>
        <w:fldChar w:fldCharType="separate"/>
      </w:r>
      <w:r>
        <w:t>119</w:t>
      </w:r>
      <w:r>
        <w:fldChar w:fldCharType="end"/>
      </w:r>
    </w:p>
    <w:p w14:paraId="6354C4DF" w14:textId="783FAE69" w:rsidR="00D617D4" w:rsidRDefault="00D617D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_Toc67911689 \h </w:instrText>
      </w:r>
      <w:r>
        <w:fldChar w:fldCharType="separate"/>
      </w:r>
      <w:r>
        <w:t>120</w:t>
      </w:r>
      <w:r>
        <w:fldChar w:fldCharType="end"/>
      </w:r>
    </w:p>
    <w:p w14:paraId="46118EE1" w14:textId="09670F95" w:rsidR="00D617D4" w:rsidRDefault="00D617D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_Toc67911690 \h </w:instrText>
      </w:r>
      <w:r>
        <w:fldChar w:fldCharType="separate"/>
      </w:r>
      <w:r>
        <w:t>120</w:t>
      </w:r>
      <w:r>
        <w:fldChar w:fldCharType="end"/>
      </w:r>
    </w:p>
    <w:p w14:paraId="2AA32ED9" w14:textId="06EF5B75" w:rsidR="00D617D4" w:rsidRDefault="00D617D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_Toc67911691 \h </w:instrText>
      </w:r>
      <w:r>
        <w:fldChar w:fldCharType="separate"/>
      </w:r>
      <w:r>
        <w:t>120</w:t>
      </w:r>
      <w:r>
        <w:fldChar w:fldCharType="end"/>
      </w:r>
    </w:p>
    <w:p w14:paraId="5148FDE4" w14:textId="387A6149" w:rsidR="00D617D4" w:rsidRDefault="00D617D4">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_Toc67911692 \h </w:instrText>
      </w:r>
      <w:r>
        <w:fldChar w:fldCharType="separate"/>
      </w:r>
      <w:r>
        <w:t>120</w:t>
      </w:r>
      <w:r>
        <w:fldChar w:fldCharType="end"/>
      </w:r>
    </w:p>
    <w:p w14:paraId="78410378" w14:textId="2AD24B01" w:rsidR="00D617D4" w:rsidRDefault="00D617D4">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_Toc67911693 \h </w:instrText>
      </w:r>
      <w:r>
        <w:fldChar w:fldCharType="separate"/>
      </w:r>
      <w:r>
        <w:t>120</w:t>
      </w:r>
      <w:r>
        <w:fldChar w:fldCharType="end"/>
      </w:r>
    </w:p>
    <w:p w14:paraId="712F0528" w14:textId="6E861569" w:rsidR="00D617D4" w:rsidRDefault="00D617D4">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_Toc67911694 \h </w:instrText>
      </w:r>
      <w:r>
        <w:fldChar w:fldCharType="separate"/>
      </w:r>
      <w:r>
        <w:t>121</w:t>
      </w:r>
      <w:r>
        <w:fldChar w:fldCharType="end"/>
      </w:r>
    </w:p>
    <w:p w14:paraId="33E5C565" w14:textId="641B5707" w:rsidR="00D617D4" w:rsidRDefault="00D617D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_Toc67911695 \h </w:instrText>
      </w:r>
      <w:r>
        <w:fldChar w:fldCharType="separate"/>
      </w:r>
      <w:r>
        <w:t>121</w:t>
      </w:r>
      <w:r>
        <w:fldChar w:fldCharType="end"/>
      </w:r>
    </w:p>
    <w:p w14:paraId="10D282E5" w14:textId="10ED348F" w:rsidR="00D617D4" w:rsidRDefault="00D617D4">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_Toc67911696 \h </w:instrText>
      </w:r>
      <w:r>
        <w:fldChar w:fldCharType="separate"/>
      </w:r>
      <w:r>
        <w:t>121</w:t>
      </w:r>
      <w:r>
        <w:fldChar w:fldCharType="end"/>
      </w:r>
    </w:p>
    <w:p w14:paraId="76F43E70" w14:textId="7652A215" w:rsidR="00D617D4" w:rsidRDefault="00D617D4">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_Toc67911697 \h </w:instrText>
      </w:r>
      <w:r>
        <w:fldChar w:fldCharType="separate"/>
      </w:r>
      <w:r>
        <w:t>121</w:t>
      </w:r>
      <w:r>
        <w:fldChar w:fldCharType="end"/>
      </w:r>
    </w:p>
    <w:p w14:paraId="130C582F" w14:textId="3D00369F" w:rsidR="00D617D4" w:rsidRDefault="00D617D4">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_Toc67911698 \h </w:instrText>
      </w:r>
      <w:r>
        <w:fldChar w:fldCharType="separate"/>
      </w:r>
      <w:r>
        <w:t>121</w:t>
      </w:r>
      <w:r>
        <w:fldChar w:fldCharType="end"/>
      </w:r>
    </w:p>
    <w:p w14:paraId="5B9FC28A" w14:textId="3A3DC253" w:rsidR="00D617D4" w:rsidRDefault="00D617D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_Toc67911699 \h </w:instrText>
      </w:r>
      <w:r>
        <w:fldChar w:fldCharType="separate"/>
      </w:r>
      <w:r>
        <w:t>122</w:t>
      </w:r>
      <w:r>
        <w:fldChar w:fldCharType="end"/>
      </w:r>
    </w:p>
    <w:p w14:paraId="1AF6FC34" w14:textId="72E8D5FB" w:rsidR="00D617D4" w:rsidRDefault="00D617D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_Toc67911700 \h </w:instrText>
      </w:r>
      <w:r>
        <w:fldChar w:fldCharType="separate"/>
      </w:r>
      <w:r>
        <w:t>122</w:t>
      </w:r>
      <w:r>
        <w:fldChar w:fldCharType="end"/>
      </w:r>
    </w:p>
    <w:p w14:paraId="10362917" w14:textId="0AF4E56F" w:rsidR="00D617D4" w:rsidRDefault="00D617D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_Toc67911701 \h </w:instrText>
      </w:r>
      <w:r>
        <w:fldChar w:fldCharType="separate"/>
      </w:r>
      <w:r>
        <w:t>122</w:t>
      </w:r>
      <w:r>
        <w:fldChar w:fldCharType="end"/>
      </w:r>
    </w:p>
    <w:p w14:paraId="08D314CD" w14:textId="7BE804EE" w:rsidR="00D617D4" w:rsidRDefault="00D617D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_Toc67911702 \h </w:instrText>
      </w:r>
      <w:r>
        <w:fldChar w:fldCharType="separate"/>
      </w:r>
      <w:r>
        <w:t>122</w:t>
      </w:r>
      <w:r>
        <w:fldChar w:fldCharType="end"/>
      </w:r>
    </w:p>
    <w:p w14:paraId="24D1ADDA" w14:textId="5E909D80" w:rsidR="00D617D4" w:rsidRDefault="00D617D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_Toc67911703 \h </w:instrText>
      </w:r>
      <w:r>
        <w:fldChar w:fldCharType="separate"/>
      </w:r>
      <w:r>
        <w:t>122</w:t>
      </w:r>
      <w:r>
        <w:fldChar w:fldCharType="end"/>
      </w:r>
    </w:p>
    <w:p w14:paraId="1B075293" w14:textId="1B00914C" w:rsidR="00D617D4" w:rsidRDefault="00D617D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_Toc67911704 \h </w:instrText>
      </w:r>
      <w:r>
        <w:fldChar w:fldCharType="separate"/>
      </w:r>
      <w:r>
        <w:t>122</w:t>
      </w:r>
      <w:r>
        <w:fldChar w:fldCharType="end"/>
      </w:r>
    </w:p>
    <w:p w14:paraId="02F784BB" w14:textId="6DEB5FA4" w:rsidR="00D617D4" w:rsidRDefault="00D617D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_Toc67911705 \h </w:instrText>
      </w:r>
      <w:r>
        <w:fldChar w:fldCharType="separate"/>
      </w:r>
      <w:r>
        <w:t>122</w:t>
      </w:r>
      <w:r>
        <w:fldChar w:fldCharType="end"/>
      </w:r>
    </w:p>
    <w:p w14:paraId="6CABBDAB" w14:textId="2E8A8FDE" w:rsidR="00D617D4" w:rsidRDefault="00D617D4">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_Toc67911706 \h </w:instrText>
      </w:r>
      <w:r>
        <w:fldChar w:fldCharType="separate"/>
      </w:r>
      <w:r>
        <w:t>122</w:t>
      </w:r>
      <w:r>
        <w:fldChar w:fldCharType="end"/>
      </w:r>
    </w:p>
    <w:p w14:paraId="13982AC2" w14:textId="2CA07523" w:rsidR="00D617D4" w:rsidRDefault="00D617D4">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_Toc67911707 \h </w:instrText>
      </w:r>
      <w:r>
        <w:fldChar w:fldCharType="separate"/>
      </w:r>
      <w:r>
        <w:t>122</w:t>
      </w:r>
      <w:r>
        <w:fldChar w:fldCharType="end"/>
      </w:r>
    </w:p>
    <w:p w14:paraId="4FAD1297" w14:textId="3C9FDAF1" w:rsidR="00D617D4" w:rsidRDefault="00D617D4">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_Toc67911708 \h </w:instrText>
      </w:r>
      <w:r>
        <w:fldChar w:fldCharType="separate"/>
      </w:r>
      <w:r>
        <w:t>122</w:t>
      </w:r>
      <w:r>
        <w:fldChar w:fldCharType="end"/>
      </w:r>
    </w:p>
    <w:p w14:paraId="3DAF1AF3" w14:textId="6991E504" w:rsidR="00D617D4" w:rsidRDefault="00D617D4">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_Toc67911709 \h </w:instrText>
      </w:r>
      <w:r>
        <w:fldChar w:fldCharType="separate"/>
      </w:r>
      <w:r>
        <w:t>123</w:t>
      </w:r>
      <w:r>
        <w:fldChar w:fldCharType="end"/>
      </w:r>
    </w:p>
    <w:p w14:paraId="01A9ABEE" w14:textId="019DE4DB" w:rsidR="00D617D4" w:rsidRDefault="00D617D4">
      <w:pPr>
        <w:pStyle w:val="TOC3"/>
        <w:rPr>
          <w:rFonts w:asciiTheme="minorHAnsi" w:eastAsiaTheme="minorEastAsia" w:hAnsiTheme="minorHAnsi" w:cstheme="minorBidi"/>
          <w:sz w:val="22"/>
          <w:szCs w:val="22"/>
          <w:lang w:eastAsia="en-GB"/>
        </w:rPr>
      </w:pPr>
      <w:r w:rsidRPr="00C04738">
        <w:rPr>
          <w:lang w:val="sv-SE"/>
        </w:rPr>
        <w:t>9.3.3</w:t>
      </w:r>
      <w:r>
        <w:rPr>
          <w:rFonts w:asciiTheme="minorHAnsi" w:eastAsiaTheme="minorEastAsia" w:hAnsiTheme="minorHAnsi" w:cstheme="minorBidi"/>
          <w:sz w:val="22"/>
          <w:szCs w:val="22"/>
          <w:lang w:eastAsia="en-GB"/>
        </w:rPr>
        <w:tab/>
      </w:r>
      <w:r w:rsidRPr="00C04738">
        <w:rPr>
          <w:lang w:val="sv-SE"/>
        </w:rPr>
        <w:t>OTA E-UTRA DL RS power</w:t>
      </w:r>
      <w:r>
        <w:tab/>
      </w:r>
      <w:r>
        <w:fldChar w:fldCharType="begin"/>
      </w:r>
      <w:r>
        <w:instrText xml:space="preserve"> PAGEREF _Toc67911710 \h </w:instrText>
      </w:r>
      <w:r>
        <w:fldChar w:fldCharType="separate"/>
      </w:r>
      <w:r>
        <w:t>123</w:t>
      </w:r>
      <w:r>
        <w:fldChar w:fldCharType="end"/>
      </w:r>
    </w:p>
    <w:p w14:paraId="65358028" w14:textId="3D9192CB" w:rsidR="00D617D4" w:rsidRDefault="00D617D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_Toc67911711 \h </w:instrText>
      </w:r>
      <w:r>
        <w:fldChar w:fldCharType="separate"/>
      </w:r>
      <w:r>
        <w:t>123</w:t>
      </w:r>
      <w:r>
        <w:fldChar w:fldCharType="end"/>
      </w:r>
    </w:p>
    <w:p w14:paraId="50826F4C" w14:textId="2EC3AAFE" w:rsidR="00D617D4" w:rsidRDefault="00D617D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_Toc67911712 \h </w:instrText>
      </w:r>
      <w:r>
        <w:fldChar w:fldCharType="separate"/>
      </w:r>
      <w:r>
        <w:t>123</w:t>
      </w:r>
      <w:r>
        <w:fldChar w:fldCharType="end"/>
      </w:r>
    </w:p>
    <w:p w14:paraId="36F4AA13" w14:textId="24C57005" w:rsidR="00D617D4" w:rsidRDefault="00D617D4">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_Toc67911713 \h </w:instrText>
      </w:r>
      <w:r>
        <w:fldChar w:fldCharType="separate"/>
      </w:r>
      <w:r>
        <w:t>123</w:t>
      </w:r>
      <w:r>
        <w:fldChar w:fldCharType="end"/>
      </w:r>
    </w:p>
    <w:p w14:paraId="632D7138" w14:textId="6B9721AD" w:rsidR="00D617D4" w:rsidRDefault="00D617D4">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_Toc67911714 \h </w:instrText>
      </w:r>
      <w:r>
        <w:fldChar w:fldCharType="separate"/>
      </w:r>
      <w:r>
        <w:t>123</w:t>
      </w:r>
      <w:r>
        <w:fldChar w:fldCharType="end"/>
      </w:r>
    </w:p>
    <w:p w14:paraId="615D54C6" w14:textId="3794B44E" w:rsidR="00D617D4" w:rsidRDefault="00D617D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_Toc67911715 \h </w:instrText>
      </w:r>
      <w:r>
        <w:fldChar w:fldCharType="separate"/>
      </w:r>
      <w:r>
        <w:t>123</w:t>
      </w:r>
      <w:r>
        <w:fldChar w:fldCharType="end"/>
      </w:r>
    </w:p>
    <w:p w14:paraId="548A0B31" w14:textId="4550FA65" w:rsidR="00D617D4" w:rsidRDefault="00D617D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_Toc67911716 \h </w:instrText>
      </w:r>
      <w:r>
        <w:fldChar w:fldCharType="separate"/>
      </w:r>
      <w:r>
        <w:t>123</w:t>
      </w:r>
      <w:r>
        <w:fldChar w:fldCharType="end"/>
      </w:r>
    </w:p>
    <w:p w14:paraId="4EDC39C8" w14:textId="057C008D" w:rsidR="00D617D4" w:rsidRDefault="00D617D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_Toc67911717 \h </w:instrText>
      </w:r>
      <w:r>
        <w:fldChar w:fldCharType="separate"/>
      </w:r>
      <w:r>
        <w:t>123</w:t>
      </w:r>
      <w:r>
        <w:fldChar w:fldCharType="end"/>
      </w:r>
    </w:p>
    <w:p w14:paraId="71A18578" w14:textId="042805D6" w:rsidR="00D617D4" w:rsidRDefault="00D617D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_Toc67911718 \h </w:instrText>
      </w:r>
      <w:r>
        <w:fldChar w:fldCharType="separate"/>
      </w:r>
      <w:r>
        <w:t>123</w:t>
      </w:r>
      <w:r>
        <w:fldChar w:fldCharType="end"/>
      </w:r>
    </w:p>
    <w:p w14:paraId="5C8A484D" w14:textId="1DA50A17" w:rsidR="00D617D4" w:rsidRDefault="00D617D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_Toc67911719 \h </w:instrText>
      </w:r>
      <w:r>
        <w:fldChar w:fldCharType="separate"/>
      </w:r>
      <w:r>
        <w:t>123</w:t>
      </w:r>
      <w:r>
        <w:fldChar w:fldCharType="end"/>
      </w:r>
    </w:p>
    <w:p w14:paraId="4004879E" w14:textId="695E2750" w:rsidR="00D617D4" w:rsidRDefault="00D617D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_Toc67911720 \h </w:instrText>
      </w:r>
      <w:r>
        <w:fldChar w:fldCharType="separate"/>
      </w:r>
      <w:r>
        <w:t>124</w:t>
      </w:r>
      <w:r>
        <w:fldChar w:fldCharType="end"/>
      </w:r>
    </w:p>
    <w:p w14:paraId="08D3837B" w14:textId="25B6813A" w:rsidR="00D617D4" w:rsidRDefault="00D617D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_Toc67911721 \h </w:instrText>
      </w:r>
      <w:r>
        <w:fldChar w:fldCharType="separate"/>
      </w:r>
      <w:r>
        <w:t>124</w:t>
      </w:r>
      <w:r>
        <w:fldChar w:fldCharType="end"/>
      </w:r>
    </w:p>
    <w:p w14:paraId="3567B94F" w14:textId="4CF9B37F" w:rsidR="00D617D4" w:rsidRDefault="00D617D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_Toc67911722 \h </w:instrText>
      </w:r>
      <w:r>
        <w:fldChar w:fldCharType="separate"/>
      </w:r>
      <w:r>
        <w:t>124</w:t>
      </w:r>
      <w:r>
        <w:fldChar w:fldCharType="end"/>
      </w:r>
    </w:p>
    <w:p w14:paraId="673CEB4E" w14:textId="6A6A388D" w:rsidR="00D617D4" w:rsidRDefault="00D617D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_Toc67911723 \h </w:instrText>
      </w:r>
      <w:r>
        <w:fldChar w:fldCharType="separate"/>
      </w:r>
      <w:r>
        <w:t>124</w:t>
      </w:r>
      <w:r>
        <w:fldChar w:fldCharType="end"/>
      </w:r>
    </w:p>
    <w:p w14:paraId="271C06D9" w14:textId="1630225A" w:rsidR="00D617D4" w:rsidRDefault="00D617D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_Toc67911724 \h </w:instrText>
      </w:r>
      <w:r>
        <w:fldChar w:fldCharType="separate"/>
      </w:r>
      <w:r>
        <w:t>124</w:t>
      </w:r>
      <w:r>
        <w:fldChar w:fldCharType="end"/>
      </w:r>
    </w:p>
    <w:p w14:paraId="793F81CE" w14:textId="0FA165EC" w:rsidR="00D617D4" w:rsidRDefault="00D617D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_Toc67911725 \h </w:instrText>
      </w:r>
      <w:r>
        <w:fldChar w:fldCharType="separate"/>
      </w:r>
      <w:r>
        <w:t>124</w:t>
      </w:r>
      <w:r>
        <w:fldChar w:fldCharType="end"/>
      </w:r>
    </w:p>
    <w:p w14:paraId="1463A6E9" w14:textId="0B39D4A7" w:rsidR="00D617D4" w:rsidRDefault="00D617D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_Toc67911726 \h </w:instrText>
      </w:r>
      <w:r>
        <w:fldChar w:fldCharType="separate"/>
      </w:r>
      <w:r>
        <w:t>125</w:t>
      </w:r>
      <w:r>
        <w:fldChar w:fldCharType="end"/>
      </w:r>
    </w:p>
    <w:p w14:paraId="4E0701D9" w14:textId="299CAEC1" w:rsidR="00D617D4" w:rsidRDefault="00D617D4">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_Toc67911727 \h </w:instrText>
      </w:r>
      <w:r>
        <w:fldChar w:fldCharType="separate"/>
      </w:r>
      <w:r>
        <w:t>125</w:t>
      </w:r>
      <w:r>
        <w:fldChar w:fldCharType="end"/>
      </w:r>
    </w:p>
    <w:p w14:paraId="7DDECD6D" w14:textId="710D0388" w:rsidR="00D617D4" w:rsidRDefault="00D617D4">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_Toc67911728 \h </w:instrText>
      </w:r>
      <w:r>
        <w:fldChar w:fldCharType="separate"/>
      </w:r>
      <w:r>
        <w:t>125</w:t>
      </w:r>
      <w:r>
        <w:fldChar w:fldCharType="end"/>
      </w:r>
    </w:p>
    <w:p w14:paraId="677BC881" w14:textId="201FE683" w:rsidR="00D617D4" w:rsidRDefault="00D617D4">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_Toc67911729 \h </w:instrText>
      </w:r>
      <w:r>
        <w:fldChar w:fldCharType="separate"/>
      </w:r>
      <w:r>
        <w:t>125</w:t>
      </w:r>
      <w:r>
        <w:fldChar w:fldCharType="end"/>
      </w:r>
    </w:p>
    <w:p w14:paraId="12C7EB16" w14:textId="1BEF06A2" w:rsidR="00D617D4" w:rsidRDefault="00D617D4">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_Toc67911730 \h </w:instrText>
      </w:r>
      <w:r>
        <w:fldChar w:fldCharType="separate"/>
      </w:r>
      <w:r>
        <w:t>125</w:t>
      </w:r>
      <w:r>
        <w:fldChar w:fldCharType="end"/>
      </w:r>
    </w:p>
    <w:p w14:paraId="1A9265E3" w14:textId="7798637A" w:rsidR="00D617D4" w:rsidRDefault="00D617D4">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_Toc67911731 \h </w:instrText>
      </w:r>
      <w:r>
        <w:fldChar w:fldCharType="separate"/>
      </w:r>
      <w:r>
        <w:t>125</w:t>
      </w:r>
      <w:r>
        <w:fldChar w:fldCharType="end"/>
      </w:r>
    </w:p>
    <w:p w14:paraId="7D5B8675" w14:textId="6E95911A" w:rsidR="00D617D4" w:rsidRDefault="00D617D4">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_Toc67911732 \h </w:instrText>
      </w:r>
      <w:r>
        <w:fldChar w:fldCharType="separate"/>
      </w:r>
      <w:r>
        <w:t>126</w:t>
      </w:r>
      <w:r>
        <w:fldChar w:fldCharType="end"/>
      </w:r>
    </w:p>
    <w:p w14:paraId="3B424445" w14:textId="454E80E8" w:rsidR="00D617D4" w:rsidRDefault="00D617D4">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_Toc67911733 \h </w:instrText>
      </w:r>
      <w:r>
        <w:fldChar w:fldCharType="separate"/>
      </w:r>
      <w:r>
        <w:t>126</w:t>
      </w:r>
      <w:r>
        <w:fldChar w:fldCharType="end"/>
      </w:r>
    </w:p>
    <w:p w14:paraId="7841D804" w14:textId="3C6E99D4" w:rsidR="00D617D4" w:rsidRDefault="00D617D4">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_Toc67911734 \h </w:instrText>
      </w:r>
      <w:r>
        <w:fldChar w:fldCharType="separate"/>
      </w:r>
      <w:r>
        <w:t>126</w:t>
      </w:r>
      <w:r>
        <w:fldChar w:fldCharType="end"/>
      </w:r>
    </w:p>
    <w:p w14:paraId="11090033" w14:textId="31E76F6A" w:rsidR="00D617D4" w:rsidRDefault="00D617D4">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_Toc67911735 \h </w:instrText>
      </w:r>
      <w:r>
        <w:fldChar w:fldCharType="separate"/>
      </w:r>
      <w:r>
        <w:t>126</w:t>
      </w:r>
      <w:r>
        <w:fldChar w:fldCharType="end"/>
      </w:r>
    </w:p>
    <w:p w14:paraId="215969FD" w14:textId="2067181C" w:rsidR="00D617D4" w:rsidRDefault="00D617D4">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_Toc67911736 \h </w:instrText>
      </w:r>
      <w:r>
        <w:fldChar w:fldCharType="separate"/>
      </w:r>
      <w:r>
        <w:t>126</w:t>
      </w:r>
      <w:r>
        <w:fldChar w:fldCharType="end"/>
      </w:r>
    </w:p>
    <w:p w14:paraId="7E43D0FE" w14:textId="34DB43F6" w:rsidR="00D617D4" w:rsidRDefault="00D617D4">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_Toc67911737 \h </w:instrText>
      </w:r>
      <w:r>
        <w:fldChar w:fldCharType="separate"/>
      </w:r>
      <w:r>
        <w:t>126</w:t>
      </w:r>
      <w:r>
        <w:fldChar w:fldCharType="end"/>
      </w:r>
    </w:p>
    <w:p w14:paraId="0AB5A86C" w14:textId="70A7A12E" w:rsidR="00D617D4" w:rsidRDefault="00D617D4">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_Toc67911738 \h </w:instrText>
      </w:r>
      <w:r>
        <w:fldChar w:fldCharType="separate"/>
      </w:r>
      <w:r>
        <w:t>126</w:t>
      </w:r>
      <w:r>
        <w:fldChar w:fldCharType="end"/>
      </w:r>
    </w:p>
    <w:p w14:paraId="760AEC5B" w14:textId="30F07CEE" w:rsidR="00D617D4" w:rsidRDefault="00D617D4">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_Toc67911739 \h </w:instrText>
      </w:r>
      <w:r>
        <w:fldChar w:fldCharType="separate"/>
      </w:r>
      <w:r>
        <w:t>127</w:t>
      </w:r>
      <w:r>
        <w:fldChar w:fldCharType="end"/>
      </w:r>
    </w:p>
    <w:p w14:paraId="1C1A56F2" w14:textId="608250A2" w:rsidR="00D617D4" w:rsidRDefault="00D617D4">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_Toc67911740 \h </w:instrText>
      </w:r>
      <w:r>
        <w:fldChar w:fldCharType="separate"/>
      </w:r>
      <w:r>
        <w:t>127</w:t>
      </w:r>
      <w:r>
        <w:fldChar w:fldCharType="end"/>
      </w:r>
    </w:p>
    <w:p w14:paraId="39864D5E" w14:textId="0A83C762" w:rsidR="00D617D4" w:rsidRDefault="00D617D4">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_Toc67911741 \h </w:instrText>
      </w:r>
      <w:r>
        <w:fldChar w:fldCharType="separate"/>
      </w:r>
      <w:r>
        <w:t>127</w:t>
      </w:r>
      <w:r>
        <w:fldChar w:fldCharType="end"/>
      </w:r>
    </w:p>
    <w:p w14:paraId="7052E59D" w14:textId="206A5A9B" w:rsidR="00D617D4" w:rsidRDefault="00D617D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_Toc67911742 \h </w:instrText>
      </w:r>
      <w:r>
        <w:fldChar w:fldCharType="separate"/>
      </w:r>
      <w:r>
        <w:t>127</w:t>
      </w:r>
      <w:r>
        <w:fldChar w:fldCharType="end"/>
      </w:r>
    </w:p>
    <w:p w14:paraId="373FA967" w14:textId="4092553D" w:rsidR="00D617D4" w:rsidRDefault="00D617D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_Toc67911743 \h </w:instrText>
      </w:r>
      <w:r>
        <w:fldChar w:fldCharType="separate"/>
      </w:r>
      <w:r>
        <w:t>127</w:t>
      </w:r>
      <w:r>
        <w:fldChar w:fldCharType="end"/>
      </w:r>
    </w:p>
    <w:p w14:paraId="2052A784" w14:textId="73602F8D" w:rsidR="00D617D4" w:rsidRDefault="00D617D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_Toc67911744 \h </w:instrText>
      </w:r>
      <w:r>
        <w:fldChar w:fldCharType="separate"/>
      </w:r>
      <w:r>
        <w:t>127</w:t>
      </w:r>
      <w:r>
        <w:fldChar w:fldCharType="end"/>
      </w:r>
    </w:p>
    <w:p w14:paraId="1DF1374A" w14:textId="2FB35CD9" w:rsidR="00D617D4" w:rsidRDefault="00D617D4">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_Toc67911745 \h </w:instrText>
      </w:r>
      <w:r>
        <w:fldChar w:fldCharType="separate"/>
      </w:r>
      <w:r>
        <w:t>127</w:t>
      </w:r>
      <w:r>
        <w:fldChar w:fldCharType="end"/>
      </w:r>
    </w:p>
    <w:p w14:paraId="49E2DE89" w14:textId="02C96FD2" w:rsidR="00D617D4" w:rsidRDefault="00D617D4">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_Toc67911746 \h </w:instrText>
      </w:r>
      <w:r>
        <w:fldChar w:fldCharType="separate"/>
      </w:r>
      <w:r>
        <w:t>128</w:t>
      </w:r>
      <w:r>
        <w:fldChar w:fldCharType="end"/>
      </w:r>
    </w:p>
    <w:p w14:paraId="1F8000A4" w14:textId="6039F83C" w:rsidR="00D617D4" w:rsidRDefault="00D617D4">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_Toc67911747 \h </w:instrText>
      </w:r>
      <w:r>
        <w:fldChar w:fldCharType="separate"/>
      </w:r>
      <w:r>
        <w:t>128</w:t>
      </w:r>
      <w:r>
        <w:fldChar w:fldCharType="end"/>
      </w:r>
    </w:p>
    <w:p w14:paraId="0CA56960" w14:textId="42B651C9" w:rsidR="00D617D4" w:rsidRDefault="00D617D4">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_Toc67911748 \h </w:instrText>
      </w:r>
      <w:r>
        <w:fldChar w:fldCharType="separate"/>
      </w:r>
      <w:r>
        <w:t>128</w:t>
      </w:r>
      <w:r>
        <w:fldChar w:fldCharType="end"/>
      </w:r>
    </w:p>
    <w:p w14:paraId="40C83A87" w14:textId="722CA82A" w:rsidR="00D617D4" w:rsidRDefault="00D617D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_Toc67911749 \h </w:instrText>
      </w:r>
      <w:r>
        <w:fldChar w:fldCharType="separate"/>
      </w:r>
      <w:r>
        <w:t>128</w:t>
      </w:r>
      <w:r>
        <w:fldChar w:fldCharType="end"/>
      </w:r>
    </w:p>
    <w:p w14:paraId="5C7A1ECA" w14:textId="3D836947" w:rsidR="00D617D4" w:rsidRDefault="00D617D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_Toc67911750 \h </w:instrText>
      </w:r>
      <w:r>
        <w:fldChar w:fldCharType="separate"/>
      </w:r>
      <w:r>
        <w:t>128</w:t>
      </w:r>
      <w:r>
        <w:fldChar w:fldCharType="end"/>
      </w:r>
    </w:p>
    <w:p w14:paraId="53FC0BBD" w14:textId="2FA524DB" w:rsidR="00D617D4" w:rsidRDefault="00D617D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_Toc67911751 \h </w:instrText>
      </w:r>
      <w:r>
        <w:fldChar w:fldCharType="separate"/>
      </w:r>
      <w:r>
        <w:t>128</w:t>
      </w:r>
      <w:r>
        <w:fldChar w:fldCharType="end"/>
      </w:r>
    </w:p>
    <w:p w14:paraId="075B4222" w14:textId="36FCBCE2" w:rsidR="00D617D4" w:rsidRDefault="00D617D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_Toc67911752 \h </w:instrText>
      </w:r>
      <w:r>
        <w:fldChar w:fldCharType="separate"/>
      </w:r>
      <w:r>
        <w:t>129</w:t>
      </w:r>
      <w:r>
        <w:fldChar w:fldCharType="end"/>
      </w:r>
    </w:p>
    <w:p w14:paraId="5304B81D" w14:textId="212BB50F" w:rsidR="00D617D4" w:rsidRDefault="00D617D4">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_Toc67911753 \h </w:instrText>
      </w:r>
      <w:r>
        <w:fldChar w:fldCharType="separate"/>
      </w:r>
      <w:r>
        <w:t>129</w:t>
      </w:r>
      <w:r>
        <w:fldChar w:fldCharType="end"/>
      </w:r>
    </w:p>
    <w:p w14:paraId="77181F5A" w14:textId="7B511EA7" w:rsidR="00D617D4" w:rsidRDefault="00D617D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_Toc67911754 \h </w:instrText>
      </w:r>
      <w:r>
        <w:fldChar w:fldCharType="separate"/>
      </w:r>
      <w:r>
        <w:t>129</w:t>
      </w:r>
      <w:r>
        <w:fldChar w:fldCharType="end"/>
      </w:r>
    </w:p>
    <w:p w14:paraId="7377B255" w14:textId="5CA2586D" w:rsidR="00D617D4" w:rsidRDefault="00D617D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_Toc67911755 \h </w:instrText>
      </w:r>
      <w:r>
        <w:fldChar w:fldCharType="separate"/>
      </w:r>
      <w:r>
        <w:t>129</w:t>
      </w:r>
      <w:r>
        <w:fldChar w:fldCharType="end"/>
      </w:r>
    </w:p>
    <w:p w14:paraId="520163C9" w14:textId="7F64398E" w:rsidR="00D617D4" w:rsidRDefault="00D617D4">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_Toc67911756 \h </w:instrText>
      </w:r>
      <w:r>
        <w:fldChar w:fldCharType="separate"/>
      </w:r>
      <w:r>
        <w:t>129</w:t>
      </w:r>
      <w:r>
        <w:fldChar w:fldCharType="end"/>
      </w:r>
    </w:p>
    <w:p w14:paraId="1A5DE812" w14:textId="2D8BB0F7" w:rsidR="00D617D4" w:rsidRDefault="00D617D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_Toc67911757 \h </w:instrText>
      </w:r>
      <w:r>
        <w:fldChar w:fldCharType="separate"/>
      </w:r>
      <w:r>
        <w:t>129</w:t>
      </w:r>
      <w:r>
        <w:fldChar w:fldCharType="end"/>
      </w:r>
    </w:p>
    <w:p w14:paraId="1F9CAA0C" w14:textId="2A8EB798" w:rsidR="00D617D4" w:rsidRDefault="00D617D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_Toc67911758 \h </w:instrText>
      </w:r>
      <w:r>
        <w:fldChar w:fldCharType="separate"/>
      </w:r>
      <w:r>
        <w:t>129</w:t>
      </w:r>
      <w:r>
        <w:fldChar w:fldCharType="end"/>
      </w:r>
    </w:p>
    <w:p w14:paraId="583447FA" w14:textId="7BDBF80D" w:rsidR="00D617D4" w:rsidRDefault="00D617D4">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_Toc67911759 \h </w:instrText>
      </w:r>
      <w:r>
        <w:fldChar w:fldCharType="separate"/>
      </w:r>
      <w:r>
        <w:t>129</w:t>
      </w:r>
      <w:r>
        <w:fldChar w:fldCharType="end"/>
      </w:r>
    </w:p>
    <w:p w14:paraId="68BA35CF" w14:textId="3E4D56E5" w:rsidR="00D617D4" w:rsidRDefault="00D617D4">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_Toc67911760 \h </w:instrText>
      </w:r>
      <w:r>
        <w:fldChar w:fldCharType="separate"/>
      </w:r>
      <w:r>
        <w:t>129</w:t>
      </w:r>
      <w:r>
        <w:fldChar w:fldCharType="end"/>
      </w:r>
    </w:p>
    <w:p w14:paraId="4AAF26EE" w14:textId="273D186E" w:rsidR="00D617D4" w:rsidRDefault="00D617D4">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_Toc67911761 \h </w:instrText>
      </w:r>
      <w:r>
        <w:fldChar w:fldCharType="separate"/>
      </w:r>
      <w:r>
        <w:t>130</w:t>
      </w:r>
      <w:r>
        <w:fldChar w:fldCharType="end"/>
      </w:r>
    </w:p>
    <w:p w14:paraId="3C756568" w14:textId="43D00C42" w:rsidR="00D617D4" w:rsidRDefault="00D617D4">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_Toc67911762 \h </w:instrText>
      </w:r>
      <w:r>
        <w:fldChar w:fldCharType="separate"/>
      </w:r>
      <w:r>
        <w:t>130</w:t>
      </w:r>
      <w:r>
        <w:fldChar w:fldCharType="end"/>
      </w:r>
    </w:p>
    <w:p w14:paraId="7EC024AA" w14:textId="2C5B9B8B" w:rsidR="00D617D4" w:rsidRDefault="00D617D4">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_Toc67911763 \h </w:instrText>
      </w:r>
      <w:r>
        <w:fldChar w:fldCharType="separate"/>
      </w:r>
      <w:r>
        <w:t>130</w:t>
      </w:r>
      <w:r>
        <w:fldChar w:fldCharType="end"/>
      </w:r>
    </w:p>
    <w:p w14:paraId="2C4B7E74" w14:textId="65DCD53A" w:rsidR="00D617D4" w:rsidRDefault="00D617D4">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_Toc67911764 \h </w:instrText>
      </w:r>
      <w:r>
        <w:fldChar w:fldCharType="separate"/>
      </w:r>
      <w:r>
        <w:t>130</w:t>
      </w:r>
      <w:r>
        <w:fldChar w:fldCharType="end"/>
      </w:r>
    </w:p>
    <w:p w14:paraId="673EE2CF" w14:textId="7BB137FD" w:rsidR="00D617D4" w:rsidRDefault="00D617D4">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_Toc67911765 \h </w:instrText>
      </w:r>
      <w:r>
        <w:fldChar w:fldCharType="separate"/>
      </w:r>
      <w:r>
        <w:t>130</w:t>
      </w:r>
      <w:r>
        <w:fldChar w:fldCharType="end"/>
      </w:r>
    </w:p>
    <w:p w14:paraId="729001A7" w14:textId="776EF154" w:rsidR="00D617D4" w:rsidRDefault="00D617D4">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_Toc67911766 \h </w:instrText>
      </w:r>
      <w:r>
        <w:fldChar w:fldCharType="separate"/>
      </w:r>
      <w:r>
        <w:t>131</w:t>
      </w:r>
      <w:r>
        <w:fldChar w:fldCharType="end"/>
      </w:r>
    </w:p>
    <w:p w14:paraId="199C576F" w14:textId="71E2C251" w:rsidR="00D617D4" w:rsidRDefault="00D617D4">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_Toc67911767 \h </w:instrText>
      </w:r>
      <w:r>
        <w:fldChar w:fldCharType="separate"/>
      </w:r>
      <w:r>
        <w:t>131</w:t>
      </w:r>
      <w:r>
        <w:fldChar w:fldCharType="end"/>
      </w:r>
    </w:p>
    <w:p w14:paraId="1DD3093B" w14:textId="0B8F023D" w:rsidR="00D617D4" w:rsidRDefault="00D617D4">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_Toc67911768 \h </w:instrText>
      </w:r>
      <w:r>
        <w:fldChar w:fldCharType="separate"/>
      </w:r>
      <w:r>
        <w:t>131</w:t>
      </w:r>
      <w:r>
        <w:fldChar w:fldCharType="end"/>
      </w:r>
    </w:p>
    <w:p w14:paraId="4415CFFC" w14:textId="06361096" w:rsidR="00D617D4" w:rsidRDefault="00D617D4">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_Toc67911769 \h </w:instrText>
      </w:r>
      <w:r>
        <w:fldChar w:fldCharType="separate"/>
      </w:r>
      <w:r>
        <w:t>131</w:t>
      </w:r>
      <w:r>
        <w:fldChar w:fldCharType="end"/>
      </w:r>
    </w:p>
    <w:p w14:paraId="13D8CF31" w14:textId="13FF8224" w:rsidR="00D617D4" w:rsidRDefault="00D617D4">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_Toc67911770 \h </w:instrText>
      </w:r>
      <w:r>
        <w:fldChar w:fldCharType="separate"/>
      </w:r>
      <w:r>
        <w:t>131</w:t>
      </w:r>
      <w:r>
        <w:fldChar w:fldCharType="end"/>
      </w:r>
    </w:p>
    <w:p w14:paraId="7F9139B4" w14:textId="5DF72B0D" w:rsidR="00D617D4" w:rsidRDefault="00D617D4">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_Toc67911771 \h </w:instrText>
      </w:r>
      <w:r>
        <w:fldChar w:fldCharType="separate"/>
      </w:r>
      <w:r>
        <w:t>131</w:t>
      </w:r>
      <w:r>
        <w:fldChar w:fldCharType="end"/>
      </w:r>
    </w:p>
    <w:p w14:paraId="015FA35C" w14:textId="604E373B" w:rsidR="00D617D4" w:rsidRDefault="00D617D4">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_Toc67911772 \h </w:instrText>
      </w:r>
      <w:r>
        <w:fldChar w:fldCharType="separate"/>
      </w:r>
      <w:r>
        <w:t>131</w:t>
      </w:r>
      <w:r>
        <w:fldChar w:fldCharType="end"/>
      </w:r>
    </w:p>
    <w:p w14:paraId="4D0AA25D" w14:textId="5E7BF219" w:rsidR="00D617D4" w:rsidRDefault="00D617D4">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_Toc67911773 \h </w:instrText>
      </w:r>
      <w:r>
        <w:fldChar w:fldCharType="separate"/>
      </w:r>
      <w:r>
        <w:t>132</w:t>
      </w:r>
      <w:r>
        <w:fldChar w:fldCharType="end"/>
      </w:r>
    </w:p>
    <w:p w14:paraId="2C03AE7E" w14:textId="49506463" w:rsidR="00D617D4" w:rsidRDefault="00D617D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_Toc67911774 \h </w:instrText>
      </w:r>
      <w:r>
        <w:fldChar w:fldCharType="separate"/>
      </w:r>
      <w:r>
        <w:t>132</w:t>
      </w:r>
      <w:r>
        <w:fldChar w:fldCharType="end"/>
      </w:r>
    </w:p>
    <w:p w14:paraId="2449DB83" w14:textId="04983B95" w:rsidR="00D617D4" w:rsidRDefault="00D617D4">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_Toc67911775 \h </w:instrText>
      </w:r>
      <w:r>
        <w:fldChar w:fldCharType="separate"/>
      </w:r>
      <w:r>
        <w:t>132</w:t>
      </w:r>
      <w:r>
        <w:fldChar w:fldCharType="end"/>
      </w:r>
    </w:p>
    <w:p w14:paraId="4076EBDC" w14:textId="3AE49A60" w:rsidR="00D617D4" w:rsidRDefault="00D617D4">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_Toc67911776 \h </w:instrText>
      </w:r>
      <w:r>
        <w:fldChar w:fldCharType="separate"/>
      </w:r>
      <w:r>
        <w:t>132</w:t>
      </w:r>
      <w:r>
        <w:fldChar w:fldCharType="end"/>
      </w:r>
    </w:p>
    <w:p w14:paraId="2D432466" w14:textId="560DEAA5" w:rsidR="00D617D4" w:rsidRDefault="00D617D4">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_Toc67911777 \h </w:instrText>
      </w:r>
      <w:r>
        <w:fldChar w:fldCharType="separate"/>
      </w:r>
      <w:r>
        <w:t>133</w:t>
      </w:r>
      <w:r>
        <w:fldChar w:fldCharType="end"/>
      </w:r>
    </w:p>
    <w:p w14:paraId="03D82FDB" w14:textId="22C68A49" w:rsidR="00D617D4" w:rsidRDefault="00D617D4">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_Toc67911778 \h </w:instrText>
      </w:r>
      <w:r>
        <w:fldChar w:fldCharType="separate"/>
      </w:r>
      <w:r>
        <w:t>133</w:t>
      </w:r>
      <w:r>
        <w:fldChar w:fldCharType="end"/>
      </w:r>
    </w:p>
    <w:p w14:paraId="17B08D06" w14:textId="66F9EA41" w:rsidR="00D617D4" w:rsidRDefault="00D617D4">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_Toc67911779 \h </w:instrText>
      </w:r>
      <w:r>
        <w:fldChar w:fldCharType="separate"/>
      </w:r>
      <w:r>
        <w:t>133</w:t>
      </w:r>
      <w:r>
        <w:fldChar w:fldCharType="end"/>
      </w:r>
    </w:p>
    <w:p w14:paraId="6B1ED5F3" w14:textId="2D2939B2" w:rsidR="00D617D4" w:rsidRDefault="00D617D4">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_Toc67911780 \h </w:instrText>
      </w:r>
      <w:r>
        <w:fldChar w:fldCharType="separate"/>
      </w:r>
      <w:r>
        <w:t>133</w:t>
      </w:r>
      <w:r>
        <w:fldChar w:fldCharType="end"/>
      </w:r>
    </w:p>
    <w:p w14:paraId="1902C304" w14:textId="702594C8" w:rsidR="00D617D4" w:rsidRDefault="00D617D4">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_Toc67911781 \h </w:instrText>
      </w:r>
      <w:r>
        <w:fldChar w:fldCharType="separate"/>
      </w:r>
      <w:r>
        <w:t>133</w:t>
      </w:r>
      <w:r>
        <w:fldChar w:fldCharType="end"/>
      </w:r>
    </w:p>
    <w:p w14:paraId="1A002E1F" w14:textId="6F2881C0" w:rsidR="00D617D4" w:rsidRDefault="00D617D4">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_Toc67911782 \h </w:instrText>
      </w:r>
      <w:r>
        <w:fldChar w:fldCharType="separate"/>
      </w:r>
      <w:r>
        <w:t>133</w:t>
      </w:r>
      <w:r>
        <w:fldChar w:fldCharType="end"/>
      </w:r>
    </w:p>
    <w:p w14:paraId="13F6218C" w14:textId="31D18D5A" w:rsidR="00D617D4" w:rsidRDefault="00D617D4">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_Toc67911783 \h </w:instrText>
      </w:r>
      <w:r>
        <w:fldChar w:fldCharType="separate"/>
      </w:r>
      <w:r>
        <w:t>134</w:t>
      </w:r>
      <w:r>
        <w:fldChar w:fldCharType="end"/>
      </w:r>
    </w:p>
    <w:p w14:paraId="6471B9DF" w14:textId="3AEBE9E1" w:rsidR="00D617D4" w:rsidRDefault="00D617D4">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_Toc67911784 \h </w:instrText>
      </w:r>
      <w:r>
        <w:fldChar w:fldCharType="separate"/>
      </w:r>
      <w:r>
        <w:t>134</w:t>
      </w:r>
      <w:r>
        <w:fldChar w:fldCharType="end"/>
      </w:r>
    </w:p>
    <w:p w14:paraId="79F47AD2" w14:textId="0FEEAB15" w:rsidR="00D617D4" w:rsidRDefault="00D617D4">
      <w:pPr>
        <w:pStyle w:val="TOC3"/>
        <w:rPr>
          <w:rFonts w:asciiTheme="minorHAnsi" w:eastAsiaTheme="minorEastAsia" w:hAnsiTheme="minorHAnsi" w:cstheme="minorBidi"/>
          <w:sz w:val="22"/>
          <w:szCs w:val="22"/>
          <w:lang w:eastAsia="en-GB"/>
        </w:rPr>
      </w:pPr>
      <w:r w:rsidRPr="00C04738">
        <w:rPr>
          <w:rFonts w:eastAsia="SimSun"/>
        </w:rPr>
        <w:t>9.7.4</w:t>
      </w:r>
      <w:r>
        <w:rPr>
          <w:rFonts w:asciiTheme="minorHAnsi" w:eastAsiaTheme="minorEastAsia" w:hAnsiTheme="minorHAnsi" w:cstheme="minorBidi"/>
          <w:sz w:val="22"/>
          <w:szCs w:val="22"/>
          <w:lang w:eastAsia="en-GB"/>
        </w:rPr>
        <w:tab/>
      </w:r>
      <w:r w:rsidRPr="00C04738">
        <w:rPr>
          <w:rFonts w:eastAsia="SimSun"/>
        </w:rPr>
        <w:t>OTA Spectrum emission mask</w:t>
      </w:r>
      <w:r>
        <w:tab/>
      </w:r>
      <w:r>
        <w:fldChar w:fldCharType="begin"/>
      </w:r>
      <w:r>
        <w:instrText xml:space="preserve"> PAGEREF _Toc67911785 \h </w:instrText>
      </w:r>
      <w:r>
        <w:fldChar w:fldCharType="separate"/>
      </w:r>
      <w:r>
        <w:t>135</w:t>
      </w:r>
      <w:r>
        <w:fldChar w:fldCharType="end"/>
      </w:r>
    </w:p>
    <w:p w14:paraId="3318D030" w14:textId="3C532C05" w:rsidR="00D617D4" w:rsidRDefault="00D617D4">
      <w:pPr>
        <w:pStyle w:val="TOC4"/>
        <w:rPr>
          <w:rFonts w:asciiTheme="minorHAnsi" w:eastAsiaTheme="minorEastAsia" w:hAnsiTheme="minorHAnsi" w:cstheme="minorBidi"/>
          <w:sz w:val="22"/>
          <w:szCs w:val="22"/>
          <w:lang w:eastAsia="en-GB"/>
        </w:rPr>
      </w:pPr>
      <w:r w:rsidRPr="00C04738">
        <w:rPr>
          <w:rFonts w:eastAsia="SimSun"/>
        </w:rPr>
        <w:t>9.7.4.1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_Toc67911786 \h </w:instrText>
      </w:r>
      <w:r>
        <w:fldChar w:fldCharType="separate"/>
      </w:r>
      <w:r>
        <w:t>135</w:t>
      </w:r>
      <w:r>
        <w:fldChar w:fldCharType="end"/>
      </w:r>
    </w:p>
    <w:p w14:paraId="59F78BB1" w14:textId="7425F780" w:rsidR="00D617D4" w:rsidRDefault="00D617D4">
      <w:pPr>
        <w:pStyle w:val="TOC4"/>
        <w:rPr>
          <w:rFonts w:asciiTheme="minorHAnsi" w:eastAsiaTheme="minorEastAsia" w:hAnsiTheme="minorHAnsi" w:cstheme="minorBidi"/>
          <w:sz w:val="22"/>
          <w:szCs w:val="22"/>
          <w:lang w:eastAsia="en-GB"/>
        </w:rPr>
      </w:pPr>
      <w:r w:rsidRPr="00C04738">
        <w:rPr>
          <w:rFonts w:eastAsia="SimSun"/>
        </w:rPr>
        <w:t>9.7.4.2</w:t>
      </w:r>
      <w:r>
        <w:rPr>
          <w:rFonts w:asciiTheme="minorHAnsi" w:eastAsiaTheme="minorEastAsia" w:hAnsiTheme="minorHAnsi" w:cstheme="minorBidi"/>
          <w:sz w:val="22"/>
          <w:szCs w:val="22"/>
          <w:lang w:eastAsia="en-GB"/>
        </w:rPr>
        <w:tab/>
      </w:r>
      <w:r w:rsidRPr="00C04738">
        <w:rPr>
          <w:rFonts w:eastAsia="SimSun"/>
        </w:rPr>
        <w:t>Minimum requirement for MSR operation</w:t>
      </w:r>
      <w:r>
        <w:tab/>
      </w:r>
      <w:r>
        <w:fldChar w:fldCharType="begin"/>
      </w:r>
      <w:r>
        <w:instrText xml:space="preserve"> PAGEREF _Toc67911787 \h </w:instrText>
      </w:r>
      <w:r>
        <w:fldChar w:fldCharType="separate"/>
      </w:r>
      <w:r>
        <w:t>135</w:t>
      </w:r>
      <w:r>
        <w:fldChar w:fldCharType="end"/>
      </w:r>
    </w:p>
    <w:p w14:paraId="08B6DF5E" w14:textId="676C328E" w:rsidR="00D617D4" w:rsidRDefault="00D617D4">
      <w:pPr>
        <w:pStyle w:val="TOC4"/>
        <w:rPr>
          <w:rFonts w:asciiTheme="minorHAnsi" w:eastAsiaTheme="minorEastAsia" w:hAnsiTheme="minorHAnsi" w:cstheme="minorBidi"/>
          <w:sz w:val="22"/>
          <w:szCs w:val="22"/>
          <w:lang w:eastAsia="en-GB"/>
        </w:rPr>
      </w:pPr>
      <w:r w:rsidRPr="00C04738">
        <w:rPr>
          <w:rFonts w:eastAsia="SimSun"/>
        </w:rPr>
        <w:t>9.7.4.3</w:t>
      </w:r>
      <w:r>
        <w:rPr>
          <w:rFonts w:asciiTheme="minorHAnsi" w:eastAsiaTheme="minorEastAsia" w:hAnsiTheme="minorHAnsi" w:cstheme="minorBidi"/>
          <w:sz w:val="22"/>
          <w:szCs w:val="22"/>
          <w:lang w:eastAsia="en-GB"/>
        </w:rPr>
        <w:tab/>
      </w:r>
      <w:r w:rsidRPr="00C04738">
        <w:rPr>
          <w:rFonts w:eastAsia="SimSun"/>
        </w:rPr>
        <w:t>Minimum requirement for single RAT UTRA operation</w:t>
      </w:r>
      <w:r>
        <w:tab/>
      </w:r>
      <w:r>
        <w:fldChar w:fldCharType="begin"/>
      </w:r>
      <w:r>
        <w:instrText xml:space="preserve"> PAGEREF _Toc67911788 \h </w:instrText>
      </w:r>
      <w:r>
        <w:fldChar w:fldCharType="separate"/>
      </w:r>
      <w:r>
        <w:t>135</w:t>
      </w:r>
      <w:r>
        <w:fldChar w:fldCharType="end"/>
      </w:r>
    </w:p>
    <w:p w14:paraId="6AA3D95C" w14:textId="6C0D0304" w:rsidR="00D617D4" w:rsidRDefault="00D617D4">
      <w:pPr>
        <w:pStyle w:val="TOC5"/>
        <w:rPr>
          <w:rFonts w:asciiTheme="minorHAnsi" w:eastAsiaTheme="minorEastAsia" w:hAnsiTheme="minorHAnsi" w:cstheme="minorBidi"/>
          <w:sz w:val="22"/>
          <w:szCs w:val="22"/>
          <w:lang w:eastAsia="en-GB"/>
        </w:rPr>
      </w:pPr>
      <w:r w:rsidRPr="00C04738">
        <w:rPr>
          <w:rFonts w:eastAsia="SimSun"/>
        </w:rPr>
        <w:t>9.7.4.3.1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_Toc67911789 \h </w:instrText>
      </w:r>
      <w:r>
        <w:fldChar w:fldCharType="separate"/>
      </w:r>
      <w:r>
        <w:t>135</w:t>
      </w:r>
      <w:r>
        <w:fldChar w:fldCharType="end"/>
      </w:r>
    </w:p>
    <w:p w14:paraId="2AD691D0" w14:textId="1D2FC254" w:rsidR="00D617D4" w:rsidRDefault="00D617D4">
      <w:pPr>
        <w:pStyle w:val="TOC5"/>
        <w:rPr>
          <w:rFonts w:asciiTheme="minorHAnsi" w:eastAsiaTheme="minorEastAsia" w:hAnsiTheme="minorHAnsi" w:cstheme="minorBidi"/>
          <w:sz w:val="22"/>
          <w:szCs w:val="22"/>
          <w:lang w:eastAsia="en-GB"/>
        </w:rPr>
      </w:pPr>
      <w:r w:rsidRPr="00C04738">
        <w:rPr>
          <w:rFonts w:eastAsia="SimSun"/>
        </w:rPr>
        <w:t>9.7.4.3.2</w:t>
      </w:r>
      <w:r>
        <w:rPr>
          <w:rFonts w:asciiTheme="minorHAnsi" w:eastAsiaTheme="minorEastAsia" w:hAnsiTheme="minorHAnsi" w:cstheme="minorBidi"/>
          <w:sz w:val="22"/>
          <w:szCs w:val="22"/>
          <w:lang w:eastAsia="en-GB"/>
        </w:rPr>
        <w:tab/>
      </w:r>
      <w:r w:rsidRPr="00C04738">
        <w:rPr>
          <w:rFonts w:eastAsia="SimSun"/>
        </w:rPr>
        <w:t>Minimum requirements for single RAT UTRA FDD operation</w:t>
      </w:r>
      <w:r>
        <w:tab/>
      </w:r>
      <w:r>
        <w:fldChar w:fldCharType="begin"/>
      </w:r>
      <w:r>
        <w:instrText xml:space="preserve"> PAGEREF _Toc67911790 \h </w:instrText>
      </w:r>
      <w:r>
        <w:fldChar w:fldCharType="separate"/>
      </w:r>
      <w:r>
        <w:t>135</w:t>
      </w:r>
      <w:r>
        <w:fldChar w:fldCharType="end"/>
      </w:r>
    </w:p>
    <w:p w14:paraId="04A4A7EA" w14:textId="184838B9" w:rsidR="00D617D4" w:rsidRDefault="00D617D4">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_Toc67911791 \h </w:instrText>
      </w:r>
      <w:r>
        <w:fldChar w:fldCharType="separate"/>
      </w:r>
      <w:r>
        <w:t>141</w:t>
      </w:r>
      <w:r>
        <w:fldChar w:fldCharType="end"/>
      </w:r>
    </w:p>
    <w:p w14:paraId="3BCA7D32" w14:textId="0713D147" w:rsidR="00D617D4" w:rsidRDefault="00D617D4">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_Toc67911792 \h </w:instrText>
      </w:r>
      <w:r>
        <w:fldChar w:fldCharType="separate"/>
      </w:r>
      <w:r>
        <w:t>141</w:t>
      </w:r>
      <w:r>
        <w:fldChar w:fldCharType="end"/>
      </w:r>
    </w:p>
    <w:p w14:paraId="6231C20D" w14:textId="1853D6EC" w:rsidR="00D617D4" w:rsidRDefault="00D617D4">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_Toc67911793 \h </w:instrText>
      </w:r>
      <w:r>
        <w:fldChar w:fldCharType="separate"/>
      </w:r>
      <w:r>
        <w:t>141</w:t>
      </w:r>
      <w:r>
        <w:fldChar w:fldCharType="end"/>
      </w:r>
    </w:p>
    <w:p w14:paraId="29EE533A" w14:textId="5560499B" w:rsidR="00D617D4" w:rsidRDefault="00D617D4">
      <w:pPr>
        <w:pStyle w:val="TOC4"/>
        <w:rPr>
          <w:rFonts w:asciiTheme="minorHAnsi" w:eastAsiaTheme="minorEastAsia" w:hAnsiTheme="minorHAnsi" w:cstheme="minorBidi"/>
          <w:sz w:val="22"/>
          <w:szCs w:val="22"/>
          <w:lang w:eastAsia="en-GB"/>
        </w:rPr>
      </w:pPr>
      <w:r w:rsidRPr="00C04738">
        <w:rPr>
          <w:rFonts w:eastAsia="SimSun"/>
        </w:rPr>
        <w:t>9.7.5.2</w:t>
      </w:r>
      <w:r>
        <w:rPr>
          <w:rFonts w:asciiTheme="minorHAnsi" w:eastAsiaTheme="minorEastAsia" w:hAnsiTheme="minorHAnsi" w:cstheme="minorBidi"/>
          <w:sz w:val="22"/>
          <w:szCs w:val="22"/>
          <w:lang w:eastAsia="en-GB"/>
        </w:rPr>
        <w:tab/>
      </w:r>
      <w:r w:rsidRPr="00C04738">
        <w:rPr>
          <w:rFonts w:eastAsia="SimSun"/>
        </w:rPr>
        <w:t>Minimum requirement for MSR operation</w:t>
      </w:r>
      <w:r>
        <w:tab/>
      </w:r>
      <w:r>
        <w:fldChar w:fldCharType="begin"/>
      </w:r>
      <w:r>
        <w:instrText xml:space="preserve"> PAGEREF _Toc67911794 \h </w:instrText>
      </w:r>
      <w:r>
        <w:fldChar w:fldCharType="separate"/>
      </w:r>
      <w:r>
        <w:t>142</w:t>
      </w:r>
      <w:r>
        <w:fldChar w:fldCharType="end"/>
      </w:r>
    </w:p>
    <w:p w14:paraId="36FB9E21" w14:textId="5DC2D750" w:rsidR="00D617D4" w:rsidRDefault="00D617D4">
      <w:pPr>
        <w:pStyle w:val="TOC5"/>
        <w:rPr>
          <w:rFonts w:asciiTheme="minorHAnsi" w:eastAsiaTheme="minorEastAsia" w:hAnsiTheme="minorHAnsi" w:cstheme="minorBidi"/>
          <w:sz w:val="22"/>
          <w:szCs w:val="22"/>
          <w:lang w:eastAsia="en-GB"/>
        </w:rPr>
      </w:pPr>
      <w:r w:rsidRPr="00C04738">
        <w:rPr>
          <w:rFonts w:eastAsia="SimSun"/>
        </w:rPr>
        <w:t>9.7.5.2.1</w:t>
      </w:r>
      <w:r>
        <w:rPr>
          <w:rFonts w:asciiTheme="minorHAnsi" w:eastAsiaTheme="minorEastAsia" w:hAnsiTheme="minorHAnsi" w:cstheme="minorBidi"/>
          <w:sz w:val="22"/>
          <w:szCs w:val="22"/>
          <w:lang w:eastAsia="en-GB"/>
        </w:rPr>
        <w:tab/>
      </w:r>
      <w:r w:rsidRPr="00C04738">
        <w:rPr>
          <w:rFonts w:eastAsia="SimSun"/>
        </w:rPr>
        <w:t>General</w:t>
      </w:r>
      <w:r>
        <w:tab/>
      </w:r>
      <w:r>
        <w:fldChar w:fldCharType="begin"/>
      </w:r>
      <w:r>
        <w:instrText xml:space="preserve"> PAGEREF _Toc67911795 \h </w:instrText>
      </w:r>
      <w:r>
        <w:fldChar w:fldCharType="separate"/>
      </w:r>
      <w:r>
        <w:t>142</w:t>
      </w:r>
      <w:r>
        <w:fldChar w:fldCharType="end"/>
      </w:r>
    </w:p>
    <w:p w14:paraId="6DEE2B75" w14:textId="72264D2C" w:rsidR="00D617D4" w:rsidRDefault="00D617D4">
      <w:pPr>
        <w:pStyle w:val="TOC5"/>
        <w:rPr>
          <w:rFonts w:asciiTheme="minorHAnsi" w:eastAsiaTheme="minorEastAsia" w:hAnsiTheme="minorHAnsi" w:cstheme="minorBidi"/>
          <w:sz w:val="22"/>
          <w:szCs w:val="22"/>
          <w:lang w:eastAsia="en-GB"/>
        </w:rPr>
      </w:pPr>
      <w:r w:rsidRPr="00C04738">
        <w:rPr>
          <w:rFonts w:eastAsia="SimSun"/>
        </w:rPr>
        <w:t>9.7.5.2.2</w:t>
      </w:r>
      <w:r>
        <w:rPr>
          <w:rFonts w:asciiTheme="minorHAnsi" w:eastAsiaTheme="minorEastAsia" w:hAnsiTheme="minorHAnsi" w:cstheme="minorBidi"/>
          <w:sz w:val="22"/>
          <w:szCs w:val="22"/>
          <w:lang w:eastAsia="en-GB"/>
        </w:rPr>
        <w:tab/>
      </w:r>
      <w:r w:rsidRPr="00C04738">
        <w:rPr>
          <w:rFonts w:eastAsia="SimSun"/>
        </w:rPr>
        <w:t>Minimum requirements for Band Categories 1 and 3</w:t>
      </w:r>
      <w:r>
        <w:tab/>
      </w:r>
      <w:r>
        <w:fldChar w:fldCharType="begin"/>
      </w:r>
      <w:r>
        <w:instrText xml:space="preserve"> PAGEREF _Toc67911796 \h </w:instrText>
      </w:r>
      <w:r>
        <w:fldChar w:fldCharType="separate"/>
      </w:r>
      <w:r>
        <w:t>142</w:t>
      </w:r>
      <w:r>
        <w:fldChar w:fldCharType="end"/>
      </w:r>
    </w:p>
    <w:p w14:paraId="65060EAE" w14:textId="3F3190FD" w:rsidR="00D617D4" w:rsidRDefault="00D617D4">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C04738">
        <w:rPr>
          <w:i/>
        </w:rPr>
        <w:t>Minimum requirement</w:t>
      </w:r>
      <w:r>
        <w:t xml:space="preserve"> for Band Category 2</w:t>
      </w:r>
      <w:r>
        <w:tab/>
      </w:r>
      <w:r>
        <w:fldChar w:fldCharType="begin"/>
      </w:r>
      <w:r>
        <w:instrText xml:space="preserve"> PAGEREF _Toc67911797 \h </w:instrText>
      </w:r>
      <w:r>
        <w:fldChar w:fldCharType="separate"/>
      </w:r>
      <w:r>
        <w:t>147</w:t>
      </w:r>
      <w:r>
        <w:fldChar w:fldCharType="end"/>
      </w:r>
    </w:p>
    <w:p w14:paraId="346E07B2" w14:textId="2D490D6A" w:rsidR="00D617D4" w:rsidRDefault="00D617D4">
      <w:pPr>
        <w:pStyle w:val="TOC5"/>
        <w:rPr>
          <w:rFonts w:asciiTheme="minorHAnsi" w:eastAsiaTheme="minorEastAsia" w:hAnsiTheme="minorHAnsi" w:cstheme="minorBidi"/>
          <w:sz w:val="22"/>
          <w:szCs w:val="22"/>
          <w:lang w:eastAsia="en-GB"/>
        </w:rPr>
      </w:pPr>
      <w:r w:rsidRPr="00C04738">
        <w:rPr>
          <w:rFonts w:eastAsia="SimSun"/>
        </w:rPr>
        <w:t>9.7.5.2.4</w:t>
      </w:r>
      <w:r>
        <w:rPr>
          <w:rFonts w:asciiTheme="minorHAnsi" w:eastAsiaTheme="minorEastAsia" w:hAnsiTheme="minorHAnsi" w:cstheme="minorBidi"/>
          <w:sz w:val="22"/>
          <w:szCs w:val="22"/>
          <w:lang w:eastAsia="en-GB"/>
        </w:rPr>
        <w:tab/>
      </w:r>
      <w:r w:rsidRPr="00C04738">
        <w:rPr>
          <w:rFonts w:eastAsia="SimSun"/>
        </w:rPr>
        <w:t>Additional requirements</w:t>
      </w:r>
      <w:r>
        <w:tab/>
      </w:r>
      <w:r>
        <w:fldChar w:fldCharType="begin"/>
      </w:r>
      <w:r>
        <w:instrText xml:space="preserve"> PAGEREF _Toc67911798 \h </w:instrText>
      </w:r>
      <w:r>
        <w:fldChar w:fldCharType="separate"/>
      </w:r>
      <w:r>
        <w:t>154</w:t>
      </w:r>
      <w:r>
        <w:fldChar w:fldCharType="end"/>
      </w:r>
    </w:p>
    <w:p w14:paraId="7C2A135F" w14:textId="3DF1F19B" w:rsidR="00D617D4" w:rsidRDefault="00D617D4">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_Toc67911799 \h </w:instrText>
      </w:r>
      <w:r>
        <w:fldChar w:fldCharType="separate"/>
      </w:r>
      <w:r>
        <w:t>154</w:t>
      </w:r>
      <w:r>
        <w:fldChar w:fldCharType="end"/>
      </w:r>
    </w:p>
    <w:p w14:paraId="7536304D" w14:textId="1AFB54F5" w:rsidR="00D617D4" w:rsidRDefault="00D617D4">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_Toc67911800 \h </w:instrText>
      </w:r>
      <w:r>
        <w:fldChar w:fldCharType="separate"/>
      </w:r>
      <w:r>
        <w:t>154</w:t>
      </w:r>
      <w:r>
        <w:fldChar w:fldCharType="end"/>
      </w:r>
    </w:p>
    <w:p w14:paraId="3AE7DF80" w14:textId="63850DA6" w:rsidR="00D617D4" w:rsidRDefault="00D617D4">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_Toc67911801 \h </w:instrText>
      </w:r>
      <w:r>
        <w:fldChar w:fldCharType="separate"/>
      </w:r>
      <w:r>
        <w:t>154</w:t>
      </w:r>
      <w:r>
        <w:fldChar w:fldCharType="end"/>
      </w:r>
    </w:p>
    <w:p w14:paraId="6C761022" w14:textId="4D4E30E8" w:rsidR="00D617D4" w:rsidRDefault="00D617D4">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_Toc67911802 \h </w:instrText>
      </w:r>
      <w:r>
        <w:fldChar w:fldCharType="separate"/>
      </w:r>
      <w:r>
        <w:t>155</w:t>
      </w:r>
      <w:r>
        <w:fldChar w:fldCharType="end"/>
      </w:r>
    </w:p>
    <w:p w14:paraId="0855D201" w14:textId="58C4A470" w:rsidR="00D617D4" w:rsidRDefault="00D617D4">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_Toc67911803 \h </w:instrText>
      </w:r>
      <w:r>
        <w:fldChar w:fldCharType="separate"/>
      </w:r>
      <w:r>
        <w:t>155</w:t>
      </w:r>
      <w:r>
        <w:fldChar w:fldCharType="end"/>
      </w:r>
    </w:p>
    <w:p w14:paraId="5F662855" w14:textId="7E99B9E9" w:rsidR="00D617D4" w:rsidRDefault="00D617D4">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_Toc67911804 \h </w:instrText>
      </w:r>
      <w:r>
        <w:fldChar w:fldCharType="separate"/>
      </w:r>
      <w:r>
        <w:t>156</w:t>
      </w:r>
      <w:r>
        <w:fldChar w:fldCharType="end"/>
      </w:r>
    </w:p>
    <w:p w14:paraId="6D263904" w14:textId="2797C852" w:rsidR="00D617D4" w:rsidRDefault="00D617D4">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_Toc67911805 \h </w:instrText>
      </w:r>
      <w:r>
        <w:fldChar w:fldCharType="separate"/>
      </w:r>
      <w:r>
        <w:t>156</w:t>
      </w:r>
      <w:r>
        <w:fldChar w:fldCharType="end"/>
      </w:r>
    </w:p>
    <w:p w14:paraId="6E663D1F" w14:textId="7D56982C" w:rsidR="00D617D4" w:rsidRDefault="00D617D4">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_Toc67911806 \h </w:instrText>
      </w:r>
      <w:r>
        <w:fldChar w:fldCharType="separate"/>
      </w:r>
      <w:r>
        <w:t>157</w:t>
      </w:r>
      <w:r>
        <w:fldChar w:fldCharType="end"/>
      </w:r>
    </w:p>
    <w:p w14:paraId="6343B30A" w14:textId="552CB5DD" w:rsidR="00D617D4" w:rsidRDefault="00D617D4">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_Toc67911807 \h </w:instrText>
      </w:r>
      <w:r>
        <w:fldChar w:fldCharType="separate"/>
      </w:r>
      <w:r>
        <w:t>158</w:t>
      </w:r>
      <w:r>
        <w:fldChar w:fldCharType="end"/>
      </w:r>
    </w:p>
    <w:p w14:paraId="37386C50" w14:textId="1595F33C" w:rsidR="00D617D4" w:rsidRDefault="00D617D4">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_Toc67911808 \h </w:instrText>
      </w:r>
      <w:r>
        <w:fldChar w:fldCharType="separate"/>
      </w:r>
      <w:r>
        <w:t>158</w:t>
      </w:r>
      <w:r>
        <w:fldChar w:fldCharType="end"/>
      </w:r>
    </w:p>
    <w:p w14:paraId="0A9FFF33" w14:textId="1D8AF1F7" w:rsidR="00D617D4" w:rsidRDefault="00D617D4">
      <w:pPr>
        <w:pStyle w:val="TOC4"/>
        <w:rPr>
          <w:rFonts w:asciiTheme="minorHAnsi" w:eastAsiaTheme="minorEastAsia" w:hAnsiTheme="minorHAnsi" w:cstheme="minorBidi"/>
          <w:sz w:val="22"/>
          <w:szCs w:val="22"/>
          <w:lang w:eastAsia="en-GB"/>
        </w:rPr>
      </w:pPr>
      <w:r w:rsidRPr="00C04738">
        <w:rPr>
          <w:rFonts w:eastAsia="SimSun"/>
        </w:rPr>
        <w:t>9.7.5.3</w:t>
      </w:r>
      <w:r>
        <w:rPr>
          <w:rFonts w:asciiTheme="minorHAnsi" w:eastAsiaTheme="minorEastAsia" w:hAnsiTheme="minorHAnsi" w:cstheme="minorBidi"/>
          <w:sz w:val="22"/>
          <w:szCs w:val="22"/>
          <w:lang w:eastAsia="en-GB"/>
        </w:rPr>
        <w:tab/>
      </w:r>
      <w:r w:rsidRPr="00C04738">
        <w:rPr>
          <w:rFonts w:eastAsia="SimSun"/>
        </w:rPr>
        <w:t>Minimum requirement for single RAT UTRA operation</w:t>
      </w:r>
      <w:r>
        <w:tab/>
      </w:r>
      <w:r>
        <w:fldChar w:fldCharType="begin"/>
      </w:r>
      <w:r>
        <w:instrText xml:space="preserve"> PAGEREF _Toc67911809 \h </w:instrText>
      </w:r>
      <w:r>
        <w:fldChar w:fldCharType="separate"/>
      </w:r>
      <w:r>
        <w:t>158</w:t>
      </w:r>
      <w:r>
        <w:fldChar w:fldCharType="end"/>
      </w:r>
    </w:p>
    <w:p w14:paraId="370DFB9A" w14:textId="2F0C0726" w:rsidR="00D617D4" w:rsidRDefault="00D617D4">
      <w:pPr>
        <w:pStyle w:val="TOC4"/>
        <w:rPr>
          <w:rFonts w:asciiTheme="minorHAnsi" w:eastAsiaTheme="minorEastAsia" w:hAnsiTheme="minorHAnsi" w:cstheme="minorBidi"/>
          <w:sz w:val="22"/>
          <w:szCs w:val="22"/>
          <w:lang w:eastAsia="en-GB"/>
        </w:rPr>
      </w:pPr>
      <w:r w:rsidRPr="00C04738">
        <w:rPr>
          <w:rFonts w:eastAsia="SimSun"/>
        </w:rPr>
        <w:t>9.7.5.4</w:t>
      </w:r>
      <w:r>
        <w:rPr>
          <w:rFonts w:asciiTheme="minorHAnsi" w:eastAsiaTheme="minorEastAsia" w:hAnsiTheme="minorHAnsi" w:cstheme="minorBidi"/>
          <w:sz w:val="22"/>
          <w:szCs w:val="22"/>
          <w:lang w:eastAsia="en-GB"/>
        </w:rPr>
        <w:tab/>
      </w:r>
      <w:r w:rsidRPr="00C04738">
        <w:rPr>
          <w:rFonts w:eastAsia="SimSun"/>
        </w:rPr>
        <w:t>Minimum requirement for single RAT E-UTRA operation</w:t>
      </w:r>
      <w:r>
        <w:tab/>
      </w:r>
      <w:r>
        <w:fldChar w:fldCharType="begin"/>
      </w:r>
      <w:r>
        <w:instrText xml:space="preserve"> PAGEREF _Toc67911810 \h </w:instrText>
      </w:r>
      <w:r>
        <w:fldChar w:fldCharType="separate"/>
      </w:r>
      <w:r>
        <w:t>158</w:t>
      </w:r>
      <w:r>
        <w:fldChar w:fldCharType="end"/>
      </w:r>
    </w:p>
    <w:p w14:paraId="2E7A2600" w14:textId="6ECB5422" w:rsidR="00D617D4" w:rsidRDefault="00D617D4">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_Toc67911811 \h </w:instrText>
      </w:r>
      <w:r>
        <w:fldChar w:fldCharType="separate"/>
      </w:r>
      <w:r>
        <w:t>158</w:t>
      </w:r>
      <w:r>
        <w:fldChar w:fldCharType="end"/>
      </w:r>
    </w:p>
    <w:p w14:paraId="1F10ACC9" w14:textId="6ABDC984" w:rsidR="00D617D4" w:rsidRDefault="00D617D4">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_Toc67911812 \h </w:instrText>
      </w:r>
      <w:r>
        <w:fldChar w:fldCharType="separate"/>
      </w:r>
      <w:r>
        <w:t>159</w:t>
      </w:r>
      <w:r>
        <w:fldChar w:fldCharType="end"/>
      </w:r>
    </w:p>
    <w:p w14:paraId="5DC16C3E" w14:textId="19918D60" w:rsidR="00D617D4" w:rsidRDefault="00D617D4">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_Toc67911813 \h </w:instrText>
      </w:r>
      <w:r>
        <w:fldChar w:fldCharType="separate"/>
      </w:r>
      <w:r>
        <w:t>162</w:t>
      </w:r>
      <w:r>
        <w:fldChar w:fldCharType="end"/>
      </w:r>
    </w:p>
    <w:p w14:paraId="60625C77" w14:textId="602BEC08" w:rsidR="00D617D4" w:rsidRDefault="00D617D4">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_Toc67911814 \h </w:instrText>
      </w:r>
      <w:r>
        <w:fldChar w:fldCharType="separate"/>
      </w:r>
      <w:r>
        <w:t>162</w:t>
      </w:r>
      <w:r>
        <w:fldChar w:fldCharType="end"/>
      </w:r>
    </w:p>
    <w:p w14:paraId="3882282F" w14:textId="3DE76DBF" w:rsidR="00D617D4" w:rsidRDefault="00D617D4">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_Toc67911815 \h </w:instrText>
      </w:r>
      <w:r>
        <w:fldChar w:fldCharType="separate"/>
      </w:r>
      <w:r>
        <w:t>162</w:t>
      </w:r>
      <w:r>
        <w:fldChar w:fldCharType="end"/>
      </w:r>
    </w:p>
    <w:p w14:paraId="744C5C93" w14:textId="7560B0CE" w:rsidR="00D617D4" w:rsidRDefault="00D617D4">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_Toc67911816 \h </w:instrText>
      </w:r>
      <w:r>
        <w:fldChar w:fldCharType="separate"/>
      </w:r>
      <w:r>
        <w:t>165</w:t>
      </w:r>
      <w:r>
        <w:fldChar w:fldCharType="end"/>
      </w:r>
    </w:p>
    <w:p w14:paraId="30887AE0" w14:textId="2D568474" w:rsidR="00D617D4" w:rsidRDefault="00D617D4">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C04738">
        <w:rPr>
          <w:rFonts w:cs="Arial"/>
        </w:rPr>
        <w:t>Minimum requirement</w:t>
      </w:r>
      <w:r>
        <w:t>s for Local Area BS (Category A and B)</w:t>
      </w:r>
      <w:r>
        <w:tab/>
      </w:r>
      <w:r>
        <w:fldChar w:fldCharType="begin"/>
      </w:r>
      <w:r>
        <w:instrText xml:space="preserve"> PAGEREF _Toc67911817 \h </w:instrText>
      </w:r>
      <w:r>
        <w:fldChar w:fldCharType="separate"/>
      </w:r>
      <w:r>
        <w:t>167</w:t>
      </w:r>
      <w:r>
        <w:fldChar w:fldCharType="end"/>
      </w:r>
    </w:p>
    <w:p w14:paraId="7EDEA66F" w14:textId="56AB4DD7" w:rsidR="00D617D4" w:rsidRDefault="00D617D4">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C04738">
        <w:rPr>
          <w:rFonts w:cs="Arial"/>
        </w:rPr>
        <w:t>Minimum requirement</w:t>
      </w:r>
      <w:r>
        <w:t>s for Medium Range BS (Category A and B)</w:t>
      </w:r>
      <w:r>
        <w:tab/>
      </w:r>
      <w:r>
        <w:fldChar w:fldCharType="begin"/>
      </w:r>
      <w:r>
        <w:instrText xml:space="preserve"> PAGEREF _Toc67911818 \h </w:instrText>
      </w:r>
      <w:r>
        <w:fldChar w:fldCharType="separate"/>
      </w:r>
      <w:r>
        <w:t>169</w:t>
      </w:r>
      <w:r>
        <w:fldChar w:fldCharType="end"/>
      </w:r>
    </w:p>
    <w:p w14:paraId="3EA3DFF8" w14:textId="4CDDAF61" w:rsidR="00D617D4" w:rsidRDefault="00D617D4">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_Toc67911819 \h </w:instrText>
      </w:r>
      <w:r>
        <w:fldChar w:fldCharType="separate"/>
      </w:r>
      <w:r>
        <w:t>171</w:t>
      </w:r>
      <w:r>
        <w:fldChar w:fldCharType="end"/>
      </w:r>
    </w:p>
    <w:p w14:paraId="2FD3F972" w14:textId="6B0D741A" w:rsidR="00D617D4" w:rsidRDefault="00D617D4">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_Toc67911820 \h </w:instrText>
      </w:r>
      <w:r>
        <w:fldChar w:fldCharType="separate"/>
      </w:r>
      <w:r>
        <w:t>171</w:t>
      </w:r>
      <w:r>
        <w:fldChar w:fldCharType="end"/>
      </w:r>
    </w:p>
    <w:p w14:paraId="721567C6" w14:textId="591C1B7F" w:rsidR="00D617D4" w:rsidRDefault="00D617D4">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_Toc67911821 \h </w:instrText>
      </w:r>
      <w:r>
        <w:fldChar w:fldCharType="separate"/>
      </w:r>
      <w:r>
        <w:t>172</w:t>
      </w:r>
      <w:r>
        <w:fldChar w:fldCharType="end"/>
      </w:r>
    </w:p>
    <w:p w14:paraId="3A3AFD35" w14:textId="1EAADB4B" w:rsidR="00D617D4" w:rsidRDefault="00D617D4">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_Toc67911822 \h </w:instrText>
      </w:r>
      <w:r>
        <w:fldChar w:fldCharType="separate"/>
      </w:r>
      <w:r>
        <w:t>172</w:t>
      </w:r>
      <w:r>
        <w:fldChar w:fldCharType="end"/>
      </w:r>
    </w:p>
    <w:p w14:paraId="0410B1D9" w14:textId="633135B6" w:rsidR="00D617D4" w:rsidRDefault="00D617D4">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r>
      <w:r>
        <w:instrText xml:space="preserve"> PAGEREF _Toc67911823 \h </w:instrText>
      </w:r>
      <w:r>
        <w:fldChar w:fldCharType="separate"/>
      </w:r>
      <w:r>
        <w:t>173</w:t>
      </w:r>
      <w:r>
        <w:fldChar w:fldCharType="end"/>
      </w:r>
    </w:p>
    <w:p w14:paraId="0F839246" w14:textId="2F8EA319" w:rsidR="00D617D4" w:rsidRDefault="00D617D4">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_Toc67911824 \h </w:instrText>
      </w:r>
      <w:r>
        <w:fldChar w:fldCharType="separate"/>
      </w:r>
      <w:r>
        <w:t>173</w:t>
      </w:r>
      <w:r>
        <w:fldChar w:fldCharType="end"/>
      </w:r>
    </w:p>
    <w:p w14:paraId="458F42FF" w14:textId="595F3453" w:rsidR="00D617D4" w:rsidRDefault="00D617D4">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_Toc67911825 \h </w:instrText>
      </w:r>
      <w:r>
        <w:fldChar w:fldCharType="separate"/>
      </w:r>
      <w:r>
        <w:t>175</w:t>
      </w:r>
      <w:r>
        <w:fldChar w:fldCharType="end"/>
      </w:r>
    </w:p>
    <w:p w14:paraId="240A19FD" w14:textId="63D2D221" w:rsidR="00D617D4" w:rsidRDefault="00D617D4">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_Toc67911826 \h </w:instrText>
      </w:r>
      <w:r>
        <w:fldChar w:fldCharType="separate"/>
      </w:r>
      <w:r>
        <w:t>175</w:t>
      </w:r>
      <w:r>
        <w:fldChar w:fldCharType="end"/>
      </w:r>
    </w:p>
    <w:p w14:paraId="3293C139" w14:textId="7D63573B" w:rsidR="00D617D4" w:rsidRDefault="00D617D4">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_Toc67911827 \h </w:instrText>
      </w:r>
      <w:r>
        <w:fldChar w:fldCharType="separate"/>
      </w:r>
      <w:r>
        <w:t>175</w:t>
      </w:r>
      <w:r>
        <w:fldChar w:fldCharType="end"/>
      </w:r>
    </w:p>
    <w:p w14:paraId="69687807" w14:textId="54D83713" w:rsidR="00D617D4" w:rsidRDefault="00D617D4">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_Toc67911828 \h </w:instrText>
      </w:r>
      <w:r>
        <w:fldChar w:fldCharType="separate"/>
      </w:r>
      <w:r>
        <w:t>175</w:t>
      </w:r>
      <w:r>
        <w:fldChar w:fldCharType="end"/>
      </w:r>
    </w:p>
    <w:p w14:paraId="67D199F4" w14:textId="726E0777" w:rsidR="00D617D4" w:rsidRDefault="00D617D4">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_Toc67911829 \h </w:instrText>
      </w:r>
      <w:r>
        <w:fldChar w:fldCharType="separate"/>
      </w:r>
      <w:r>
        <w:t>176</w:t>
      </w:r>
      <w:r>
        <w:fldChar w:fldCharType="end"/>
      </w:r>
    </w:p>
    <w:p w14:paraId="6F0C17AE" w14:textId="63983DC1" w:rsidR="00D617D4" w:rsidRDefault="00D617D4">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_Toc67911830 \h </w:instrText>
      </w:r>
      <w:r>
        <w:fldChar w:fldCharType="separate"/>
      </w:r>
      <w:r>
        <w:t>176</w:t>
      </w:r>
      <w:r>
        <w:fldChar w:fldCharType="end"/>
      </w:r>
    </w:p>
    <w:p w14:paraId="3DF55995" w14:textId="53A010C7" w:rsidR="00D617D4" w:rsidRDefault="00D617D4">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_Toc67911831 \h </w:instrText>
      </w:r>
      <w:r>
        <w:fldChar w:fldCharType="separate"/>
      </w:r>
      <w:r>
        <w:t>176</w:t>
      </w:r>
      <w:r>
        <w:fldChar w:fldCharType="end"/>
      </w:r>
    </w:p>
    <w:p w14:paraId="087A8E36" w14:textId="737A942C" w:rsidR="00D617D4" w:rsidRDefault="00D617D4">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_Toc67911832 \h </w:instrText>
      </w:r>
      <w:r>
        <w:fldChar w:fldCharType="separate"/>
      </w:r>
      <w:r>
        <w:t>176</w:t>
      </w:r>
      <w:r>
        <w:fldChar w:fldCharType="end"/>
      </w:r>
    </w:p>
    <w:p w14:paraId="60AE625D" w14:textId="3BA6FA3A" w:rsidR="00D617D4" w:rsidRDefault="00D617D4">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_Toc67911833 \h </w:instrText>
      </w:r>
      <w:r>
        <w:fldChar w:fldCharType="separate"/>
      </w:r>
      <w:r>
        <w:t>176</w:t>
      </w:r>
      <w:r>
        <w:fldChar w:fldCharType="end"/>
      </w:r>
    </w:p>
    <w:p w14:paraId="1D008532" w14:textId="7F81072E" w:rsidR="00D617D4" w:rsidRDefault="00D617D4">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_Toc67911834 \h </w:instrText>
      </w:r>
      <w:r>
        <w:fldChar w:fldCharType="separate"/>
      </w:r>
      <w:r>
        <w:t>176</w:t>
      </w:r>
      <w:r>
        <w:fldChar w:fldCharType="end"/>
      </w:r>
    </w:p>
    <w:p w14:paraId="380288DC" w14:textId="33012C6E" w:rsidR="00D617D4" w:rsidRDefault="00D617D4">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_Toc67911835 \h </w:instrText>
      </w:r>
      <w:r>
        <w:fldChar w:fldCharType="separate"/>
      </w:r>
      <w:r>
        <w:t>177</w:t>
      </w:r>
      <w:r>
        <w:fldChar w:fldCharType="end"/>
      </w:r>
    </w:p>
    <w:p w14:paraId="54493484" w14:textId="085AD0B6" w:rsidR="00D617D4" w:rsidRDefault="00D617D4">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_Toc67911836 \h </w:instrText>
      </w:r>
      <w:r>
        <w:fldChar w:fldCharType="separate"/>
      </w:r>
      <w:r>
        <w:t>177</w:t>
      </w:r>
      <w:r>
        <w:fldChar w:fldCharType="end"/>
      </w:r>
    </w:p>
    <w:p w14:paraId="17708891" w14:textId="68882489" w:rsidR="00D617D4" w:rsidRDefault="00D617D4">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_Toc67911837 \h </w:instrText>
      </w:r>
      <w:r>
        <w:fldChar w:fldCharType="separate"/>
      </w:r>
      <w:r>
        <w:t>177</w:t>
      </w:r>
      <w:r>
        <w:fldChar w:fldCharType="end"/>
      </w:r>
    </w:p>
    <w:p w14:paraId="5333E9A2" w14:textId="1DF2FFF8" w:rsidR="00D617D4" w:rsidRDefault="00D617D4">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_Toc67911838 \h </w:instrText>
      </w:r>
      <w:r>
        <w:fldChar w:fldCharType="separate"/>
      </w:r>
      <w:r>
        <w:t>177</w:t>
      </w:r>
      <w:r>
        <w:fldChar w:fldCharType="end"/>
      </w:r>
    </w:p>
    <w:p w14:paraId="0996C638" w14:textId="4BB38271" w:rsidR="00D617D4" w:rsidRDefault="00D617D4">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_Toc67911839 \h </w:instrText>
      </w:r>
      <w:r>
        <w:fldChar w:fldCharType="separate"/>
      </w:r>
      <w:r>
        <w:t>177</w:t>
      </w:r>
      <w:r>
        <w:fldChar w:fldCharType="end"/>
      </w:r>
    </w:p>
    <w:p w14:paraId="783F0810" w14:textId="0ACECD75" w:rsidR="00D617D4" w:rsidRDefault="00D617D4">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_Toc67911840 \h </w:instrText>
      </w:r>
      <w:r>
        <w:fldChar w:fldCharType="separate"/>
      </w:r>
      <w:r>
        <w:t>177</w:t>
      </w:r>
      <w:r>
        <w:fldChar w:fldCharType="end"/>
      </w:r>
    </w:p>
    <w:p w14:paraId="25255715" w14:textId="302F1DB6" w:rsidR="00D617D4" w:rsidRDefault="00D617D4">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C04738">
        <w:rPr>
          <w:rFonts w:cs="v3.8.0"/>
        </w:rPr>
        <w:t xml:space="preserve"> of own or different BS</w:t>
      </w:r>
      <w:r>
        <w:tab/>
      </w:r>
      <w:r>
        <w:fldChar w:fldCharType="begin"/>
      </w:r>
      <w:r>
        <w:instrText xml:space="preserve"> PAGEREF _Toc67911841 \h </w:instrText>
      </w:r>
      <w:r>
        <w:fldChar w:fldCharType="separate"/>
      </w:r>
      <w:r>
        <w:t>178</w:t>
      </w:r>
      <w:r>
        <w:fldChar w:fldCharType="end"/>
      </w:r>
    </w:p>
    <w:p w14:paraId="248A917B" w14:textId="13D48D02" w:rsidR="00D617D4" w:rsidRDefault="00D617D4">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_Toc67911842 \h </w:instrText>
      </w:r>
      <w:r>
        <w:fldChar w:fldCharType="separate"/>
      </w:r>
      <w:r>
        <w:t>179</w:t>
      </w:r>
      <w:r>
        <w:fldChar w:fldCharType="end"/>
      </w:r>
    </w:p>
    <w:p w14:paraId="72FBCEC8" w14:textId="04A22F94" w:rsidR="00D617D4" w:rsidRDefault="00D617D4">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_Toc67911843 \h </w:instrText>
      </w:r>
      <w:r>
        <w:fldChar w:fldCharType="separate"/>
      </w:r>
      <w:r>
        <w:t>186</w:t>
      </w:r>
      <w:r>
        <w:fldChar w:fldCharType="end"/>
      </w:r>
    </w:p>
    <w:p w14:paraId="4138CA37" w14:textId="603E4ACC" w:rsidR="00D617D4" w:rsidRDefault="00D617D4">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_Toc67911844 \h </w:instrText>
      </w:r>
      <w:r>
        <w:fldChar w:fldCharType="separate"/>
      </w:r>
      <w:r>
        <w:t>186</w:t>
      </w:r>
      <w:r>
        <w:fldChar w:fldCharType="end"/>
      </w:r>
    </w:p>
    <w:p w14:paraId="3AB267B0" w14:textId="4EEC9ADE" w:rsidR="00D617D4" w:rsidRDefault="00D617D4">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_Toc67911845 \h </w:instrText>
      </w:r>
      <w:r>
        <w:fldChar w:fldCharType="separate"/>
      </w:r>
      <w:r>
        <w:t>186</w:t>
      </w:r>
      <w:r>
        <w:fldChar w:fldCharType="end"/>
      </w:r>
    </w:p>
    <w:p w14:paraId="69409E41" w14:textId="51CFB2FF" w:rsidR="00D617D4" w:rsidRDefault="00D617D4">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_Toc67911846 \h </w:instrText>
      </w:r>
      <w:r>
        <w:fldChar w:fldCharType="separate"/>
      </w:r>
      <w:r>
        <w:t>192</w:t>
      </w:r>
      <w:r>
        <w:fldChar w:fldCharType="end"/>
      </w:r>
    </w:p>
    <w:p w14:paraId="6F042337" w14:textId="3845F279" w:rsidR="00D617D4" w:rsidRDefault="00D617D4">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_Toc67911847 \h </w:instrText>
      </w:r>
      <w:r>
        <w:fldChar w:fldCharType="separate"/>
      </w:r>
      <w:r>
        <w:t>192</w:t>
      </w:r>
      <w:r>
        <w:fldChar w:fldCharType="end"/>
      </w:r>
    </w:p>
    <w:p w14:paraId="0CC7DBA3" w14:textId="0CC8B223" w:rsidR="00D617D4" w:rsidRDefault="00D617D4">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_Toc67911848 \h </w:instrText>
      </w:r>
      <w:r>
        <w:fldChar w:fldCharType="separate"/>
      </w:r>
      <w:r>
        <w:t>192</w:t>
      </w:r>
      <w:r>
        <w:fldChar w:fldCharType="end"/>
      </w:r>
    </w:p>
    <w:p w14:paraId="6A41A9FE" w14:textId="7E8F2486" w:rsidR="00D617D4" w:rsidRDefault="00D617D4">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_Toc67911849 \h </w:instrText>
      </w:r>
      <w:r>
        <w:fldChar w:fldCharType="separate"/>
      </w:r>
      <w:r>
        <w:t>192</w:t>
      </w:r>
      <w:r>
        <w:fldChar w:fldCharType="end"/>
      </w:r>
    </w:p>
    <w:p w14:paraId="742374CC" w14:textId="183DDC38" w:rsidR="00D617D4" w:rsidRDefault="00D617D4">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_Toc67911850 \h </w:instrText>
      </w:r>
      <w:r>
        <w:fldChar w:fldCharType="separate"/>
      </w:r>
      <w:r>
        <w:t>192</w:t>
      </w:r>
      <w:r>
        <w:fldChar w:fldCharType="end"/>
      </w:r>
    </w:p>
    <w:p w14:paraId="0F44BC29" w14:textId="32B07D2A" w:rsidR="00D617D4" w:rsidRDefault="00D617D4">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_Toc67911851 \h </w:instrText>
      </w:r>
      <w:r>
        <w:fldChar w:fldCharType="separate"/>
      </w:r>
      <w:r>
        <w:t>193</w:t>
      </w:r>
      <w:r>
        <w:fldChar w:fldCharType="end"/>
      </w:r>
    </w:p>
    <w:p w14:paraId="5AF322B8" w14:textId="1264605F" w:rsidR="00D617D4" w:rsidRDefault="00D617D4">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_Toc67911852 \h </w:instrText>
      </w:r>
      <w:r>
        <w:fldChar w:fldCharType="separate"/>
      </w:r>
      <w:r>
        <w:t>193</w:t>
      </w:r>
      <w:r>
        <w:fldChar w:fldCharType="end"/>
      </w:r>
    </w:p>
    <w:p w14:paraId="3C87E507" w14:textId="2DA8DEDA" w:rsidR="00D617D4" w:rsidRDefault="00D617D4">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_Toc67911853 \h </w:instrText>
      </w:r>
      <w:r>
        <w:fldChar w:fldCharType="separate"/>
      </w:r>
      <w:r>
        <w:t>193</w:t>
      </w:r>
      <w:r>
        <w:fldChar w:fldCharType="end"/>
      </w:r>
    </w:p>
    <w:p w14:paraId="446A24DE" w14:textId="12AB3F86" w:rsidR="00D617D4" w:rsidRDefault="00D617D4">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_Toc67911854 \h </w:instrText>
      </w:r>
      <w:r>
        <w:fldChar w:fldCharType="separate"/>
      </w:r>
      <w:r>
        <w:t>204</w:t>
      </w:r>
      <w:r>
        <w:fldChar w:fldCharType="end"/>
      </w:r>
    </w:p>
    <w:p w14:paraId="371544FF" w14:textId="4893CC34" w:rsidR="00D617D4" w:rsidRDefault="00D617D4">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_Toc67911855 \h </w:instrText>
      </w:r>
      <w:r>
        <w:fldChar w:fldCharType="separate"/>
      </w:r>
      <w:r>
        <w:t>204</w:t>
      </w:r>
      <w:r>
        <w:fldChar w:fldCharType="end"/>
      </w:r>
    </w:p>
    <w:p w14:paraId="4604B723" w14:textId="6AF37A45" w:rsidR="00D617D4" w:rsidRDefault="00D617D4">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_Toc67911856 \h </w:instrText>
      </w:r>
      <w:r>
        <w:fldChar w:fldCharType="separate"/>
      </w:r>
      <w:r>
        <w:t>204</w:t>
      </w:r>
      <w:r>
        <w:fldChar w:fldCharType="end"/>
      </w:r>
    </w:p>
    <w:p w14:paraId="3DF2A503" w14:textId="3A96A9CD" w:rsidR="00D617D4" w:rsidRDefault="00D617D4">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_Toc67911857 \h </w:instrText>
      </w:r>
      <w:r>
        <w:fldChar w:fldCharType="separate"/>
      </w:r>
      <w:r>
        <w:t>211</w:t>
      </w:r>
      <w:r>
        <w:fldChar w:fldCharType="end"/>
      </w:r>
    </w:p>
    <w:p w14:paraId="20B14221" w14:textId="7EAB2576" w:rsidR="00D617D4" w:rsidRDefault="00D617D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_Toc67911858 \h </w:instrText>
      </w:r>
      <w:r>
        <w:fldChar w:fldCharType="separate"/>
      </w:r>
      <w:r>
        <w:t>211</w:t>
      </w:r>
      <w:r>
        <w:fldChar w:fldCharType="end"/>
      </w:r>
    </w:p>
    <w:p w14:paraId="4B429DE4" w14:textId="2CCD359C" w:rsidR="00D617D4" w:rsidRDefault="00D617D4">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_Toc67911859 \h </w:instrText>
      </w:r>
      <w:r>
        <w:fldChar w:fldCharType="separate"/>
      </w:r>
      <w:r>
        <w:t>211</w:t>
      </w:r>
      <w:r>
        <w:fldChar w:fldCharType="end"/>
      </w:r>
    </w:p>
    <w:p w14:paraId="55B00C9E" w14:textId="6BECA8CA" w:rsidR="00D617D4" w:rsidRDefault="00D617D4">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_Toc67911860 \h </w:instrText>
      </w:r>
      <w:r>
        <w:fldChar w:fldCharType="separate"/>
      </w:r>
      <w:r>
        <w:t>211</w:t>
      </w:r>
      <w:r>
        <w:fldChar w:fldCharType="end"/>
      </w:r>
    </w:p>
    <w:p w14:paraId="5DE0EC9A" w14:textId="59D32FFA" w:rsidR="00D617D4" w:rsidRDefault="00D617D4">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_Toc67911861 \h </w:instrText>
      </w:r>
      <w:r>
        <w:fldChar w:fldCharType="separate"/>
      </w:r>
      <w:r>
        <w:t>211</w:t>
      </w:r>
      <w:r>
        <w:fldChar w:fldCharType="end"/>
      </w:r>
    </w:p>
    <w:p w14:paraId="18E1BCAB" w14:textId="5D8B27AC" w:rsidR="00D617D4" w:rsidRDefault="00D617D4">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_Toc67911862 \h </w:instrText>
      </w:r>
      <w:r>
        <w:fldChar w:fldCharType="separate"/>
      </w:r>
      <w:r>
        <w:t>212</w:t>
      </w:r>
      <w:r>
        <w:fldChar w:fldCharType="end"/>
      </w:r>
    </w:p>
    <w:p w14:paraId="270FB51A" w14:textId="3874118E" w:rsidR="00D617D4" w:rsidRDefault="00D617D4">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_Toc67911863 \h </w:instrText>
      </w:r>
      <w:r>
        <w:fldChar w:fldCharType="separate"/>
      </w:r>
      <w:r>
        <w:t>212</w:t>
      </w:r>
      <w:r>
        <w:fldChar w:fldCharType="end"/>
      </w:r>
    </w:p>
    <w:p w14:paraId="20A37D24" w14:textId="596E8DCD" w:rsidR="00D617D4" w:rsidRDefault="00D617D4">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_Toc67911864 \h </w:instrText>
      </w:r>
      <w:r>
        <w:fldChar w:fldCharType="separate"/>
      </w:r>
      <w:r>
        <w:t>213</w:t>
      </w:r>
      <w:r>
        <w:fldChar w:fldCharType="end"/>
      </w:r>
    </w:p>
    <w:p w14:paraId="3B0487A0" w14:textId="63B2E75D" w:rsidR="00D617D4" w:rsidRDefault="00D617D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_Toc67911865 \h </w:instrText>
      </w:r>
      <w:r>
        <w:fldChar w:fldCharType="separate"/>
      </w:r>
      <w:r>
        <w:t>213</w:t>
      </w:r>
      <w:r>
        <w:fldChar w:fldCharType="end"/>
      </w:r>
    </w:p>
    <w:p w14:paraId="37D3CBC9" w14:textId="122197FD" w:rsidR="00D617D4" w:rsidRDefault="00D617D4">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_Toc67911866 \h </w:instrText>
      </w:r>
      <w:r>
        <w:fldChar w:fldCharType="separate"/>
      </w:r>
      <w:r>
        <w:t>213</w:t>
      </w:r>
      <w:r>
        <w:fldChar w:fldCharType="end"/>
      </w:r>
    </w:p>
    <w:p w14:paraId="533D9C82" w14:textId="0FAF6BE9" w:rsidR="00D617D4" w:rsidRDefault="00D617D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_Toc67911867 \h </w:instrText>
      </w:r>
      <w:r>
        <w:fldChar w:fldCharType="separate"/>
      </w:r>
      <w:r>
        <w:t>213</w:t>
      </w:r>
      <w:r>
        <w:fldChar w:fldCharType="end"/>
      </w:r>
    </w:p>
    <w:p w14:paraId="7DAA13CB" w14:textId="18CC13A6" w:rsidR="00D617D4" w:rsidRDefault="00D617D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_Toc67911868 \h </w:instrText>
      </w:r>
      <w:r>
        <w:fldChar w:fldCharType="separate"/>
      </w:r>
      <w:r>
        <w:t>214</w:t>
      </w:r>
      <w:r>
        <w:fldChar w:fldCharType="end"/>
      </w:r>
    </w:p>
    <w:p w14:paraId="00C65A85" w14:textId="29F90F0E" w:rsidR="00D617D4" w:rsidRDefault="00D617D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_Toc67911869 \h </w:instrText>
      </w:r>
      <w:r>
        <w:fldChar w:fldCharType="separate"/>
      </w:r>
      <w:r>
        <w:t>214</w:t>
      </w:r>
      <w:r>
        <w:fldChar w:fldCharType="end"/>
      </w:r>
    </w:p>
    <w:p w14:paraId="548B58E3" w14:textId="07771F9C" w:rsidR="00D617D4" w:rsidRDefault="00D617D4">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_Toc67911870 \h </w:instrText>
      </w:r>
      <w:r>
        <w:fldChar w:fldCharType="separate"/>
      </w:r>
      <w:r>
        <w:t>214</w:t>
      </w:r>
      <w:r>
        <w:fldChar w:fldCharType="end"/>
      </w:r>
    </w:p>
    <w:p w14:paraId="00DDDBA1" w14:textId="09AA57F5" w:rsidR="00D617D4" w:rsidRDefault="00D617D4">
      <w:pPr>
        <w:pStyle w:val="TOC2"/>
        <w:rPr>
          <w:rFonts w:asciiTheme="minorHAnsi" w:eastAsiaTheme="minorEastAsia" w:hAnsiTheme="minorHAnsi" w:cstheme="minorBidi"/>
          <w:sz w:val="22"/>
          <w:szCs w:val="22"/>
          <w:lang w:eastAsia="en-GB"/>
        </w:rPr>
      </w:pPr>
      <w:r w:rsidRPr="00C04738">
        <w:rPr>
          <w:lang w:val="sv-FI" w:eastAsia="zh-CN"/>
        </w:rPr>
        <w:t>10.2</w:t>
      </w:r>
      <w:r>
        <w:rPr>
          <w:rFonts w:asciiTheme="minorHAnsi" w:eastAsiaTheme="minorEastAsia" w:hAnsiTheme="minorHAnsi" w:cstheme="minorBidi"/>
          <w:sz w:val="22"/>
          <w:szCs w:val="22"/>
          <w:lang w:eastAsia="en-GB"/>
        </w:rPr>
        <w:tab/>
      </w:r>
      <w:r w:rsidRPr="00C04738">
        <w:rPr>
          <w:lang w:val="sv-FI" w:eastAsia="zh-CN"/>
        </w:rPr>
        <w:t>OTA sensitivity</w:t>
      </w:r>
      <w:r>
        <w:tab/>
      </w:r>
      <w:r>
        <w:fldChar w:fldCharType="begin"/>
      </w:r>
      <w:r>
        <w:instrText xml:space="preserve"> PAGEREF _Toc67911871 \h </w:instrText>
      </w:r>
      <w:r>
        <w:fldChar w:fldCharType="separate"/>
      </w:r>
      <w:r>
        <w:t>215</w:t>
      </w:r>
      <w:r>
        <w:fldChar w:fldCharType="end"/>
      </w:r>
    </w:p>
    <w:p w14:paraId="5A3F624A" w14:textId="6B951356" w:rsidR="00D617D4" w:rsidRDefault="00D617D4">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_Toc67911872 \h </w:instrText>
      </w:r>
      <w:r>
        <w:fldChar w:fldCharType="separate"/>
      </w:r>
      <w:r>
        <w:t>215</w:t>
      </w:r>
      <w:r>
        <w:fldChar w:fldCharType="end"/>
      </w:r>
    </w:p>
    <w:p w14:paraId="4CAA9091" w14:textId="42A37EA7" w:rsidR="00D617D4" w:rsidRDefault="00D617D4">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_Toc67911873 \h </w:instrText>
      </w:r>
      <w:r>
        <w:fldChar w:fldCharType="separate"/>
      </w:r>
      <w:r>
        <w:t>216</w:t>
      </w:r>
      <w:r>
        <w:fldChar w:fldCharType="end"/>
      </w:r>
    </w:p>
    <w:p w14:paraId="4678EE41" w14:textId="1B8BBBF3" w:rsidR="00D617D4" w:rsidRDefault="00D617D4">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_Toc67911874 \h </w:instrText>
      </w:r>
      <w:r>
        <w:fldChar w:fldCharType="separate"/>
      </w:r>
      <w:r>
        <w:t>216</w:t>
      </w:r>
      <w:r>
        <w:fldChar w:fldCharType="end"/>
      </w:r>
    </w:p>
    <w:p w14:paraId="28591CD0" w14:textId="52904D5E" w:rsidR="00D617D4" w:rsidRDefault="00D617D4">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_Toc67911875 \h </w:instrText>
      </w:r>
      <w:r>
        <w:fldChar w:fldCharType="separate"/>
      </w:r>
      <w:r>
        <w:t>216</w:t>
      </w:r>
      <w:r>
        <w:fldChar w:fldCharType="end"/>
      </w:r>
    </w:p>
    <w:p w14:paraId="7DB3324C" w14:textId="5F5A9F3E" w:rsidR="00D617D4" w:rsidRDefault="00D617D4">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_Toc67911876 \h </w:instrText>
      </w:r>
      <w:r>
        <w:fldChar w:fldCharType="separate"/>
      </w:r>
      <w:r>
        <w:t>216</w:t>
      </w:r>
      <w:r>
        <w:fldChar w:fldCharType="end"/>
      </w:r>
    </w:p>
    <w:p w14:paraId="5E9D8C89" w14:textId="1744BE73" w:rsidR="00D617D4" w:rsidRDefault="00D617D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_Toc67911877 \h </w:instrText>
      </w:r>
      <w:r>
        <w:fldChar w:fldCharType="separate"/>
      </w:r>
      <w:r>
        <w:t>216</w:t>
      </w:r>
      <w:r>
        <w:fldChar w:fldCharType="end"/>
      </w:r>
    </w:p>
    <w:p w14:paraId="5D255895" w14:textId="5CF19798" w:rsidR="00D617D4" w:rsidRDefault="00D617D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_Toc67911878 \h </w:instrText>
      </w:r>
      <w:r>
        <w:fldChar w:fldCharType="separate"/>
      </w:r>
      <w:r>
        <w:t>217</w:t>
      </w:r>
      <w:r>
        <w:fldChar w:fldCharType="end"/>
      </w:r>
    </w:p>
    <w:p w14:paraId="7CC42CC8" w14:textId="3445270C" w:rsidR="00D617D4" w:rsidRDefault="00D617D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_Toc67911879 \h </w:instrText>
      </w:r>
      <w:r>
        <w:fldChar w:fldCharType="separate"/>
      </w:r>
      <w:r>
        <w:t>217</w:t>
      </w:r>
      <w:r>
        <w:fldChar w:fldCharType="end"/>
      </w:r>
    </w:p>
    <w:p w14:paraId="0CF70100" w14:textId="2ED82CD1" w:rsidR="00D617D4" w:rsidRDefault="00D617D4">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_Toc67911880 \h </w:instrText>
      </w:r>
      <w:r>
        <w:fldChar w:fldCharType="separate"/>
      </w:r>
      <w:r>
        <w:t>217</w:t>
      </w:r>
      <w:r>
        <w:fldChar w:fldCharType="end"/>
      </w:r>
    </w:p>
    <w:p w14:paraId="7AEE18B7" w14:textId="2A608440" w:rsidR="00D617D4" w:rsidRDefault="00D617D4">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_Toc67911881 \h </w:instrText>
      </w:r>
      <w:r>
        <w:fldChar w:fldCharType="separate"/>
      </w:r>
      <w:r>
        <w:t>218</w:t>
      </w:r>
      <w:r>
        <w:fldChar w:fldCharType="end"/>
      </w:r>
    </w:p>
    <w:p w14:paraId="1B371BC5" w14:textId="7317FE4A" w:rsidR="00D617D4" w:rsidRDefault="00D617D4">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_Toc67911882 \h </w:instrText>
      </w:r>
      <w:r>
        <w:fldChar w:fldCharType="separate"/>
      </w:r>
      <w:r>
        <w:t>218</w:t>
      </w:r>
      <w:r>
        <w:fldChar w:fldCharType="end"/>
      </w:r>
    </w:p>
    <w:p w14:paraId="2C310EA3" w14:textId="73B0590D" w:rsidR="00D617D4" w:rsidRDefault="00D617D4">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_Toc67911883 \h </w:instrText>
      </w:r>
      <w:r>
        <w:fldChar w:fldCharType="separate"/>
      </w:r>
      <w:r>
        <w:t>218</w:t>
      </w:r>
      <w:r>
        <w:fldChar w:fldCharType="end"/>
      </w:r>
    </w:p>
    <w:p w14:paraId="710B5449" w14:textId="6CC1A89D" w:rsidR="00D617D4" w:rsidRDefault="00D617D4">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_Toc67911884 \h </w:instrText>
      </w:r>
      <w:r>
        <w:fldChar w:fldCharType="separate"/>
      </w:r>
      <w:r>
        <w:t>219</w:t>
      </w:r>
      <w:r>
        <w:fldChar w:fldCharType="end"/>
      </w:r>
    </w:p>
    <w:p w14:paraId="5AAD62E3" w14:textId="39F1A939" w:rsidR="00D617D4" w:rsidRDefault="00D617D4">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_Toc67911885 \h </w:instrText>
      </w:r>
      <w:r>
        <w:fldChar w:fldCharType="separate"/>
      </w:r>
      <w:r>
        <w:t>219</w:t>
      </w:r>
      <w:r>
        <w:fldChar w:fldCharType="end"/>
      </w:r>
    </w:p>
    <w:p w14:paraId="48B78DBC" w14:textId="38F451BA" w:rsidR="00D617D4" w:rsidRDefault="00D617D4">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_Toc67911886 \h </w:instrText>
      </w:r>
      <w:r>
        <w:fldChar w:fldCharType="separate"/>
      </w:r>
      <w:r>
        <w:t>221</w:t>
      </w:r>
      <w:r>
        <w:fldChar w:fldCharType="end"/>
      </w:r>
    </w:p>
    <w:p w14:paraId="44C53505" w14:textId="768F7EF4" w:rsidR="00D617D4" w:rsidRDefault="00D617D4">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_Toc67911887 \h </w:instrText>
      </w:r>
      <w:r>
        <w:fldChar w:fldCharType="separate"/>
      </w:r>
      <w:r>
        <w:t>221</w:t>
      </w:r>
      <w:r>
        <w:fldChar w:fldCharType="end"/>
      </w:r>
    </w:p>
    <w:p w14:paraId="5C8FE4D8" w14:textId="1AD84E93" w:rsidR="00D617D4" w:rsidRDefault="00D617D4">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_Toc67911888 \h </w:instrText>
      </w:r>
      <w:r>
        <w:fldChar w:fldCharType="separate"/>
      </w:r>
      <w:r>
        <w:t>222</w:t>
      </w:r>
      <w:r>
        <w:fldChar w:fldCharType="end"/>
      </w:r>
    </w:p>
    <w:p w14:paraId="174B1F1E" w14:textId="59B1A833" w:rsidR="00D617D4" w:rsidRDefault="00D617D4">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_Toc67911889 \h </w:instrText>
      </w:r>
      <w:r>
        <w:fldChar w:fldCharType="separate"/>
      </w:r>
      <w:r>
        <w:t>222</w:t>
      </w:r>
      <w:r>
        <w:fldChar w:fldCharType="end"/>
      </w:r>
    </w:p>
    <w:p w14:paraId="37F583E9" w14:textId="387F295B" w:rsidR="00D617D4" w:rsidRDefault="00D617D4">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_Toc67911890 \h </w:instrText>
      </w:r>
      <w:r>
        <w:fldChar w:fldCharType="separate"/>
      </w:r>
      <w:r>
        <w:t>223</w:t>
      </w:r>
      <w:r>
        <w:fldChar w:fldCharType="end"/>
      </w:r>
    </w:p>
    <w:p w14:paraId="60D25C75" w14:textId="13A2E4C4" w:rsidR="00D617D4" w:rsidRDefault="00D617D4">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_Toc67911891 \h </w:instrText>
      </w:r>
      <w:r>
        <w:fldChar w:fldCharType="separate"/>
      </w:r>
      <w:r>
        <w:t>224</w:t>
      </w:r>
      <w:r>
        <w:fldChar w:fldCharType="end"/>
      </w:r>
    </w:p>
    <w:p w14:paraId="0131D40B" w14:textId="10433854" w:rsidR="00D617D4" w:rsidRDefault="00D617D4">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_Toc67911892 \h </w:instrText>
      </w:r>
      <w:r>
        <w:fldChar w:fldCharType="separate"/>
      </w:r>
      <w:r>
        <w:t>225</w:t>
      </w:r>
      <w:r>
        <w:fldChar w:fldCharType="end"/>
      </w:r>
    </w:p>
    <w:p w14:paraId="6FA04DCF" w14:textId="368A6187" w:rsidR="00D617D4" w:rsidRDefault="00D617D4">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_Toc67911893 \h </w:instrText>
      </w:r>
      <w:r>
        <w:fldChar w:fldCharType="separate"/>
      </w:r>
      <w:r>
        <w:t>225</w:t>
      </w:r>
      <w:r>
        <w:fldChar w:fldCharType="end"/>
      </w:r>
    </w:p>
    <w:p w14:paraId="73D5F7A8" w14:textId="3D256371" w:rsidR="00D617D4" w:rsidRDefault="00D617D4">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_Toc67911894 \h </w:instrText>
      </w:r>
      <w:r>
        <w:fldChar w:fldCharType="separate"/>
      </w:r>
      <w:r>
        <w:t>225</w:t>
      </w:r>
      <w:r>
        <w:fldChar w:fldCharType="end"/>
      </w:r>
    </w:p>
    <w:p w14:paraId="728ADE57" w14:textId="0DC65FE6" w:rsidR="00D617D4" w:rsidRDefault="00D617D4">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_Toc67911895 \h </w:instrText>
      </w:r>
      <w:r>
        <w:fldChar w:fldCharType="separate"/>
      </w:r>
      <w:r>
        <w:t>225</w:t>
      </w:r>
      <w:r>
        <w:fldChar w:fldCharType="end"/>
      </w:r>
    </w:p>
    <w:p w14:paraId="5480A89D" w14:textId="33DA7D31" w:rsidR="00D617D4" w:rsidRDefault="00D617D4">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_Toc67911896 \h </w:instrText>
      </w:r>
      <w:r>
        <w:fldChar w:fldCharType="separate"/>
      </w:r>
      <w:r>
        <w:t>226</w:t>
      </w:r>
      <w:r>
        <w:fldChar w:fldCharType="end"/>
      </w:r>
    </w:p>
    <w:p w14:paraId="66D1765C" w14:textId="1DF21AC1" w:rsidR="00D617D4" w:rsidRDefault="00D617D4">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_Toc67911897 \h </w:instrText>
      </w:r>
      <w:r>
        <w:fldChar w:fldCharType="separate"/>
      </w:r>
      <w:r>
        <w:t>226</w:t>
      </w:r>
      <w:r>
        <w:fldChar w:fldCharType="end"/>
      </w:r>
    </w:p>
    <w:p w14:paraId="0CB693C6" w14:textId="7D0B0616" w:rsidR="00D617D4" w:rsidRDefault="00D617D4">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_Toc67911898 \h </w:instrText>
      </w:r>
      <w:r>
        <w:fldChar w:fldCharType="separate"/>
      </w:r>
      <w:r>
        <w:t>226</w:t>
      </w:r>
      <w:r>
        <w:fldChar w:fldCharType="end"/>
      </w:r>
    </w:p>
    <w:p w14:paraId="534FB911" w14:textId="4E0652F9" w:rsidR="00D617D4" w:rsidRDefault="00D617D4">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_Toc67911899 \h </w:instrText>
      </w:r>
      <w:r>
        <w:fldChar w:fldCharType="separate"/>
      </w:r>
      <w:r>
        <w:t>228</w:t>
      </w:r>
      <w:r>
        <w:fldChar w:fldCharType="end"/>
      </w:r>
    </w:p>
    <w:p w14:paraId="347BAC79" w14:textId="20800B17" w:rsidR="00D617D4" w:rsidRDefault="00D617D4">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_Toc67911900 \h </w:instrText>
      </w:r>
      <w:r>
        <w:fldChar w:fldCharType="separate"/>
      </w:r>
      <w:r>
        <w:t>228</w:t>
      </w:r>
      <w:r>
        <w:fldChar w:fldCharType="end"/>
      </w:r>
    </w:p>
    <w:p w14:paraId="07947BFF" w14:textId="52FEE8CF" w:rsidR="00D617D4" w:rsidRDefault="00D617D4">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_Toc67911901 \h </w:instrText>
      </w:r>
      <w:r>
        <w:fldChar w:fldCharType="separate"/>
      </w:r>
      <w:r>
        <w:t>229</w:t>
      </w:r>
      <w:r>
        <w:fldChar w:fldCharType="end"/>
      </w:r>
    </w:p>
    <w:p w14:paraId="66659789" w14:textId="46D0868F" w:rsidR="00D617D4" w:rsidRDefault="00D617D4">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_Toc67911902 \h </w:instrText>
      </w:r>
      <w:r>
        <w:fldChar w:fldCharType="separate"/>
      </w:r>
      <w:r>
        <w:t>229</w:t>
      </w:r>
      <w:r>
        <w:fldChar w:fldCharType="end"/>
      </w:r>
    </w:p>
    <w:p w14:paraId="627361EC" w14:textId="62394D5A" w:rsidR="00D617D4" w:rsidRDefault="00D617D4">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_Toc67911903 \h </w:instrText>
      </w:r>
      <w:r>
        <w:fldChar w:fldCharType="separate"/>
      </w:r>
      <w:r>
        <w:t>229</w:t>
      </w:r>
      <w:r>
        <w:fldChar w:fldCharType="end"/>
      </w:r>
    </w:p>
    <w:p w14:paraId="7F807DF0" w14:textId="234935CA" w:rsidR="00D617D4" w:rsidRDefault="00D617D4">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_Toc67911904 \h </w:instrText>
      </w:r>
      <w:r>
        <w:fldChar w:fldCharType="separate"/>
      </w:r>
      <w:r>
        <w:t>234</w:t>
      </w:r>
      <w:r>
        <w:fldChar w:fldCharType="end"/>
      </w:r>
    </w:p>
    <w:p w14:paraId="7F6C4CE8" w14:textId="67538033" w:rsidR="00D617D4" w:rsidRDefault="00D617D4">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_Toc67911905 \h </w:instrText>
      </w:r>
      <w:r>
        <w:fldChar w:fldCharType="separate"/>
      </w:r>
      <w:r>
        <w:t>234</w:t>
      </w:r>
      <w:r>
        <w:fldChar w:fldCharType="end"/>
      </w:r>
    </w:p>
    <w:p w14:paraId="78CF4FB2" w14:textId="436DD59E" w:rsidR="00D617D4" w:rsidRDefault="00D617D4">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_Toc67911906 \h </w:instrText>
      </w:r>
      <w:r>
        <w:fldChar w:fldCharType="separate"/>
      </w:r>
      <w:r>
        <w:t>235</w:t>
      </w:r>
      <w:r>
        <w:fldChar w:fldCharType="end"/>
      </w:r>
    </w:p>
    <w:p w14:paraId="443163C3" w14:textId="3FB98756" w:rsidR="00D617D4" w:rsidRDefault="00D617D4">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_Toc67911907 \h </w:instrText>
      </w:r>
      <w:r>
        <w:fldChar w:fldCharType="separate"/>
      </w:r>
      <w:r>
        <w:t>240</w:t>
      </w:r>
      <w:r>
        <w:fldChar w:fldCharType="end"/>
      </w:r>
    </w:p>
    <w:p w14:paraId="35CD12AC" w14:textId="0A784122" w:rsidR="00D617D4" w:rsidRDefault="00D617D4">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_Toc67911908 \h </w:instrText>
      </w:r>
      <w:r>
        <w:fldChar w:fldCharType="separate"/>
      </w:r>
      <w:r>
        <w:t>240</w:t>
      </w:r>
      <w:r>
        <w:fldChar w:fldCharType="end"/>
      </w:r>
    </w:p>
    <w:p w14:paraId="17521A5E" w14:textId="2FE09BE2" w:rsidR="00D617D4" w:rsidRDefault="00D617D4">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_Toc67911909 \h </w:instrText>
      </w:r>
      <w:r>
        <w:fldChar w:fldCharType="separate"/>
      </w:r>
      <w:r>
        <w:t>241</w:t>
      </w:r>
      <w:r>
        <w:fldChar w:fldCharType="end"/>
      </w:r>
    </w:p>
    <w:p w14:paraId="43CA3F5F" w14:textId="31128EDC" w:rsidR="00D617D4" w:rsidRDefault="00D617D4">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_Toc67911910 \h </w:instrText>
      </w:r>
      <w:r>
        <w:fldChar w:fldCharType="separate"/>
      </w:r>
      <w:r>
        <w:t>246</w:t>
      </w:r>
      <w:r>
        <w:fldChar w:fldCharType="end"/>
      </w:r>
    </w:p>
    <w:p w14:paraId="40EDF455" w14:textId="078EA38C" w:rsidR="00D617D4" w:rsidRDefault="00D617D4">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_Toc67911911 \h </w:instrText>
      </w:r>
      <w:r>
        <w:fldChar w:fldCharType="separate"/>
      </w:r>
      <w:r>
        <w:t>246</w:t>
      </w:r>
      <w:r>
        <w:fldChar w:fldCharType="end"/>
      </w:r>
    </w:p>
    <w:p w14:paraId="03C32C09" w14:textId="766BAE0C" w:rsidR="00D617D4" w:rsidRDefault="00D617D4">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_Toc67911912 \h </w:instrText>
      </w:r>
      <w:r>
        <w:fldChar w:fldCharType="separate"/>
      </w:r>
      <w:r>
        <w:t>246</w:t>
      </w:r>
      <w:r>
        <w:fldChar w:fldCharType="end"/>
      </w:r>
    </w:p>
    <w:p w14:paraId="717D0FDC" w14:textId="76E227E6" w:rsidR="00D617D4" w:rsidRDefault="00D617D4">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_Toc67911913 \h </w:instrText>
      </w:r>
      <w:r>
        <w:fldChar w:fldCharType="separate"/>
      </w:r>
      <w:r>
        <w:t>246</w:t>
      </w:r>
      <w:r>
        <w:fldChar w:fldCharType="end"/>
      </w:r>
    </w:p>
    <w:p w14:paraId="65D66CC5" w14:textId="5E49D535" w:rsidR="00D617D4" w:rsidRDefault="00D617D4">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_Toc67911914 \h </w:instrText>
      </w:r>
      <w:r>
        <w:fldChar w:fldCharType="separate"/>
      </w:r>
      <w:r>
        <w:t>246</w:t>
      </w:r>
      <w:r>
        <w:fldChar w:fldCharType="end"/>
      </w:r>
    </w:p>
    <w:p w14:paraId="6E17B986" w14:textId="0C121B7C" w:rsidR="00D617D4" w:rsidRDefault="00D617D4">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_Toc67911915 \h </w:instrText>
      </w:r>
      <w:r>
        <w:fldChar w:fldCharType="separate"/>
      </w:r>
      <w:r>
        <w:t>246</w:t>
      </w:r>
      <w:r>
        <w:fldChar w:fldCharType="end"/>
      </w:r>
    </w:p>
    <w:p w14:paraId="1F354277" w14:textId="4710D0F1" w:rsidR="00D617D4" w:rsidRDefault="00D617D4">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_Toc67911916 \h </w:instrText>
      </w:r>
      <w:r>
        <w:fldChar w:fldCharType="separate"/>
      </w:r>
      <w:r>
        <w:t>247</w:t>
      </w:r>
      <w:r>
        <w:fldChar w:fldCharType="end"/>
      </w:r>
    </w:p>
    <w:p w14:paraId="5943A193" w14:textId="4B54A832" w:rsidR="00D617D4" w:rsidRDefault="00D617D4">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_Toc67911917 \h </w:instrText>
      </w:r>
      <w:r>
        <w:fldChar w:fldCharType="separate"/>
      </w:r>
      <w:r>
        <w:t>247</w:t>
      </w:r>
      <w:r>
        <w:fldChar w:fldCharType="end"/>
      </w:r>
    </w:p>
    <w:p w14:paraId="129A7626" w14:textId="53A5FAF4" w:rsidR="00D617D4" w:rsidRDefault="00D617D4">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_Toc67911918 \h </w:instrText>
      </w:r>
      <w:r>
        <w:fldChar w:fldCharType="separate"/>
      </w:r>
      <w:r>
        <w:t>247</w:t>
      </w:r>
      <w:r>
        <w:fldChar w:fldCharType="end"/>
      </w:r>
    </w:p>
    <w:p w14:paraId="4AB338F1" w14:textId="6CE114E5" w:rsidR="00D617D4" w:rsidRDefault="00D617D4">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_Toc67911919 \h </w:instrText>
      </w:r>
      <w:r>
        <w:fldChar w:fldCharType="separate"/>
      </w:r>
      <w:r>
        <w:t>247</w:t>
      </w:r>
      <w:r>
        <w:fldChar w:fldCharType="end"/>
      </w:r>
    </w:p>
    <w:p w14:paraId="589C44AD" w14:textId="1BE7234D" w:rsidR="00D617D4" w:rsidRDefault="00D617D4">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_Toc67911920 \h </w:instrText>
      </w:r>
      <w:r>
        <w:fldChar w:fldCharType="separate"/>
      </w:r>
      <w:r>
        <w:t>249</w:t>
      </w:r>
      <w:r>
        <w:fldChar w:fldCharType="end"/>
      </w:r>
    </w:p>
    <w:p w14:paraId="7E03737D" w14:textId="41A6CAD5" w:rsidR="00D617D4" w:rsidRDefault="00D617D4">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_Toc67911921 \h </w:instrText>
      </w:r>
      <w:r>
        <w:fldChar w:fldCharType="separate"/>
      </w:r>
      <w:r>
        <w:t>252</w:t>
      </w:r>
      <w:r>
        <w:fldChar w:fldCharType="end"/>
      </w:r>
    </w:p>
    <w:p w14:paraId="65729006" w14:textId="1FF70E15" w:rsidR="00D617D4" w:rsidRDefault="00D617D4">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_Toc67911922 \h </w:instrText>
      </w:r>
      <w:r>
        <w:fldChar w:fldCharType="separate"/>
      </w:r>
      <w:r>
        <w:t>253</w:t>
      </w:r>
      <w:r>
        <w:fldChar w:fldCharType="end"/>
      </w:r>
    </w:p>
    <w:p w14:paraId="770C1BB4" w14:textId="1E79F235" w:rsidR="00D617D4" w:rsidRDefault="00D617D4">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_Toc67911923 \h </w:instrText>
      </w:r>
      <w:r>
        <w:fldChar w:fldCharType="separate"/>
      </w:r>
      <w:r>
        <w:t>257</w:t>
      </w:r>
      <w:r>
        <w:fldChar w:fldCharType="end"/>
      </w:r>
    </w:p>
    <w:p w14:paraId="268FCD51" w14:textId="2A366A4A" w:rsidR="00D617D4" w:rsidRDefault="00D617D4">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_Toc67911924 \h </w:instrText>
      </w:r>
      <w:r>
        <w:fldChar w:fldCharType="separate"/>
      </w:r>
      <w:r>
        <w:t>257</w:t>
      </w:r>
      <w:r>
        <w:fldChar w:fldCharType="end"/>
      </w:r>
    </w:p>
    <w:p w14:paraId="75C458E4" w14:textId="001973FA" w:rsidR="00D617D4" w:rsidRDefault="00D617D4">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_Toc67911925 \h </w:instrText>
      </w:r>
      <w:r>
        <w:fldChar w:fldCharType="separate"/>
      </w:r>
      <w:r>
        <w:t>257</w:t>
      </w:r>
      <w:r>
        <w:fldChar w:fldCharType="end"/>
      </w:r>
    </w:p>
    <w:p w14:paraId="08931313" w14:textId="2B19486C" w:rsidR="00D617D4" w:rsidRDefault="00D617D4">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_Toc67911926 \h </w:instrText>
      </w:r>
      <w:r>
        <w:fldChar w:fldCharType="separate"/>
      </w:r>
      <w:r>
        <w:t>258</w:t>
      </w:r>
      <w:r>
        <w:fldChar w:fldCharType="end"/>
      </w:r>
    </w:p>
    <w:p w14:paraId="0D4F7747" w14:textId="1E260123" w:rsidR="00D617D4" w:rsidRDefault="00D617D4">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_Toc67911927 \h </w:instrText>
      </w:r>
      <w:r>
        <w:fldChar w:fldCharType="separate"/>
      </w:r>
      <w:r>
        <w:t>258</w:t>
      </w:r>
      <w:r>
        <w:fldChar w:fldCharType="end"/>
      </w:r>
    </w:p>
    <w:p w14:paraId="3C9F9B30" w14:textId="7AD22D1A" w:rsidR="00D617D4" w:rsidRDefault="00D617D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_Toc67911928 \h </w:instrText>
      </w:r>
      <w:r>
        <w:fldChar w:fldCharType="separate"/>
      </w:r>
      <w:r>
        <w:t>259</w:t>
      </w:r>
      <w:r>
        <w:fldChar w:fldCharType="end"/>
      </w:r>
    </w:p>
    <w:p w14:paraId="52114359" w14:textId="6087FAFD" w:rsidR="00D617D4" w:rsidRDefault="00D617D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_Toc67911929 \h </w:instrText>
      </w:r>
      <w:r>
        <w:fldChar w:fldCharType="separate"/>
      </w:r>
      <w:r>
        <w:t>259</w:t>
      </w:r>
      <w:r>
        <w:fldChar w:fldCharType="end"/>
      </w:r>
    </w:p>
    <w:p w14:paraId="7B518F09" w14:textId="2940A9ED" w:rsidR="00D617D4" w:rsidRDefault="00D617D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_Toc67911930 \h </w:instrText>
      </w:r>
      <w:r>
        <w:fldChar w:fldCharType="separate"/>
      </w:r>
      <w:r>
        <w:t>259</w:t>
      </w:r>
      <w:r>
        <w:fldChar w:fldCharType="end"/>
      </w:r>
    </w:p>
    <w:p w14:paraId="02E94715" w14:textId="1330D4BC" w:rsidR="00D617D4" w:rsidRDefault="00D617D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_Toc67911931 \h </w:instrText>
      </w:r>
      <w:r>
        <w:fldChar w:fldCharType="separate"/>
      </w:r>
      <w:r>
        <w:t>259</w:t>
      </w:r>
      <w:r>
        <w:fldChar w:fldCharType="end"/>
      </w:r>
    </w:p>
    <w:p w14:paraId="4A589904" w14:textId="60518B7B" w:rsidR="00D617D4" w:rsidRDefault="00D617D4">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_Toc67911932 \h </w:instrText>
      </w:r>
      <w:r>
        <w:fldChar w:fldCharType="separate"/>
      </w:r>
      <w:r>
        <w:t>260</w:t>
      </w:r>
      <w:r>
        <w:fldChar w:fldCharType="end"/>
      </w:r>
    </w:p>
    <w:p w14:paraId="43F304A0" w14:textId="170D20BF" w:rsidR="00D617D4" w:rsidRDefault="00D617D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_Toc67911933 \h </w:instrText>
      </w:r>
      <w:r>
        <w:fldChar w:fldCharType="separate"/>
      </w:r>
      <w:r>
        <w:t>261</w:t>
      </w:r>
      <w:r>
        <w:fldChar w:fldCharType="end"/>
      </w:r>
    </w:p>
    <w:p w14:paraId="5D053442" w14:textId="0ABA3CB6" w:rsidR="00D617D4" w:rsidRDefault="00D617D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_Toc67911934 \h </w:instrText>
      </w:r>
      <w:r>
        <w:fldChar w:fldCharType="separate"/>
      </w:r>
      <w:r>
        <w:t>261</w:t>
      </w:r>
      <w:r>
        <w:fldChar w:fldCharType="end"/>
      </w:r>
    </w:p>
    <w:p w14:paraId="2BB2A26B" w14:textId="062FB02E" w:rsidR="00D617D4" w:rsidRDefault="00D617D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_Toc67911935 \h </w:instrText>
      </w:r>
      <w:r>
        <w:fldChar w:fldCharType="separate"/>
      </w:r>
      <w:r>
        <w:t>261</w:t>
      </w:r>
      <w:r>
        <w:fldChar w:fldCharType="end"/>
      </w:r>
    </w:p>
    <w:p w14:paraId="7F0D9F8F" w14:textId="3341E846" w:rsidR="00D617D4" w:rsidRDefault="00D617D4">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_Toc67911936 \h </w:instrText>
      </w:r>
      <w:r>
        <w:fldChar w:fldCharType="separate"/>
      </w:r>
      <w:r>
        <w:t>262</w:t>
      </w:r>
      <w:r>
        <w:fldChar w:fldCharType="end"/>
      </w:r>
    </w:p>
    <w:p w14:paraId="48AF3619" w14:textId="6BD4F299" w:rsidR="00D617D4" w:rsidRDefault="00D617D4">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_Toc67911937 \h </w:instrText>
      </w:r>
      <w:r>
        <w:fldChar w:fldCharType="separate"/>
      </w:r>
      <w:r>
        <w:t>262</w:t>
      </w:r>
      <w:r>
        <w:fldChar w:fldCharType="end"/>
      </w:r>
    </w:p>
    <w:p w14:paraId="04BB2E62" w14:textId="6FEC3B89" w:rsidR="00D617D4" w:rsidRDefault="00D617D4">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_Toc67911938 \h </w:instrText>
      </w:r>
      <w:r>
        <w:fldChar w:fldCharType="separate"/>
      </w:r>
      <w:r>
        <w:t>262</w:t>
      </w:r>
      <w:r>
        <w:fldChar w:fldCharType="end"/>
      </w:r>
    </w:p>
    <w:p w14:paraId="1BEF1C27" w14:textId="7995E7C6" w:rsidR="00D617D4" w:rsidRDefault="00D617D4">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_Toc67911939 \h </w:instrText>
      </w:r>
      <w:r>
        <w:fldChar w:fldCharType="separate"/>
      </w:r>
      <w:r>
        <w:t>264</w:t>
      </w:r>
      <w:r>
        <w:fldChar w:fldCharType="end"/>
      </w:r>
    </w:p>
    <w:p w14:paraId="5F8F4AC3" w14:textId="3F17C0A3" w:rsidR="00080512" w:rsidRPr="009202AA" w:rsidRDefault="00D617D4">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r w:rsidR="004C4A70" w:rsidRPr="009202AA">
        <w:lastRenderedPageBreak/>
        <w:t>Foreword</w:t>
      </w:r>
      <w:bookmarkEnd w:id="14"/>
      <w:bookmarkEnd w:id="15"/>
      <w:bookmarkEnd w:id="16"/>
      <w:bookmarkEnd w:id="17"/>
      <w:bookmarkEnd w:id="18"/>
      <w:bookmarkEnd w:id="19"/>
      <w:bookmarkEnd w:id="20"/>
    </w:p>
    <w:p w14:paraId="3F8F0543" w14:textId="77777777" w:rsidR="00F12EEF" w:rsidRPr="009202AA" w:rsidRDefault="00F12EEF">
      <w:r w:rsidRPr="009202AA">
        <w:t xml:space="preserve">This Technical </w:t>
      </w:r>
      <w:bookmarkStart w:id="21" w:name="spectype3"/>
      <w:r w:rsidRPr="009202AA">
        <w:t>Specification</w:t>
      </w:r>
      <w:bookmarkEnd w:id="21"/>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2" w:name="introduction"/>
      <w:bookmarkEnd w:id="22"/>
      <w:r w:rsidRPr="009202AA">
        <w:br w:type="page"/>
      </w:r>
      <w:bookmarkStart w:id="23" w:name="scope"/>
      <w:bookmarkStart w:id="24" w:name="_Toc21096389"/>
      <w:bookmarkStart w:id="25" w:name="_Toc29763356"/>
      <w:bookmarkStart w:id="26" w:name="_Toc36029827"/>
      <w:bookmarkStart w:id="27" w:name="_Toc37179727"/>
      <w:bookmarkStart w:id="28" w:name="_Toc45869427"/>
      <w:bookmarkStart w:id="29" w:name="_Toc52555226"/>
      <w:bookmarkStart w:id="30" w:name="_Toc61126046"/>
      <w:bookmarkStart w:id="31" w:name="_Toc67911462"/>
      <w:bookmarkEnd w:id="23"/>
      <w:r w:rsidR="004C4A70" w:rsidRPr="009202AA">
        <w:t>1</w:t>
      </w:r>
      <w:r w:rsidR="004C4A70" w:rsidRPr="009202AA">
        <w:tab/>
        <w:t>Scope</w:t>
      </w:r>
      <w:bookmarkEnd w:id="24"/>
      <w:bookmarkEnd w:id="25"/>
      <w:bookmarkEnd w:id="26"/>
      <w:bookmarkEnd w:id="27"/>
      <w:bookmarkEnd w:id="28"/>
      <w:bookmarkEnd w:id="29"/>
      <w:bookmarkEnd w:id="30"/>
      <w:bookmarkEnd w:id="3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2" w:name="_Toc21096390"/>
      <w:bookmarkStart w:id="33" w:name="_Toc29763357"/>
      <w:bookmarkStart w:id="34" w:name="_Toc36029828"/>
      <w:bookmarkStart w:id="35" w:name="_Toc37179728"/>
      <w:bookmarkStart w:id="3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7" w:name="_Toc52555227"/>
      <w:bookmarkStart w:id="38" w:name="_Toc61126047"/>
      <w:bookmarkStart w:id="39" w:name="_Toc67911463"/>
      <w:r w:rsidRPr="009202AA">
        <w:t>2</w:t>
      </w:r>
      <w:r w:rsidRPr="009202AA">
        <w:tab/>
        <w:t>References</w:t>
      </w:r>
      <w:bookmarkEnd w:id="32"/>
      <w:bookmarkEnd w:id="33"/>
      <w:bookmarkEnd w:id="34"/>
      <w:bookmarkEnd w:id="35"/>
      <w:bookmarkEnd w:id="36"/>
      <w:bookmarkEnd w:id="37"/>
      <w:bookmarkEnd w:id="38"/>
      <w:bookmarkEnd w:id="39"/>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40" w:name="_Toc21096391"/>
      <w:bookmarkStart w:id="41" w:name="_Toc29763358"/>
      <w:bookmarkStart w:id="42" w:name="_Toc36029829"/>
      <w:bookmarkStart w:id="43" w:name="_Toc37179729"/>
      <w:bookmarkStart w:id="44" w:name="_Toc45869429"/>
      <w:bookmarkStart w:id="45" w:name="_Toc52555228"/>
      <w:bookmarkStart w:id="46" w:name="_Toc61126048"/>
      <w:bookmarkStart w:id="47" w:name="_Toc67911464"/>
      <w:r w:rsidRPr="009202AA">
        <w:t>3</w:t>
      </w:r>
      <w:r w:rsidRPr="009202AA">
        <w:tab/>
        <w:t>Definitions, symbols and abbreviations</w:t>
      </w:r>
      <w:bookmarkEnd w:id="40"/>
      <w:bookmarkEnd w:id="41"/>
      <w:bookmarkEnd w:id="42"/>
      <w:bookmarkEnd w:id="43"/>
      <w:bookmarkEnd w:id="44"/>
      <w:bookmarkEnd w:id="45"/>
      <w:bookmarkEnd w:id="46"/>
      <w:bookmarkEnd w:id="47"/>
    </w:p>
    <w:p w14:paraId="592B0875" w14:textId="77777777" w:rsidR="004C4A70" w:rsidRPr="009202AA" w:rsidRDefault="004C4A70" w:rsidP="004C4A70">
      <w:pPr>
        <w:pStyle w:val="Heading2"/>
      </w:pPr>
      <w:bookmarkStart w:id="48" w:name="_Toc21096392"/>
      <w:bookmarkStart w:id="49" w:name="_Toc29763359"/>
      <w:bookmarkStart w:id="50" w:name="_Toc36029830"/>
      <w:bookmarkStart w:id="51" w:name="_Toc37179730"/>
      <w:bookmarkStart w:id="52" w:name="_Toc45869430"/>
      <w:bookmarkStart w:id="53" w:name="_Toc52555229"/>
      <w:bookmarkStart w:id="54" w:name="_Toc61126049"/>
      <w:bookmarkStart w:id="55" w:name="_Toc67911465"/>
      <w:r w:rsidRPr="009202AA">
        <w:t>3.1</w:t>
      </w:r>
      <w:r w:rsidRPr="009202AA">
        <w:tab/>
        <w:t>Definitions</w:t>
      </w:r>
      <w:bookmarkEnd w:id="48"/>
      <w:bookmarkEnd w:id="49"/>
      <w:bookmarkEnd w:id="50"/>
      <w:bookmarkEnd w:id="51"/>
      <w:bookmarkEnd w:id="52"/>
      <w:bookmarkEnd w:id="53"/>
      <w:bookmarkEnd w:id="54"/>
      <w:bookmarkEnd w:id="55"/>
    </w:p>
    <w:p w14:paraId="62F051AF" w14:textId="77777777" w:rsidR="004C4A70" w:rsidRPr="009202AA" w:rsidRDefault="004C4A70" w:rsidP="004C4A70">
      <w:r w:rsidRPr="009202AA">
        <w:t xml:space="preserve">For the purposes of the present document, the terms and definitions given in </w:t>
      </w:r>
      <w:bookmarkStart w:id="56" w:name="OLE_LINK6"/>
      <w:bookmarkStart w:id="57" w:name="OLE_LINK7"/>
      <w:bookmarkStart w:id="58" w:name="OLE_LINK8"/>
      <w:r w:rsidRPr="009202AA">
        <w:t xml:space="preserve">3GPP </w:t>
      </w:r>
      <w:bookmarkEnd w:id="56"/>
      <w:bookmarkEnd w:id="57"/>
      <w:bookmarkEnd w:id="5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9" w:name="OLE_LINK44"/>
      <w:bookmarkStart w:id="6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9"/>
      <w:bookmarkEnd w:id="6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61" w:name="_Hlk514092497"/>
      <w:r w:rsidRPr="009202AA">
        <w:rPr>
          <w:b/>
        </w:rPr>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6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6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6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6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6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64" w:name="_Toc21096393"/>
      <w:bookmarkStart w:id="65" w:name="_Toc29763360"/>
      <w:bookmarkStart w:id="66" w:name="_Toc36029831"/>
      <w:bookmarkStart w:id="67" w:name="_Toc37179731"/>
      <w:bookmarkStart w:id="68" w:name="_Toc45869431"/>
      <w:bookmarkStart w:id="69" w:name="_Toc52555230"/>
      <w:bookmarkStart w:id="70" w:name="_Toc61126050"/>
      <w:bookmarkStart w:id="71" w:name="_Toc67911466"/>
      <w:r w:rsidRPr="009202AA">
        <w:t>3.2</w:t>
      </w:r>
      <w:r w:rsidRPr="009202AA">
        <w:tab/>
        <w:t>Symbols</w:t>
      </w:r>
      <w:bookmarkEnd w:id="64"/>
      <w:bookmarkEnd w:id="65"/>
      <w:bookmarkEnd w:id="66"/>
      <w:bookmarkEnd w:id="67"/>
      <w:bookmarkEnd w:id="68"/>
      <w:bookmarkEnd w:id="69"/>
      <w:bookmarkEnd w:id="70"/>
      <w:bookmarkEnd w:id="71"/>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72"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72"/>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73" w:name="_Toc21096394"/>
      <w:bookmarkStart w:id="74" w:name="_Toc29763361"/>
      <w:bookmarkStart w:id="75" w:name="_Toc36029832"/>
      <w:bookmarkStart w:id="76" w:name="_Toc37179732"/>
      <w:bookmarkStart w:id="77" w:name="_Toc45869432"/>
      <w:bookmarkStart w:id="78" w:name="_Toc52555231"/>
      <w:bookmarkStart w:id="79" w:name="_Toc61126051"/>
      <w:bookmarkStart w:id="80" w:name="_Toc67911467"/>
      <w:r w:rsidRPr="009202AA">
        <w:t>3.3</w:t>
      </w:r>
      <w:r w:rsidRPr="009202AA">
        <w:tab/>
        <w:t>Abbreviations</w:t>
      </w:r>
      <w:bookmarkEnd w:id="73"/>
      <w:bookmarkEnd w:id="74"/>
      <w:bookmarkEnd w:id="75"/>
      <w:bookmarkEnd w:id="76"/>
      <w:bookmarkEnd w:id="77"/>
      <w:bookmarkEnd w:id="78"/>
      <w:bookmarkEnd w:id="79"/>
      <w:bookmarkEnd w:id="80"/>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81" w:name="_Toc21096395"/>
      <w:bookmarkStart w:id="82" w:name="_Toc29763362"/>
      <w:bookmarkStart w:id="83" w:name="_Toc36029833"/>
      <w:bookmarkStart w:id="84" w:name="_Toc37179733"/>
      <w:bookmarkStart w:id="85" w:name="_Toc45869433"/>
      <w:bookmarkStart w:id="86" w:name="_Toc52555232"/>
      <w:bookmarkStart w:id="87" w:name="_Toc61126052"/>
      <w:bookmarkStart w:id="88" w:name="_Toc67911468"/>
      <w:r w:rsidRPr="009202AA">
        <w:rPr>
          <w:lang w:eastAsia="zh-CN"/>
        </w:rPr>
        <w:t>4</w:t>
      </w:r>
      <w:r w:rsidRPr="009202AA">
        <w:rPr>
          <w:lang w:eastAsia="zh-CN"/>
        </w:rPr>
        <w:tab/>
        <w:t>General</w:t>
      </w:r>
      <w:bookmarkEnd w:id="81"/>
      <w:bookmarkEnd w:id="82"/>
      <w:bookmarkEnd w:id="83"/>
      <w:bookmarkEnd w:id="84"/>
      <w:bookmarkEnd w:id="85"/>
      <w:bookmarkEnd w:id="86"/>
      <w:bookmarkEnd w:id="87"/>
      <w:bookmarkEnd w:id="88"/>
    </w:p>
    <w:p w14:paraId="592B55C8" w14:textId="77777777" w:rsidR="004C4A70" w:rsidRPr="009202AA" w:rsidRDefault="004C4A70" w:rsidP="004C4A70">
      <w:pPr>
        <w:pStyle w:val="Heading2"/>
        <w:rPr>
          <w:lang w:eastAsia="zh-CN"/>
        </w:rPr>
      </w:pPr>
      <w:bookmarkStart w:id="89" w:name="_Toc21096396"/>
      <w:bookmarkStart w:id="90" w:name="_Toc29763363"/>
      <w:bookmarkStart w:id="91" w:name="_Toc36029834"/>
      <w:bookmarkStart w:id="92" w:name="_Toc37179734"/>
      <w:bookmarkStart w:id="93" w:name="_Toc45869434"/>
      <w:bookmarkStart w:id="94" w:name="_Toc52555233"/>
      <w:bookmarkStart w:id="95" w:name="_Toc61126053"/>
      <w:bookmarkStart w:id="96" w:name="_Toc67911469"/>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89"/>
      <w:bookmarkEnd w:id="90"/>
      <w:bookmarkEnd w:id="91"/>
      <w:bookmarkEnd w:id="92"/>
      <w:bookmarkEnd w:id="93"/>
      <w:bookmarkEnd w:id="94"/>
      <w:bookmarkEnd w:id="95"/>
      <w:bookmarkEnd w:id="9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97" w:name="_Toc21096397"/>
      <w:bookmarkStart w:id="98" w:name="_Toc29763364"/>
      <w:bookmarkStart w:id="99" w:name="_Toc36029835"/>
      <w:bookmarkStart w:id="100" w:name="_Toc37179735"/>
      <w:bookmarkStart w:id="101" w:name="_Toc45869435"/>
      <w:bookmarkStart w:id="102" w:name="_Toc52555234"/>
      <w:bookmarkStart w:id="103" w:name="_Toc61126054"/>
      <w:bookmarkStart w:id="104" w:name="_Toc67911470"/>
      <w:r w:rsidRPr="009202AA">
        <w:rPr>
          <w:snapToGrid w:val="0"/>
        </w:rPr>
        <w:t>4.2</w:t>
      </w:r>
      <w:r w:rsidRPr="009202AA">
        <w:rPr>
          <w:snapToGrid w:val="0"/>
        </w:rPr>
        <w:tab/>
        <w:t>Relationship between minimum requirements and test requirements</w:t>
      </w:r>
      <w:bookmarkEnd w:id="97"/>
      <w:bookmarkEnd w:id="98"/>
      <w:bookmarkEnd w:id="99"/>
      <w:bookmarkEnd w:id="100"/>
      <w:bookmarkEnd w:id="101"/>
      <w:bookmarkEnd w:id="102"/>
      <w:bookmarkEnd w:id="103"/>
      <w:bookmarkEnd w:id="10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05" w:name="_Toc21096398"/>
      <w:bookmarkStart w:id="106" w:name="_Toc29763365"/>
      <w:bookmarkStart w:id="107" w:name="_Toc36029836"/>
      <w:bookmarkStart w:id="108" w:name="_Toc37179736"/>
      <w:bookmarkStart w:id="109" w:name="_Toc45869436"/>
      <w:bookmarkStart w:id="110" w:name="_Toc52555235"/>
      <w:bookmarkStart w:id="111" w:name="_Toc61126055"/>
      <w:bookmarkStart w:id="112" w:name="_Toc67911471"/>
      <w:r w:rsidRPr="009202AA">
        <w:rPr>
          <w:lang w:eastAsia="zh-CN"/>
        </w:rPr>
        <w:t>4.3</w:t>
      </w:r>
      <w:r w:rsidRPr="009202AA">
        <w:rPr>
          <w:lang w:eastAsia="zh-CN"/>
        </w:rPr>
        <w:tab/>
        <w:t>Conducted and radiated requirement reference points</w:t>
      </w:r>
      <w:bookmarkEnd w:id="105"/>
      <w:bookmarkEnd w:id="106"/>
      <w:bookmarkEnd w:id="107"/>
      <w:bookmarkEnd w:id="108"/>
      <w:bookmarkEnd w:id="109"/>
      <w:bookmarkEnd w:id="110"/>
      <w:bookmarkEnd w:id="111"/>
      <w:bookmarkEnd w:id="112"/>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13" w:name="_Toc21096399"/>
      <w:bookmarkStart w:id="114" w:name="_Toc29763366"/>
      <w:bookmarkStart w:id="115" w:name="_Toc36029837"/>
      <w:bookmarkStart w:id="116" w:name="_Toc37179737"/>
      <w:bookmarkStart w:id="117" w:name="_Toc45869437"/>
      <w:bookmarkStart w:id="118" w:name="_Toc52555236"/>
      <w:bookmarkStart w:id="119" w:name="_Toc61126056"/>
      <w:bookmarkStart w:id="120" w:name="_Toc67911472"/>
      <w:r w:rsidRPr="009202AA">
        <w:rPr>
          <w:lang w:eastAsia="zh-CN"/>
        </w:rPr>
        <w:t>4.4</w:t>
      </w:r>
      <w:r w:rsidRPr="009202AA">
        <w:rPr>
          <w:lang w:eastAsia="zh-CN"/>
        </w:rPr>
        <w:tab/>
        <w:t>Base station classes</w:t>
      </w:r>
      <w:r w:rsidRPr="009202AA">
        <w:t xml:space="preserve"> for AAS BS</w:t>
      </w:r>
      <w:bookmarkEnd w:id="113"/>
      <w:bookmarkEnd w:id="114"/>
      <w:bookmarkEnd w:id="115"/>
      <w:bookmarkEnd w:id="116"/>
      <w:bookmarkEnd w:id="117"/>
      <w:bookmarkEnd w:id="118"/>
      <w:bookmarkEnd w:id="119"/>
      <w:bookmarkEnd w:id="12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21" w:name="_Toc21096400"/>
      <w:bookmarkStart w:id="122" w:name="_Toc29763367"/>
      <w:bookmarkStart w:id="123" w:name="_Toc36029838"/>
      <w:bookmarkStart w:id="124" w:name="_Toc37179738"/>
      <w:bookmarkStart w:id="125" w:name="_Toc45869438"/>
      <w:bookmarkStart w:id="126" w:name="_Toc52555237"/>
      <w:bookmarkStart w:id="127" w:name="_Toc61126057"/>
      <w:bookmarkStart w:id="128" w:name="_Toc67911473"/>
      <w:r w:rsidRPr="009202AA">
        <w:rPr>
          <w:lang w:eastAsia="zh-CN"/>
        </w:rPr>
        <w:t>4.5</w:t>
      </w:r>
      <w:r w:rsidRPr="009202AA">
        <w:rPr>
          <w:lang w:eastAsia="zh-CN"/>
        </w:rPr>
        <w:tab/>
        <w:t>Regional requirements</w:t>
      </w:r>
      <w:bookmarkEnd w:id="121"/>
      <w:bookmarkEnd w:id="122"/>
      <w:bookmarkEnd w:id="123"/>
      <w:bookmarkEnd w:id="124"/>
      <w:bookmarkEnd w:id="125"/>
      <w:bookmarkEnd w:id="126"/>
      <w:bookmarkEnd w:id="127"/>
      <w:bookmarkEnd w:id="128"/>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BF4337" w:rsidRPr="009202AA" w14:paraId="23EDCB43" w14:textId="77777777" w:rsidTr="00BF4337">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72CE3">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72CE3">
            <w:pPr>
              <w:pStyle w:val="TAL"/>
              <w:rPr>
                <w:rFonts w:cs="Arial"/>
              </w:rPr>
            </w:pPr>
            <w:r w:rsidRPr="00475B50">
              <w:rPr>
                <w:rFonts w:cs="Arial"/>
              </w:rPr>
              <w:t>Operating band unwanted emissions and OTA Operating band unwanted emissions</w:t>
            </w:r>
          </w:p>
        </w:tc>
        <w:tc>
          <w:tcPr>
            <w:tcW w:w="3289"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72CE3">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29" w:name="_Toc21096401"/>
      <w:bookmarkStart w:id="130" w:name="_Toc29763368"/>
      <w:bookmarkStart w:id="131" w:name="_Toc36029839"/>
      <w:bookmarkStart w:id="132" w:name="_Toc37179739"/>
      <w:bookmarkStart w:id="133" w:name="_Toc45869439"/>
      <w:bookmarkStart w:id="134" w:name="_Toc52555238"/>
      <w:bookmarkStart w:id="135" w:name="_Toc61126058"/>
      <w:bookmarkStart w:id="136" w:name="_Toc67911474"/>
      <w:r w:rsidRPr="009202AA">
        <w:rPr>
          <w:lang w:eastAsia="zh-CN"/>
        </w:rPr>
        <w:t>4.6</w:t>
      </w:r>
      <w:r w:rsidRPr="009202AA">
        <w:rPr>
          <w:lang w:eastAsia="zh-CN"/>
        </w:rPr>
        <w:tab/>
        <w:t>Operating Bands and Band Categories</w:t>
      </w:r>
      <w:bookmarkEnd w:id="129"/>
      <w:bookmarkEnd w:id="130"/>
      <w:bookmarkEnd w:id="131"/>
      <w:bookmarkEnd w:id="132"/>
      <w:bookmarkEnd w:id="133"/>
      <w:bookmarkEnd w:id="134"/>
      <w:bookmarkEnd w:id="135"/>
      <w:bookmarkEnd w:id="136"/>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37" w:name="_Toc21096402"/>
      <w:bookmarkStart w:id="138" w:name="_Toc29763369"/>
      <w:bookmarkStart w:id="139" w:name="_Toc36029840"/>
      <w:bookmarkStart w:id="140" w:name="_Toc37179740"/>
      <w:bookmarkStart w:id="141" w:name="_Toc45869440"/>
      <w:bookmarkStart w:id="142" w:name="_Toc52555239"/>
      <w:bookmarkStart w:id="143" w:name="_Toc61126059"/>
      <w:bookmarkStart w:id="144" w:name="_Toc67911475"/>
      <w:r w:rsidRPr="009202AA">
        <w:rPr>
          <w:lang w:eastAsia="zh-CN"/>
        </w:rPr>
        <w:t>4.7</w:t>
      </w:r>
      <w:r w:rsidRPr="009202AA">
        <w:rPr>
          <w:lang w:eastAsia="zh-CN"/>
        </w:rPr>
        <w:tab/>
        <w:t>Channel arrangements</w:t>
      </w:r>
      <w:bookmarkEnd w:id="137"/>
      <w:bookmarkEnd w:id="138"/>
      <w:bookmarkEnd w:id="139"/>
      <w:bookmarkEnd w:id="140"/>
      <w:bookmarkEnd w:id="141"/>
      <w:bookmarkEnd w:id="142"/>
      <w:bookmarkEnd w:id="143"/>
      <w:bookmarkEnd w:id="14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45" w:name="_Toc21096403"/>
      <w:bookmarkStart w:id="146" w:name="_Toc29763370"/>
      <w:bookmarkStart w:id="147" w:name="_Toc36029841"/>
      <w:bookmarkStart w:id="148" w:name="_Toc37179741"/>
      <w:bookmarkStart w:id="149" w:name="_Toc45869441"/>
      <w:bookmarkStart w:id="150" w:name="_Toc52555240"/>
      <w:bookmarkStart w:id="151" w:name="_Toc61126060"/>
      <w:bookmarkStart w:id="152" w:name="_Toc67911476"/>
      <w:r w:rsidRPr="009202AA">
        <w:rPr>
          <w:lang w:eastAsia="zh-CN"/>
        </w:rPr>
        <w:t>4.8</w:t>
      </w:r>
      <w:r w:rsidRPr="009202AA">
        <w:rPr>
          <w:lang w:eastAsia="zh-CN"/>
        </w:rPr>
        <w:tab/>
        <w:t>Requirements for contiguous and non-contiguous spectrum</w:t>
      </w:r>
      <w:bookmarkEnd w:id="145"/>
      <w:bookmarkEnd w:id="146"/>
      <w:bookmarkEnd w:id="147"/>
      <w:bookmarkEnd w:id="148"/>
      <w:bookmarkEnd w:id="149"/>
      <w:bookmarkEnd w:id="150"/>
      <w:bookmarkEnd w:id="151"/>
      <w:bookmarkEnd w:id="152"/>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53" w:name="_Toc21096404"/>
      <w:bookmarkStart w:id="154" w:name="_Toc29763371"/>
      <w:bookmarkStart w:id="155" w:name="_Toc36029842"/>
      <w:bookmarkStart w:id="156" w:name="_Toc37179742"/>
      <w:bookmarkStart w:id="157" w:name="_Toc45869442"/>
      <w:bookmarkStart w:id="158" w:name="_Toc52555241"/>
      <w:bookmarkStart w:id="159" w:name="_Toc61126061"/>
      <w:bookmarkStart w:id="160" w:name="_Toc67911477"/>
      <w:r w:rsidRPr="009202AA">
        <w:rPr>
          <w:lang w:eastAsia="zh-CN"/>
        </w:rPr>
        <w:t>4.9</w:t>
      </w:r>
      <w:r w:rsidRPr="009202AA">
        <w:rPr>
          <w:lang w:eastAsia="zh-CN"/>
        </w:rPr>
        <w:tab/>
        <w:t>Requirements for AAS BS capable of operation in multiple operating bands</w:t>
      </w:r>
      <w:bookmarkEnd w:id="153"/>
      <w:bookmarkEnd w:id="154"/>
      <w:bookmarkEnd w:id="155"/>
      <w:bookmarkEnd w:id="156"/>
      <w:bookmarkEnd w:id="157"/>
      <w:bookmarkEnd w:id="158"/>
      <w:bookmarkEnd w:id="159"/>
      <w:bookmarkEnd w:id="160"/>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1" w:name="_Toc21096405"/>
      <w:bookmarkStart w:id="162" w:name="_Toc29763372"/>
      <w:bookmarkStart w:id="163" w:name="_Toc36029843"/>
      <w:bookmarkStart w:id="164" w:name="_Toc37179743"/>
      <w:bookmarkStart w:id="165" w:name="_Toc45869443"/>
      <w:bookmarkStart w:id="166" w:name="_Toc52555242"/>
      <w:bookmarkStart w:id="167" w:name="_Toc61126062"/>
      <w:bookmarkStart w:id="168" w:name="_Toc67911478"/>
      <w:r w:rsidRPr="009202AA">
        <w:t>4.10</w:t>
      </w:r>
      <w:r w:rsidRPr="009202AA">
        <w:tab/>
        <w:t>OTA Co-location with other base stations</w:t>
      </w:r>
      <w:bookmarkEnd w:id="161"/>
      <w:bookmarkEnd w:id="162"/>
      <w:bookmarkEnd w:id="163"/>
      <w:bookmarkEnd w:id="164"/>
      <w:bookmarkEnd w:id="165"/>
      <w:bookmarkEnd w:id="166"/>
      <w:bookmarkEnd w:id="167"/>
      <w:bookmarkEnd w:id="168"/>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69" w:name="_Toc21096406"/>
      <w:bookmarkStart w:id="170" w:name="_Toc29763373"/>
      <w:bookmarkStart w:id="171" w:name="_Toc36029844"/>
      <w:bookmarkStart w:id="172" w:name="_Toc37179744"/>
      <w:bookmarkStart w:id="173" w:name="_Toc45869444"/>
      <w:bookmarkStart w:id="174" w:name="_Toc52555243"/>
      <w:bookmarkStart w:id="175" w:name="_Toc61126063"/>
      <w:bookmarkStart w:id="176" w:name="_Toc67911479"/>
      <w:r w:rsidRPr="009202AA">
        <w:rPr>
          <w:lang w:eastAsia="zh-CN"/>
        </w:rPr>
        <w:t>5</w:t>
      </w:r>
      <w:r w:rsidRPr="009202AA">
        <w:rPr>
          <w:lang w:eastAsia="zh-CN"/>
        </w:rPr>
        <w:tab/>
        <w:t>Applicability of Requirements</w:t>
      </w:r>
      <w:bookmarkEnd w:id="169"/>
      <w:bookmarkEnd w:id="170"/>
      <w:bookmarkEnd w:id="171"/>
      <w:bookmarkEnd w:id="172"/>
      <w:bookmarkEnd w:id="173"/>
      <w:bookmarkEnd w:id="174"/>
      <w:bookmarkEnd w:id="175"/>
      <w:bookmarkEnd w:id="176"/>
    </w:p>
    <w:p w14:paraId="12F324DA" w14:textId="77777777" w:rsidR="004C4A70" w:rsidRPr="009202AA" w:rsidRDefault="004C4A70" w:rsidP="004C4A70">
      <w:pPr>
        <w:pStyle w:val="Heading2"/>
      </w:pPr>
      <w:bookmarkStart w:id="177" w:name="_Toc21096407"/>
      <w:bookmarkStart w:id="178" w:name="_Toc29763374"/>
      <w:bookmarkStart w:id="179" w:name="_Toc36029845"/>
      <w:bookmarkStart w:id="180" w:name="_Toc37179745"/>
      <w:bookmarkStart w:id="181" w:name="_Toc45869445"/>
      <w:bookmarkStart w:id="182" w:name="_Toc52555244"/>
      <w:bookmarkStart w:id="183" w:name="_Toc61126064"/>
      <w:bookmarkStart w:id="184" w:name="_Toc67911480"/>
      <w:r w:rsidRPr="009202AA">
        <w:t>5.1</w:t>
      </w:r>
      <w:r w:rsidRPr="009202AA">
        <w:tab/>
        <w:t>General</w:t>
      </w:r>
      <w:bookmarkEnd w:id="177"/>
      <w:bookmarkEnd w:id="178"/>
      <w:bookmarkEnd w:id="179"/>
      <w:bookmarkEnd w:id="180"/>
      <w:bookmarkEnd w:id="181"/>
      <w:bookmarkEnd w:id="182"/>
      <w:bookmarkEnd w:id="183"/>
      <w:bookmarkEnd w:id="18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85" w:name="_Toc21096408"/>
      <w:bookmarkStart w:id="186" w:name="_Toc29763375"/>
      <w:bookmarkStart w:id="187" w:name="_Toc36029846"/>
      <w:bookmarkStart w:id="188" w:name="_Toc37179746"/>
      <w:bookmarkStart w:id="189" w:name="_Toc45869446"/>
      <w:bookmarkStart w:id="190" w:name="_Toc52555245"/>
      <w:bookmarkStart w:id="191" w:name="_Toc61126065"/>
      <w:bookmarkStart w:id="192" w:name="_Toc67911481"/>
      <w:r w:rsidRPr="009202AA">
        <w:t>5.2</w:t>
      </w:r>
      <w:r w:rsidRPr="009202AA">
        <w:tab/>
        <w:t>Band category 1 (BC1) and band category 2 (BC2)</w:t>
      </w:r>
      <w:bookmarkEnd w:id="185"/>
      <w:bookmarkEnd w:id="186"/>
      <w:bookmarkEnd w:id="187"/>
      <w:bookmarkEnd w:id="188"/>
      <w:bookmarkEnd w:id="189"/>
      <w:bookmarkEnd w:id="190"/>
      <w:bookmarkEnd w:id="191"/>
      <w:bookmarkEnd w:id="192"/>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93" w:name="_Toc21096409"/>
      <w:bookmarkStart w:id="194" w:name="_Toc29763376"/>
      <w:bookmarkStart w:id="195" w:name="_Toc36029847"/>
      <w:bookmarkStart w:id="196" w:name="_Toc37179747"/>
      <w:bookmarkStart w:id="197" w:name="_Toc45869447"/>
      <w:bookmarkStart w:id="198" w:name="_Toc52555246"/>
      <w:bookmarkStart w:id="199" w:name="_Toc61126066"/>
      <w:bookmarkStart w:id="200" w:name="_Toc67911482"/>
      <w:r w:rsidRPr="009202AA">
        <w:t>5.3</w:t>
      </w:r>
      <w:r w:rsidRPr="009202AA">
        <w:tab/>
        <w:t>Band category 3 (BC3)</w:t>
      </w:r>
      <w:bookmarkEnd w:id="193"/>
      <w:bookmarkEnd w:id="194"/>
      <w:bookmarkEnd w:id="195"/>
      <w:bookmarkEnd w:id="196"/>
      <w:bookmarkEnd w:id="197"/>
      <w:bookmarkEnd w:id="198"/>
      <w:bookmarkEnd w:id="199"/>
      <w:bookmarkEnd w:id="20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201" w:name="_Toc21096410"/>
      <w:bookmarkStart w:id="202" w:name="_Toc29763377"/>
      <w:bookmarkStart w:id="203" w:name="_Toc36029848"/>
      <w:bookmarkStart w:id="204" w:name="_Toc37179748"/>
      <w:bookmarkStart w:id="205" w:name="_Toc45869448"/>
      <w:bookmarkStart w:id="206" w:name="_Toc52555247"/>
      <w:bookmarkStart w:id="207" w:name="_Toc61126067"/>
      <w:bookmarkStart w:id="208" w:name="_Toc67911483"/>
      <w:r w:rsidRPr="009202AA">
        <w:rPr>
          <w:lang w:eastAsia="zh-CN"/>
        </w:rPr>
        <w:t>6</w:t>
      </w:r>
      <w:r w:rsidRPr="009202AA">
        <w:rPr>
          <w:lang w:eastAsia="zh-CN"/>
        </w:rPr>
        <w:tab/>
        <w:t>Conducted transmitter characteristics</w:t>
      </w:r>
      <w:bookmarkEnd w:id="201"/>
      <w:bookmarkEnd w:id="202"/>
      <w:bookmarkEnd w:id="203"/>
      <w:bookmarkEnd w:id="204"/>
      <w:bookmarkEnd w:id="205"/>
      <w:bookmarkEnd w:id="206"/>
      <w:bookmarkEnd w:id="207"/>
      <w:bookmarkEnd w:id="208"/>
    </w:p>
    <w:p w14:paraId="15EA8521" w14:textId="77777777" w:rsidR="004C4A70" w:rsidRPr="009202AA" w:rsidRDefault="004C4A70" w:rsidP="004C4A70">
      <w:pPr>
        <w:pStyle w:val="Heading2"/>
        <w:rPr>
          <w:lang w:eastAsia="zh-CN"/>
        </w:rPr>
      </w:pPr>
      <w:bookmarkStart w:id="209" w:name="_Toc21096411"/>
      <w:bookmarkStart w:id="210" w:name="_Toc29763378"/>
      <w:bookmarkStart w:id="211" w:name="_Toc36029849"/>
      <w:bookmarkStart w:id="212" w:name="_Toc37179749"/>
      <w:bookmarkStart w:id="213" w:name="_Toc45869449"/>
      <w:bookmarkStart w:id="214" w:name="_Toc52555248"/>
      <w:bookmarkStart w:id="215" w:name="_Toc61126068"/>
      <w:bookmarkStart w:id="216" w:name="_Toc67911484"/>
      <w:r w:rsidRPr="009202AA">
        <w:rPr>
          <w:lang w:eastAsia="zh-CN"/>
        </w:rPr>
        <w:t>6.1</w:t>
      </w:r>
      <w:r w:rsidRPr="009202AA">
        <w:rPr>
          <w:lang w:eastAsia="zh-CN"/>
        </w:rPr>
        <w:tab/>
        <w:t>General</w:t>
      </w:r>
      <w:bookmarkEnd w:id="209"/>
      <w:bookmarkEnd w:id="210"/>
      <w:bookmarkEnd w:id="211"/>
      <w:bookmarkEnd w:id="212"/>
      <w:bookmarkEnd w:id="213"/>
      <w:bookmarkEnd w:id="214"/>
      <w:bookmarkEnd w:id="215"/>
      <w:bookmarkEnd w:id="216"/>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217" w:name="_Toc21096412"/>
      <w:bookmarkStart w:id="218" w:name="_Toc29763379"/>
      <w:bookmarkStart w:id="219" w:name="_Toc36029850"/>
      <w:bookmarkStart w:id="220" w:name="_Toc37179750"/>
      <w:bookmarkStart w:id="221" w:name="_Toc45869450"/>
      <w:bookmarkStart w:id="222" w:name="_Toc52555249"/>
      <w:bookmarkStart w:id="223" w:name="_Toc61126069"/>
      <w:bookmarkStart w:id="224" w:name="_Toc67911485"/>
      <w:r w:rsidRPr="009202AA">
        <w:rPr>
          <w:lang w:eastAsia="zh-CN"/>
        </w:rPr>
        <w:t>6.2</w:t>
      </w:r>
      <w:r w:rsidRPr="009202AA">
        <w:rPr>
          <w:lang w:eastAsia="zh-CN"/>
        </w:rPr>
        <w:tab/>
        <w:t>Base station output power</w:t>
      </w:r>
      <w:bookmarkEnd w:id="217"/>
      <w:bookmarkEnd w:id="218"/>
      <w:bookmarkEnd w:id="219"/>
      <w:bookmarkEnd w:id="220"/>
      <w:bookmarkEnd w:id="221"/>
      <w:bookmarkEnd w:id="222"/>
      <w:bookmarkEnd w:id="223"/>
      <w:bookmarkEnd w:id="224"/>
    </w:p>
    <w:p w14:paraId="27BC5D45" w14:textId="77777777" w:rsidR="004C4A70" w:rsidRPr="009202AA" w:rsidRDefault="004C4A70" w:rsidP="004C4A70">
      <w:pPr>
        <w:pStyle w:val="Heading3"/>
      </w:pPr>
      <w:bookmarkStart w:id="225" w:name="_Toc21096413"/>
      <w:bookmarkStart w:id="226" w:name="_Toc29763380"/>
      <w:bookmarkStart w:id="227" w:name="_Toc36029851"/>
      <w:bookmarkStart w:id="228" w:name="_Toc37179751"/>
      <w:bookmarkStart w:id="229" w:name="_Toc45869451"/>
      <w:bookmarkStart w:id="230" w:name="_Toc52555250"/>
      <w:bookmarkStart w:id="231" w:name="_Toc61126070"/>
      <w:bookmarkStart w:id="232" w:name="_Toc67911486"/>
      <w:r w:rsidRPr="009202AA">
        <w:t>6.2.1</w:t>
      </w:r>
      <w:r w:rsidRPr="009202AA">
        <w:tab/>
        <w:t>General</w:t>
      </w:r>
      <w:bookmarkEnd w:id="225"/>
      <w:bookmarkEnd w:id="226"/>
      <w:bookmarkEnd w:id="227"/>
      <w:bookmarkEnd w:id="228"/>
      <w:bookmarkEnd w:id="229"/>
      <w:bookmarkEnd w:id="230"/>
      <w:bookmarkEnd w:id="231"/>
      <w:bookmarkEnd w:id="232"/>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33" w:name="_Toc21096414"/>
      <w:bookmarkStart w:id="234" w:name="_Toc29763381"/>
      <w:bookmarkStart w:id="235" w:name="_Toc36029852"/>
      <w:bookmarkStart w:id="236" w:name="_Toc37179752"/>
      <w:bookmarkStart w:id="237" w:name="_Toc45869452"/>
      <w:bookmarkStart w:id="238" w:name="_Toc52555251"/>
      <w:bookmarkStart w:id="239" w:name="_Toc61126071"/>
      <w:bookmarkStart w:id="240" w:name="_Toc67911487"/>
      <w:r w:rsidRPr="009202AA">
        <w:rPr>
          <w:lang w:eastAsia="zh-CN"/>
        </w:rPr>
        <w:t>6.2.2</w:t>
      </w:r>
      <w:r w:rsidRPr="009202AA">
        <w:rPr>
          <w:lang w:eastAsia="zh-CN"/>
        </w:rPr>
        <w:tab/>
        <w:t>Maximum output power</w:t>
      </w:r>
      <w:bookmarkEnd w:id="233"/>
      <w:bookmarkEnd w:id="234"/>
      <w:bookmarkEnd w:id="235"/>
      <w:bookmarkEnd w:id="236"/>
      <w:bookmarkEnd w:id="237"/>
      <w:bookmarkEnd w:id="238"/>
      <w:bookmarkEnd w:id="239"/>
      <w:bookmarkEnd w:id="240"/>
    </w:p>
    <w:p w14:paraId="153B2B89" w14:textId="77777777" w:rsidR="004C4A70" w:rsidRPr="009202AA" w:rsidRDefault="004C4A70" w:rsidP="004C4A70">
      <w:pPr>
        <w:pStyle w:val="Heading4"/>
      </w:pPr>
      <w:bookmarkStart w:id="241" w:name="_Toc21096415"/>
      <w:bookmarkStart w:id="242" w:name="_Toc29763382"/>
      <w:bookmarkStart w:id="243" w:name="_Toc36029853"/>
      <w:bookmarkStart w:id="244" w:name="_Toc37179753"/>
      <w:bookmarkStart w:id="245" w:name="_Toc45869453"/>
      <w:bookmarkStart w:id="246" w:name="_Toc52555252"/>
      <w:bookmarkStart w:id="247" w:name="_Toc61126072"/>
      <w:bookmarkStart w:id="248" w:name="_Toc67911488"/>
      <w:r w:rsidRPr="009202AA">
        <w:t>6.2.2.1</w:t>
      </w:r>
      <w:r w:rsidRPr="009202AA">
        <w:tab/>
        <w:t>General</w:t>
      </w:r>
      <w:bookmarkEnd w:id="241"/>
      <w:bookmarkEnd w:id="242"/>
      <w:bookmarkEnd w:id="243"/>
      <w:bookmarkEnd w:id="244"/>
      <w:bookmarkEnd w:id="245"/>
      <w:bookmarkEnd w:id="246"/>
      <w:bookmarkEnd w:id="247"/>
      <w:bookmarkEnd w:id="248"/>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49" w:name="_Toc21096416"/>
      <w:bookmarkStart w:id="250" w:name="_Toc29763383"/>
      <w:bookmarkStart w:id="251" w:name="_Toc36029854"/>
      <w:bookmarkStart w:id="252" w:name="_Toc37179754"/>
      <w:bookmarkStart w:id="253" w:name="_Toc45869454"/>
      <w:bookmarkStart w:id="254" w:name="_Toc52555253"/>
      <w:bookmarkStart w:id="255" w:name="_Toc61126073"/>
      <w:bookmarkStart w:id="256" w:name="_Toc67911489"/>
      <w:r w:rsidRPr="009202AA">
        <w:t>6.2.2.2</w:t>
      </w:r>
      <w:r w:rsidRPr="009202AA">
        <w:tab/>
      </w:r>
      <w:r w:rsidRPr="009202AA">
        <w:rPr>
          <w:lang w:eastAsia="zh-CN"/>
        </w:rPr>
        <w:t>Minimum requirement for MSR operation</w:t>
      </w:r>
      <w:bookmarkEnd w:id="249"/>
      <w:bookmarkEnd w:id="250"/>
      <w:bookmarkEnd w:id="251"/>
      <w:bookmarkEnd w:id="252"/>
      <w:bookmarkEnd w:id="253"/>
      <w:bookmarkEnd w:id="254"/>
      <w:bookmarkEnd w:id="255"/>
      <w:bookmarkEnd w:id="256"/>
    </w:p>
    <w:p w14:paraId="0CAB96D5" w14:textId="77777777" w:rsidR="004C4A70" w:rsidRPr="009202AA" w:rsidRDefault="004C4A70" w:rsidP="004C4A70">
      <w:pPr>
        <w:pStyle w:val="Heading5"/>
        <w:spacing w:after="200"/>
        <w:rPr>
          <w:rFonts w:cs="Arial"/>
          <w:szCs w:val="22"/>
        </w:rPr>
      </w:pPr>
      <w:bookmarkStart w:id="257" w:name="_Toc21096417"/>
      <w:bookmarkStart w:id="258" w:name="_Toc29763384"/>
      <w:bookmarkStart w:id="259" w:name="_Toc36029855"/>
      <w:bookmarkStart w:id="260" w:name="_Toc37179755"/>
      <w:bookmarkStart w:id="261" w:name="_Toc45869455"/>
      <w:bookmarkStart w:id="262" w:name="_Toc52555254"/>
      <w:bookmarkStart w:id="263" w:name="_Toc61126074"/>
      <w:bookmarkStart w:id="264" w:name="_Toc67911490"/>
      <w:r w:rsidRPr="009202AA">
        <w:rPr>
          <w:rFonts w:cs="Arial"/>
          <w:szCs w:val="22"/>
        </w:rPr>
        <w:t>6.2.2.2.1</w:t>
      </w:r>
      <w:r w:rsidRPr="009202AA">
        <w:rPr>
          <w:rFonts w:cs="Arial"/>
          <w:szCs w:val="22"/>
        </w:rPr>
        <w:tab/>
        <w:t>General</w:t>
      </w:r>
      <w:bookmarkEnd w:id="257"/>
      <w:bookmarkEnd w:id="258"/>
      <w:bookmarkEnd w:id="259"/>
      <w:bookmarkEnd w:id="260"/>
      <w:bookmarkEnd w:id="261"/>
      <w:bookmarkEnd w:id="262"/>
      <w:bookmarkEnd w:id="263"/>
      <w:bookmarkEnd w:id="26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65" w:name="_Toc21096418"/>
      <w:bookmarkStart w:id="266" w:name="_Toc29763385"/>
      <w:bookmarkStart w:id="267" w:name="_Toc36029856"/>
      <w:bookmarkStart w:id="268" w:name="_Toc37179756"/>
      <w:bookmarkStart w:id="269" w:name="_Toc45869456"/>
      <w:bookmarkStart w:id="270" w:name="_Toc52555255"/>
      <w:bookmarkStart w:id="271" w:name="_Toc61126075"/>
      <w:bookmarkStart w:id="272" w:name="_Toc67911491"/>
      <w:r w:rsidRPr="009202AA">
        <w:rPr>
          <w:rFonts w:cs="Arial"/>
          <w:szCs w:val="22"/>
        </w:rPr>
        <w:t>6.2.2.2.2</w:t>
      </w:r>
      <w:r w:rsidRPr="009202AA">
        <w:rPr>
          <w:rFonts w:cs="Arial"/>
          <w:szCs w:val="22"/>
        </w:rPr>
        <w:tab/>
        <w:t>Additional requirements (regional)</w:t>
      </w:r>
      <w:bookmarkEnd w:id="265"/>
      <w:bookmarkEnd w:id="266"/>
      <w:bookmarkEnd w:id="267"/>
      <w:bookmarkEnd w:id="268"/>
      <w:bookmarkEnd w:id="269"/>
      <w:bookmarkEnd w:id="270"/>
      <w:bookmarkEnd w:id="271"/>
      <w:bookmarkEnd w:id="272"/>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73" w:name="_Toc21096419"/>
      <w:bookmarkStart w:id="274" w:name="_Toc29763386"/>
      <w:bookmarkStart w:id="275" w:name="_Toc36029857"/>
      <w:bookmarkStart w:id="276" w:name="_Toc37179757"/>
      <w:bookmarkStart w:id="277" w:name="_Toc45869457"/>
      <w:bookmarkStart w:id="278" w:name="_Toc52555256"/>
      <w:bookmarkStart w:id="279" w:name="_Toc61126076"/>
      <w:bookmarkStart w:id="280" w:name="_Toc67911492"/>
      <w:r w:rsidRPr="009202AA">
        <w:rPr>
          <w:lang w:eastAsia="zh-CN"/>
        </w:rPr>
        <w:t>6.2.2.3</w:t>
      </w:r>
      <w:r w:rsidRPr="009202AA">
        <w:rPr>
          <w:lang w:eastAsia="zh-CN"/>
        </w:rPr>
        <w:tab/>
        <w:t>Minimum requirement for single RAT UTRA operation</w:t>
      </w:r>
      <w:bookmarkEnd w:id="273"/>
      <w:bookmarkEnd w:id="274"/>
      <w:bookmarkEnd w:id="275"/>
      <w:bookmarkEnd w:id="276"/>
      <w:bookmarkEnd w:id="277"/>
      <w:bookmarkEnd w:id="278"/>
      <w:bookmarkEnd w:id="279"/>
      <w:bookmarkEnd w:id="28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81" w:name="_Toc21096420"/>
      <w:bookmarkStart w:id="282" w:name="_Toc29763387"/>
      <w:bookmarkStart w:id="283" w:name="_Toc36029858"/>
      <w:bookmarkStart w:id="284" w:name="_Toc37179758"/>
      <w:bookmarkStart w:id="285" w:name="_Toc45869458"/>
      <w:bookmarkStart w:id="286" w:name="_Toc52555257"/>
      <w:bookmarkStart w:id="287" w:name="_Toc61126077"/>
      <w:bookmarkStart w:id="288" w:name="_Toc67911493"/>
      <w:r w:rsidRPr="009202AA">
        <w:rPr>
          <w:lang w:eastAsia="zh-CN"/>
        </w:rPr>
        <w:t>6.2.2.4</w:t>
      </w:r>
      <w:r w:rsidRPr="009202AA">
        <w:rPr>
          <w:lang w:eastAsia="zh-CN"/>
        </w:rPr>
        <w:tab/>
        <w:t>Minimum requirement for single RAT E-UTRA operation</w:t>
      </w:r>
      <w:bookmarkEnd w:id="281"/>
      <w:bookmarkEnd w:id="282"/>
      <w:bookmarkEnd w:id="283"/>
      <w:bookmarkEnd w:id="284"/>
      <w:bookmarkEnd w:id="285"/>
      <w:bookmarkEnd w:id="286"/>
      <w:bookmarkEnd w:id="287"/>
      <w:bookmarkEnd w:id="288"/>
    </w:p>
    <w:p w14:paraId="772CC19A" w14:textId="77777777" w:rsidR="004C4A70" w:rsidRPr="009202AA" w:rsidRDefault="004C4A70" w:rsidP="004C4A70">
      <w:pPr>
        <w:pStyle w:val="Heading5"/>
        <w:spacing w:after="200"/>
        <w:rPr>
          <w:rFonts w:cs="Arial"/>
          <w:szCs w:val="22"/>
        </w:rPr>
      </w:pPr>
      <w:bookmarkStart w:id="289" w:name="_Toc21096421"/>
      <w:bookmarkStart w:id="290" w:name="_Toc29763388"/>
      <w:bookmarkStart w:id="291" w:name="_Toc36029859"/>
      <w:bookmarkStart w:id="292" w:name="_Toc37179759"/>
      <w:bookmarkStart w:id="293" w:name="_Toc45869459"/>
      <w:bookmarkStart w:id="294" w:name="_Toc52555258"/>
      <w:bookmarkStart w:id="295" w:name="_Toc61126078"/>
      <w:bookmarkStart w:id="296" w:name="_Toc67911494"/>
      <w:r w:rsidRPr="009202AA">
        <w:rPr>
          <w:rFonts w:cs="Arial"/>
          <w:szCs w:val="22"/>
        </w:rPr>
        <w:t>6.2.2.4.1</w:t>
      </w:r>
      <w:r w:rsidRPr="009202AA">
        <w:rPr>
          <w:rFonts w:cs="Arial"/>
          <w:szCs w:val="22"/>
        </w:rPr>
        <w:tab/>
        <w:t>General</w:t>
      </w:r>
      <w:bookmarkEnd w:id="289"/>
      <w:bookmarkEnd w:id="290"/>
      <w:bookmarkEnd w:id="291"/>
      <w:bookmarkEnd w:id="292"/>
      <w:bookmarkEnd w:id="293"/>
      <w:bookmarkEnd w:id="294"/>
      <w:bookmarkEnd w:id="295"/>
      <w:bookmarkEnd w:id="296"/>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97" w:name="_Toc21096422"/>
      <w:bookmarkStart w:id="298" w:name="_Toc29763389"/>
      <w:bookmarkStart w:id="299" w:name="_Toc36029860"/>
      <w:bookmarkStart w:id="300" w:name="_Toc37179760"/>
      <w:bookmarkStart w:id="301" w:name="_Toc45869460"/>
      <w:bookmarkStart w:id="302" w:name="_Toc52555259"/>
      <w:bookmarkStart w:id="303" w:name="_Toc61126079"/>
      <w:bookmarkStart w:id="304" w:name="_Toc67911495"/>
      <w:r w:rsidRPr="009202AA">
        <w:rPr>
          <w:rFonts w:cs="Arial"/>
          <w:szCs w:val="22"/>
        </w:rPr>
        <w:t>6.2.2.4.2</w:t>
      </w:r>
      <w:r w:rsidRPr="009202AA">
        <w:rPr>
          <w:rFonts w:cs="Arial"/>
          <w:szCs w:val="22"/>
        </w:rPr>
        <w:tab/>
        <w:t>Additional requirements (regional)</w:t>
      </w:r>
      <w:bookmarkEnd w:id="297"/>
      <w:bookmarkEnd w:id="298"/>
      <w:bookmarkEnd w:id="299"/>
      <w:bookmarkEnd w:id="300"/>
      <w:bookmarkEnd w:id="301"/>
      <w:bookmarkEnd w:id="302"/>
      <w:bookmarkEnd w:id="303"/>
      <w:bookmarkEnd w:id="304"/>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305" w:name="_Toc21096423"/>
      <w:bookmarkStart w:id="306" w:name="_Toc29763390"/>
      <w:bookmarkStart w:id="307" w:name="_Toc36029861"/>
      <w:bookmarkStart w:id="308" w:name="_Toc37179761"/>
      <w:bookmarkStart w:id="309" w:name="_Toc45869461"/>
      <w:bookmarkStart w:id="310" w:name="_Toc52555260"/>
      <w:bookmarkStart w:id="311" w:name="_Toc61126080"/>
      <w:bookmarkStart w:id="312" w:name="_Toc67911496"/>
      <w:r w:rsidRPr="009202AA">
        <w:rPr>
          <w:lang w:eastAsia="zh-CN"/>
        </w:rPr>
        <w:t>6.2.3</w:t>
      </w:r>
      <w:r w:rsidRPr="009202AA">
        <w:rPr>
          <w:lang w:eastAsia="zh-CN"/>
        </w:rPr>
        <w:tab/>
      </w:r>
      <w:r w:rsidRPr="009202AA">
        <w:t>UTRA FDD primary CPICH power</w:t>
      </w:r>
      <w:bookmarkEnd w:id="305"/>
      <w:bookmarkEnd w:id="306"/>
      <w:bookmarkEnd w:id="307"/>
      <w:bookmarkEnd w:id="308"/>
      <w:bookmarkEnd w:id="309"/>
      <w:bookmarkEnd w:id="310"/>
      <w:bookmarkEnd w:id="311"/>
      <w:bookmarkEnd w:id="312"/>
    </w:p>
    <w:p w14:paraId="10D6C032" w14:textId="77777777" w:rsidR="004C4A70" w:rsidRPr="009202AA" w:rsidRDefault="004C4A70" w:rsidP="004C4A70">
      <w:pPr>
        <w:pStyle w:val="Heading4"/>
      </w:pPr>
      <w:bookmarkStart w:id="313" w:name="_Toc21096424"/>
      <w:bookmarkStart w:id="314" w:name="_Toc29763391"/>
      <w:bookmarkStart w:id="315" w:name="_Toc36029862"/>
      <w:bookmarkStart w:id="316" w:name="_Toc37179762"/>
      <w:bookmarkStart w:id="317" w:name="_Toc45869462"/>
      <w:bookmarkStart w:id="318" w:name="_Toc52555261"/>
      <w:bookmarkStart w:id="319" w:name="_Toc61126081"/>
      <w:bookmarkStart w:id="320" w:name="_Toc67911497"/>
      <w:r w:rsidRPr="009202AA">
        <w:t>6.2.3.1</w:t>
      </w:r>
      <w:r w:rsidRPr="009202AA">
        <w:tab/>
        <w:t>General</w:t>
      </w:r>
      <w:bookmarkEnd w:id="313"/>
      <w:bookmarkEnd w:id="314"/>
      <w:bookmarkEnd w:id="315"/>
      <w:bookmarkEnd w:id="316"/>
      <w:bookmarkEnd w:id="317"/>
      <w:bookmarkEnd w:id="318"/>
      <w:bookmarkEnd w:id="319"/>
      <w:bookmarkEnd w:id="320"/>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321" w:name="_Toc21096425"/>
      <w:bookmarkStart w:id="322" w:name="_Toc29763392"/>
      <w:bookmarkStart w:id="323" w:name="_Toc36029863"/>
      <w:bookmarkStart w:id="324" w:name="_Toc37179763"/>
      <w:bookmarkStart w:id="325" w:name="_Toc45869463"/>
      <w:bookmarkStart w:id="326" w:name="_Toc52555262"/>
      <w:bookmarkStart w:id="327" w:name="_Toc61126082"/>
      <w:bookmarkStart w:id="328" w:name="_Toc67911498"/>
      <w:r w:rsidRPr="009202AA">
        <w:t>6.2.3.2</w:t>
      </w:r>
      <w:r w:rsidRPr="009202AA">
        <w:tab/>
      </w:r>
      <w:r w:rsidRPr="009202AA">
        <w:rPr>
          <w:lang w:eastAsia="zh-CN"/>
        </w:rPr>
        <w:t>Minimum requirement for MSR operation</w:t>
      </w:r>
      <w:bookmarkEnd w:id="321"/>
      <w:bookmarkEnd w:id="322"/>
      <w:bookmarkEnd w:id="323"/>
      <w:bookmarkEnd w:id="324"/>
      <w:bookmarkEnd w:id="325"/>
      <w:bookmarkEnd w:id="326"/>
      <w:bookmarkEnd w:id="327"/>
      <w:bookmarkEnd w:id="328"/>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329" w:name="_Toc21096426"/>
      <w:bookmarkStart w:id="330" w:name="_Toc29763393"/>
      <w:bookmarkStart w:id="331" w:name="_Toc36029864"/>
      <w:bookmarkStart w:id="332" w:name="_Toc37179764"/>
      <w:bookmarkStart w:id="333" w:name="_Toc45869464"/>
      <w:bookmarkStart w:id="334" w:name="_Toc52555263"/>
      <w:bookmarkStart w:id="335" w:name="_Toc61126083"/>
      <w:bookmarkStart w:id="336" w:name="_Toc67911499"/>
      <w:r w:rsidRPr="009202AA">
        <w:rPr>
          <w:lang w:eastAsia="zh-CN"/>
        </w:rPr>
        <w:t>6.2.3.3</w:t>
      </w:r>
      <w:r w:rsidRPr="009202AA">
        <w:rPr>
          <w:lang w:eastAsia="zh-CN"/>
        </w:rPr>
        <w:tab/>
        <w:t>Minimum requirement for single RAT UTRA operation</w:t>
      </w:r>
      <w:bookmarkEnd w:id="329"/>
      <w:bookmarkEnd w:id="330"/>
      <w:bookmarkEnd w:id="331"/>
      <w:bookmarkEnd w:id="332"/>
      <w:bookmarkEnd w:id="333"/>
      <w:bookmarkEnd w:id="334"/>
      <w:bookmarkEnd w:id="335"/>
      <w:bookmarkEnd w:id="336"/>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37" w:name="_Toc21096427"/>
      <w:bookmarkStart w:id="338" w:name="_Toc29763394"/>
      <w:bookmarkStart w:id="339" w:name="_Toc36029865"/>
      <w:bookmarkStart w:id="340" w:name="_Toc37179765"/>
      <w:bookmarkStart w:id="341" w:name="_Toc45869465"/>
      <w:bookmarkStart w:id="342" w:name="_Toc52555264"/>
      <w:bookmarkStart w:id="343" w:name="_Toc61126084"/>
      <w:bookmarkStart w:id="344" w:name="_Toc67911500"/>
      <w:r w:rsidRPr="009202AA">
        <w:rPr>
          <w:lang w:eastAsia="zh-CN"/>
        </w:rPr>
        <w:t>6.2.3.4</w:t>
      </w:r>
      <w:r w:rsidRPr="009202AA">
        <w:rPr>
          <w:lang w:eastAsia="zh-CN"/>
        </w:rPr>
        <w:tab/>
        <w:t>Minimum requirement for single RAT E-UTRA operation</w:t>
      </w:r>
      <w:bookmarkEnd w:id="337"/>
      <w:bookmarkEnd w:id="338"/>
      <w:bookmarkEnd w:id="339"/>
      <w:bookmarkEnd w:id="340"/>
      <w:bookmarkEnd w:id="341"/>
      <w:bookmarkEnd w:id="342"/>
      <w:bookmarkEnd w:id="343"/>
      <w:bookmarkEnd w:id="34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45" w:name="_Toc21096428"/>
      <w:bookmarkStart w:id="346" w:name="_Toc29763395"/>
      <w:bookmarkStart w:id="347" w:name="_Toc36029866"/>
      <w:bookmarkStart w:id="348" w:name="_Toc37179766"/>
      <w:bookmarkStart w:id="349" w:name="_Toc45869466"/>
      <w:bookmarkStart w:id="350" w:name="_Toc52555265"/>
      <w:bookmarkStart w:id="351" w:name="_Toc61126085"/>
      <w:bookmarkStart w:id="352" w:name="_Toc67911501"/>
      <w:r w:rsidRPr="009202AA">
        <w:rPr>
          <w:lang w:eastAsia="zh-CN"/>
        </w:rPr>
        <w:t>6.2.4</w:t>
      </w:r>
      <w:r w:rsidRPr="009202AA">
        <w:rPr>
          <w:lang w:eastAsia="zh-CN"/>
        </w:rPr>
        <w:tab/>
      </w:r>
      <w:r w:rsidRPr="009202AA">
        <w:t>UTRA TDD primary CCPCH power</w:t>
      </w:r>
      <w:bookmarkEnd w:id="345"/>
      <w:bookmarkEnd w:id="346"/>
      <w:bookmarkEnd w:id="347"/>
      <w:bookmarkEnd w:id="348"/>
      <w:bookmarkEnd w:id="349"/>
      <w:bookmarkEnd w:id="350"/>
      <w:bookmarkEnd w:id="351"/>
      <w:bookmarkEnd w:id="352"/>
    </w:p>
    <w:p w14:paraId="56BD1E31" w14:textId="77777777" w:rsidR="004C4A70" w:rsidRPr="009202AA" w:rsidRDefault="004C4A70" w:rsidP="004C4A70">
      <w:pPr>
        <w:pStyle w:val="Heading4"/>
      </w:pPr>
      <w:bookmarkStart w:id="353" w:name="_Toc21096429"/>
      <w:bookmarkStart w:id="354" w:name="_Toc29763396"/>
      <w:bookmarkStart w:id="355" w:name="_Toc36029867"/>
      <w:bookmarkStart w:id="356" w:name="_Toc37179767"/>
      <w:bookmarkStart w:id="357" w:name="_Toc45869467"/>
      <w:bookmarkStart w:id="358" w:name="_Toc52555266"/>
      <w:bookmarkStart w:id="359" w:name="_Toc61126086"/>
      <w:bookmarkStart w:id="360" w:name="_Toc67911502"/>
      <w:r w:rsidRPr="009202AA">
        <w:t>6.2.4.1</w:t>
      </w:r>
      <w:r w:rsidRPr="009202AA">
        <w:tab/>
        <w:t>General</w:t>
      </w:r>
      <w:bookmarkEnd w:id="353"/>
      <w:bookmarkEnd w:id="354"/>
      <w:bookmarkEnd w:id="355"/>
      <w:bookmarkEnd w:id="356"/>
      <w:bookmarkEnd w:id="357"/>
      <w:bookmarkEnd w:id="358"/>
      <w:bookmarkEnd w:id="359"/>
      <w:bookmarkEnd w:id="36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61" w:name="_Toc21096430"/>
      <w:bookmarkStart w:id="362" w:name="_Toc29763397"/>
      <w:bookmarkStart w:id="363" w:name="_Toc36029868"/>
      <w:bookmarkStart w:id="364" w:name="_Toc37179768"/>
      <w:bookmarkStart w:id="365" w:name="_Toc45869468"/>
      <w:bookmarkStart w:id="366" w:name="_Toc52555267"/>
      <w:bookmarkStart w:id="367" w:name="_Toc61126087"/>
      <w:bookmarkStart w:id="368" w:name="_Toc67911503"/>
      <w:r w:rsidRPr="009202AA">
        <w:t>6.2.4.2</w:t>
      </w:r>
      <w:r w:rsidRPr="009202AA">
        <w:tab/>
      </w:r>
      <w:r w:rsidRPr="009202AA">
        <w:rPr>
          <w:lang w:eastAsia="zh-CN"/>
        </w:rPr>
        <w:t>Minimum requirement for MSR operation</w:t>
      </w:r>
      <w:bookmarkEnd w:id="361"/>
      <w:bookmarkEnd w:id="362"/>
      <w:bookmarkEnd w:id="363"/>
      <w:bookmarkEnd w:id="364"/>
      <w:bookmarkEnd w:id="365"/>
      <w:bookmarkEnd w:id="366"/>
      <w:bookmarkEnd w:id="367"/>
      <w:bookmarkEnd w:id="368"/>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69" w:name="_Toc21096431"/>
      <w:bookmarkStart w:id="370" w:name="_Toc29763398"/>
      <w:bookmarkStart w:id="371" w:name="_Toc36029869"/>
      <w:bookmarkStart w:id="372" w:name="_Toc37179769"/>
      <w:bookmarkStart w:id="373" w:name="_Toc45869469"/>
      <w:bookmarkStart w:id="374" w:name="_Toc52555268"/>
      <w:bookmarkStart w:id="375" w:name="_Toc61126088"/>
      <w:bookmarkStart w:id="376" w:name="_Toc67911504"/>
      <w:r w:rsidRPr="009202AA">
        <w:rPr>
          <w:lang w:eastAsia="zh-CN"/>
        </w:rPr>
        <w:t>6.2.4.3</w:t>
      </w:r>
      <w:r w:rsidRPr="009202AA">
        <w:rPr>
          <w:lang w:eastAsia="zh-CN"/>
        </w:rPr>
        <w:tab/>
        <w:t>Minimum requirement for single RAT UTRA operation</w:t>
      </w:r>
      <w:bookmarkEnd w:id="369"/>
      <w:bookmarkEnd w:id="370"/>
      <w:bookmarkEnd w:id="371"/>
      <w:bookmarkEnd w:id="372"/>
      <w:bookmarkEnd w:id="373"/>
      <w:bookmarkEnd w:id="374"/>
      <w:bookmarkEnd w:id="375"/>
      <w:bookmarkEnd w:id="376"/>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77" w:name="_Toc21096432"/>
      <w:bookmarkStart w:id="378" w:name="_Toc29763399"/>
      <w:bookmarkStart w:id="379" w:name="_Toc36029870"/>
      <w:bookmarkStart w:id="380" w:name="_Toc37179770"/>
      <w:bookmarkStart w:id="381" w:name="_Toc45869470"/>
      <w:bookmarkStart w:id="382" w:name="_Toc52555269"/>
      <w:bookmarkStart w:id="383" w:name="_Toc61126089"/>
      <w:bookmarkStart w:id="384" w:name="_Toc67911505"/>
      <w:r w:rsidRPr="009202AA">
        <w:rPr>
          <w:lang w:eastAsia="zh-CN"/>
        </w:rPr>
        <w:t>6.2.4.4</w:t>
      </w:r>
      <w:r w:rsidRPr="009202AA">
        <w:rPr>
          <w:lang w:eastAsia="zh-CN"/>
        </w:rPr>
        <w:tab/>
        <w:t>Minimum requirement for single RAT E-UTRA operation</w:t>
      </w:r>
      <w:bookmarkEnd w:id="377"/>
      <w:bookmarkEnd w:id="378"/>
      <w:bookmarkEnd w:id="379"/>
      <w:bookmarkEnd w:id="380"/>
      <w:bookmarkEnd w:id="381"/>
      <w:bookmarkEnd w:id="382"/>
      <w:bookmarkEnd w:id="383"/>
      <w:bookmarkEnd w:id="38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85" w:name="_Toc21096433"/>
      <w:bookmarkStart w:id="386" w:name="_Toc29763400"/>
      <w:bookmarkStart w:id="387" w:name="_Toc36029871"/>
      <w:bookmarkStart w:id="388" w:name="_Toc37179771"/>
      <w:bookmarkStart w:id="389" w:name="_Toc45869471"/>
      <w:bookmarkStart w:id="390" w:name="_Toc52555270"/>
      <w:bookmarkStart w:id="391" w:name="_Toc61126090"/>
      <w:bookmarkStart w:id="392" w:name="_Toc67911506"/>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85"/>
      <w:bookmarkEnd w:id="386"/>
      <w:bookmarkEnd w:id="387"/>
      <w:bookmarkEnd w:id="388"/>
      <w:bookmarkEnd w:id="389"/>
      <w:bookmarkEnd w:id="390"/>
      <w:bookmarkEnd w:id="391"/>
      <w:bookmarkEnd w:id="392"/>
    </w:p>
    <w:p w14:paraId="1AB316A4" w14:textId="77777777" w:rsidR="004C4A70" w:rsidRPr="009202AA" w:rsidRDefault="004C4A70" w:rsidP="004C4A70">
      <w:pPr>
        <w:pStyle w:val="Heading4"/>
      </w:pPr>
      <w:bookmarkStart w:id="393" w:name="_Toc21096434"/>
      <w:bookmarkStart w:id="394" w:name="_Toc29763401"/>
      <w:bookmarkStart w:id="395" w:name="_Toc36029872"/>
      <w:bookmarkStart w:id="396" w:name="_Toc37179772"/>
      <w:bookmarkStart w:id="397" w:name="_Toc45869472"/>
      <w:bookmarkStart w:id="398" w:name="_Toc52555271"/>
      <w:bookmarkStart w:id="399" w:name="_Toc61126091"/>
      <w:bookmarkStart w:id="400" w:name="_Toc67911507"/>
      <w:r w:rsidRPr="009202AA">
        <w:t>6.2.5.1</w:t>
      </w:r>
      <w:r w:rsidRPr="009202AA">
        <w:tab/>
        <w:t>General</w:t>
      </w:r>
      <w:bookmarkEnd w:id="393"/>
      <w:bookmarkEnd w:id="394"/>
      <w:bookmarkEnd w:id="395"/>
      <w:bookmarkEnd w:id="396"/>
      <w:bookmarkEnd w:id="397"/>
      <w:bookmarkEnd w:id="398"/>
      <w:bookmarkEnd w:id="399"/>
      <w:bookmarkEnd w:id="400"/>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401" w:name="_Toc21096435"/>
      <w:bookmarkStart w:id="402" w:name="_Toc29763402"/>
      <w:bookmarkStart w:id="403" w:name="_Toc36029873"/>
      <w:bookmarkStart w:id="404" w:name="_Toc37179773"/>
      <w:bookmarkStart w:id="405" w:name="_Toc45869473"/>
      <w:bookmarkStart w:id="406" w:name="_Toc52555272"/>
      <w:bookmarkStart w:id="407" w:name="_Toc61126092"/>
      <w:bookmarkStart w:id="408" w:name="_Toc67911508"/>
      <w:r w:rsidRPr="009202AA">
        <w:t>6.2.5.2</w:t>
      </w:r>
      <w:r w:rsidRPr="009202AA">
        <w:tab/>
      </w:r>
      <w:r w:rsidRPr="009202AA">
        <w:rPr>
          <w:lang w:eastAsia="zh-CN"/>
        </w:rPr>
        <w:t>Minimum requirement for MSR operation</w:t>
      </w:r>
      <w:bookmarkEnd w:id="401"/>
      <w:bookmarkEnd w:id="402"/>
      <w:bookmarkEnd w:id="403"/>
      <w:bookmarkEnd w:id="404"/>
      <w:bookmarkEnd w:id="405"/>
      <w:bookmarkEnd w:id="406"/>
      <w:bookmarkEnd w:id="407"/>
      <w:bookmarkEnd w:id="408"/>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409" w:name="_Toc21096436"/>
      <w:bookmarkStart w:id="410" w:name="_Toc29763403"/>
      <w:bookmarkStart w:id="411" w:name="_Toc36029874"/>
      <w:bookmarkStart w:id="412" w:name="_Toc37179774"/>
      <w:bookmarkStart w:id="413" w:name="_Toc45869474"/>
      <w:bookmarkStart w:id="414" w:name="_Toc52555273"/>
      <w:bookmarkStart w:id="415" w:name="_Toc61126093"/>
      <w:bookmarkStart w:id="416" w:name="_Toc67911509"/>
      <w:r w:rsidRPr="009202AA">
        <w:rPr>
          <w:lang w:eastAsia="zh-CN"/>
        </w:rPr>
        <w:t>6.2.5.3</w:t>
      </w:r>
      <w:r w:rsidRPr="009202AA">
        <w:rPr>
          <w:lang w:eastAsia="zh-CN"/>
        </w:rPr>
        <w:tab/>
        <w:t>Minimum requirement for single RAT UTRA operation</w:t>
      </w:r>
      <w:bookmarkEnd w:id="409"/>
      <w:bookmarkEnd w:id="410"/>
      <w:bookmarkEnd w:id="411"/>
      <w:bookmarkEnd w:id="412"/>
      <w:bookmarkEnd w:id="413"/>
      <w:bookmarkEnd w:id="414"/>
      <w:bookmarkEnd w:id="415"/>
      <w:bookmarkEnd w:id="416"/>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417" w:name="_Toc21096437"/>
      <w:bookmarkStart w:id="418" w:name="_Toc29763404"/>
      <w:bookmarkStart w:id="419" w:name="_Toc36029875"/>
      <w:bookmarkStart w:id="420" w:name="_Toc37179775"/>
      <w:bookmarkStart w:id="421" w:name="_Toc45869475"/>
      <w:bookmarkStart w:id="422" w:name="_Toc52555274"/>
      <w:bookmarkStart w:id="423" w:name="_Toc61126094"/>
      <w:bookmarkStart w:id="424" w:name="_Toc67911510"/>
      <w:r w:rsidRPr="009202AA">
        <w:rPr>
          <w:lang w:eastAsia="zh-CN"/>
        </w:rPr>
        <w:t>6.2.5.4</w:t>
      </w:r>
      <w:r w:rsidRPr="009202AA">
        <w:rPr>
          <w:lang w:eastAsia="zh-CN"/>
        </w:rPr>
        <w:tab/>
        <w:t>Minimum requirement for single RAT E-UTRA operation</w:t>
      </w:r>
      <w:bookmarkEnd w:id="417"/>
      <w:bookmarkEnd w:id="418"/>
      <w:bookmarkEnd w:id="419"/>
      <w:bookmarkEnd w:id="420"/>
      <w:bookmarkEnd w:id="421"/>
      <w:bookmarkEnd w:id="422"/>
      <w:bookmarkEnd w:id="423"/>
      <w:bookmarkEnd w:id="4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425" w:name="_Toc21096438"/>
      <w:bookmarkStart w:id="426" w:name="_Toc29763405"/>
      <w:bookmarkStart w:id="427" w:name="_Toc36029876"/>
      <w:bookmarkStart w:id="428" w:name="_Toc37179776"/>
      <w:bookmarkStart w:id="429" w:name="_Toc45869476"/>
      <w:bookmarkStart w:id="430" w:name="_Toc52555275"/>
      <w:bookmarkStart w:id="431" w:name="_Toc61126095"/>
      <w:bookmarkStart w:id="432" w:name="_Toc67911511"/>
      <w:r w:rsidRPr="009202AA">
        <w:t>6.2.6</w:t>
      </w:r>
      <w:r w:rsidRPr="009202AA">
        <w:tab/>
        <w:t xml:space="preserve">E-UTRA </w:t>
      </w:r>
      <w:r w:rsidRPr="009202AA">
        <w:rPr>
          <w:lang w:eastAsia="zh-CN"/>
        </w:rPr>
        <w:t>DL RS power</w:t>
      </w:r>
      <w:bookmarkEnd w:id="425"/>
      <w:bookmarkEnd w:id="426"/>
      <w:bookmarkEnd w:id="427"/>
      <w:bookmarkEnd w:id="428"/>
      <w:bookmarkEnd w:id="429"/>
      <w:bookmarkEnd w:id="430"/>
      <w:bookmarkEnd w:id="431"/>
      <w:bookmarkEnd w:id="432"/>
    </w:p>
    <w:p w14:paraId="622E0841" w14:textId="77777777" w:rsidR="004C4A70" w:rsidRPr="009202AA" w:rsidRDefault="004C4A70" w:rsidP="004C4A70">
      <w:pPr>
        <w:pStyle w:val="Heading4"/>
      </w:pPr>
      <w:bookmarkStart w:id="433" w:name="_Toc21096439"/>
      <w:bookmarkStart w:id="434" w:name="_Toc29763406"/>
      <w:bookmarkStart w:id="435" w:name="_Toc36029877"/>
      <w:bookmarkStart w:id="436" w:name="_Toc37179777"/>
      <w:bookmarkStart w:id="437" w:name="_Toc45869477"/>
      <w:bookmarkStart w:id="438" w:name="_Toc52555276"/>
      <w:bookmarkStart w:id="439" w:name="_Toc61126096"/>
      <w:bookmarkStart w:id="440" w:name="_Toc67911512"/>
      <w:r w:rsidRPr="009202AA">
        <w:t>6.2.6.1</w:t>
      </w:r>
      <w:r w:rsidRPr="009202AA">
        <w:tab/>
        <w:t>General</w:t>
      </w:r>
      <w:bookmarkEnd w:id="433"/>
      <w:bookmarkEnd w:id="434"/>
      <w:bookmarkEnd w:id="435"/>
      <w:bookmarkEnd w:id="436"/>
      <w:bookmarkEnd w:id="437"/>
      <w:bookmarkEnd w:id="438"/>
      <w:bookmarkEnd w:id="439"/>
      <w:bookmarkEnd w:id="44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441" w:name="_Toc21096440"/>
      <w:bookmarkStart w:id="442" w:name="_Toc29763407"/>
      <w:bookmarkStart w:id="443" w:name="_Toc36029878"/>
      <w:bookmarkStart w:id="444" w:name="_Toc37179778"/>
      <w:bookmarkStart w:id="445" w:name="_Toc45869478"/>
      <w:bookmarkStart w:id="446" w:name="_Toc52555277"/>
      <w:bookmarkStart w:id="447" w:name="_Toc61126097"/>
      <w:bookmarkStart w:id="448" w:name="_Toc67911513"/>
      <w:r w:rsidRPr="009202AA">
        <w:t>6.2.6.2</w:t>
      </w:r>
      <w:r w:rsidRPr="009202AA">
        <w:tab/>
      </w:r>
      <w:r w:rsidRPr="009202AA">
        <w:rPr>
          <w:lang w:eastAsia="zh-CN"/>
        </w:rPr>
        <w:t>Minimum requirement for MSR operation</w:t>
      </w:r>
      <w:bookmarkEnd w:id="441"/>
      <w:bookmarkEnd w:id="442"/>
      <w:bookmarkEnd w:id="443"/>
      <w:bookmarkEnd w:id="444"/>
      <w:bookmarkEnd w:id="445"/>
      <w:bookmarkEnd w:id="446"/>
      <w:bookmarkEnd w:id="447"/>
      <w:bookmarkEnd w:id="448"/>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449" w:name="_Toc21096441"/>
      <w:bookmarkStart w:id="450" w:name="_Toc29763408"/>
      <w:bookmarkStart w:id="451" w:name="_Toc36029879"/>
      <w:bookmarkStart w:id="452" w:name="_Toc37179779"/>
      <w:bookmarkStart w:id="453" w:name="_Toc45869479"/>
      <w:bookmarkStart w:id="454" w:name="_Toc52555278"/>
      <w:bookmarkStart w:id="455" w:name="_Toc61126098"/>
      <w:bookmarkStart w:id="456" w:name="_Toc67911514"/>
      <w:r w:rsidRPr="009202AA">
        <w:rPr>
          <w:lang w:eastAsia="zh-CN"/>
        </w:rPr>
        <w:t>6.2.6.3</w:t>
      </w:r>
      <w:r w:rsidRPr="009202AA">
        <w:rPr>
          <w:lang w:eastAsia="zh-CN"/>
        </w:rPr>
        <w:tab/>
        <w:t>Minimum requirement for single RAT UTRA operation</w:t>
      </w:r>
      <w:bookmarkEnd w:id="449"/>
      <w:bookmarkEnd w:id="450"/>
      <w:bookmarkEnd w:id="451"/>
      <w:bookmarkEnd w:id="452"/>
      <w:bookmarkEnd w:id="453"/>
      <w:bookmarkEnd w:id="454"/>
      <w:bookmarkEnd w:id="455"/>
      <w:bookmarkEnd w:id="456"/>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57" w:name="_Toc21096442"/>
      <w:bookmarkStart w:id="458" w:name="_Toc29763409"/>
      <w:bookmarkStart w:id="459" w:name="_Toc36029880"/>
      <w:bookmarkStart w:id="460" w:name="_Toc37179780"/>
      <w:bookmarkStart w:id="461" w:name="_Toc45869480"/>
      <w:bookmarkStart w:id="462" w:name="_Toc52555279"/>
      <w:bookmarkStart w:id="463" w:name="_Toc61126099"/>
      <w:bookmarkStart w:id="464" w:name="_Toc67911515"/>
      <w:r w:rsidRPr="009202AA">
        <w:rPr>
          <w:lang w:eastAsia="zh-CN"/>
        </w:rPr>
        <w:t>6.2.6.4</w:t>
      </w:r>
      <w:r w:rsidRPr="009202AA">
        <w:rPr>
          <w:lang w:eastAsia="zh-CN"/>
        </w:rPr>
        <w:tab/>
        <w:t>Minimum requirement for single RAT E-UTRA operation</w:t>
      </w:r>
      <w:bookmarkEnd w:id="457"/>
      <w:bookmarkEnd w:id="458"/>
      <w:bookmarkEnd w:id="459"/>
      <w:bookmarkEnd w:id="460"/>
      <w:bookmarkEnd w:id="461"/>
      <w:bookmarkEnd w:id="462"/>
      <w:bookmarkEnd w:id="463"/>
      <w:bookmarkEnd w:id="46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65" w:name="_Toc21096443"/>
      <w:bookmarkStart w:id="466" w:name="_Toc29763410"/>
      <w:bookmarkStart w:id="467" w:name="_Toc36029881"/>
      <w:bookmarkStart w:id="468" w:name="_Toc37179781"/>
      <w:bookmarkStart w:id="469" w:name="_Toc45869481"/>
      <w:bookmarkStart w:id="470" w:name="_Toc52555280"/>
      <w:bookmarkStart w:id="471" w:name="_Toc61126100"/>
      <w:bookmarkStart w:id="472" w:name="_Toc67911516"/>
      <w:r w:rsidRPr="009202AA">
        <w:rPr>
          <w:lang w:eastAsia="zh-CN"/>
        </w:rPr>
        <w:t>6.3</w:t>
      </w:r>
      <w:r w:rsidRPr="009202AA">
        <w:rPr>
          <w:lang w:eastAsia="zh-CN"/>
        </w:rPr>
        <w:tab/>
        <w:t>Output power dynamics</w:t>
      </w:r>
      <w:bookmarkEnd w:id="465"/>
      <w:bookmarkEnd w:id="466"/>
      <w:bookmarkEnd w:id="467"/>
      <w:bookmarkEnd w:id="468"/>
      <w:bookmarkEnd w:id="469"/>
      <w:bookmarkEnd w:id="470"/>
      <w:bookmarkEnd w:id="471"/>
      <w:bookmarkEnd w:id="472"/>
      <w:r w:rsidRPr="009202AA">
        <w:rPr>
          <w:lang w:eastAsia="zh-CN"/>
        </w:rPr>
        <w:tab/>
      </w:r>
    </w:p>
    <w:p w14:paraId="660B2E7D" w14:textId="77777777" w:rsidR="004C4A70" w:rsidRPr="009202AA" w:rsidRDefault="004C4A70" w:rsidP="004C4A70">
      <w:pPr>
        <w:pStyle w:val="Heading3"/>
      </w:pPr>
      <w:bookmarkStart w:id="473" w:name="_Toc21096444"/>
      <w:bookmarkStart w:id="474" w:name="_Toc29763411"/>
      <w:bookmarkStart w:id="475" w:name="_Toc36029882"/>
      <w:bookmarkStart w:id="476" w:name="_Toc37179782"/>
      <w:bookmarkStart w:id="477" w:name="_Toc45869482"/>
      <w:bookmarkStart w:id="478" w:name="_Toc52555281"/>
      <w:bookmarkStart w:id="479" w:name="_Toc61126101"/>
      <w:bookmarkStart w:id="480" w:name="_Toc67911517"/>
      <w:r w:rsidRPr="009202AA">
        <w:t>6.3.1</w:t>
      </w:r>
      <w:r w:rsidRPr="009202AA">
        <w:tab/>
        <w:t>General</w:t>
      </w:r>
      <w:bookmarkEnd w:id="473"/>
      <w:bookmarkEnd w:id="474"/>
      <w:bookmarkEnd w:id="475"/>
      <w:bookmarkEnd w:id="476"/>
      <w:bookmarkEnd w:id="477"/>
      <w:bookmarkEnd w:id="478"/>
      <w:bookmarkEnd w:id="479"/>
      <w:bookmarkEnd w:id="480"/>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81" w:name="_Toc21096445"/>
      <w:bookmarkStart w:id="482" w:name="_Toc29763412"/>
      <w:bookmarkStart w:id="483" w:name="_Toc36029883"/>
      <w:bookmarkStart w:id="484" w:name="_Toc37179783"/>
      <w:bookmarkStart w:id="485" w:name="_Toc45869483"/>
      <w:bookmarkStart w:id="486" w:name="_Toc52555282"/>
      <w:bookmarkStart w:id="487" w:name="_Toc61126102"/>
      <w:bookmarkStart w:id="488" w:name="_Toc67911518"/>
      <w:r w:rsidRPr="009202AA">
        <w:rPr>
          <w:lang w:eastAsia="zh-CN"/>
        </w:rPr>
        <w:t>6.3.2</w:t>
      </w:r>
      <w:r w:rsidRPr="009202AA">
        <w:rPr>
          <w:lang w:eastAsia="zh-CN"/>
        </w:rPr>
        <w:tab/>
        <w:t>UTRA Inner loop power control in the downlink</w:t>
      </w:r>
      <w:bookmarkEnd w:id="481"/>
      <w:bookmarkEnd w:id="482"/>
      <w:bookmarkEnd w:id="483"/>
      <w:bookmarkEnd w:id="484"/>
      <w:bookmarkEnd w:id="485"/>
      <w:bookmarkEnd w:id="486"/>
      <w:bookmarkEnd w:id="487"/>
      <w:bookmarkEnd w:id="488"/>
    </w:p>
    <w:p w14:paraId="61FFD65C" w14:textId="77777777" w:rsidR="004C4A70" w:rsidRPr="009202AA" w:rsidRDefault="004C4A70" w:rsidP="004C4A70">
      <w:pPr>
        <w:pStyle w:val="Heading4"/>
      </w:pPr>
      <w:bookmarkStart w:id="489" w:name="_Toc21096446"/>
      <w:bookmarkStart w:id="490" w:name="_Toc29763413"/>
      <w:bookmarkStart w:id="491" w:name="_Toc36029884"/>
      <w:bookmarkStart w:id="492" w:name="_Toc37179784"/>
      <w:bookmarkStart w:id="493" w:name="_Toc45869484"/>
      <w:bookmarkStart w:id="494" w:name="_Toc52555283"/>
      <w:bookmarkStart w:id="495" w:name="_Toc61126103"/>
      <w:bookmarkStart w:id="496" w:name="_Toc67911519"/>
      <w:r w:rsidRPr="009202AA">
        <w:t>6.3.2.1</w:t>
      </w:r>
      <w:r w:rsidRPr="009202AA">
        <w:tab/>
        <w:t>General</w:t>
      </w:r>
      <w:bookmarkEnd w:id="489"/>
      <w:bookmarkEnd w:id="490"/>
      <w:bookmarkEnd w:id="491"/>
      <w:bookmarkEnd w:id="492"/>
      <w:bookmarkEnd w:id="493"/>
      <w:bookmarkEnd w:id="494"/>
      <w:bookmarkEnd w:id="495"/>
      <w:bookmarkEnd w:id="496"/>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97" w:name="_Toc21096447"/>
      <w:bookmarkStart w:id="498" w:name="_Toc29763414"/>
      <w:bookmarkStart w:id="499" w:name="_Toc36029885"/>
      <w:bookmarkStart w:id="500" w:name="_Toc37179785"/>
      <w:bookmarkStart w:id="501" w:name="_Toc45869485"/>
      <w:bookmarkStart w:id="502" w:name="_Toc52555284"/>
      <w:bookmarkStart w:id="503" w:name="_Toc61126104"/>
      <w:bookmarkStart w:id="504" w:name="_Toc67911520"/>
      <w:r w:rsidRPr="009202AA">
        <w:t>6.3.2.2</w:t>
      </w:r>
      <w:r w:rsidRPr="009202AA">
        <w:tab/>
      </w:r>
      <w:r w:rsidRPr="009202AA">
        <w:rPr>
          <w:lang w:eastAsia="zh-CN"/>
        </w:rPr>
        <w:t>Minimum requirement for MSR operation</w:t>
      </w:r>
      <w:bookmarkEnd w:id="497"/>
      <w:bookmarkEnd w:id="498"/>
      <w:bookmarkEnd w:id="499"/>
      <w:bookmarkEnd w:id="500"/>
      <w:bookmarkEnd w:id="501"/>
      <w:bookmarkEnd w:id="502"/>
      <w:bookmarkEnd w:id="503"/>
      <w:bookmarkEnd w:id="50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505" w:name="_Toc21096448"/>
      <w:bookmarkStart w:id="506" w:name="_Toc29763415"/>
      <w:bookmarkStart w:id="507" w:name="_Toc36029886"/>
      <w:bookmarkStart w:id="508" w:name="_Toc37179786"/>
      <w:bookmarkStart w:id="509" w:name="_Toc45869486"/>
      <w:bookmarkStart w:id="510" w:name="_Toc52555285"/>
      <w:bookmarkStart w:id="511" w:name="_Toc61126105"/>
      <w:bookmarkStart w:id="512" w:name="_Toc67911521"/>
      <w:r w:rsidRPr="009202AA">
        <w:rPr>
          <w:lang w:eastAsia="zh-CN"/>
        </w:rPr>
        <w:t>6.3.2.3</w:t>
      </w:r>
      <w:r w:rsidRPr="009202AA">
        <w:rPr>
          <w:lang w:eastAsia="zh-CN"/>
        </w:rPr>
        <w:tab/>
        <w:t>Minimum requirement for single RAT UTRA operation</w:t>
      </w:r>
      <w:bookmarkEnd w:id="505"/>
      <w:bookmarkEnd w:id="506"/>
      <w:bookmarkEnd w:id="507"/>
      <w:bookmarkEnd w:id="508"/>
      <w:bookmarkEnd w:id="509"/>
      <w:bookmarkEnd w:id="510"/>
      <w:bookmarkEnd w:id="511"/>
      <w:bookmarkEnd w:id="512"/>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513" w:name="_Toc21096449"/>
      <w:bookmarkStart w:id="514" w:name="_Toc29763416"/>
      <w:bookmarkStart w:id="515" w:name="_Toc36029887"/>
      <w:bookmarkStart w:id="516" w:name="_Toc37179787"/>
      <w:bookmarkStart w:id="517" w:name="_Toc45869487"/>
      <w:bookmarkStart w:id="518" w:name="_Toc52555286"/>
      <w:bookmarkStart w:id="519" w:name="_Toc61126106"/>
      <w:bookmarkStart w:id="520" w:name="_Toc67911522"/>
      <w:r w:rsidRPr="009202AA">
        <w:rPr>
          <w:lang w:eastAsia="zh-CN"/>
        </w:rPr>
        <w:t>6.3.2.4</w:t>
      </w:r>
      <w:r w:rsidRPr="009202AA">
        <w:rPr>
          <w:lang w:eastAsia="zh-CN"/>
        </w:rPr>
        <w:tab/>
        <w:t>Minimum requirement for single RAT E-UTRA operation</w:t>
      </w:r>
      <w:bookmarkEnd w:id="513"/>
      <w:bookmarkEnd w:id="514"/>
      <w:bookmarkEnd w:id="515"/>
      <w:bookmarkEnd w:id="516"/>
      <w:bookmarkEnd w:id="517"/>
      <w:bookmarkEnd w:id="518"/>
      <w:bookmarkEnd w:id="519"/>
      <w:bookmarkEnd w:id="52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521" w:name="_Toc21096450"/>
      <w:bookmarkStart w:id="522" w:name="_Toc29763417"/>
      <w:bookmarkStart w:id="523" w:name="_Toc36029888"/>
      <w:bookmarkStart w:id="524" w:name="_Toc37179788"/>
      <w:bookmarkStart w:id="525" w:name="_Toc45869488"/>
      <w:bookmarkStart w:id="526" w:name="_Toc52555287"/>
      <w:bookmarkStart w:id="527" w:name="_Toc61126107"/>
      <w:bookmarkStart w:id="528" w:name="_Toc67911523"/>
      <w:r w:rsidRPr="009202AA">
        <w:rPr>
          <w:lang w:eastAsia="zh-CN"/>
        </w:rPr>
        <w:t>6.3.3</w:t>
      </w:r>
      <w:r w:rsidRPr="009202AA">
        <w:rPr>
          <w:lang w:eastAsia="zh-CN"/>
        </w:rPr>
        <w:tab/>
        <w:t>Power control dynamic range</w:t>
      </w:r>
      <w:bookmarkEnd w:id="521"/>
      <w:bookmarkEnd w:id="522"/>
      <w:bookmarkEnd w:id="523"/>
      <w:bookmarkEnd w:id="524"/>
      <w:bookmarkEnd w:id="525"/>
      <w:bookmarkEnd w:id="526"/>
      <w:bookmarkEnd w:id="527"/>
      <w:bookmarkEnd w:id="528"/>
    </w:p>
    <w:p w14:paraId="2FECA72D" w14:textId="77777777" w:rsidR="004C4A70" w:rsidRPr="009202AA" w:rsidRDefault="004C4A70" w:rsidP="004C4A70">
      <w:pPr>
        <w:pStyle w:val="Heading4"/>
      </w:pPr>
      <w:bookmarkStart w:id="529" w:name="_Toc21096451"/>
      <w:bookmarkStart w:id="530" w:name="_Toc29763418"/>
      <w:bookmarkStart w:id="531" w:name="_Toc36029889"/>
      <w:bookmarkStart w:id="532" w:name="_Toc37179789"/>
      <w:bookmarkStart w:id="533" w:name="_Toc45869489"/>
      <w:bookmarkStart w:id="534" w:name="_Toc52555288"/>
      <w:bookmarkStart w:id="535" w:name="_Toc61126108"/>
      <w:bookmarkStart w:id="536" w:name="_Toc67911524"/>
      <w:r w:rsidRPr="009202AA">
        <w:t>6.3.3.1</w:t>
      </w:r>
      <w:r w:rsidRPr="009202AA">
        <w:tab/>
        <w:t>General</w:t>
      </w:r>
      <w:bookmarkEnd w:id="529"/>
      <w:bookmarkEnd w:id="530"/>
      <w:bookmarkEnd w:id="531"/>
      <w:bookmarkEnd w:id="532"/>
      <w:bookmarkEnd w:id="533"/>
      <w:bookmarkEnd w:id="534"/>
      <w:bookmarkEnd w:id="535"/>
      <w:bookmarkEnd w:id="536"/>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537" w:name="_Toc21096452"/>
      <w:bookmarkStart w:id="538" w:name="_Toc29763419"/>
      <w:bookmarkStart w:id="539" w:name="_Toc36029890"/>
      <w:bookmarkStart w:id="540" w:name="_Toc37179790"/>
      <w:bookmarkStart w:id="541" w:name="_Toc45869490"/>
      <w:bookmarkStart w:id="542" w:name="_Toc52555289"/>
      <w:bookmarkStart w:id="543" w:name="_Toc61126109"/>
      <w:bookmarkStart w:id="544" w:name="_Toc67911525"/>
      <w:r w:rsidRPr="009202AA">
        <w:t>6.3.3.2</w:t>
      </w:r>
      <w:r w:rsidRPr="009202AA">
        <w:tab/>
      </w:r>
      <w:r w:rsidRPr="009202AA">
        <w:rPr>
          <w:lang w:eastAsia="zh-CN"/>
        </w:rPr>
        <w:t>Minimum requirement for MSR operation</w:t>
      </w:r>
      <w:bookmarkEnd w:id="537"/>
      <w:bookmarkEnd w:id="538"/>
      <w:bookmarkEnd w:id="539"/>
      <w:bookmarkEnd w:id="540"/>
      <w:bookmarkEnd w:id="541"/>
      <w:bookmarkEnd w:id="542"/>
      <w:bookmarkEnd w:id="543"/>
      <w:bookmarkEnd w:id="54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545" w:name="_Toc21096453"/>
      <w:bookmarkStart w:id="546" w:name="_Toc29763420"/>
      <w:bookmarkStart w:id="547" w:name="_Toc36029891"/>
      <w:bookmarkStart w:id="548" w:name="_Toc37179791"/>
      <w:bookmarkStart w:id="549" w:name="_Toc45869491"/>
      <w:bookmarkStart w:id="550" w:name="_Toc52555290"/>
      <w:bookmarkStart w:id="551" w:name="_Toc61126110"/>
      <w:bookmarkStart w:id="552" w:name="_Toc67911526"/>
      <w:r w:rsidRPr="009202AA">
        <w:rPr>
          <w:lang w:eastAsia="zh-CN"/>
        </w:rPr>
        <w:t>6.3.3.3</w:t>
      </w:r>
      <w:r w:rsidRPr="009202AA">
        <w:rPr>
          <w:lang w:eastAsia="zh-CN"/>
        </w:rPr>
        <w:tab/>
        <w:t>Minimum requirement for single RAT UTRA operation</w:t>
      </w:r>
      <w:bookmarkEnd w:id="545"/>
      <w:bookmarkEnd w:id="546"/>
      <w:bookmarkEnd w:id="547"/>
      <w:bookmarkEnd w:id="548"/>
      <w:bookmarkEnd w:id="549"/>
      <w:bookmarkEnd w:id="550"/>
      <w:bookmarkEnd w:id="551"/>
      <w:bookmarkEnd w:id="552"/>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553" w:name="_Toc21096454"/>
      <w:bookmarkStart w:id="554" w:name="_Toc29763421"/>
      <w:bookmarkStart w:id="555" w:name="_Toc36029892"/>
      <w:bookmarkStart w:id="556" w:name="_Toc37179792"/>
      <w:bookmarkStart w:id="557" w:name="_Toc45869492"/>
      <w:bookmarkStart w:id="558" w:name="_Toc52555291"/>
      <w:bookmarkStart w:id="559" w:name="_Toc61126111"/>
      <w:bookmarkStart w:id="560" w:name="_Toc67911527"/>
      <w:r w:rsidRPr="009202AA">
        <w:rPr>
          <w:lang w:eastAsia="zh-CN"/>
        </w:rPr>
        <w:t>6.3.3.4</w:t>
      </w:r>
      <w:r w:rsidRPr="009202AA">
        <w:rPr>
          <w:lang w:eastAsia="zh-CN"/>
        </w:rPr>
        <w:tab/>
        <w:t>Minimum requirement for single RAT E-UTRA operation</w:t>
      </w:r>
      <w:bookmarkEnd w:id="553"/>
      <w:bookmarkEnd w:id="554"/>
      <w:bookmarkEnd w:id="555"/>
      <w:bookmarkEnd w:id="556"/>
      <w:bookmarkEnd w:id="557"/>
      <w:bookmarkEnd w:id="558"/>
      <w:bookmarkEnd w:id="559"/>
      <w:bookmarkEnd w:id="560"/>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561" w:name="_Toc21096455"/>
      <w:bookmarkStart w:id="562" w:name="_Toc29763422"/>
      <w:bookmarkStart w:id="563" w:name="_Toc36029893"/>
      <w:bookmarkStart w:id="564" w:name="_Toc37179793"/>
      <w:bookmarkStart w:id="565" w:name="_Toc45869493"/>
      <w:bookmarkStart w:id="566" w:name="_Toc52555292"/>
      <w:bookmarkStart w:id="567" w:name="_Toc61126112"/>
      <w:bookmarkStart w:id="568" w:name="_Toc67911528"/>
      <w:r w:rsidRPr="009202AA">
        <w:rPr>
          <w:lang w:eastAsia="zh-CN"/>
        </w:rPr>
        <w:t>6.3.4</w:t>
      </w:r>
      <w:r w:rsidRPr="009202AA">
        <w:rPr>
          <w:lang w:eastAsia="zh-CN"/>
        </w:rPr>
        <w:tab/>
        <w:t>Total power dynamic range</w:t>
      </w:r>
      <w:bookmarkEnd w:id="561"/>
      <w:bookmarkEnd w:id="562"/>
      <w:bookmarkEnd w:id="563"/>
      <w:bookmarkEnd w:id="564"/>
      <w:bookmarkEnd w:id="565"/>
      <w:bookmarkEnd w:id="566"/>
      <w:bookmarkEnd w:id="567"/>
      <w:bookmarkEnd w:id="568"/>
    </w:p>
    <w:p w14:paraId="5828177D" w14:textId="77777777" w:rsidR="004C4A70" w:rsidRPr="009202AA" w:rsidRDefault="004C4A70" w:rsidP="004C4A70">
      <w:pPr>
        <w:pStyle w:val="Heading4"/>
      </w:pPr>
      <w:bookmarkStart w:id="569" w:name="_Toc21096456"/>
      <w:bookmarkStart w:id="570" w:name="_Toc29763423"/>
      <w:bookmarkStart w:id="571" w:name="_Toc36029894"/>
      <w:bookmarkStart w:id="572" w:name="_Toc37179794"/>
      <w:bookmarkStart w:id="573" w:name="_Toc45869494"/>
      <w:bookmarkStart w:id="574" w:name="_Toc52555293"/>
      <w:bookmarkStart w:id="575" w:name="_Toc61126113"/>
      <w:bookmarkStart w:id="576" w:name="_Toc67911529"/>
      <w:r w:rsidRPr="009202AA">
        <w:t>6.3.4.1</w:t>
      </w:r>
      <w:r w:rsidRPr="009202AA">
        <w:tab/>
        <w:t>General</w:t>
      </w:r>
      <w:bookmarkEnd w:id="569"/>
      <w:bookmarkEnd w:id="570"/>
      <w:bookmarkEnd w:id="571"/>
      <w:bookmarkEnd w:id="572"/>
      <w:bookmarkEnd w:id="573"/>
      <w:bookmarkEnd w:id="574"/>
      <w:bookmarkEnd w:id="575"/>
      <w:bookmarkEnd w:id="576"/>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77" w:name="_Toc21096457"/>
      <w:bookmarkStart w:id="578" w:name="_Toc29763424"/>
      <w:bookmarkStart w:id="579" w:name="_Toc36029895"/>
      <w:bookmarkStart w:id="580" w:name="_Toc37179795"/>
      <w:bookmarkStart w:id="581" w:name="_Toc45869495"/>
      <w:bookmarkStart w:id="582" w:name="_Toc52555294"/>
      <w:bookmarkStart w:id="583" w:name="_Toc61126114"/>
      <w:bookmarkStart w:id="584" w:name="_Toc67911530"/>
      <w:r w:rsidRPr="009202AA">
        <w:t>6.3.4.2</w:t>
      </w:r>
      <w:r w:rsidRPr="009202AA">
        <w:tab/>
      </w:r>
      <w:r w:rsidRPr="009202AA">
        <w:rPr>
          <w:lang w:eastAsia="zh-CN"/>
        </w:rPr>
        <w:t>Minimum requirement for MSR operation</w:t>
      </w:r>
      <w:bookmarkEnd w:id="577"/>
      <w:bookmarkEnd w:id="578"/>
      <w:bookmarkEnd w:id="579"/>
      <w:bookmarkEnd w:id="580"/>
      <w:bookmarkEnd w:id="581"/>
      <w:bookmarkEnd w:id="582"/>
      <w:bookmarkEnd w:id="583"/>
      <w:bookmarkEnd w:id="58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585" w:name="_Toc21096458"/>
      <w:bookmarkStart w:id="586" w:name="_Toc29763425"/>
      <w:bookmarkStart w:id="587" w:name="_Toc36029896"/>
      <w:bookmarkStart w:id="588" w:name="_Toc37179796"/>
      <w:bookmarkStart w:id="589" w:name="_Toc45869496"/>
      <w:bookmarkStart w:id="590" w:name="_Toc52555295"/>
      <w:bookmarkStart w:id="591" w:name="_Toc61126115"/>
      <w:bookmarkStart w:id="592" w:name="_Toc67911531"/>
      <w:r w:rsidRPr="009202AA">
        <w:rPr>
          <w:lang w:eastAsia="zh-CN"/>
        </w:rPr>
        <w:t>6.3.4.3</w:t>
      </w:r>
      <w:r w:rsidRPr="009202AA">
        <w:rPr>
          <w:lang w:eastAsia="zh-CN"/>
        </w:rPr>
        <w:tab/>
        <w:t>Minimum requirement for single RAT UTRA operation</w:t>
      </w:r>
      <w:bookmarkEnd w:id="585"/>
      <w:bookmarkEnd w:id="586"/>
      <w:bookmarkEnd w:id="587"/>
      <w:bookmarkEnd w:id="588"/>
      <w:bookmarkEnd w:id="589"/>
      <w:bookmarkEnd w:id="590"/>
      <w:bookmarkEnd w:id="591"/>
      <w:bookmarkEnd w:id="592"/>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593" w:name="_Toc21096459"/>
      <w:bookmarkStart w:id="594" w:name="_Toc29763426"/>
      <w:bookmarkStart w:id="595" w:name="_Toc36029897"/>
      <w:bookmarkStart w:id="596" w:name="_Toc37179797"/>
      <w:bookmarkStart w:id="597" w:name="_Toc45869497"/>
      <w:bookmarkStart w:id="598" w:name="_Toc52555296"/>
      <w:bookmarkStart w:id="599" w:name="_Toc61126116"/>
      <w:bookmarkStart w:id="600" w:name="_Toc67911532"/>
      <w:r w:rsidRPr="009202AA">
        <w:rPr>
          <w:sz w:val="24"/>
          <w:lang w:eastAsia="zh-CN"/>
        </w:rPr>
        <w:t>6.3.4.4</w:t>
      </w:r>
      <w:r w:rsidRPr="009202AA">
        <w:rPr>
          <w:sz w:val="24"/>
          <w:lang w:eastAsia="zh-CN"/>
        </w:rPr>
        <w:tab/>
        <w:t>Minimum requirement for single RAT E-UTRA operation</w:t>
      </w:r>
      <w:bookmarkEnd w:id="593"/>
      <w:bookmarkEnd w:id="594"/>
      <w:bookmarkEnd w:id="595"/>
      <w:bookmarkEnd w:id="596"/>
      <w:bookmarkEnd w:id="597"/>
      <w:bookmarkEnd w:id="598"/>
      <w:bookmarkEnd w:id="599"/>
      <w:bookmarkEnd w:id="60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601" w:name="_Toc21096460"/>
      <w:bookmarkStart w:id="602" w:name="_Toc29763427"/>
      <w:bookmarkStart w:id="603" w:name="_Toc36029898"/>
      <w:bookmarkStart w:id="604" w:name="_Toc37179798"/>
      <w:bookmarkStart w:id="605" w:name="_Toc45869498"/>
      <w:bookmarkStart w:id="606" w:name="_Toc52555297"/>
      <w:bookmarkStart w:id="607" w:name="_Toc61126117"/>
      <w:bookmarkStart w:id="608" w:name="_Toc67911533"/>
      <w:r w:rsidRPr="009202AA">
        <w:rPr>
          <w:lang w:eastAsia="zh-CN"/>
        </w:rPr>
        <w:t>6.3.5</w:t>
      </w:r>
      <w:r w:rsidRPr="009202AA">
        <w:rPr>
          <w:lang w:eastAsia="zh-CN"/>
        </w:rPr>
        <w:tab/>
        <w:t>IPDL time mask</w:t>
      </w:r>
      <w:bookmarkEnd w:id="601"/>
      <w:bookmarkEnd w:id="602"/>
      <w:bookmarkEnd w:id="603"/>
      <w:bookmarkEnd w:id="604"/>
      <w:bookmarkEnd w:id="605"/>
      <w:bookmarkEnd w:id="606"/>
      <w:bookmarkEnd w:id="607"/>
      <w:bookmarkEnd w:id="608"/>
    </w:p>
    <w:p w14:paraId="77D8DB4F" w14:textId="77777777" w:rsidR="004C4A70" w:rsidRPr="009202AA" w:rsidRDefault="004C4A70" w:rsidP="004C4A70">
      <w:pPr>
        <w:pStyle w:val="Heading4"/>
      </w:pPr>
      <w:bookmarkStart w:id="609" w:name="_Toc21096461"/>
      <w:bookmarkStart w:id="610" w:name="_Toc29763428"/>
      <w:bookmarkStart w:id="611" w:name="_Toc36029899"/>
      <w:bookmarkStart w:id="612" w:name="_Toc37179799"/>
      <w:bookmarkStart w:id="613" w:name="_Toc45869499"/>
      <w:bookmarkStart w:id="614" w:name="_Toc52555298"/>
      <w:bookmarkStart w:id="615" w:name="_Toc61126118"/>
      <w:bookmarkStart w:id="616" w:name="_Toc67911534"/>
      <w:r w:rsidRPr="009202AA">
        <w:t>6.3.5.1</w:t>
      </w:r>
      <w:r w:rsidRPr="009202AA">
        <w:tab/>
        <w:t>General</w:t>
      </w:r>
      <w:bookmarkEnd w:id="609"/>
      <w:bookmarkEnd w:id="610"/>
      <w:bookmarkEnd w:id="611"/>
      <w:bookmarkEnd w:id="612"/>
      <w:bookmarkEnd w:id="613"/>
      <w:bookmarkEnd w:id="614"/>
      <w:bookmarkEnd w:id="615"/>
      <w:bookmarkEnd w:id="616"/>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617" w:name="_Toc21096462"/>
      <w:bookmarkStart w:id="618" w:name="_Toc29763429"/>
      <w:bookmarkStart w:id="619" w:name="_Toc36029900"/>
      <w:bookmarkStart w:id="620" w:name="_Toc37179800"/>
      <w:bookmarkStart w:id="621" w:name="_Toc45869500"/>
      <w:bookmarkStart w:id="622" w:name="_Toc52555299"/>
      <w:bookmarkStart w:id="623" w:name="_Toc61126119"/>
      <w:bookmarkStart w:id="624" w:name="_Toc67911535"/>
      <w:r w:rsidRPr="009202AA">
        <w:t>6.3.5.2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625" w:name="_Toc21096463"/>
      <w:bookmarkStart w:id="626" w:name="_Toc29763430"/>
      <w:bookmarkStart w:id="627" w:name="_Toc36029901"/>
      <w:bookmarkStart w:id="628" w:name="_Toc37179801"/>
      <w:bookmarkStart w:id="629" w:name="_Toc45869501"/>
      <w:bookmarkStart w:id="630" w:name="_Toc52555300"/>
      <w:bookmarkStart w:id="631" w:name="_Toc61126120"/>
      <w:bookmarkStart w:id="632" w:name="_Toc67911536"/>
      <w:r w:rsidRPr="009202AA">
        <w:rPr>
          <w:lang w:eastAsia="zh-CN"/>
        </w:rPr>
        <w:t>6.3.5.3</w:t>
      </w:r>
      <w:r w:rsidRPr="009202AA">
        <w:rPr>
          <w:lang w:eastAsia="zh-CN"/>
        </w:rPr>
        <w:tab/>
        <w:t>Minimum requirement for single RAT UTRA operation</w:t>
      </w:r>
      <w:bookmarkEnd w:id="625"/>
      <w:bookmarkEnd w:id="626"/>
      <w:bookmarkEnd w:id="627"/>
      <w:bookmarkEnd w:id="628"/>
      <w:bookmarkEnd w:id="629"/>
      <w:bookmarkEnd w:id="630"/>
      <w:bookmarkEnd w:id="631"/>
      <w:bookmarkEnd w:id="632"/>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633" w:name="_Toc21096464"/>
      <w:bookmarkStart w:id="634" w:name="_Toc29763431"/>
      <w:bookmarkStart w:id="635" w:name="_Toc36029902"/>
      <w:bookmarkStart w:id="636" w:name="_Toc37179802"/>
      <w:bookmarkStart w:id="637" w:name="_Toc45869502"/>
      <w:bookmarkStart w:id="638" w:name="_Toc52555301"/>
      <w:bookmarkStart w:id="639" w:name="_Toc61126121"/>
      <w:bookmarkStart w:id="640" w:name="_Toc67911537"/>
      <w:r w:rsidRPr="009202AA">
        <w:rPr>
          <w:lang w:eastAsia="zh-CN"/>
        </w:rPr>
        <w:t>6.3.5.4</w:t>
      </w:r>
      <w:r w:rsidRPr="009202AA">
        <w:rPr>
          <w:lang w:eastAsia="zh-CN"/>
        </w:rPr>
        <w:tab/>
        <w:t>Minimum requirement for single RAT E-UTRA operation</w:t>
      </w:r>
      <w:bookmarkEnd w:id="633"/>
      <w:bookmarkEnd w:id="634"/>
      <w:bookmarkEnd w:id="635"/>
      <w:bookmarkEnd w:id="636"/>
      <w:bookmarkEnd w:id="637"/>
      <w:bookmarkEnd w:id="638"/>
      <w:bookmarkEnd w:id="639"/>
      <w:bookmarkEnd w:id="640"/>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641" w:name="_Toc21096465"/>
      <w:bookmarkStart w:id="642" w:name="_Toc29763432"/>
      <w:bookmarkStart w:id="643" w:name="_Toc36029903"/>
      <w:bookmarkStart w:id="644" w:name="_Toc37179803"/>
      <w:bookmarkStart w:id="645" w:name="_Toc45869503"/>
      <w:bookmarkStart w:id="646" w:name="_Toc52555302"/>
      <w:bookmarkStart w:id="647" w:name="_Toc61126122"/>
      <w:bookmarkStart w:id="648" w:name="_Toc67911538"/>
      <w:r w:rsidRPr="009202AA">
        <w:rPr>
          <w:lang w:eastAsia="zh-CN"/>
        </w:rPr>
        <w:t>6.3.6</w:t>
      </w:r>
      <w:r w:rsidRPr="009202AA">
        <w:rPr>
          <w:lang w:eastAsia="zh-CN"/>
        </w:rPr>
        <w:tab/>
        <w:t>RE Power control dynamic range</w:t>
      </w:r>
      <w:bookmarkEnd w:id="641"/>
      <w:bookmarkEnd w:id="642"/>
      <w:bookmarkEnd w:id="643"/>
      <w:bookmarkEnd w:id="644"/>
      <w:bookmarkEnd w:id="645"/>
      <w:bookmarkEnd w:id="646"/>
      <w:bookmarkEnd w:id="647"/>
      <w:bookmarkEnd w:id="648"/>
    </w:p>
    <w:p w14:paraId="28408B8F" w14:textId="77777777" w:rsidR="004C4A70" w:rsidRPr="009202AA" w:rsidRDefault="004C4A70" w:rsidP="004C4A70">
      <w:pPr>
        <w:pStyle w:val="Heading4"/>
      </w:pPr>
      <w:bookmarkStart w:id="649" w:name="_Toc21096466"/>
      <w:bookmarkStart w:id="650" w:name="_Toc29763433"/>
      <w:bookmarkStart w:id="651" w:name="_Toc36029904"/>
      <w:bookmarkStart w:id="652" w:name="_Toc37179804"/>
      <w:bookmarkStart w:id="653" w:name="_Toc45869504"/>
      <w:bookmarkStart w:id="654" w:name="_Toc52555303"/>
      <w:bookmarkStart w:id="655" w:name="_Toc61126123"/>
      <w:bookmarkStart w:id="656" w:name="_Toc67911539"/>
      <w:r w:rsidRPr="009202AA">
        <w:t>6.3.6.1</w:t>
      </w:r>
      <w:r w:rsidRPr="009202AA">
        <w:tab/>
        <w:t>General</w:t>
      </w:r>
      <w:bookmarkEnd w:id="649"/>
      <w:bookmarkEnd w:id="650"/>
      <w:bookmarkEnd w:id="651"/>
      <w:bookmarkEnd w:id="652"/>
      <w:bookmarkEnd w:id="653"/>
      <w:bookmarkEnd w:id="654"/>
      <w:bookmarkEnd w:id="655"/>
      <w:bookmarkEnd w:id="656"/>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657" w:name="_Toc21096467"/>
      <w:bookmarkStart w:id="658" w:name="_Toc29763434"/>
      <w:bookmarkStart w:id="659" w:name="_Toc36029905"/>
      <w:bookmarkStart w:id="660" w:name="_Toc37179805"/>
      <w:bookmarkStart w:id="661" w:name="_Toc45869505"/>
      <w:bookmarkStart w:id="662" w:name="_Toc52555304"/>
      <w:bookmarkStart w:id="663" w:name="_Toc61126124"/>
      <w:bookmarkStart w:id="664" w:name="_Toc67911540"/>
      <w:r w:rsidRPr="009202AA">
        <w:t>6.3.6.2</w:t>
      </w:r>
      <w:r w:rsidRPr="009202AA">
        <w:tab/>
      </w:r>
      <w:r w:rsidRPr="009202AA">
        <w:rPr>
          <w:lang w:eastAsia="zh-CN"/>
        </w:rPr>
        <w:t>Minimum requirement for MSR operation</w:t>
      </w:r>
      <w:bookmarkEnd w:id="657"/>
      <w:bookmarkEnd w:id="658"/>
      <w:bookmarkEnd w:id="659"/>
      <w:bookmarkEnd w:id="660"/>
      <w:bookmarkEnd w:id="661"/>
      <w:bookmarkEnd w:id="662"/>
      <w:bookmarkEnd w:id="663"/>
      <w:bookmarkEnd w:id="66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665" w:name="_Toc21096468"/>
      <w:bookmarkStart w:id="666" w:name="_Toc29763435"/>
      <w:bookmarkStart w:id="667" w:name="_Toc36029906"/>
      <w:bookmarkStart w:id="668" w:name="_Toc37179806"/>
      <w:bookmarkStart w:id="669" w:name="_Toc45869506"/>
      <w:bookmarkStart w:id="670" w:name="_Toc52555305"/>
      <w:bookmarkStart w:id="671" w:name="_Toc61126125"/>
      <w:bookmarkStart w:id="672" w:name="_Toc67911541"/>
      <w:r w:rsidRPr="009202AA">
        <w:rPr>
          <w:lang w:eastAsia="zh-CN"/>
        </w:rPr>
        <w:t>6.3.6.3</w:t>
      </w:r>
      <w:r w:rsidRPr="009202AA">
        <w:rPr>
          <w:lang w:eastAsia="zh-CN"/>
        </w:rPr>
        <w:tab/>
        <w:t>Minimum requirement for single RAT UTRA operation</w:t>
      </w:r>
      <w:bookmarkEnd w:id="665"/>
      <w:bookmarkEnd w:id="666"/>
      <w:bookmarkEnd w:id="667"/>
      <w:bookmarkEnd w:id="668"/>
      <w:bookmarkEnd w:id="669"/>
      <w:bookmarkEnd w:id="670"/>
      <w:bookmarkEnd w:id="671"/>
      <w:bookmarkEnd w:id="672"/>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673" w:name="_Toc21096469"/>
      <w:bookmarkStart w:id="674" w:name="_Toc29763436"/>
      <w:bookmarkStart w:id="675" w:name="_Toc36029907"/>
      <w:bookmarkStart w:id="676" w:name="_Toc37179807"/>
      <w:bookmarkStart w:id="677" w:name="_Toc45869507"/>
      <w:bookmarkStart w:id="678" w:name="_Toc52555306"/>
      <w:bookmarkStart w:id="679" w:name="_Toc61126126"/>
      <w:bookmarkStart w:id="680" w:name="_Toc67911542"/>
      <w:r w:rsidRPr="009202AA">
        <w:rPr>
          <w:lang w:eastAsia="zh-CN"/>
        </w:rPr>
        <w:t>6.3.6.4</w:t>
      </w:r>
      <w:r w:rsidRPr="009202AA">
        <w:rPr>
          <w:lang w:eastAsia="zh-CN"/>
        </w:rPr>
        <w:tab/>
        <w:t>Minimum requirement for single RAT E-UTRA operation</w:t>
      </w:r>
      <w:bookmarkEnd w:id="673"/>
      <w:bookmarkEnd w:id="674"/>
      <w:bookmarkEnd w:id="675"/>
      <w:bookmarkEnd w:id="676"/>
      <w:bookmarkEnd w:id="677"/>
      <w:bookmarkEnd w:id="678"/>
      <w:bookmarkEnd w:id="679"/>
      <w:bookmarkEnd w:id="68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81" w:name="_Toc21096470"/>
      <w:bookmarkStart w:id="682" w:name="_Toc29763437"/>
      <w:bookmarkStart w:id="683" w:name="_Toc36029908"/>
      <w:bookmarkStart w:id="684" w:name="_Toc37179808"/>
      <w:bookmarkStart w:id="685" w:name="_Toc45869508"/>
      <w:bookmarkStart w:id="686" w:name="_Toc52555307"/>
      <w:bookmarkStart w:id="687" w:name="_Toc61126127"/>
      <w:bookmarkStart w:id="688" w:name="_Toc67911543"/>
      <w:r w:rsidRPr="009202AA">
        <w:rPr>
          <w:lang w:eastAsia="zh-CN"/>
        </w:rPr>
        <w:t>6.4</w:t>
      </w:r>
      <w:r w:rsidRPr="009202AA">
        <w:rPr>
          <w:lang w:eastAsia="zh-CN"/>
        </w:rPr>
        <w:tab/>
        <w:t>Transmit ON/OFF power</w:t>
      </w:r>
      <w:bookmarkEnd w:id="681"/>
      <w:bookmarkEnd w:id="682"/>
      <w:bookmarkEnd w:id="683"/>
      <w:bookmarkEnd w:id="684"/>
      <w:bookmarkEnd w:id="685"/>
      <w:bookmarkEnd w:id="686"/>
      <w:bookmarkEnd w:id="687"/>
      <w:bookmarkEnd w:id="688"/>
    </w:p>
    <w:p w14:paraId="579F174C" w14:textId="77777777" w:rsidR="004C4A70" w:rsidRPr="009202AA" w:rsidRDefault="004C4A70" w:rsidP="004C4A70">
      <w:pPr>
        <w:pStyle w:val="Heading3"/>
      </w:pPr>
      <w:bookmarkStart w:id="689" w:name="_Toc21096471"/>
      <w:bookmarkStart w:id="690" w:name="_Toc29763438"/>
      <w:bookmarkStart w:id="691" w:name="_Toc36029909"/>
      <w:bookmarkStart w:id="692" w:name="_Toc37179809"/>
      <w:bookmarkStart w:id="693" w:name="_Toc45869509"/>
      <w:bookmarkStart w:id="694" w:name="_Toc52555308"/>
      <w:bookmarkStart w:id="695" w:name="_Toc61126128"/>
      <w:bookmarkStart w:id="696" w:name="_Toc67911544"/>
      <w:r w:rsidRPr="009202AA">
        <w:t>6.4.1</w:t>
      </w:r>
      <w:r w:rsidRPr="009202AA">
        <w:tab/>
        <w:t>General</w:t>
      </w:r>
      <w:bookmarkEnd w:id="689"/>
      <w:bookmarkEnd w:id="690"/>
      <w:bookmarkEnd w:id="691"/>
      <w:bookmarkEnd w:id="692"/>
      <w:bookmarkEnd w:id="693"/>
      <w:bookmarkEnd w:id="694"/>
      <w:bookmarkEnd w:id="695"/>
      <w:bookmarkEnd w:id="696"/>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697" w:name="_Toc21096472"/>
      <w:bookmarkStart w:id="698" w:name="_Toc29763439"/>
      <w:bookmarkStart w:id="699" w:name="_Toc36029910"/>
      <w:bookmarkStart w:id="700" w:name="_Toc37179810"/>
      <w:bookmarkStart w:id="701" w:name="_Toc45869510"/>
      <w:bookmarkStart w:id="702" w:name="_Toc52555309"/>
      <w:bookmarkStart w:id="703" w:name="_Toc61126129"/>
      <w:bookmarkStart w:id="704" w:name="_Toc67911545"/>
      <w:r w:rsidRPr="009202AA">
        <w:t>6.4.2</w:t>
      </w:r>
      <w:r w:rsidRPr="009202AA">
        <w:tab/>
        <w:t>Transmitter OFF power</w:t>
      </w:r>
      <w:bookmarkEnd w:id="697"/>
      <w:bookmarkEnd w:id="698"/>
      <w:bookmarkEnd w:id="699"/>
      <w:bookmarkEnd w:id="700"/>
      <w:bookmarkEnd w:id="701"/>
      <w:bookmarkEnd w:id="702"/>
      <w:bookmarkEnd w:id="703"/>
      <w:bookmarkEnd w:id="704"/>
    </w:p>
    <w:p w14:paraId="5CFA662E" w14:textId="77777777" w:rsidR="004C4A70" w:rsidRPr="009202AA" w:rsidRDefault="004C4A70" w:rsidP="004C4A70">
      <w:pPr>
        <w:pStyle w:val="Heading4"/>
      </w:pPr>
      <w:bookmarkStart w:id="705" w:name="_Toc21096473"/>
      <w:bookmarkStart w:id="706" w:name="_Toc29763440"/>
      <w:bookmarkStart w:id="707" w:name="_Toc36029911"/>
      <w:bookmarkStart w:id="708" w:name="_Toc37179811"/>
      <w:bookmarkStart w:id="709" w:name="_Toc45869511"/>
      <w:bookmarkStart w:id="710" w:name="_Toc52555310"/>
      <w:bookmarkStart w:id="711" w:name="_Toc61126130"/>
      <w:bookmarkStart w:id="712" w:name="_Toc67911546"/>
      <w:r w:rsidRPr="009202AA">
        <w:t>6.4.2.1</w:t>
      </w:r>
      <w:r w:rsidRPr="009202AA">
        <w:tab/>
        <w:t>General</w:t>
      </w:r>
      <w:bookmarkEnd w:id="705"/>
      <w:bookmarkEnd w:id="706"/>
      <w:bookmarkEnd w:id="707"/>
      <w:bookmarkEnd w:id="708"/>
      <w:bookmarkEnd w:id="709"/>
      <w:bookmarkEnd w:id="710"/>
      <w:bookmarkEnd w:id="711"/>
      <w:bookmarkEnd w:id="712"/>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713" w:name="_Toc21096474"/>
      <w:bookmarkStart w:id="714" w:name="_Toc29763441"/>
      <w:bookmarkStart w:id="715" w:name="_Toc36029912"/>
      <w:bookmarkStart w:id="716" w:name="_Toc37179812"/>
      <w:bookmarkStart w:id="717" w:name="_Toc45869512"/>
      <w:bookmarkStart w:id="718" w:name="_Toc52555311"/>
      <w:bookmarkStart w:id="719" w:name="_Toc61126131"/>
      <w:bookmarkStart w:id="720" w:name="_Toc67911547"/>
      <w:r w:rsidRPr="009202AA">
        <w:t>6.4.2.2</w:t>
      </w:r>
      <w:r w:rsidRPr="009202AA">
        <w:tab/>
      </w:r>
      <w:r w:rsidRPr="009202AA">
        <w:rPr>
          <w:lang w:eastAsia="zh-CN"/>
        </w:rPr>
        <w:t>Minimum requirement for MSR operation</w:t>
      </w:r>
      <w:bookmarkEnd w:id="713"/>
      <w:bookmarkEnd w:id="714"/>
      <w:bookmarkEnd w:id="715"/>
      <w:bookmarkEnd w:id="716"/>
      <w:bookmarkEnd w:id="717"/>
      <w:bookmarkEnd w:id="718"/>
      <w:bookmarkEnd w:id="719"/>
      <w:bookmarkEnd w:id="720"/>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721" w:name="_Toc21096475"/>
      <w:bookmarkStart w:id="722" w:name="_Toc29763442"/>
      <w:bookmarkStart w:id="723" w:name="_Toc36029913"/>
      <w:bookmarkStart w:id="724" w:name="_Toc37179813"/>
      <w:bookmarkStart w:id="725" w:name="_Toc45869513"/>
      <w:bookmarkStart w:id="726" w:name="_Toc52555312"/>
      <w:bookmarkStart w:id="727" w:name="_Toc61126132"/>
      <w:bookmarkStart w:id="728" w:name="_Toc67911548"/>
      <w:r w:rsidRPr="009202AA">
        <w:rPr>
          <w:lang w:eastAsia="zh-CN"/>
        </w:rPr>
        <w:t>6.4.2.3</w:t>
      </w:r>
      <w:r w:rsidRPr="009202AA">
        <w:rPr>
          <w:lang w:eastAsia="zh-CN"/>
        </w:rPr>
        <w:tab/>
        <w:t>Minimum requirement for single RAT UTRA operation</w:t>
      </w:r>
      <w:bookmarkEnd w:id="721"/>
      <w:bookmarkEnd w:id="722"/>
      <w:bookmarkEnd w:id="723"/>
      <w:bookmarkEnd w:id="724"/>
      <w:bookmarkEnd w:id="725"/>
      <w:bookmarkEnd w:id="726"/>
      <w:bookmarkEnd w:id="727"/>
      <w:bookmarkEnd w:id="728"/>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729" w:name="_Toc21096476"/>
      <w:bookmarkStart w:id="730" w:name="_Toc29763443"/>
      <w:bookmarkStart w:id="731" w:name="_Toc36029914"/>
      <w:bookmarkStart w:id="732" w:name="_Toc37179814"/>
      <w:bookmarkStart w:id="733" w:name="_Toc45869514"/>
      <w:bookmarkStart w:id="734" w:name="_Toc52555313"/>
      <w:bookmarkStart w:id="735" w:name="_Toc61126133"/>
      <w:bookmarkStart w:id="736" w:name="_Toc67911549"/>
      <w:r w:rsidRPr="009202AA">
        <w:rPr>
          <w:lang w:eastAsia="zh-CN"/>
        </w:rPr>
        <w:t>6.4.2.4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737" w:name="_Toc21096477"/>
      <w:bookmarkStart w:id="738" w:name="_Toc29763444"/>
      <w:bookmarkStart w:id="739" w:name="_Toc36029915"/>
      <w:bookmarkStart w:id="740" w:name="_Toc37179815"/>
      <w:bookmarkStart w:id="741" w:name="_Toc45869515"/>
      <w:bookmarkStart w:id="742" w:name="_Toc52555314"/>
      <w:bookmarkStart w:id="743" w:name="_Toc61126134"/>
      <w:bookmarkStart w:id="744" w:name="_Toc67911550"/>
      <w:r w:rsidRPr="009202AA">
        <w:t>6.4.3</w:t>
      </w:r>
      <w:r w:rsidRPr="009202AA">
        <w:tab/>
        <w:t>Transmitter transient period</w:t>
      </w:r>
      <w:bookmarkEnd w:id="737"/>
      <w:bookmarkEnd w:id="738"/>
      <w:bookmarkEnd w:id="739"/>
      <w:bookmarkEnd w:id="740"/>
      <w:bookmarkEnd w:id="741"/>
      <w:bookmarkEnd w:id="742"/>
      <w:bookmarkEnd w:id="743"/>
      <w:bookmarkEnd w:id="744"/>
    </w:p>
    <w:p w14:paraId="1E755CD9" w14:textId="77777777" w:rsidR="004C4A70" w:rsidRPr="009202AA" w:rsidRDefault="004C4A70" w:rsidP="004C4A70">
      <w:pPr>
        <w:pStyle w:val="Heading4"/>
      </w:pPr>
      <w:bookmarkStart w:id="745" w:name="_Toc21096478"/>
      <w:bookmarkStart w:id="746" w:name="_Toc29763445"/>
      <w:bookmarkStart w:id="747" w:name="_Toc36029916"/>
      <w:bookmarkStart w:id="748" w:name="_Toc37179816"/>
      <w:bookmarkStart w:id="749" w:name="_Toc45869516"/>
      <w:bookmarkStart w:id="750" w:name="_Toc52555315"/>
      <w:bookmarkStart w:id="751" w:name="_Toc61126135"/>
      <w:bookmarkStart w:id="752" w:name="_Toc67911551"/>
      <w:r w:rsidRPr="009202AA">
        <w:t>6.4.3.1</w:t>
      </w:r>
      <w:r w:rsidRPr="009202AA">
        <w:tab/>
        <w:t>General</w:t>
      </w:r>
      <w:bookmarkEnd w:id="745"/>
      <w:bookmarkEnd w:id="746"/>
      <w:bookmarkEnd w:id="747"/>
      <w:bookmarkEnd w:id="748"/>
      <w:bookmarkEnd w:id="749"/>
      <w:bookmarkEnd w:id="750"/>
      <w:bookmarkEnd w:id="751"/>
      <w:bookmarkEnd w:id="752"/>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11.6pt" o:ole="">
            <v:imagedata r:id="rId14" o:title="" croptop="6311f" cropleft="2026f" cropright="2877f"/>
          </v:shape>
          <o:OLEObject Type="Embed" ProgID="Word.Picture.8" ShapeID="_x0000_i1025" DrawAspect="Content" ObjectID="_167938595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753" w:name="_Toc21096479"/>
      <w:bookmarkStart w:id="754" w:name="_Toc29763446"/>
      <w:bookmarkStart w:id="755" w:name="_Toc36029917"/>
      <w:bookmarkStart w:id="756" w:name="_Toc37179817"/>
      <w:bookmarkStart w:id="757" w:name="_Toc45869517"/>
      <w:bookmarkStart w:id="758" w:name="_Toc52555316"/>
      <w:bookmarkStart w:id="759" w:name="_Toc61126136"/>
      <w:bookmarkStart w:id="760" w:name="_Toc67911552"/>
      <w:r w:rsidRPr="009202AA">
        <w:t>6.4.3.2</w:t>
      </w:r>
      <w:r w:rsidRPr="009202AA">
        <w:tab/>
      </w:r>
      <w:r w:rsidRPr="009202AA">
        <w:rPr>
          <w:lang w:eastAsia="zh-CN"/>
        </w:rPr>
        <w:t>Minimum requirement for MSR operation</w:t>
      </w:r>
      <w:bookmarkEnd w:id="753"/>
      <w:bookmarkEnd w:id="754"/>
      <w:bookmarkEnd w:id="755"/>
      <w:bookmarkEnd w:id="756"/>
      <w:bookmarkEnd w:id="757"/>
      <w:bookmarkEnd w:id="758"/>
      <w:bookmarkEnd w:id="759"/>
      <w:bookmarkEnd w:id="76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761" w:name="_Toc21096480"/>
      <w:bookmarkStart w:id="762" w:name="_Toc29763447"/>
      <w:bookmarkStart w:id="763" w:name="_Toc36029918"/>
      <w:bookmarkStart w:id="764" w:name="_Toc37179818"/>
      <w:bookmarkStart w:id="765" w:name="_Toc45869518"/>
      <w:bookmarkStart w:id="766" w:name="_Toc52555317"/>
      <w:bookmarkStart w:id="767" w:name="_Toc61126137"/>
      <w:bookmarkStart w:id="768" w:name="_Toc67911553"/>
      <w:r w:rsidRPr="009202AA">
        <w:rPr>
          <w:lang w:eastAsia="zh-CN"/>
        </w:rPr>
        <w:t>6.4.3.3</w:t>
      </w:r>
      <w:r w:rsidRPr="009202AA">
        <w:rPr>
          <w:lang w:eastAsia="zh-CN"/>
        </w:rPr>
        <w:tab/>
        <w:t>Minimum requirement for single RAT UTRA operation</w:t>
      </w:r>
      <w:bookmarkEnd w:id="761"/>
      <w:bookmarkEnd w:id="762"/>
      <w:bookmarkEnd w:id="763"/>
      <w:bookmarkEnd w:id="764"/>
      <w:bookmarkEnd w:id="765"/>
      <w:bookmarkEnd w:id="766"/>
      <w:bookmarkEnd w:id="767"/>
      <w:bookmarkEnd w:id="768"/>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769" w:name="_Toc21096481"/>
      <w:bookmarkStart w:id="770" w:name="_Toc29763448"/>
      <w:bookmarkStart w:id="771" w:name="_Toc36029919"/>
      <w:bookmarkStart w:id="772" w:name="_Toc37179819"/>
      <w:bookmarkStart w:id="773" w:name="_Toc45869519"/>
      <w:bookmarkStart w:id="774" w:name="_Toc52555318"/>
      <w:bookmarkStart w:id="775" w:name="_Toc61126138"/>
      <w:bookmarkStart w:id="776" w:name="_Toc67911554"/>
      <w:r w:rsidRPr="009202AA">
        <w:rPr>
          <w:lang w:eastAsia="zh-CN"/>
        </w:rPr>
        <w:t>6.4.3.4</w:t>
      </w:r>
      <w:r w:rsidRPr="009202AA">
        <w:rPr>
          <w:lang w:eastAsia="zh-CN"/>
        </w:rPr>
        <w:tab/>
        <w:t>Minimum requirement for single RAT E-UTRA operation</w:t>
      </w:r>
      <w:bookmarkEnd w:id="769"/>
      <w:bookmarkEnd w:id="770"/>
      <w:bookmarkEnd w:id="771"/>
      <w:bookmarkEnd w:id="772"/>
      <w:bookmarkEnd w:id="773"/>
      <w:bookmarkEnd w:id="774"/>
      <w:bookmarkEnd w:id="775"/>
      <w:bookmarkEnd w:id="776"/>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777" w:name="_Toc21096482"/>
      <w:bookmarkStart w:id="778" w:name="_Toc29763449"/>
      <w:bookmarkStart w:id="779" w:name="_Toc36029920"/>
      <w:bookmarkStart w:id="780" w:name="_Toc37179820"/>
      <w:bookmarkStart w:id="781" w:name="_Toc45869520"/>
      <w:bookmarkStart w:id="782" w:name="_Toc52555319"/>
      <w:bookmarkStart w:id="783" w:name="_Toc61126139"/>
      <w:bookmarkStart w:id="784" w:name="_Toc67911555"/>
      <w:r w:rsidRPr="009202AA">
        <w:rPr>
          <w:lang w:eastAsia="zh-CN"/>
        </w:rPr>
        <w:t>6.5</w:t>
      </w:r>
      <w:r w:rsidRPr="009202AA">
        <w:rPr>
          <w:lang w:eastAsia="zh-CN"/>
        </w:rPr>
        <w:tab/>
        <w:t>Transmitted signal quality</w:t>
      </w:r>
      <w:bookmarkEnd w:id="777"/>
      <w:bookmarkEnd w:id="778"/>
      <w:bookmarkEnd w:id="779"/>
      <w:bookmarkEnd w:id="780"/>
      <w:bookmarkEnd w:id="781"/>
      <w:bookmarkEnd w:id="782"/>
      <w:bookmarkEnd w:id="783"/>
      <w:bookmarkEnd w:id="784"/>
    </w:p>
    <w:p w14:paraId="02216487" w14:textId="77777777" w:rsidR="004C4A70" w:rsidRPr="009202AA" w:rsidRDefault="004C4A70" w:rsidP="004C4A70">
      <w:pPr>
        <w:pStyle w:val="Heading3"/>
      </w:pPr>
      <w:bookmarkStart w:id="785" w:name="_Toc21096483"/>
      <w:bookmarkStart w:id="786" w:name="_Toc29763450"/>
      <w:bookmarkStart w:id="787" w:name="_Toc36029921"/>
      <w:bookmarkStart w:id="788" w:name="_Toc37179821"/>
      <w:bookmarkStart w:id="789" w:name="_Toc45869521"/>
      <w:bookmarkStart w:id="790" w:name="_Toc52555320"/>
      <w:bookmarkStart w:id="791" w:name="_Toc61126140"/>
      <w:bookmarkStart w:id="792" w:name="_Toc67911556"/>
      <w:r w:rsidRPr="009202AA">
        <w:t>6.5.1</w:t>
      </w:r>
      <w:r w:rsidRPr="009202AA">
        <w:tab/>
        <w:t>General</w:t>
      </w:r>
      <w:bookmarkEnd w:id="785"/>
      <w:bookmarkEnd w:id="786"/>
      <w:bookmarkEnd w:id="787"/>
      <w:bookmarkEnd w:id="788"/>
      <w:bookmarkEnd w:id="789"/>
      <w:bookmarkEnd w:id="790"/>
      <w:bookmarkEnd w:id="791"/>
      <w:bookmarkEnd w:id="792"/>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793" w:name="_Toc21096484"/>
      <w:bookmarkStart w:id="794" w:name="_Toc29763451"/>
      <w:bookmarkStart w:id="795" w:name="_Toc36029922"/>
      <w:bookmarkStart w:id="796" w:name="_Toc37179822"/>
      <w:bookmarkStart w:id="797" w:name="_Toc45869522"/>
      <w:bookmarkStart w:id="798" w:name="_Toc52555321"/>
      <w:bookmarkStart w:id="799" w:name="_Toc61126141"/>
      <w:bookmarkStart w:id="800" w:name="_Toc67911557"/>
      <w:r w:rsidRPr="009202AA">
        <w:t>6.5.2</w:t>
      </w:r>
      <w:r w:rsidRPr="009202AA">
        <w:tab/>
        <w:t>Frequency Error</w:t>
      </w:r>
      <w:bookmarkEnd w:id="793"/>
      <w:bookmarkEnd w:id="794"/>
      <w:bookmarkEnd w:id="795"/>
      <w:bookmarkEnd w:id="796"/>
      <w:bookmarkEnd w:id="797"/>
      <w:bookmarkEnd w:id="798"/>
      <w:bookmarkEnd w:id="799"/>
      <w:bookmarkEnd w:id="800"/>
      <w:r w:rsidRPr="009202AA">
        <w:t xml:space="preserve"> </w:t>
      </w:r>
    </w:p>
    <w:p w14:paraId="54B067BD" w14:textId="77777777" w:rsidR="004C4A70" w:rsidRPr="009202AA" w:rsidRDefault="004C4A70" w:rsidP="004C4A70">
      <w:pPr>
        <w:pStyle w:val="Heading4"/>
      </w:pPr>
      <w:bookmarkStart w:id="801" w:name="_Toc21096485"/>
      <w:bookmarkStart w:id="802" w:name="_Toc29763452"/>
      <w:bookmarkStart w:id="803" w:name="_Toc36029923"/>
      <w:bookmarkStart w:id="804" w:name="_Toc37179823"/>
      <w:bookmarkStart w:id="805" w:name="_Toc45869523"/>
      <w:bookmarkStart w:id="806" w:name="_Toc52555322"/>
      <w:bookmarkStart w:id="807" w:name="_Toc61126142"/>
      <w:bookmarkStart w:id="808" w:name="_Toc67911558"/>
      <w:r w:rsidRPr="009202AA">
        <w:t>6.5.2.1</w:t>
      </w:r>
      <w:r w:rsidRPr="009202AA">
        <w:tab/>
        <w:t>General</w:t>
      </w:r>
      <w:bookmarkEnd w:id="801"/>
      <w:bookmarkEnd w:id="802"/>
      <w:bookmarkEnd w:id="803"/>
      <w:bookmarkEnd w:id="804"/>
      <w:bookmarkEnd w:id="805"/>
      <w:bookmarkEnd w:id="806"/>
      <w:bookmarkEnd w:id="807"/>
      <w:bookmarkEnd w:id="808"/>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809" w:name="_Toc21096486"/>
      <w:bookmarkStart w:id="810" w:name="_Toc29763453"/>
      <w:bookmarkStart w:id="811" w:name="_Toc36029924"/>
      <w:bookmarkStart w:id="812" w:name="_Toc37179824"/>
      <w:bookmarkStart w:id="813" w:name="_Toc45869524"/>
      <w:bookmarkStart w:id="814" w:name="_Toc52555323"/>
      <w:bookmarkStart w:id="815" w:name="_Toc61126143"/>
      <w:bookmarkStart w:id="816" w:name="_Toc67911559"/>
      <w:r w:rsidRPr="009202AA">
        <w:t>6.5.2.2</w:t>
      </w:r>
      <w:r w:rsidRPr="009202AA">
        <w:tab/>
      </w:r>
      <w:r w:rsidRPr="009202AA">
        <w:rPr>
          <w:lang w:eastAsia="zh-CN"/>
        </w:rPr>
        <w:t>Minimum requirement for MSR operation</w:t>
      </w:r>
      <w:bookmarkEnd w:id="809"/>
      <w:bookmarkEnd w:id="810"/>
      <w:bookmarkEnd w:id="811"/>
      <w:bookmarkEnd w:id="812"/>
      <w:bookmarkEnd w:id="813"/>
      <w:bookmarkEnd w:id="814"/>
      <w:bookmarkEnd w:id="815"/>
      <w:bookmarkEnd w:id="816"/>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817" w:name="_Toc21096487"/>
      <w:bookmarkStart w:id="818" w:name="_Toc29763454"/>
      <w:bookmarkStart w:id="819" w:name="_Toc36029925"/>
      <w:bookmarkStart w:id="820" w:name="_Toc37179825"/>
      <w:bookmarkStart w:id="821" w:name="_Toc45869525"/>
      <w:bookmarkStart w:id="822" w:name="_Toc52555324"/>
      <w:bookmarkStart w:id="823" w:name="_Toc61126144"/>
      <w:bookmarkStart w:id="824" w:name="_Toc67911560"/>
      <w:r w:rsidRPr="009202AA">
        <w:rPr>
          <w:lang w:eastAsia="zh-CN"/>
        </w:rPr>
        <w:t>6.5.2.3</w:t>
      </w:r>
      <w:r w:rsidRPr="009202AA">
        <w:rPr>
          <w:lang w:eastAsia="zh-CN"/>
        </w:rPr>
        <w:tab/>
        <w:t>Minimum requirement for single RAT UTRA operation</w:t>
      </w:r>
      <w:bookmarkEnd w:id="817"/>
      <w:bookmarkEnd w:id="818"/>
      <w:bookmarkEnd w:id="819"/>
      <w:bookmarkEnd w:id="820"/>
      <w:bookmarkEnd w:id="821"/>
      <w:bookmarkEnd w:id="822"/>
      <w:bookmarkEnd w:id="823"/>
      <w:bookmarkEnd w:id="8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825" w:name="_Toc21096488"/>
      <w:bookmarkStart w:id="826" w:name="_Toc29763455"/>
      <w:bookmarkStart w:id="827" w:name="_Toc36029926"/>
      <w:bookmarkStart w:id="828" w:name="_Toc37179826"/>
      <w:bookmarkStart w:id="829" w:name="_Toc45869526"/>
      <w:bookmarkStart w:id="830" w:name="_Toc52555325"/>
      <w:bookmarkStart w:id="831" w:name="_Toc61126145"/>
      <w:bookmarkStart w:id="832" w:name="_Toc67911561"/>
      <w:r w:rsidRPr="009202AA">
        <w:rPr>
          <w:lang w:eastAsia="zh-CN"/>
        </w:rPr>
        <w:t>6.5.2.4</w:t>
      </w:r>
      <w:r w:rsidRPr="009202AA">
        <w:rPr>
          <w:lang w:eastAsia="zh-CN"/>
        </w:rPr>
        <w:tab/>
        <w:t>Minimum requirement for single RAT E-UTRA operation</w:t>
      </w:r>
      <w:bookmarkEnd w:id="825"/>
      <w:bookmarkEnd w:id="826"/>
      <w:bookmarkEnd w:id="827"/>
      <w:bookmarkEnd w:id="828"/>
      <w:bookmarkEnd w:id="829"/>
      <w:bookmarkEnd w:id="830"/>
      <w:bookmarkEnd w:id="831"/>
      <w:bookmarkEnd w:id="832"/>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833" w:name="_Toc21096489"/>
      <w:bookmarkStart w:id="834" w:name="_Toc29763456"/>
      <w:bookmarkStart w:id="835" w:name="_Toc36029927"/>
      <w:bookmarkStart w:id="836" w:name="_Toc37179827"/>
      <w:bookmarkStart w:id="837" w:name="_Toc45869527"/>
      <w:bookmarkStart w:id="838" w:name="_Toc52555326"/>
      <w:bookmarkStart w:id="839" w:name="_Toc61126146"/>
      <w:bookmarkStart w:id="840" w:name="_Toc67911562"/>
      <w:r w:rsidRPr="009202AA">
        <w:t>6.5.3</w:t>
      </w:r>
      <w:r w:rsidRPr="009202AA">
        <w:tab/>
        <w:t>Time alignment error</w:t>
      </w:r>
      <w:bookmarkEnd w:id="833"/>
      <w:bookmarkEnd w:id="834"/>
      <w:bookmarkEnd w:id="835"/>
      <w:bookmarkEnd w:id="836"/>
      <w:bookmarkEnd w:id="837"/>
      <w:bookmarkEnd w:id="838"/>
      <w:bookmarkEnd w:id="839"/>
      <w:bookmarkEnd w:id="840"/>
    </w:p>
    <w:p w14:paraId="1E34AB07" w14:textId="77777777" w:rsidR="004C4A70" w:rsidRPr="009202AA" w:rsidRDefault="004C4A70" w:rsidP="004C4A70">
      <w:pPr>
        <w:pStyle w:val="Heading4"/>
      </w:pPr>
      <w:bookmarkStart w:id="841" w:name="_Toc21096490"/>
      <w:bookmarkStart w:id="842" w:name="_Toc29763457"/>
      <w:bookmarkStart w:id="843" w:name="_Toc36029928"/>
      <w:bookmarkStart w:id="844" w:name="_Toc37179828"/>
      <w:bookmarkStart w:id="845" w:name="_Toc45869528"/>
      <w:bookmarkStart w:id="846" w:name="_Toc52555327"/>
      <w:bookmarkStart w:id="847" w:name="_Toc61126147"/>
      <w:bookmarkStart w:id="848" w:name="_Toc67911563"/>
      <w:r w:rsidRPr="009202AA">
        <w:t>6.5.3.1</w:t>
      </w:r>
      <w:r w:rsidRPr="009202AA">
        <w:tab/>
        <w:t>General</w:t>
      </w:r>
      <w:bookmarkEnd w:id="841"/>
      <w:bookmarkEnd w:id="842"/>
      <w:bookmarkEnd w:id="843"/>
      <w:bookmarkEnd w:id="844"/>
      <w:bookmarkEnd w:id="845"/>
      <w:bookmarkEnd w:id="846"/>
      <w:bookmarkEnd w:id="847"/>
      <w:bookmarkEnd w:id="848"/>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849" w:name="_Toc21096491"/>
      <w:bookmarkStart w:id="850" w:name="_Toc29763458"/>
      <w:bookmarkStart w:id="851" w:name="_Toc36029929"/>
      <w:bookmarkStart w:id="852" w:name="_Toc37179829"/>
      <w:bookmarkStart w:id="853" w:name="_Toc45869529"/>
      <w:bookmarkStart w:id="854" w:name="_Toc52555328"/>
      <w:bookmarkStart w:id="855" w:name="_Toc61126148"/>
      <w:bookmarkStart w:id="856" w:name="_Toc67911564"/>
      <w:r w:rsidRPr="009202AA">
        <w:t>6.5.3.2</w:t>
      </w:r>
      <w:r w:rsidRPr="009202AA">
        <w:tab/>
      </w:r>
      <w:r w:rsidRPr="009202AA">
        <w:rPr>
          <w:lang w:eastAsia="zh-CN"/>
        </w:rPr>
        <w:t>Minimum requirement for MSR operation</w:t>
      </w:r>
      <w:bookmarkEnd w:id="849"/>
      <w:bookmarkEnd w:id="850"/>
      <w:bookmarkEnd w:id="851"/>
      <w:bookmarkEnd w:id="852"/>
      <w:bookmarkEnd w:id="853"/>
      <w:bookmarkEnd w:id="854"/>
      <w:bookmarkEnd w:id="855"/>
      <w:bookmarkEnd w:id="856"/>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857" w:name="_Toc21096492"/>
      <w:bookmarkStart w:id="858" w:name="_Toc29763459"/>
      <w:bookmarkStart w:id="859" w:name="_Toc36029930"/>
      <w:bookmarkStart w:id="860" w:name="_Toc37179830"/>
      <w:bookmarkStart w:id="861" w:name="_Toc45869530"/>
      <w:bookmarkStart w:id="862" w:name="_Toc52555329"/>
      <w:bookmarkStart w:id="863" w:name="_Toc61126149"/>
      <w:bookmarkStart w:id="864" w:name="_Toc67911565"/>
      <w:r w:rsidRPr="009202AA">
        <w:rPr>
          <w:lang w:eastAsia="zh-CN"/>
        </w:rPr>
        <w:t>6.5.3.3</w:t>
      </w:r>
      <w:r w:rsidRPr="009202AA">
        <w:rPr>
          <w:lang w:eastAsia="zh-CN"/>
        </w:rPr>
        <w:tab/>
        <w:t>Minimum requirement for single RAT UTRA operation</w:t>
      </w:r>
      <w:bookmarkEnd w:id="857"/>
      <w:bookmarkEnd w:id="858"/>
      <w:bookmarkEnd w:id="859"/>
      <w:bookmarkEnd w:id="860"/>
      <w:bookmarkEnd w:id="861"/>
      <w:bookmarkEnd w:id="862"/>
      <w:bookmarkEnd w:id="863"/>
      <w:bookmarkEnd w:id="86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865" w:name="_Toc21096493"/>
      <w:bookmarkStart w:id="866" w:name="_Toc29763460"/>
      <w:bookmarkStart w:id="867" w:name="_Toc36029931"/>
      <w:bookmarkStart w:id="868" w:name="_Toc37179831"/>
      <w:bookmarkStart w:id="869" w:name="_Toc45869531"/>
      <w:bookmarkStart w:id="870" w:name="_Toc52555330"/>
      <w:bookmarkStart w:id="871" w:name="_Toc61126150"/>
      <w:bookmarkStart w:id="872" w:name="_Toc67911566"/>
      <w:r w:rsidRPr="009202AA">
        <w:rPr>
          <w:lang w:eastAsia="zh-CN"/>
        </w:rPr>
        <w:t>6.5.3.4</w:t>
      </w:r>
      <w:r w:rsidRPr="009202AA">
        <w:rPr>
          <w:lang w:eastAsia="zh-CN"/>
        </w:rPr>
        <w:tab/>
        <w:t>Minimum requirement for single RAT E-UTRA operation</w:t>
      </w:r>
      <w:bookmarkEnd w:id="865"/>
      <w:bookmarkEnd w:id="866"/>
      <w:bookmarkEnd w:id="867"/>
      <w:bookmarkEnd w:id="868"/>
      <w:bookmarkEnd w:id="869"/>
      <w:bookmarkEnd w:id="870"/>
      <w:bookmarkEnd w:id="871"/>
      <w:bookmarkEnd w:id="872"/>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873" w:name="_Toc21096494"/>
      <w:bookmarkStart w:id="874" w:name="_Toc29763461"/>
      <w:bookmarkStart w:id="875" w:name="_Toc36029932"/>
      <w:bookmarkStart w:id="876" w:name="_Toc37179832"/>
      <w:bookmarkStart w:id="877" w:name="_Toc45869532"/>
      <w:bookmarkStart w:id="878" w:name="_Toc52555331"/>
      <w:bookmarkStart w:id="879" w:name="_Toc61126151"/>
      <w:bookmarkStart w:id="880" w:name="_Toc67911567"/>
      <w:r w:rsidRPr="009202AA">
        <w:t>6.5.4</w:t>
      </w:r>
      <w:r w:rsidRPr="009202AA">
        <w:tab/>
        <w:t>Modulation quality</w:t>
      </w:r>
      <w:bookmarkEnd w:id="873"/>
      <w:bookmarkEnd w:id="874"/>
      <w:bookmarkEnd w:id="875"/>
      <w:bookmarkEnd w:id="876"/>
      <w:bookmarkEnd w:id="877"/>
      <w:bookmarkEnd w:id="878"/>
      <w:bookmarkEnd w:id="879"/>
      <w:bookmarkEnd w:id="880"/>
    </w:p>
    <w:p w14:paraId="304F0CE0" w14:textId="77777777" w:rsidR="004C4A70" w:rsidRPr="009202AA" w:rsidRDefault="004C4A70" w:rsidP="004C4A70">
      <w:pPr>
        <w:pStyle w:val="Heading4"/>
      </w:pPr>
      <w:bookmarkStart w:id="881" w:name="_Toc21096495"/>
      <w:bookmarkStart w:id="882" w:name="_Toc29763462"/>
      <w:bookmarkStart w:id="883" w:name="_Toc36029933"/>
      <w:bookmarkStart w:id="884" w:name="_Toc37179833"/>
      <w:bookmarkStart w:id="885" w:name="_Toc45869533"/>
      <w:bookmarkStart w:id="886" w:name="_Toc52555332"/>
      <w:bookmarkStart w:id="887" w:name="_Toc61126152"/>
      <w:bookmarkStart w:id="888" w:name="_Toc67911568"/>
      <w:r w:rsidRPr="009202AA">
        <w:t>6.5.4.1</w:t>
      </w:r>
      <w:r w:rsidRPr="009202AA">
        <w:tab/>
        <w:t>General</w:t>
      </w:r>
      <w:bookmarkEnd w:id="881"/>
      <w:bookmarkEnd w:id="882"/>
      <w:bookmarkEnd w:id="883"/>
      <w:bookmarkEnd w:id="884"/>
      <w:bookmarkEnd w:id="885"/>
      <w:bookmarkEnd w:id="886"/>
      <w:bookmarkEnd w:id="887"/>
      <w:bookmarkEnd w:id="888"/>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889" w:name="_Toc21096496"/>
      <w:bookmarkStart w:id="890" w:name="_Toc29763463"/>
      <w:bookmarkStart w:id="891" w:name="_Toc36029934"/>
      <w:bookmarkStart w:id="892" w:name="_Toc37179834"/>
      <w:bookmarkStart w:id="893" w:name="_Toc45869534"/>
      <w:bookmarkStart w:id="894" w:name="_Toc52555333"/>
      <w:bookmarkStart w:id="895" w:name="_Toc61126153"/>
      <w:bookmarkStart w:id="896" w:name="_Toc67911569"/>
      <w:r w:rsidRPr="009202AA">
        <w:t>6.5.4.2</w:t>
      </w:r>
      <w:r w:rsidRPr="009202AA">
        <w:tab/>
      </w:r>
      <w:r w:rsidRPr="009202AA">
        <w:rPr>
          <w:lang w:eastAsia="zh-CN"/>
        </w:rPr>
        <w:t>Minimum requirement for MSR operation</w:t>
      </w:r>
      <w:bookmarkEnd w:id="889"/>
      <w:bookmarkEnd w:id="890"/>
      <w:bookmarkEnd w:id="891"/>
      <w:bookmarkEnd w:id="892"/>
      <w:bookmarkEnd w:id="893"/>
      <w:bookmarkEnd w:id="894"/>
      <w:bookmarkEnd w:id="895"/>
      <w:bookmarkEnd w:id="896"/>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897" w:name="_Toc21096497"/>
      <w:bookmarkStart w:id="898" w:name="_Toc29763464"/>
      <w:bookmarkStart w:id="899" w:name="_Toc36029935"/>
      <w:bookmarkStart w:id="900" w:name="_Toc37179835"/>
      <w:bookmarkStart w:id="901" w:name="_Toc45869535"/>
      <w:bookmarkStart w:id="902" w:name="_Toc52555334"/>
      <w:bookmarkStart w:id="903" w:name="_Toc61126154"/>
      <w:bookmarkStart w:id="904" w:name="_Toc67911570"/>
      <w:r w:rsidRPr="009202AA">
        <w:rPr>
          <w:lang w:eastAsia="zh-CN"/>
        </w:rPr>
        <w:t>6.5.4.3</w:t>
      </w:r>
      <w:r w:rsidRPr="009202AA">
        <w:rPr>
          <w:lang w:eastAsia="zh-CN"/>
        </w:rPr>
        <w:tab/>
        <w:t>Minimum requirement for single RAT UTRA operation</w:t>
      </w:r>
      <w:bookmarkEnd w:id="897"/>
      <w:bookmarkEnd w:id="898"/>
      <w:bookmarkEnd w:id="899"/>
      <w:bookmarkEnd w:id="900"/>
      <w:bookmarkEnd w:id="901"/>
      <w:bookmarkEnd w:id="902"/>
      <w:bookmarkEnd w:id="903"/>
      <w:bookmarkEnd w:id="90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905" w:name="_Toc21096498"/>
      <w:bookmarkStart w:id="906" w:name="_Toc29763465"/>
      <w:bookmarkStart w:id="907" w:name="_Toc36029936"/>
      <w:bookmarkStart w:id="908" w:name="_Toc37179836"/>
      <w:bookmarkStart w:id="909" w:name="_Toc45869536"/>
      <w:bookmarkStart w:id="910" w:name="_Toc52555335"/>
      <w:bookmarkStart w:id="911" w:name="_Toc61126155"/>
      <w:bookmarkStart w:id="912" w:name="_Toc67911571"/>
      <w:r w:rsidRPr="009202AA">
        <w:rPr>
          <w:lang w:eastAsia="zh-CN"/>
        </w:rPr>
        <w:t>6.5.4.4</w:t>
      </w:r>
      <w:r w:rsidRPr="009202AA">
        <w:rPr>
          <w:lang w:eastAsia="zh-CN"/>
        </w:rPr>
        <w:tab/>
        <w:t>Minimum requirement for single RAT E-UTRA operation</w:t>
      </w:r>
      <w:bookmarkEnd w:id="905"/>
      <w:bookmarkEnd w:id="906"/>
      <w:bookmarkEnd w:id="907"/>
      <w:bookmarkEnd w:id="908"/>
      <w:bookmarkEnd w:id="909"/>
      <w:bookmarkEnd w:id="910"/>
      <w:bookmarkEnd w:id="911"/>
      <w:bookmarkEnd w:id="912"/>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913" w:name="_Toc21096499"/>
      <w:bookmarkStart w:id="914" w:name="_Toc29763466"/>
      <w:bookmarkStart w:id="915" w:name="_Toc36029937"/>
      <w:bookmarkStart w:id="916" w:name="_Toc37179837"/>
      <w:bookmarkStart w:id="917" w:name="_Toc45869537"/>
      <w:bookmarkStart w:id="918" w:name="_Toc52555336"/>
      <w:bookmarkStart w:id="919" w:name="_Toc61126156"/>
      <w:bookmarkStart w:id="920" w:name="_Toc67911572"/>
      <w:r w:rsidRPr="009202AA">
        <w:t>6.5.5</w:t>
      </w:r>
      <w:r w:rsidRPr="009202AA">
        <w:tab/>
        <w:t>Transmit pulse shape filter</w:t>
      </w:r>
      <w:bookmarkEnd w:id="913"/>
      <w:bookmarkEnd w:id="914"/>
      <w:bookmarkEnd w:id="915"/>
      <w:bookmarkEnd w:id="916"/>
      <w:bookmarkEnd w:id="917"/>
      <w:bookmarkEnd w:id="918"/>
      <w:bookmarkEnd w:id="919"/>
      <w:bookmarkEnd w:id="920"/>
    </w:p>
    <w:p w14:paraId="6E7CB10B" w14:textId="77777777" w:rsidR="004C4A70" w:rsidRPr="009202AA" w:rsidRDefault="004C4A70" w:rsidP="004C4A70">
      <w:pPr>
        <w:pStyle w:val="Heading4"/>
      </w:pPr>
      <w:bookmarkStart w:id="921" w:name="_Toc21096500"/>
      <w:bookmarkStart w:id="922" w:name="_Toc29763467"/>
      <w:bookmarkStart w:id="923" w:name="_Toc36029938"/>
      <w:bookmarkStart w:id="924" w:name="_Toc37179838"/>
      <w:bookmarkStart w:id="925" w:name="_Toc45869538"/>
      <w:bookmarkStart w:id="926" w:name="_Toc52555337"/>
      <w:bookmarkStart w:id="927" w:name="_Toc61126157"/>
      <w:bookmarkStart w:id="928" w:name="_Toc67911573"/>
      <w:r w:rsidRPr="009202AA">
        <w:t>6.5.5.1</w:t>
      </w:r>
      <w:r w:rsidRPr="009202AA">
        <w:tab/>
        <w:t>General</w:t>
      </w:r>
      <w:bookmarkEnd w:id="921"/>
      <w:bookmarkEnd w:id="922"/>
      <w:bookmarkEnd w:id="923"/>
      <w:bookmarkEnd w:id="924"/>
      <w:bookmarkEnd w:id="925"/>
      <w:bookmarkEnd w:id="926"/>
      <w:bookmarkEnd w:id="927"/>
      <w:bookmarkEnd w:id="928"/>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929" w:name="_Toc21096501"/>
      <w:bookmarkStart w:id="930" w:name="_Toc29763468"/>
      <w:bookmarkStart w:id="931" w:name="_Toc36029939"/>
      <w:bookmarkStart w:id="932" w:name="_Toc37179839"/>
      <w:bookmarkStart w:id="933" w:name="_Toc45869539"/>
      <w:bookmarkStart w:id="934" w:name="_Toc52555338"/>
      <w:bookmarkStart w:id="935" w:name="_Toc61126158"/>
      <w:bookmarkStart w:id="936" w:name="_Toc67911574"/>
      <w:r w:rsidRPr="009202AA">
        <w:t>6.5.5.2</w:t>
      </w:r>
      <w:r w:rsidRPr="009202AA">
        <w:tab/>
      </w:r>
      <w:r w:rsidRPr="009202AA">
        <w:rPr>
          <w:lang w:eastAsia="zh-CN"/>
        </w:rPr>
        <w:t>Void</w:t>
      </w:r>
      <w:bookmarkEnd w:id="929"/>
      <w:bookmarkEnd w:id="930"/>
      <w:bookmarkEnd w:id="931"/>
      <w:bookmarkEnd w:id="932"/>
      <w:bookmarkEnd w:id="933"/>
      <w:bookmarkEnd w:id="934"/>
      <w:bookmarkEnd w:id="935"/>
      <w:bookmarkEnd w:id="936"/>
    </w:p>
    <w:p w14:paraId="69FBE425" w14:textId="77777777" w:rsidR="004C4A70" w:rsidRPr="009202AA" w:rsidRDefault="004C4A70" w:rsidP="004C4A70">
      <w:pPr>
        <w:pStyle w:val="Heading4"/>
        <w:rPr>
          <w:lang w:eastAsia="zh-CN"/>
        </w:rPr>
      </w:pPr>
      <w:bookmarkStart w:id="937" w:name="_Toc21096502"/>
      <w:bookmarkStart w:id="938" w:name="_Toc29763469"/>
      <w:bookmarkStart w:id="939" w:name="_Toc36029940"/>
      <w:bookmarkStart w:id="940" w:name="_Toc37179840"/>
      <w:bookmarkStart w:id="941" w:name="_Toc45869540"/>
      <w:bookmarkStart w:id="942" w:name="_Toc52555339"/>
      <w:bookmarkStart w:id="943" w:name="_Toc61126159"/>
      <w:bookmarkStart w:id="944" w:name="_Toc67911575"/>
      <w:r w:rsidRPr="009202AA">
        <w:rPr>
          <w:lang w:eastAsia="zh-CN"/>
        </w:rPr>
        <w:t>6.5.5.3</w:t>
      </w:r>
      <w:r w:rsidRPr="009202AA">
        <w:rPr>
          <w:lang w:eastAsia="zh-CN"/>
        </w:rPr>
        <w:tab/>
        <w:t>Void</w:t>
      </w:r>
      <w:bookmarkEnd w:id="937"/>
      <w:bookmarkEnd w:id="938"/>
      <w:bookmarkEnd w:id="939"/>
      <w:bookmarkEnd w:id="940"/>
      <w:bookmarkEnd w:id="941"/>
      <w:bookmarkEnd w:id="942"/>
      <w:bookmarkEnd w:id="943"/>
      <w:bookmarkEnd w:id="944"/>
    </w:p>
    <w:p w14:paraId="7F6C6197" w14:textId="77777777" w:rsidR="004C4A70" w:rsidRPr="009202AA" w:rsidRDefault="004C4A70" w:rsidP="004C4A70">
      <w:pPr>
        <w:pStyle w:val="Heading4"/>
        <w:rPr>
          <w:lang w:eastAsia="zh-CN"/>
        </w:rPr>
      </w:pPr>
      <w:bookmarkStart w:id="945" w:name="_Toc21096503"/>
      <w:bookmarkStart w:id="946" w:name="_Toc29763470"/>
      <w:bookmarkStart w:id="947" w:name="_Toc36029941"/>
      <w:bookmarkStart w:id="948" w:name="_Toc37179841"/>
      <w:bookmarkStart w:id="949" w:name="_Toc45869541"/>
      <w:bookmarkStart w:id="950" w:name="_Toc52555340"/>
      <w:bookmarkStart w:id="951" w:name="_Toc61126160"/>
      <w:bookmarkStart w:id="952" w:name="_Toc67911576"/>
      <w:r w:rsidRPr="009202AA">
        <w:rPr>
          <w:lang w:eastAsia="zh-CN"/>
        </w:rPr>
        <w:t>6.5.5.4</w:t>
      </w:r>
      <w:r w:rsidRPr="009202AA">
        <w:rPr>
          <w:lang w:eastAsia="zh-CN"/>
        </w:rPr>
        <w:tab/>
        <w:t>Void</w:t>
      </w:r>
      <w:bookmarkEnd w:id="945"/>
      <w:bookmarkEnd w:id="946"/>
      <w:bookmarkEnd w:id="947"/>
      <w:bookmarkEnd w:id="948"/>
      <w:bookmarkEnd w:id="949"/>
      <w:bookmarkEnd w:id="950"/>
      <w:bookmarkEnd w:id="951"/>
      <w:bookmarkEnd w:id="952"/>
    </w:p>
    <w:p w14:paraId="7BE8CB3F" w14:textId="77777777" w:rsidR="004C4A70" w:rsidRPr="009202AA" w:rsidRDefault="004C4A70" w:rsidP="004C4A70">
      <w:pPr>
        <w:pStyle w:val="Heading2"/>
        <w:rPr>
          <w:lang w:eastAsia="zh-CN"/>
        </w:rPr>
      </w:pPr>
      <w:bookmarkStart w:id="953" w:name="_Toc21096504"/>
      <w:bookmarkStart w:id="954" w:name="_Toc29763471"/>
      <w:bookmarkStart w:id="955" w:name="_Toc36029942"/>
      <w:bookmarkStart w:id="956" w:name="_Toc37179842"/>
      <w:bookmarkStart w:id="957" w:name="_Toc45869542"/>
      <w:bookmarkStart w:id="958" w:name="_Toc52555341"/>
      <w:bookmarkStart w:id="959" w:name="_Toc61126161"/>
      <w:bookmarkStart w:id="960" w:name="_Toc67911577"/>
      <w:r w:rsidRPr="009202AA">
        <w:rPr>
          <w:lang w:eastAsia="zh-CN"/>
        </w:rPr>
        <w:t>6.6</w:t>
      </w:r>
      <w:r w:rsidRPr="009202AA">
        <w:rPr>
          <w:lang w:eastAsia="zh-CN"/>
        </w:rPr>
        <w:tab/>
        <w:t>Unwanted Emissions</w:t>
      </w:r>
      <w:bookmarkEnd w:id="953"/>
      <w:bookmarkEnd w:id="954"/>
      <w:bookmarkEnd w:id="955"/>
      <w:bookmarkEnd w:id="956"/>
      <w:bookmarkEnd w:id="957"/>
      <w:bookmarkEnd w:id="958"/>
      <w:bookmarkEnd w:id="959"/>
      <w:bookmarkEnd w:id="960"/>
    </w:p>
    <w:p w14:paraId="2CCA3795" w14:textId="77777777" w:rsidR="004C4A70" w:rsidRPr="009202AA" w:rsidRDefault="004C4A70" w:rsidP="004C4A70">
      <w:pPr>
        <w:pStyle w:val="Heading3"/>
      </w:pPr>
      <w:bookmarkStart w:id="961" w:name="_Toc21096505"/>
      <w:bookmarkStart w:id="962" w:name="_Toc29763472"/>
      <w:bookmarkStart w:id="963" w:name="_Toc36029943"/>
      <w:bookmarkStart w:id="964" w:name="_Toc37179843"/>
      <w:bookmarkStart w:id="965" w:name="_Toc45869543"/>
      <w:bookmarkStart w:id="966" w:name="_Toc52555342"/>
      <w:bookmarkStart w:id="967" w:name="_Toc61126162"/>
      <w:bookmarkStart w:id="968" w:name="_Toc67911578"/>
      <w:r w:rsidRPr="009202AA">
        <w:t>6.6.1</w:t>
      </w:r>
      <w:r w:rsidRPr="009202AA">
        <w:tab/>
        <w:t>General</w:t>
      </w:r>
      <w:bookmarkEnd w:id="961"/>
      <w:bookmarkEnd w:id="962"/>
      <w:bookmarkEnd w:id="963"/>
      <w:bookmarkEnd w:id="964"/>
      <w:bookmarkEnd w:id="965"/>
      <w:bookmarkEnd w:id="966"/>
      <w:bookmarkEnd w:id="967"/>
      <w:bookmarkEnd w:id="968"/>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969" w:name="_Toc21096506"/>
      <w:bookmarkStart w:id="970" w:name="_Toc29763473"/>
      <w:bookmarkStart w:id="971" w:name="_Toc36029944"/>
      <w:bookmarkStart w:id="972" w:name="_Toc37179844"/>
      <w:bookmarkStart w:id="973" w:name="_Toc45869544"/>
      <w:bookmarkStart w:id="974" w:name="_Toc52555343"/>
      <w:bookmarkStart w:id="975" w:name="_Toc61126163"/>
      <w:bookmarkStart w:id="976" w:name="_Toc67911579"/>
      <w:r w:rsidRPr="009202AA">
        <w:rPr>
          <w:lang w:eastAsia="zh-CN"/>
        </w:rPr>
        <w:t>6.6.2</w:t>
      </w:r>
      <w:r w:rsidRPr="009202AA">
        <w:rPr>
          <w:lang w:eastAsia="zh-CN"/>
        </w:rPr>
        <w:tab/>
        <w:t>Occupied bandwidth</w:t>
      </w:r>
      <w:bookmarkEnd w:id="969"/>
      <w:bookmarkEnd w:id="970"/>
      <w:bookmarkEnd w:id="971"/>
      <w:bookmarkEnd w:id="972"/>
      <w:bookmarkEnd w:id="973"/>
      <w:bookmarkEnd w:id="974"/>
      <w:bookmarkEnd w:id="975"/>
      <w:bookmarkEnd w:id="976"/>
      <w:r w:rsidRPr="009202AA">
        <w:rPr>
          <w:lang w:eastAsia="zh-CN"/>
        </w:rPr>
        <w:t xml:space="preserve"> </w:t>
      </w:r>
    </w:p>
    <w:p w14:paraId="51411718" w14:textId="77777777" w:rsidR="004C4A70" w:rsidRPr="009202AA" w:rsidRDefault="004C4A70" w:rsidP="004C4A70">
      <w:pPr>
        <w:pStyle w:val="Heading4"/>
      </w:pPr>
      <w:bookmarkStart w:id="977" w:name="_Toc21096507"/>
      <w:bookmarkStart w:id="978" w:name="_Toc29763474"/>
      <w:bookmarkStart w:id="979" w:name="_Toc36029945"/>
      <w:bookmarkStart w:id="980" w:name="_Toc37179845"/>
      <w:bookmarkStart w:id="981" w:name="_Toc45869545"/>
      <w:bookmarkStart w:id="982" w:name="_Toc52555344"/>
      <w:bookmarkStart w:id="983" w:name="_Toc61126164"/>
      <w:bookmarkStart w:id="984" w:name="_Toc67911580"/>
      <w:r w:rsidRPr="009202AA">
        <w:t>6.6.2.1</w:t>
      </w:r>
      <w:r w:rsidRPr="009202AA">
        <w:tab/>
        <w:t>General</w:t>
      </w:r>
      <w:bookmarkEnd w:id="977"/>
      <w:bookmarkEnd w:id="978"/>
      <w:bookmarkEnd w:id="979"/>
      <w:bookmarkEnd w:id="980"/>
      <w:bookmarkEnd w:id="981"/>
      <w:bookmarkEnd w:id="982"/>
      <w:bookmarkEnd w:id="983"/>
      <w:bookmarkEnd w:id="98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985" w:name="_Toc21096508"/>
      <w:bookmarkStart w:id="986" w:name="_Toc29763475"/>
      <w:bookmarkStart w:id="987" w:name="_Toc36029946"/>
      <w:bookmarkStart w:id="988" w:name="_Toc37179846"/>
      <w:bookmarkStart w:id="989" w:name="_Toc45869546"/>
      <w:bookmarkStart w:id="990" w:name="_Toc52555345"/>
      <w:bookmarkStart w:id="991" w:name="_Toc61126165"/>
      <w:bookmarkStart w:id="992" w:name="_Toc67911581"/>
      <w:r w:rsidRPr="009202AA">
        <w:t>6.6.2.2</w:t>
      </w:r>
      <w:r w:rsidRPr="009202AA">
        <w:tab/>
      </w:r>
      <w:r w:rsidRPr="009202AA">
        <w:rPr>
          <w:lang w:eastAsia="zh-CN"/>
        </w:rPr>
        <w:t>Minimum requirement for MSR operation</w:t>
      </w:r>
      <w:bookmarkEnd w:id="985"/>
      <w:bookmarkEnd w:id="986"/>
      <w:bookmarkEnd w:id="987"/>
      <w:bookmarkEnd w:id="988"/>
      <w:bookmarkEnd w:id="989"/>
      <w:bookmarkEnd w:id="990"/>
      <w:bookmarkEnd w:id="991"/>
      <w:bookmarkEnd w:id="992"/>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993" w:name="_Toc21096509"/>
      <w:bookmarkStart w:id="994" w:name="_Toc29763476"/>
      <w:bookmarkStart w:id="995" w:name="_Toc36029947"/>
      <w:bookmarkStart w:id="996" w:name="_Toc37179847"/>
      <w:bookmarkStart w:id="997" w:name="_Toc45869547"/>
      <w:bookmarkStart w:id="998" w:name="_Toc52555346"/>
      <w:bookmarkStart w:id="999" w:name="_Toc61126166"/>
      <w:bookmarkStart w:id="1000" w:name="_Toc67911582"/>
      <w:r w:rsidRPr="009202AA">
        <w:rPr>
          <w:lang w:eastAsia="zh-CN"/>
        </w:rPr>
        <w:t>6.6.2.3</w:t>
      </w:r>
      <w:r w:rsidRPr="009202AA">
        <w:rPr>
          <w:lang w:eastAsia="zh-CN"/>
        </w:rPr>
        <w:tab/>
        <w:t>Minimum requirement for single RAT UTRA operation</w:t>
      </w:r>
      <w:bookmarkEnd w:id="993"/>
      <w:bookmarkEnd w:id="994"/>
      <w:bookmarkEnd w:id="995"/>
      <w:bookmarkEnd w:id="996"/>
      <w:bookmarkEnd w:id="997"/>
      <w:bookmarkEnd w:id="998"/>
      <w:bookmarkEnd w:id="999"/>
      <w:bookmarkEnd w:id="100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001" w:name="_Toc21096510"/>
      <w:bookmarkStart w:id="1002" w:name="_Toc29763477"/>
      <w:bookmarkStart w:id="1003" w:name="_Toc36029948"/>
      <w:bookmarkStart w:id="1004" w:name="_Toc37179848"/>
      <w:bookmarkStart w:id="1005" w:name="_Toc45869548"/>
      <w:bookmarkStart w:id="1006" w:name="_Toc52555347"/>
      <w:bookmarkStart w:id="1007" w:name="_Toc61126167"/>
      <w:bookmarkStart w:id="1008" w:name="_Toc67911583"/>
      <w:r w:rsidRPr="009202AA">
        <w:rPr>
          <w:lang w:eastAsia="zh-CN"/>
        </w:rPr>
        <w:t>6.6.2.4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009" w:name="_Toc21096511"/>
      <w:bookmarkStart w:id="1010" w:name="_Toc29763478"/>
      <w:bookmarkStart w:id="1011" w:name="_Toc36029949"/>
      <w:bookmarkStart w:id="1012" w:name="_Toc37179849"/>
      <w:bookmarkStart w:id="1013" w:name="_Toc45869549"/>
      <w:bookmarkStart w:id="1014" w:name="_Toc52555348"/>
      <w:bookmarkStart w:id="1015" w:name="_Toc61126168"/>
      <w:bookmarkStart w:id="1016" w:name="_Toc67911584"/>
      <w:r w:rsidRPr="009202AA">
        <w:rPr>
          <w:lang w:eastAsia="zh-CN"/>
        </w:rPr>
        <w:t>6.6.3</w:t>
      </w:r>
      <w:r w:rsidRPr="009202AA">
        <w:rPr>
          <w:lang w:eastAsia="zh-CN"/>
        </w:rPr>
        <w:tab/>
        <w:t>Adjacent Channel Leakage power Ratio</w:t>
      </w:r>
      <w:bookmarkEnd w:id="1009"/>
      <w:bookmarkEnd w:id="1010"/>
      <w:bookmarkEnd w:id="1011"/>
      <w:bookmarkEnd w:id="1012"/>
      <w:bookmarkEnd w:id="1013"/>
      <w:bookmarkEnd w:id="1014"/>
      <w:bookmarkEnd w:id="1015"/>
      <w:bookmarkEnd w:id="1016"/>
    </w:p>
    <w:p w14:paraId="1CF6ACA1" w14:textId="77777777" w:rsidR="004C4A70" w:rsidRPr="009202AA" w:rsidRDefault="004C4A70" w:rsidP="004C4A70">
      <w:pPr>
        <w:pStyle w:val="Heading4"/>
      </w:pPr>
      <w:bookmarkStart w:id="1017" w:name="_Toc21096512"/>
      <w:bookmarkStart w:id="1018" w:name="_Toc29763479"/>
      <w:bookmarkStart w:id="1019" w:name="_Toc36029950"/>
      <w:bookmarkStart w:id="1020" w:name="_Toc37179850"/>
      <w:bookmarkStart w:id="1021" w:name="_Toc45869550"/>
      <w:bookmarkStart w:id="1022" w:name="_Toc52555349"/>
      <w:bookmarkStart w:id="1023" w:name="_Toc61126169"/>
      <w:bookmarkStart w:id="1024" w:name="_Toc67911585"/>
      <w:r w:rsidRPr="009202AA">
        <w:t>6.6.3.1</w:t>
      </w:r>
      <w:r w:rsidRPr="009202AA">
        <w:tab/>
        <w:t>General</w:t>
      </w:r>
      <w:bookmarkEnd w:id="1017"/>
      <w:bookmarkEnd w:id="1018"/>
      <w:bookmarkEnd w:id="1019"/>
      <w:bookmarkEnd w:id="1020"/>
      <w:bookmarkEnd w:id="1021"/>
      <w:bookmarkEnd w:id="1022"/>
      <w:bookmarkEnd w:id="1023"/>
      <w:bookmarkEnd w:id="1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025" w:name="_Toc21096513"/>
      <w:bookmarkStart w:id="1026" w:name="_Toc29763480"/>
      <w:bookmarkStart w:id="1027" w:name="_Toc36029951"/>
      <w:bookmarkStart w:id="1028" w:name="_Toc37179851"/>
      <w:bookmarkStart w:id="1029" w:name="_Toc45869551"/>
      <w:bookmarkStart w:id="1030" w:name="_Toc52555350"/>
      <w:bookmarkStart w:id="1031" w:name="_Toc61126170"/>
      <w:bookmarkStart w:id="1032" w:name="_Toc67911586"/>
      <w:r w:rsidRPr="009202AA">
        <w:t>6.6.3.2</w:t>
      </w:r>
      <w:r w:rsidRPr="009202AA">
        <w:tab/>
      </w:r>
      <w:r w:rsidRPr="009202AA">
        <w:rPr>
          <w:lang w:eastAsia="zh-CN"/>
        </w:rPr>
        <w:t>Minimum requirement for MSR operation</w:t>
      </w:r>
      <w:bookmarkEnd w:id="1025"/>
      <w:bookmarkEnd w:id="1026"/>
      <w:bookmarkEnd w:id="1027"/>
      <w:bookmarkEnd w:id="1028"/>
      <w:bookmarkEnd w:id="1029"/>
      <w:bookmarkEnd w:id="1030"/>
      <w:bookmarkEnd w:id="1031"/>
      <w:bookmarkEnd w:id="1032"/>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033" w:name="_Toc21096514"/>
      <w:bookmarkStart w:id="1034" w:name="_Toc29763481"/>
      <w:bookmarkStart w:id="1035" w:name="_Toc36029952"/>
      <w:bookmarkStart w:id="1036" w:name="_Toc37179852"/>
      <w:bookmarkStart w:id="1037" w:name="_Toc45869552"/>
      <w:bookmarkStart w:id="1038" w:name="_Toc52555351"/>
      <w:bookmarkStart w:id="1039" w:name="_Toc61126171"/>
      <w:bookmarkStart w:id="1040" w:name="_Toc67911587"/>
      <w:r w:rsidRPr="009202AA">
        <w:rPr>
          <w:lang w:eastAsia="zh-CN"/>
        </w:rPr>
        <w:t>6.6.3.3</w:t>
      </w:r>
      <w:r w:rsidRPr="009202AA">
        <w:rPr>
          <w:lang w:eastAsia="zh-CN"/>
        </w:rPr>
        <w:tab/>
        <w:t>Minimum requirement for single RAT UTRA operation</w:t>
      </w:r>
      <w:bookmarkEnd w:id="1033"/>
      <w:bookmarkEnd w:id="1034"/>
      <w:bookmarkEnd w:id="1035"/>
      <w:bookmarkEnd w:id="1036"/>
      <w:bookmarkEnd w:id="1037"/>
      <w:bookmarkEnd w:id="1038"/>
      <w:bookmarkEnd w:id="1039"/>
      <w:bookmarkEnd w:id="1040"/>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041" w:name="_Toc21096515"/>
      <w:bookmarkStart w:id="1042" w:name="_Toc29763482"/>
      <w:bookmarkStart w:id="1043" w:name="_Toc36029953"/>
      <w:bookmarkStart w:id="1044" w:name="_Toc37179853"/>
      <w:bookmarkStart w:id="1045" w:name="_Toc45869553"/>
      <w:bookmarkStart w:id="1046" w:name="_Toc52555352"/>
      <w:bookmarkStart w:id="1047" w:name="_Toc61126172"/>
      <w:bookmarkStart w:id="1048" w:name="_Toc67911588"/>
      <w:r w:rsidRPr="009202AA">
        <w:rPr>
          <w:lang w:eastAsia="zh-CN"/>
        </w:rPr>
        <w:t>6.6.3.4</w:t>
      </w:r>
      <w:r w:rsidRPr="009202AA">
        <w:rPr>
          <w:lang w:eastAsia="zh-CN"/>
        </w:rPr>
        <w:tab/>
        <w:t>Minimum requirement for single RAT E-UTRA operation</w:t>
      </w:r>
      <w:bookmarkEnd w:id="1041"/>
      <w:bookmarkEnd w:id="1042"/>
      <w:bookmarkEnd w:id="1043"/>
      <w:bookmarkEnd w:id="1044"/>
      <w:bookmarkEnd w:id="1045"/>
      <w:bookmarkEnd w:id="1046"/>
      <w:bookmarkEnd w:id="1047"/>
      <w:bookmarkEnd w:id="1048"/>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049" w:name="_Toc21096516"/>
      <w:bookmarkStart w:id="1050" w:name="_Toc29763483"/>
      <w:bookmarkStart w:id="1051" w:name="_Toc36029954"/>
      <w:bookmarkStart w:id="1052" w:name="_Toc37179854"/>
      <w:bookmarkStart w:id="1053" w:name="_Toc45869554"/>
      <w:bookmarkStart w:id="1054" w:name="_Toc52555353"/>
      <w:bookmarkStart w:id="1055" w:name="_Toc61126173"/>
      <w:bookmarkStart w:id="1056" w:name="_Toc67911589"/>
      <w:r w:rsidRPr="009202AA">
        <w:rPr>
          <w:lang w:eastAsia="zh-CN"/>
        </w:rPr>
        <w:t>6.6.4</w:t>
      </w:r>
      <w:r w:rsidRPr="009202AA">
        <w:rPr>
          <w:lang w:eastAsia="zh-CN"/>
        </w:rPr>
        <w:tab/>
        <w:t>Spectrum emission mask</w:t>
      </w:r>
      <w:bookmarkEnd w:id="1049"/>
      <w:bookmarkEnd w:id="1050"/>
      <w:bookmarkEnd w:id="1051"/>
      <w:bookmarkEnd w:id="1052"/>
      <w:bookmarkEnd w:id="1053"/>
      <w:bookmarkEnd w:id="1054"/>
      <w:bookmarkEnd w:id="1055"/>
      <w:bookmarkEnd w:id="1056"/>
    </w:p>
    <w:p w14:paraId="5F5B2CC3" w14:textId="77777777" w:rsidR="004C4A70" w:rsidRPr="009202AA" w:rsidRDefault="004C4A70" w:rsidP="004C4A70">
      <w:pPr>
        <w:pStyle w:val="Heading4"/>
      </w:pPr>
      <w:bookmarkStart w:id="1057" w:name="_Toc21096517"/>
      <w:bookmarkStart w:id="1058" w:name="_Toc29763484"/>
      <w:bookmarkStart w:id="1059" w:name="_Toc36029955"/>
      <w:bookmarkStart w:id="1060" w:name="_Toc37179855"/>
      <w:bookmarkStart w:id="1061" w:name="_Toc45869555"/>
      <w:bookmarkStart w:id="1062" w:name="_Toc52555354"/>
      <w:bookmarkStart w:id="1063" w:name="_Toc61126174"/>
      <w:bookmarkStart w:id="1064" w:name="_Toc67911590"/>
      <w:r w:rsidRPr="009202AA">
        <w:t>6.6.4.1</w:t>
      </w:r>
      <w:r w:rsidRPr="009202AA">
        <w:tab/>
        <w:t>General</w:t>
      </w:r>
      <w:bookmarkEnd w:id="1057"/>
      <w:bookmarkEnd w:id="1058"/>
      <w:bookmarkEnd w:id="1059"/>
      <w:bookmarkEnd w:id="1060"/>
      <w:bookmarkEnd w:id="1061"/>
      <w:bookmarkEnd w:id="1062"/>
      <w:bookmarkEnd w:id="1063"/>
      <w:bookmarkEnd w:id="106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065" w:name="_Toc21096518"/>
      <w:bookmarkStart w:id="1066" w:name="_Toc29763485"/>
      <w:bookmarkStart w:id="1067" w:name="_Toc36029956"/>
      <w:bookmarkStart w:id="1068" w:name="_Toc37179856"/>
      <w:bookmarkStart w:id="1069" w:name="_Toc45869556"/>
      <w:bookmarkStart w:id="1070" w:name="_Toc52555355"/>
      <w:bookmarkStart w:id="1071" w:name="_Toc61126175"/>
      <w:bookmarkStart w:id="1072" w:name="_Toc67911591"/>
      <w:r w:rsidRPr="009202AA">
        <w:t>6.6.4.2</w:t>
      </w:r>
      <w:r w:rsidRPr="009202AA">
        <w:tab/>
      </w:r>
      <w:r w:rsidRPr="009202AA">
        <w:rPr>
          <w:lang w:eastAsia="zh-CN"/>
        </w:rPr>
        <w:t>Minimum requirement for MSR operation</w:t>
      </w:r>
      <w:bookmarkEnd w:id="1065"/>
      <w:bookmarkEnd w:id="1066"/>
      <w:bookmarkEnd w:id="1067"/>
      <w:bookmarkEnd w:id="1068"/>
      <w:bookmarkEnd w:id="1069"/>
      <w:bookmarkEnd w:id="1070"/>
      <w:bookmarkEnd w:id="1071"/>
      <w:bookmarkEnd w:id="1072"/>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073" w:name="_Toc21096519"/>
      <w:bookmarkStart w:id="1074" w:name="_Toc29763486"/>
      <w:bookmarkStart w:id="1075" w:name="_Toc36029957"/>
      <w:bookmarkStart w:id="1076" w:name="_Toc37179857"/>
      <w:bookmarkStart w:id="1077" w:name="_Toc45869557"/>
      <w:bookmarkStart w:id="1078" w:name="_Toc52555356"/>
      <w:bookmarkStart w:id="1079" w:name="_Toc61126176"/>
      <w:bookmarkStart w:id="1080" w:name="_Toc67911592"/>
      <w:r w:rsidRPr="009202AA">
        <w:rPr>
          <w:lang w:eastAsia="zh-CN"/>
        </w:rPr>
        <w:t>6.6.4.3</w:t>
      </w:r>
      <w:r w:rsidRPr="009202AA">
        <w:rPr>
          <w:lang w:eastAsia="zh-CN"/>
        </w:rPr>
        <w:tab/>
        <w:t>Minimum requirement for single RAT UTRA operation</w:t>
      </w:r>
      <w:bookmarkEnd w:id="1073"/>
      <w:bookmarkEnd w:id="1074"/>
      <w:bookmarkEnd w:id="1075"/>
      <w:bookmarkEnd w:id="1076"/>
      <w:bookmarkEnd w:id="1077"/>
      <w:bookmarkEnd w:id="1078"/>
      <w:bookmarkEnd w:id="1079"/>
      <w:bookmarkEnd w:id="1080"/>
    </w:p>
    <w:p w14:paraId="4CEF09D4" w14:textId="77777777" w:rsidR="004C4A70" w:rsidRPr="009202AA" w:rsidRDefault="004C4A70" w:rsidP="004C4A70">
      <w:pPr>
        <w:pStyle w:val="Heading5"/>
      </w:pPr>
      <w:bookmarkStart w:id="1081" w:name="_Toc21096520"/>
      <w:bookmarkStart w:id="1082" w:name="_Toc29763487"/>
      <w:bookmarkStart w:id="1083" w:name="_Toc36029958"/>
      <w:bookmarkStart w:id="1084" w:name="_Toc37179858"/>
      <w:bookmarkStart w:id="1085" w:name="_Toc45869558"/>
      <w:bookmarkStart w:id="1086" w:name="_Toc52555357"/>
      <w:bookmarkStart w:id="1087" w:name="_Toc61126177"/>
      <w:bookmarkStart w:id="1088" w:name="_Toc67911593"/>
      <w:r w:rsidRPr="009202AA">
        <w:t>6.6.4.3.1</w:t>
      </w:r>
      <w:r w:rsidRPr="009202AA">
        <w:tab/>
        <w:t>General</w:t>
      </w:r>
      <w:bookmarkEnd w:id="1081"/>
      <w:bookmarkEnd w:id="1082"/>
      <w:bookmarkEnd w:id="1083"/>
      <w:bookmarkEnd w:id="1084"/>
      <w:bookmarkEnd w:id="1085"/>
      <w:bookmarkEnd w:id="1086"/>
      <w:bookmarkEnd w:id="1087"/>
      <w:bookmarkEnd w:id="1088"/>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089" w:name="_Toc21096521"/>
      <w:bookmarkStart w:id="1090" w:name="_Toc29763488"/>
      <w:bookmarkStart w:id="1091" w:name="_Toc36029959"/>
      <w:bookmarkStart w:id="1092" w:name="_Toc37179859"/>
      <w:bookmarkStart w:id="1093" w:name="_Toc45869559"/>
      <w:bookmarkStart w:id="1094" w:name="_Toc52555358"/>
      <w:bookmarkStart w:id="1095" w:name="_Toc61126178"/>
      <w:bookmarkStart w:id="1096" w:name="_Toc67911594"/>
      <w:r w:rsidRPr="009202AA">
        <w:t>6.6.4.3.2</w:t>
      </w:r>
      <w:r w:rsidRPr="009202AA">
        <w:tab/>
        <w:t>Basic limits for single RAT UTRA FDD operation</w:t>
      </w:r>
      <w:bookmarkEnd w:id="1089"/>
      <w:bookmarkEnd w:id="1090"/>
      <w:bookmarkEnd w:id="1091"/>
      <w:bookmarkEnd w:id="1092"/>
      <w:bookmarkEnd w:id="1093"/>
      <w:bookmarkEnd w:id="1094"/>
      <w:bookmarkEnd w:id="1095"/>
      <w:bookmarkEnd w:id="1096"/>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6pt;height:265.45pt" o:ole="" fillcolor="window">
            <v:imagedata r:id="rId16" o:title=""/>
          </v:shape>
          <o:OLEObject Type="Embed" ProgID="PowerPoint.Slide.8" ShapeID="_x0000_i1026" DrawAspect="Content" ObjectID="_167938595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85pt;height:25.65pt" o:ole="" fillcolor="window">
                  <v:imagedata r:id="rId18" o:title=""/>
                </v:shape>
                <o:OLEObject Type="Embed" ProgID="Equation.3" ShapeID="_x0000_i1027" DrawAspect="Content" ObjectID="_167938595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5.05pt" o:ole="" fillcolor="window">
                  <v:imagedata r:id="rId20" o:title=""/>
                </v:shape>
                <o:OLEObject Type="Embed" ProgID="Equation.3" ShapeID="_x0000_i1028" DrawAspect="Content" ObjectID="_167938595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15pt;height:28.8pt" o:ole="" fillcolor="window">
                  <v:imagedata r:id="rId22" o:title=""/>
                </v:shape>
                <o:OLEObject Type="Embed" ProgID="Equation.3" ShapeID="_x0000_i1029" DrawAspect="Content" ObjectID="_167938595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097" w:name="_Toc21096522"/>
      <w:bookmarkStart w:id="1098" w:name="_Toc29763489"/>
      <w:bookmarkStart w:id="1099" w:name="_Toc36029960"/>
      <w:bookmarkStart w:id="1100" w:name="_Toc37179860"/>
      <w:bookmarkStart w:id="1101" w:name="_Toc45869560"/>
      <w:bookmarkStart w:id="1102" w:name="_Toc52555359"/>
      <w:bookmarkStart w:id="1103" w:name="_Toc61126179"/>
      <w:bookmarkStart w:id="1104" w:name="_Toc67911595"/>
      <w:r w:rsidRPr="009202AA">
        <w:t>6.6.4.3.3</w:t>
      </w:r>
      <w:r w:rsidRPr="009202AA">
        <w:tab/>
      </w:r>
      <w:r w:rsidRPr="009202AA">
        <w:rPr>
          <w:iCs/>
        </w:rPr>
        <w:t>Basic limits</w:t>
      </w:r>
      <w:r w:rsidRPr="009202AA">
        <w:t xml:space="preserve"> for single RAT UTRA TDD 1,28Mcps operation</w:t>
      </w:r>
      <w:bookmarkEnd w:id="1097"/>
      <w:bookmarkEnd w:id="1098"/>
      <w:bookmarkEnd w:id="1099"/>
      <w:bookmarkEnd w:id="1100"/>
      <w:bookmarkEnd w:id="1101"/>
      <w:bookmarkEnd w:id="1102"/>
      <w:bookmarkEnd w:id="1103"/>
      <w:bookmarkEnd w:id="110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105" w:name="_MON_1071231893"/>
    <w:bookmarkEnd w:id="110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2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938595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4pt;height:32.55pt" o:ole="" fillcolor="window">
                  <v:imagedata r:id="rId26" o:title=""/>
                </v:shape>
                <o:OLEObject Type="Embed" ProgID="Equation.3" ShapeID="_x0000_i1031" DrawAspect="Content" ObjectID="_167938595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05pt;height:28.8pt" o:ole="" fillcolor="window">
                  <v:imagedata r:id="rId28" o:title=""/>
                </v:shape>
                <o:OLEObject Type="Embed" ProgID="Equation.3" ShapeID="_x0000_i1032" DrawAspect="Content" ObjectID="_167938595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106" w:name="_Toc21096523"/>
      <w:bookmarkStart w:id="1107" w:name="_Toc29763490"/>
      <w:bookmarkStart w:id="1108" w:name="_Toc36029961"/>
      <w:bookmarkStart w:id="1109" w:name="_Toc37179861"/>
      <w:bookmarkStart w:id="1110" w:name="_Toc45869561"/>
      <w:bookmarkStart w:id="1111" w:name="_Toc52555360"/>
      <w:bookmarkStart w:id="1112" w:name="_Toc61126180"/>
      <w:bookmarkStart w:id="1113" w:name="_Toc67911596"/>
      <w:r w:rsidRPr="009202AA">
        <w:rPr>
          <w:lang w:eastAsia="zh-CN"/>
        </w:rPr>
        <w:t>6.6.4.4</w:t>
      </w:r>
      <w:r w:rsidRPr="009202AA">
        <w:rPr>
          <w:lang w:eastAsia="zh-CN"/>
        </w:rPr>
        <w:tab/>
        <w:t>Minimum requirement for single RAT E-UTRA operation</w:t>
      </w:r>
      <w:bookmarkEnd w:id="1106"/>
      <w:bookmarkEnd w:id="1107"/>
      <w:bookmarkEnd w:id="1108"/>
      <w:bookmarkEnd w:id="1109"/>
      <w:bookmarkEnd w:id="1110"/>
      <w:bookmarkEnd w:id="1111"/>
      <w:bookmarkEnd w:id="1112"/>
      <w:bookmarkEnd w:id="1113"/>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114" w:name="_Toc21096524"/>
      <w:bookmarkStart w:id="1115" w:name="_Toc29763491"/>
      <w:bookmarkStart w:id="1116" w:name="_Toc36029962"/>
      <w:bookmarkStart w:id="1117" w:name="_Toc37179862"/>
      <w:bookmarkStart w:id="1118" w:name="_Toc45869562"/>
      <w:bookmarkStart w:id="1119" w:name="_Toc52555361"/>
      <w:bookmarkStart w:id="1120" w:name="_Toc61126181"/>
      <w:bookmarkStart w:id="1121" w:name="_Toc67911597"/>
      <w:r w:rsidRPr="009202AA">
        <w:rPr>
          <w:lang w:eastAsia="zh-CN"/>
        </w:rPr>
        <w:t>6.6.5</w:t>
      </w:r>
      <w:r w:rsidRPr="009202AA">
        <w:rPr>
          <w:lang w:eastAsia="zh-CN"/>
        </w:rPr>
        <w:tab/>
        <w:t>Operating band unwanted emission</w:t>
      </w:r>
      <w:bookmarkEnd w:id="1114"/>
      <w:bookmarkEnd w:id="1115"/>
      <w:bookmarkEnd w:id="1116"/>
      <w:bookmarkEnd w:id="1117"/>
      <w:bookmarkEnd w:id="1118"/>
      <w:bookmarkEnd w:id="1119"/>
      <w:bookmarkEnd w:id="1120"/>
      <w:bookmarkEnd w:id="1121"/>
    </w:p>
    <w:p w14:paraId="4E637D7D" w14:textId="77777777" w:rsidR="004C4A70" w:rsidRPr="009202AA" w:rsidRDefault="004C4A70" w:rsidP="004C4A70">
      <w:pPr>
        <w:pStyle w:val="Heading4"/>
      </w:pPr>
      <w:bookmarkStart w:id="1122" w:name="_Toc21096525"/>
      <w:bookmarkStart w:id="1123" w:name="_Toc29763492"/>
      <w:bookmarkStart w:id="1124" w:name="_Toc36029963"/>
      <w:bookmarkStart w:id="1125" w:name="_Toc37179863"/>
      <w:bookmarkStart w:id="1126" w:name="_Toc45869563"/>
      <w:bookmarkStart w:id="1127" w:name="_Toc52555362"/>
      <w:bookmarkStart w:id="1128" w:name="_Toc61126182"/>
      <w:bookmarkStart w:id="1129" w:name="_Toc67911598"/>
      <w:r w:rsidRPr="009202AA">
        <w:t>6.6.5.1</w:t>
      </w:r>
      <w:r w:rsidRPr="009202AA">
        <w:tab/>
        <w:t>General</w:t>
      </w:r>
      <w:bookmarkEnd w:id="1122"/>
      <w:bookmarkEnd w:id="1123"/>
      <w:bookmarkEnd w:id="1124"/>
      <w:bookmarkEnd w:id="1125"/>
      <w:bookmarkEnd w:id="1126"/>
      <w:bookmarkEnd w:id="1127"/>
      <w:bookmarkEnd w:id="1128"/>
      <w:bookmarkEnd w:id="1129"/>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130" w:name="_Toc21096526"/>
      <w:bookmarkStart w:id="1131" w:name="_Toc29763493"/>
      <w:bookmarkStart w:id="1132" w:name="_Toc36029964"/>
      <w:bookmarkStart w:id="1133" w:name="_Toc37179864"/>
      <w:bookmarkStart w:id="1134" w:name="_Toc45869564"/>
      <w:bookmarkStart w:id="1135" w:name="_Toc52555363"/>
      <w:bookmarkStart w:id="1136" w:name="_Toc61126183"/>
      <w:bookmarkStart w:id="1137" w:name="_Toc67911599"/>
      <w:r w:rsidRPr="009202AA">
        <w:t>6.6.5.2</w:t>
      </w:r>
      <w:r w:rsidRPr="009202AA">
        <w:tab/>
      </w:r>
      <w:r w:rsidRPr="009202AA">
        <w:rPr>
          <w:lang w:eastAsia="zh-CN"/>
        </w:rPr>
        <w:t>Minimum requirement for MSR operation</w:t>
      </w:r>
      <w:bookmarkEnd w:id="1130"/>
      <w:bookmarkEnd w:id="1131"/>
      <w:bookmarkEnd w:id="1132"/>
      <w:bookmarkEnd w:id="1133"/>
      <w:bookmarkEnd w:id="1134"/>
      <w:bookmarkEnd w:id="1135"/>
      <w:bookmarkEnd w:id="1136"/>
      <w:bookmarkEnd w:id="1137"/>
    </w:p>
    <w:p w14:paraId="71C658A6" w14:textId="77777777" w:rsidR="004C4A70" w:rsidRPr="009202AA" w:rsidRDefault="004C4A70" w:rsidP="004C4A70">
      <w:pPr>
        <w:pStyle w:val="Heading5"/>
        <w:rPr>
          <w:lang w:eastAsia="zh-CN"/>
        </w:rPr>
      </w:pPr>
      <w:bookmarkStart w:id="1138" w:name="_Toc21096527"/>
      <w:bookmarkStart w:id="1139" w:name="_Toc29763494"/>
      <w:bookmarkStart w:id="1140" w:name="_Toc36029965"/>
      <w:bookmarkStart w:id="1141" w:name="_Toc37179865"/>
      <w:bookmarkStart w:id="1142" w:name="_Toc45869565"/>
      <w:bookmarkStart w:id="1143" w:name="_Toc52555364"/>
      <w:bookmarkStart w:id="1144" w:name="_Toc61126184"/>
      <w:bookmarkStart w:id="1145" w:name="_Toc67911600"/>
      <w:r w:rsidRPr="009202AA">
        <w:rPr>
          <w:lang w:eastAsia="zh-CN"/>
        </w:rPr>
        <w:t>6.6.5.2.1</w:t>
      </w:r>
      <w:r w:rsidRPr="009202AA">
        <w:rPr>
          <w:lang w:eastAsia="zh-CN"/>
        </w:rPr>
        <w:tab/>
        <w:t>General</w:t>
      </w:r>
      <w:bookmarkEnd w:id="1138"/>
      <w:bookmarkEnd w:id="1139"/>
      <w:bookmarkEnd w:id="1140"/>
      <w:bookmarkEnd w:id="1141"/>
      <w:bookmarkEnd w:id="1142"/>
      <w:bookmarkEnd w:id="1143"/>
      <w:bookmarkEnd w:id="1144"/>
      <w:bookmarkEnd w:id="114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146" w:name="_Toc21096528"/>
      <w:bookmarkStart w:id="1147" w:name="_Toc29763495"/>
      <w:bookmarkStart w:id="1148" w:name="_Toc36029966"/>
      <w:bookmarkStart w:id="1149" w:name="_Toc37179866"/>
      <w:bookmarkStart w:id="1150" w:name="_Toc45869566"/>
      <w:bookmarkStart w:id="1151" w:name="_Toc52555365"/>
      <w:bookmarkStart w:id="1152" w:name="_Toc61126185"/>
      <w:bookmarkStart w:id="1153" w:name="_Toc67911601"/>
      <w:r w:rsidRPr="009202AA">
        <w:t>6.6.5.2.2</w:t>
      </w:r>
      <w:r w:rsidRPr="009202AA">
        <w:tab/>
      </w:r>
      <w:r w:rsidRPr="009202AA">
        <w:rPr>
          <w:i/>
        </w:rPr>
        <w:t>Basic limits</w:t>
      </w:r>
      <w:r w:rsidRPr="009202AA">
        <w:t xml:space="preserve"> for Band Categories 1 and 3</w:t>
      </w:r>
      <w:bookmarkEnd w:id="1146"/>
      <w:bookmarkEnd w:id="1147"/>
      <w:bookmarkEnd w:id="1148"/>
      <w:bookmarkEnd w:id="1149"/>
      <w:bookmarkEnd w:id="1150"/>
      <w:bookmarkEnd w:id="1151"/>
      <w:bookmarkEnd w:id="1152"/>
      <w:bookmarkEnd w:id="1153"/>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D9212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5A403AE3" w:rsidR="0032518B" w:rsidRPr="00EE3870" w:rsidRDefault="0032518B" w:rsidP="00FB2017">
            <w:pPr>
              <w:pStyle w:val="TAC"/>
            </w:pPr>
            <w:r w:rsidRPr="00EE3870">
              <w:t>6.6.5.2.2-1</w:t>
            </w:r>
            <w:r w:rsidR="00057214"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312C3806" w:rsidR="0032518B" w:rsidRPr="00EE3870" w:rsidRDefault="0032518B" w:rsidP="00FB2017">
            <w:pPr>
              <w:pStyle w:val="TAC"/>
            </w:pPr>
            <w:r w:rsidRPr="00EE3870">
              <w:t>6.6.5.2.2-1</w:t>
            </w:r>
            <w:r w:rsidR="00CF7BFA"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7D432D4" w:rsidR="0032518B" w:rsidRPr="00EE3870" w:rsidRDefault="0032518B" w:rsidP="00FB2017">
            <w:pPr>
              <w:pStyle w:val="TAC"/>
            </w:pPr>
            <w:r w:rsidRPr="00EE3870">
              <w:t>6.6.5.2.2-1a</w:t>
            </w:r>
            <w:r w:rsidR="00292B5C"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5D8FE681" w:rsidR="0032518B" w:rsidRPr="00EE3870" w:rsidRDefault="0032518B" w:rsidP="00FB2017">
            <w:pPr>
              <w:pStyle w:val="TAC"/>
            </w:pPr>
            <w:r w:rsidRPr="00EE3870">
              <w:t>6.6.2.1-1b</w:t>
            </w:r>
            <w:r w:rsidR="003F6EFE" w:rsidRPr="000B7012">
              <w:t xml:space="preserve">  (Option 1)</w:t>
            </w:r>
          </w:p>
        </w:tc>
      </w:tr>
      <w:tr w:rsidR="0032518B" w:rsidRPr="00EE3870" w14:paraId="1DDEC568" w14:textId="77777777" w:rsidTr="00FB2017">
        <w:trPr>
          <w:cantSplit/>
          <w:jc w:val="center"/>
        </w:trPr>
        <w:tc>
          <w:tcPr>
            <w:tcW w:w="0" w:type="auto"/>
            <w:gridSpan w:val="3"/>
          </w:tcPr>
          <w:p w14:paraId="19A59137" w14:textId="100E7738" w:rsidR="0032518B" w:rsidRPr="00EE3870" w:rsidRDefault="0032518B" w:rsidP="00FB2017">
            <w:pPr>
              <w:pStyle w:val="TAN"/>
            </w:pPr>
            <w:r w:rsidRPr="00EE3870">
              <w:t>NOTE 1:</w:t>
            </w:r>
            <w:r w:rsidRPr="00EE3870">
              <w:tab/>
            </w:r>
            <w:r w:rsidR="001A7E0C" w:rsidRPr="000B7012">
              <w:t>Void</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288F7045" w:rsidR="004C4A70" w:rsidRPr="009202AA" w:rsidRDefault="004C4A70" w:rsidP="004C4A70">
      <w:pPr>
        <w:pStyle w:val="TH"/>
        <w:rPr>
          <w:rFonts w:cs="v5.0.0"/>
        </w:rPr>
      </w:pPr>
      <w:r w:rsidRPr="009202AA">
        <w:t xml:space="preserve">Table 6.6.5.2.2-1: </w:t>
      </w:r>
      <w:r w:rsidR="00A00815"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4pt;height:30.05pt" o:ole="" fillcolor="window">
                  <v:imagedata r:id="rId30" o:title=""/>
                </v:shape>
                <o:OLEObject Type="Embed" ProgID="Equation.3" ShapeID="_x0000_i1033" DrawAspect="Content" ObjectID="_167938595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E3F61AB" w:rsidR="004C4A70" w:rsidRPr="009202AA" w:rsidRDefault="004C4A70" w:rsidP="004C4A70">
      <w:pPr>
        <w:pStyle w:val="TH"/>
        <w:rPr>
          <w:rFonts w:cs="v5.0.0"/>
        </w:rPr>
      </w:pPr>
      <w:r w:rsidRPr="009202AA">
        <w:t xml:space="preserve">Table 6.6.5.2.2-1a: </w:t>
      </w:r>
      <w:bookmarkStart w:id="1154" w:name="_Hlk510517866"/>
      <w:r w:rsidR="00136E61" w:rsidRPr="000B7012">
        <w:t xml:space="preserve">WA BS OBUE in BC1 and BC3 bands </w:t>
      </w:r>
      <w:r w:rsidR="00136E61" w:rsidRPr="000B7012">
        <w:rPr>
          <w:rFonts w:cs="Arial"/>
        </w:rPr>
        <w:t>≤</w:t>
      </w:r>
      <w:r w:rsidR="00136E61" w:rsidRPr="000B7012">
        <w:t xml:space="preserve"> 1 GHz applicable for: BS supporting NR and not supporting UTRA - option 1</w:t>
      </w:r>
      <w:bookmarkEnd w:id="115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3F6E8EAA" w:rsidR="004C4A70" w:rsidRPr="009202AA" w:rsidRDefault="004C4A70" w:rsidP="004C4A70">
      <w:pPr>
        <w:pStyle w:val="TH"/>
        <w:rPr>
          <w:rFonts w:cs="v5.0.0"/>
        </w:rPr>
      </w:pPr>
      <w:r w:rsidRPr="009202AA">
        <w:t xml:space="preserve">Table 6.6.5.2.2-1b: </w:t>
      </w:r>
      <w:r w:rsidR="00E572D8" w:rsidRPr="000B7012">
        <w:t>WA BS OBUE</w:t>
      </w:r>
      <w:r w:rsidR="00E572D8" w:rsidRPr="000B7012" w:rsidDel="00B1128B">
        <w:t xml:space="preserve"> </w:t>
      </w:r>
      <w:r w:rsidR="00E572D8"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0.85pt;height:41.3pt;mso-wrap-style:square;mso-position-horizontal-relative:page;mso-position-vertical-relative:page" o:ole="">
                  <v:imagedata r:id="rId33" o:title=""/>
                </v:shape>
                <o:OLEObject Type="Embed" ProgID="Equation.3" ShapeID="对象 119" DrawAspect="Content" ObjectID="_167938595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75pt;height:41.3pt;mso-wrap-style:square;mso-position-horizontal-relative:page;mso-position-vertical-relative:page" o:ole="">
                  <v:imagedata r:id="rId35" o:title=""/>
                </v:shape>
                <o:OLEObject Type="Embed" ProgID="Equation.3" ShapeID="对象 120" DrawAspect="Content" ObjectID="_167938596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1155"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155"/>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75pt;height:30.7pt" o:ole="">
                  <v:imagedata r:id="rId37" o:title=""/>
                </v:shape>
                <o:OLEObject Type="Embed" ProgID="Equation.DSMT4" ShapeID="_x0000_i1036" DrawAspect="Content" ObjectID="_167938596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15pt;height:27.55pt" o:ole="" fillcolor="window">
                  <v:imagedata r:id="rId39" o:title=""/>
                </v:shape>
                <o:OLEObject Type="Embed" ProgID="Equation.DSMT4" ShapeID="_x0000_i1037" DrawAspect="Content" ObjectID="_167938596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1156"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7.75pt;height:27.55pt" o:ole="">
                  <v:imagedata r:id="rId41" o:title=""/>
                </v:shape>
                <o:OLEObject Type="Embed" ProgID="Equation.3" ShapeID="_x0000_i1038" DrawAspect="Content" ObjectID="_167938596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156"/>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1157" w:name="_Hlk61624714"/>
      <w:r w:rsidR="00C04068" w:rsidRPr="000B7012">
        <w:rPr>
          <w:lang w:eastAsia="zh-CN"/>
        </w:rPr>
        <w:t>LA BS OBUE</w:t>
      </w:r>
      <w:r w:rsidR="00C04068" w:rsidRPr="000B7012">
        <w:t xml:space="preserve"> in BC1 bands</w:t>
      </w:r>
      <w:bookmarkEnd w:id="115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15pt;height:30.7pt" o:ole="">
                  <v:imagedata r:id="rId43" o:title=""/>
                </v:shape>
                <o:OLEObject Type="Embed" ProgID="Equation.3" ShapeID="_x0000_i1039" DrawAspect="Content" ObjectID="_167938596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158" w:name="_Toc21096529"/>
      <w:bookmarkStart w:id="1159" w:name="_Toc29763496"/>
      <w:bookmarkStart w:id="1160" w:name="_Toc36029967"/>
      <w:bookmarkStart w:id="1161" w:name="_Toc37179867"/>
      <w:bookmarkStart w:id="1162" w:name="_Toc45869567"/>
      <w:bookmarkStart w:id="1163" w:name="_Toc52555366"/>
      <w:bookmarkStart w:id="1164" w:name="_Toc61126186"/>
      <w:bookmarkStart w:id="1165" w:name="_Toc67911602"/>
      <w:r w:rsidRPr="009202AA">
        <w:t>6.6.5.2.3</w:t>
      </w:r>
      <w:r w:rsidRPr="009202AA">
        <w:tab/>
      </w:r>
      <w:r w:rsidRPr="009202AA">
        <w:rPr>
          <w:i/>
        </w:rPr>
        <w:t>Basic limit</w:t>
      </w:r>
      <w:r w:rsidRPr="009202AA">
        <w:t xml:space="preserve"> for Band Category 2</w:t>
      </w:r>
      <w:bookmarkEnd w:id="1158"/>
      <w:bookmarkEnd w:id="1159"/>
      <w:bookmarkEnd w:id="1160"/>
      <w:bookmarkEnd w:id="1161"/>
      <w:bookmarkEnd w:id="1162"/>
      <w:bookmarkEnd w:id="1163"/>
      <w:bookmarkEnd w:id="1164"/>
      <w:bookmarkEnd w:id="1165"/>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2BA8037A"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45DBC2D2" w:rsidR="0032518B" w:rsidRPr="00EE3870" w:rsidRDefault="0032518B" w:rsidP="00FB2017">
            <w:pPr>
              <w:pStyle w:val="TAH"/>
              <w:rPr>
                <w:rFonts w:cs="Arial"/>
                <w:b w:val="0"/>
                <w:szCs w:val="18"/>
              </w:rPr>
            </w:pPr>
            <w:r w:rsidRPr="00EE3870">
              <w:rPr>
                <w:rFonts w:cs="Arial"/>
                <w:b w:val="0"/>
              </w:rPr>
              <w:t>6.6.5.2.3-1</w:t>
            </w:r>
            <w:r w:rsidR="00A533F7"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4146C358" w:rsidR="0032518B" w:rsidRPr="00EE3870" w:rsidRDefault="0032518B" w:rsidP="00FB2017">
            <w:pPr>
              <w:pStyle w:val="TAC"/>
              <w:rPr>
                <w:rFonts w:cs="Arial"/>
              </w:rPr>
            </w:pPr>
            <w:r w:rsidRPr="00EE3870">
              <w:t>6.6.5.2.3</w:t>
            </w:r>
            <w:r w:rsidRPr="00EE3870">
              <w:rPr>
                <w:rFonts w:cs="Arial"/>
              </w:rPr>
              <w:t>-1</w:t>
            </w:r>
            <w:r w:rsidR="00AD06AC"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2FE14BFB" w:rsidR="0032518B" w:rsidRPr="00EE3870" w:rsidRDefault="0032518B" w:rsidP="00FB2017">
            <w:pPr>
              <w:pStyle w:val="TAC"/>
              <w:rPr>
                <w:rFonts w:cs="Arial"/>
              </w:rPr>
            </w:pPr>
            <w:r w:rsidRPr="00EE3870">
              <w:t>6.6.5.2.3</w:t>
            </w:r>
            <w:r w:rsidRPr="00EE3870">
              <w:rPr>
                <w:rFonts w:cs="Arial"/>
              </w:rPr>
              <w:t>-1a</w:t>
            </w:r>
            <w:r w:rsidR="00593568"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1E5C1235" w:rsidR="0032518B" w:rsidRPr="00EE3870" w:rsidRDefault="0032518B" w:rsidP="00FB2017">
            <w:pPr>
              <w:pStyle w:val="TAC"/>
              <w:rPr>
                <w:rFonts w:cs="Arial"/>
              </w:rPr>
            </w:pPr>
            <w:r w:rsidRPr="00EE3870">
              <w:t>6.6.5.2.3</w:t>
            </w:r>
            <w:r w:rsidRPr="00EE3870">
              <w:rPr>
                <w:rFonts w:cs="Arial"/>
              </w:rPr>
              <w:t>-1b</w:t>
            </w:r>
            <w:r w:rsidR="00125F67"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679A24C7" w:rsidR="0032518B" w:rsidRPr="00EE3870" w:rsidRDefault="0032518B" w:rsidP="00FB2017">
            <w:pPr>
              <w:pStyle w:val="TAN"/>
            </w:pPr>
            <w:r w:rsidRPr="00EE3870">
              <w:t>NOTE 1:</w:t>
            </w:r>
            <w:r w:rsidRPr="00EE3870">
              <w:tab/>
            </w:r>
            <w:r w:rsidR="00F275CB" w:rsidRPr="000B7012">
              <w:t>Void</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1F81CEBF" w:rsidR="004C4A70" w:rsidRPr="009202AA" w:rsidRDefault="004C4A70" w:rsidP="004C4A70">
      <w:pPr>
        <w:pStyle w:val="TH"/>
        <w:rPr>
          <w:rFonts w:cs="v5.0.0"/>
        </w:rPr>
      </w:pPr>
      <w:r w:rsidRPr="009202AA">
        <w:t xml:space="preserve">Table 6.6.5.2.3-1: </w:t>
      </w:r>
      <w:r w:rsidR="00D81794" w:rsidRPr="000B7012">
        <w:t>WA BS OBUE</w:t>
      </w:r>
      <w:r w:rsidR="00D81794" w:rsidRPr="000B7012" w:rsidDel="00B1128B">
        <w:t xml:space="preserve"> </w:t>
      </w:r>
      <w:r w:rsidR="00D81794"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4pt;height:30.05pt" o:ole="" fillcolor="window">
                  <v:imagedata r:id="rId30" o:title=""/>
                </v:shape>
                <o:OLEObject Type="Embed" ProgID="Equation.3" ShapeID="_x0000_i1040" DrawAspect="Content" ObjectID="_167938596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51E530CE" w:rsidR="004C4A70" w:rsidRPr="009202AA" w:rsidRDefault="004C4A70" w:rsidP="004C4A70">
      <w:pPr>
        <w:pStyle w:val="TH"/>
        <w:rPr>
          <w:rFonts w:cs="v5.0.0"/>
        </w:rPr>
      </w:pPr>
      <w:r w:rsidRPr="009202AA">
        <w:t xml:space="preserve">Table 6.6.5.2.3-1a: </w:t>
      </w:r>
      <w:r w:rsidR="00593466" w:rsidRPr="000B7012">
        <w:t xml:space="preserve">WA BS OBUE in BC2 bands </w:t>
      </w:r>
      <w:r w:rsidR="00593466" w:rsidRPr="000B7012">
        <w:rPr>
          <w:rFonts w:cs="Arial"/>
        </w:rPr>
        <w:t>≤</w:t>
      </w:r>
      <w:r w:rsidR="00593466"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08E2A3F" w:rsidR="004C4A70" w:rsidRPr="009202AA" w:rsidRDefault="004C4A70" w:rsidP="004C4A70">
      <w:pPr>
        <w:pStyle w:val="TH"/>
        <w:rPr>
          <w:rFonts w:cs="v5.0.0"/>
        </w:rPr>
      </w:pPr>
      <w:r w:rsidRPr="009202AA">
        <w:t xml:space="preserve">Table 6.6.5.2.3-1b: </w:t>
      </w:r>
      <w:r w:rsidR="00DA09CC" w:rsidRPr="000B7012">
        <w:t>WA BS OBUE</w:t>
      </w:r>
      <w:r w:rsidR="00DA09CC" w:rsidRPr="000B7012" w:rsidDel="00B1128B">
        <w:t xml:space="preserve"> </w:t>
      </w:r>
      <w:r w:rsidR="00DA09CC" w:rsidRPr="000B7012">
        <w:t xml:space="preserve">in BC2 bands </w:t>
      </w:r>
      <w:r w:rsidR="00DA09CC" w:rsidRPr="000B7012">
        <w:rPr>
          <w:rFonts w:cs="Arial"/>
        </w:rPr>
        <w:t xml:space="preserve">&gt; </w:t>
      </w:r>
      <w:r w:rsidR="00DA09CC"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15pt;height:28.15pt;mso-wrap-style:square;mso-position-horizontal-relative:page;mso-position-vertical-relative:page" o:ole="">
                  <v:imagedata r:id="rId46" o:title=""/>
                </v:shape>
                <o:OLEObject Type="Embed" ProgID="Equation.3" ShapeID="对象 125" DrawAspect="Content" ObjectID="_167938596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05pt;height:36.3pt;mso-wrap-style:square;mso-position-horizontal-relative:page;mso-position-vertical-relative:page" o:ole="">
                  <v:imagedata r:id="rId48" o:title=""/>
                </v:shape>
                <o:OLEObject Type="Embed" ProgID="Equation.3" ShapeID="对象 126" DrawAspect="Content" ObjectID="_167938596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75pt;height:30.7pt" o:ole="">
                  <v:imagedata r:id="rId50" o:title=""/>
                </v:shape>
                <o:OLEObject Type="Embed" ProgID="Equation.DSMT4" ShapeID="_x0000_i1043" DrawAspect="Content" ObjectID="_167938596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15pt;height:27.55pt" o:ole="" fillcolor="window">
                  <v:imagedata r:id="rId39" o:title=""/>
                </v:shape>
                <o:OLEObject Type="Embed" ProgID="Equation.DSMT4" ShapeID="_x0000_i1044" DrawAspect="Content" ObjectID="_167938596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75pt;height:27.55pt" o:ole="">
                  <v:imagedata r:id="rId41" o:title=""/>
                </v:shape>
                <o:OLEObject Type="Embed" ProgID="Equation.3" ShapeID="_x0000_i1045" DrawAspect="Content" ObjectID="_167938597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2.75pt;height:43.2pt;mso-wrap-style:square;mso-position-horizontal-relative:page;mso-position-vertical-relative:page" o:ole="">
                  <v:fill o:detectmouseclick="t"/>
                  <v:imagedata r:id="rId54" o:title=""/>
                </v:shape>
                <o:OLEObject Type="Embed" ProgID="Equation.3" ShapeID="对象 130" DrawAspect="Content" ObjectID="_167938597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35pt;height:40.05pt;mso-wrap-style:square;mso-position-horizontal-relative:page;mso-position-vertical-relative:page" o:ole="">
                  <v:imagedata r:id="rId56" o:title=""/>
                </v:shape>
                <o:OLEObject Type="Embed" ProgID="Equation.3" ShapeID="对象 131" DrawAspect="Content" ObjectID="_167938597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15pt;height:30.7pt" o:ole="">
                  <v:imagedata r:id="rId43" o:title=""/>
                </v:shape>
                <o:OLEObject Type="Embed" ProgID="Equation.3" ShapeID="_x0000_i1048" DrawAspect="Content" ObjectID="_167938597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75pt;height:40.05pt;mso-wrap-style:square;mso-position-horizontal-relative:page;mso-position-vertical-relative:page" o:ole="">
                  <v:imagedata r:id="rId59" o:title=""/>
                </v:shape>
                <o:OLEObject Type="Embed" ProgID="Equation.3" ShapeID="对象 134" DrawAspect="Content" ObjectID="_167938597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0.05pt;mso-wrap-style:square;mso-position-horizontal-relative:page;mso-position-vertical-relative:page" o:ole="">
                  <v:imagedata r:id="rId61" o:title=""/>
                </v:shape>
                <o:OLEObject Type="Embed" ProgID="Equation.3" ShapeID="对象 136" DrawAspect="Content" ObjectID="_167938597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166" w:name="_Toc21096530"/>
      <w:bookmarkStart w:id="1167" w:name="_Toc29763497"/>
      <w:bookmarkStart w:id="1168" w:name="_Toc36029968"/>
      <w:bookmarkStart w:id="1169" w:name="_Toc37179868"/>
      <w:bookmarkStart w:id="1170" w:name="_Toc45869568"/>
      <w:bookmarkStart w:id="1171" w:name="_Toc52555367"/>
      <w:bookmarkStart w:id="1172" w:name="_Toc61126187"/>
      <w:bookmarkStart w:id="1173" w:name="_Toc67911603"/>
      <w:r w:rsidRPr="009202AA">
        <w:t>6.6.5.2.4</w:t>
      </w:r>
      <w:r w:rsidRPr="009202AA">
        <w:tab/>
        <w:t>Additional requirements</w:t>
      </w:r>
      <w:bookmarkEnd w:id="1166"/>
      <w:bookmarkEnd w:id="1167"/>
      <w:bookmarkEnd w:id="1168"/>
      <w:bookmarkEnd w:id="1169"/>
      <w:bookmarkEnd w:id="1170"/>
      <w:bookmarkEnd w:id="1171"/>
      <w:bookmarkEnd w:id="1172"/>
      <w:bookmarkEnd w:id="1173"/>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174" w:name="_Toc21096531"/>
      <w:bookmarkStart w:id="1175" w:name="_Toc29763498"/>
      <w:bookmarkStart w:id="1176" w:name="_Toc36029969"/>
      <w:bookmarkStart w:id="1177" w:name="_Toc37179869"/>
      <w:bookmarkStart w:id="1178" w:name="_Toc45869569"/>
      <w:bookmarkStart w:id="1179" w:name="_Toc52555368"/>
      <w:bookmarkStart w:id="1180" w:name="_Toc61126188"/>
      <w:bookmarkStart w:id="1181" w:name="_Toc67911604"/>
      <w:r w:rsidRPr="009202AA">
        <w:rPr>
          <w:lang w:eastAsia="zh-CN"/>
        </w:rPr>
        <w:t>6.6.5.3</w:t>
      </w:r>
      <w:r w:rsidRPr="009202AA">
        <w:rPr>
          <w:lang w:eastAsia="zh-CN"/>
        </w:rPr>
        <w:tab/>
        <w:t>Minimum requirement for single RAT UTRA operation</w:t>
      </w:r>
      <w:bookmarkEnd w:id="1174"/>
      <w:bookmarkEnd w:id="1175"/>
      <w:bookmarkEnd w:id="1176"/>
      <w:bookmarkEnd w:id="1177"/>
      <w:bookmarkEnd w:id="1178"/>
      <w:bookmarkEnd w:id="1179"/>
      <w:bookmarkEnd w:id="1180"/>
      <w:bookmarkEnd w:id="1181"/>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182" w:name="_Toc21096532"/>
      <w:bookmarkStart w:id="1183" w:name="_Toc29763499"/>
      <w:bookmarkStart w:id="1184" w:name="_Toc36029970"/>
      <w:bookmarkStart w:id="1185" w:name="_Toc37179870"/>
      <w:bookmarkStart w:id="1186" w:name="_Toc45869570"/>
      <w:bookmarkStart w:id="1187" w:name="_Toc52555369"/>
      <w:bookmarkStart w:id="1188" w:name="_Toc61126189"/>
      <w:bookmarkStart w:id="1189" w:name="_Toc67911605"/>
      <w:r w:rsidRPr="009202AA">
        <w:rPr>
          <w:lang w:eastAsia="zh-CN"/>
        </w:rPr>
        <w:t>6.6.5.4</w:t>
      </w:r>
      <w:r w:rsidRPr="009202AA">
        <w:rPr>
          <w:lang w:eastAsia="zh-CN"/>
        </w:rPr>
        <w:tab/>
        <w:t>Minimum requirement for single RAT E-UTRA operation</w:t>
      </w:r>
      <w:bookmarkEnd w:id="1182"/>
      <w:bookmarkEnd w:id="1183"/>
      <w:bookmarkEnd w:id="1184"/>
      <w:bookmarkEnd w:id="1185"/>
      <w:bookmarkEnd w:id="1186"/>
      <w:bookmarkEnd w:id="1187"/>
      <w:bookmarkEnd w:id="1188"/>
      <w:bookmarkEnd w:id="1189"/>
    </w:p>
    <w:p w14:paraId="0DE4A0E2" w14:textId="77777777" w:rsidR="004C4A70" w:rsidRPr="009202AA" w:rsidRDefault="004C4A70" w:rsidP="004C4A70">
      <w:pPr>
        <w:pStyle w:val="Heading5"/>
        <w:rPr>
          <w:lang w:eastAsia="zh-CN"/>
        </w:rPr>
      </w:pPr>
      <w:bookmarkStart w:id="1190" w:name="_Toc21096533"/>
      <w:bookmarkStart w:id="1191" w:name="_Toc29763500"/>
      <w:bookmarkStart w:id="1192" w:name="_Toc36029971"/>
      <w:bookmarkStart w:id="1193" w:name="_Toc37179871"/>
      <w:bookmarkStart w:id="1194" w:name="_Toc45869571"/>
      <w:bookmarkStart w:id="1195" w:name="_Toc52555370"/>
      <w:bookmarkStart w:id="1196" w:name="_Toc61126190"/>
      <w:bookmarkStart w:id="1197" w:name="_Toc67911606"/>
      <w:r w:rsidRPr="009202AA">
        <w:rPr>
          <w:lang w:eastAsia="zh-CN"/>
        </w:rPr>
        <w:t>6.6.5.4.1</w:t>
      </w:r>
      <w:r w:rsidRPr="009202AA">
        <w:rPr>
          <w:lang w:eastAsia="zh-CN"/>
        </w:rPr>
        <w:tab/>
        <w:t>General</w:t>
      </w:r>
      <w:bookmarkEnd w:id="1190"/>
      <w:bookmarkEnd w:id="1191"/>
      <w:bookmarkEnd w:id="1192"/>
      <w:bookmarkEnd w:id="1193"/>
      <w:bookmarkEnd w:id="1194"/>
      <w:bookmarkEnd w:id="1195"/>
      <w:bookmarkEnd w:id="1196"/>
      <w:bookmarkEnd w:id="1197"/>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198" w:name="_Toc21096534"/>
      <w:bookmarkStart w:id="1199" w:name="_Toc29763501"/>
      <w:bookmarkStart w:id="1200" w:name="_Toc36029972"/>
      <w:bookmarkStart w:id="1201" w:name="_Toc37179872"/>
      <w:bookmarkStart w:id="1202" w:name="_Toc45869572"/>
      <w:bookmarkStart w:id="1203" w:name="_Toc52555371"/>
      <w:bookmarkStart w:id="1204" w:name="_Toc61126191"/>
      <w:bookmarkStart w:id="1205" w:name="_Toc67911607"/>
      <w:r w:rsidRPr="009202AA">
        <w:t>6.6.5.4.2</w:t>
      </w:r>
      <w:r w:rsidRPr="009202AA">
        <w:tab/>
        <w:t xml:space="preserve">Basic limits </w:t>
      </w:r>
      <w:r w:rsidRPr="009202AA">
        <w:rPr>
          <w:lang w:eastAsia="zh-CN"/>
        </w:rPr>
        <w:t xml:space="preserve">for Wide Area BS </w:t>
      </w:r>
      <w:r w:rsidRPr="009202AA">
        <w:t>(Category A)</w:t>
      </w:r>
      <w:bookmarkEnd w:id="1198"/>
      <w:bookmarkEnd w:id="1199"/>
      <w:bookmarkEnd w:id="1200"/>
      <w:bookmarkEnd w:id="1201"/>
      <w:bookmarkEnd w:id="1202"/>
      <w:bookmarkEnd w:id="1203"/>
      <w:bookmarkEnd w:id="1204"/>
      <w:bookmarkEnd w:id="1205"/>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206" w:name="_Toc21096535"/>
      <w:bookmarkStart w:id="1207" w:name="_Toc29763502"/>
      <w:bookmarkStart w:id="1208" w:name="_Toc36029973"/>
      <w:bookmarkStart w:id="1209" w:name="_Toc37179873"/>
      <w:bookmarkStart w:id="1210" w:name="_Toc45869573"/>
      <w:bookmarkStart w:id="1211" w:name="_Toc52555372"/>
      <w:bookmarkStart w:id="1212" w:name="_Toc61126192"/>
      <w:bookmarkStart w:id="1213" w:name="_Toc67911608"/>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206"/>
      <w:bookmarkEnd w:id="1207"/>
      <w:bookmarkEnd w:id="1208"/>
      <w:bookmarkEnd w:id="1209"/>
      <w:bookmarkEnd w:id="1210"/>
      <w:bookmarkEnd w:id="1211"/>
      <w:bookmarkEnd w:id="1212"/>
      <w:bookmarkEnd w:id="1213"/>
    </w:p>
    <w:p w14:paraId="3172D92D" w14:textId="77777777" w:rsidR="004C4A70" w:rsidRPr="009202AA" w:rsidRDefault="004C4A70" w:rsidP="004C4A70">
      <w:pPr>
        <w:pStyle w:val="Heading6"/>
        <w:rPr>
          <w:rFonts w:cs="v5.0.0"/>
        </w:rPr>
      </w:pPr>
      <w:bookmarkStart w:id="1214" w:name="_Toc21096536"/>
      <w:bookmarkStart w:id="1215" w:name="_Toc29763503"/>
      <w:bookmarkStart w:id="1216" w:name="_Toc36029974"/>
      <w:bookmarkStart w:id="1217" w:name="_Toc37179874"/>
      <w:bookmarkStart w:id="1218" w:name="_Toc45869574"/>
      <w:bookmarkStart w:id="1219" w:name="_Toc52555373"/>
      <w:bookmarkStart w:id="1220" w:name="_Toc61126193"/>
      <w:bookmarkStart w:id="1221" w:name="_Toc67911609"/>
      <w:r w:rsidRPr="009202AA">
        <w:t>6.6.5.4.3.1</w:t>
      </w:r>
      <w:r w:rsidRPr="009202AA">
        <w:tab/>
        <w:t>General</w:t>
      </w:r>
      <w:bookmarkEnd w:id="1214"/>
      <w:bookmarkEnd w:id="1215"/>
      <w:bookmarkEnd w:id="1216"/>
      <w:bookmarkEnd w:id="1217"/>
      <w:bookmarkEnd w:id="1218"/>
      <w:bookmarkEnd w:id="1219"/>
      <w:bookmarkEnd w:id="1220"/>
      <w:bookmarkEnd w:id="122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222" w:name="_Toc21096537"/>
      <w:bookmarkStart w:id="1223" w:name="_Toc29763504"/>
      <w:bookmarkStart w:id="1224" w:name="_Toc36029975"/>
      <w:bookmarkStart w:id="1225" w:name="_Toc37179875"/>
      <w:bookmarkStart w:id="1226" w:name="_Toc45869575"/>
      <w:bookmarkStart w:id="1227" w:name="_Toc52555374"/>
      <w:bookmarkStart w:id="1228" w:name="_Toc61126194"/>
      <w:bookmarkStart w:id="1229" w:name="_Toc67911610"/>
      <w:r w:rsidRPr="009202AA">
        <w:t>6.6.5.4.3.2</w:t>
      </w:r>
      <w:r w:rsidRPr="009202AA">
        <w:tab/>
        <w:t>Category B</w:t>
      </w:r>
      <w:r w:rsidRPr="009202AA">
        <w:rPr>
          <w:lang w:eastAsia="zh-CN"/>
        </w:rPr>
        <w:t xml:space="preserve"> requirements (Option 1)</w:t>
      </w:r>
      <w:bookmarkEnd w:id="1222"/>
      <w:bookmarkEnd w:id="1223"/>
      <w:bookmarkEnd w:id="1224"/>
      <w:bookmarkEnd w:id="1225"/>
      <w:bookmarkEnd w:id="1226"/>
      <w:bookmarkEnd w:id="1227"/>
      <w:bookmarkEnd w:id="1228"/>
      <w:bookmarkEnd w:id="12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230" w:name="_Toc21096538"/>
      <w:bookmarkStart w:id="1231" w:name="_Toc29763505"/>
      <w:bookmarkStart w:id="1232" w:name="_Toc36029976"/>
      <w:bookmarkStart w:id="1233" w:name="_Toc37179876"/>
      <w:bookmarkStart w:id="1234" w:name="_Toc45869576"/>
      <w:bookmarkStart w:id="1235" w:name="_Toc52555375"/>
      <w:bookmarkStart w:id="1236" w:name="_Toc61126195"/>
      <w:bookmarkStart w:id="1237" w:name="_Toc67911611"/>
      <w:r w:rsidRPr="009202AA">
        <w:t>6.6.5.4.3.3</w:t>
      </w:r>
      <w:r w:rsidRPr="009202AA">
        <w:tab/>
        <w:t>Category B (Option 2)</w:t>
      </w:r>
      <w:bookmarkEnd w:id="1230"/>
      <w:bookmarkEnd w:id="1231"/>
      <w:bookmarkEnd w:id="1232"/>
      <w:bookmarkEnd w:id="1233"/>
      <w:bookmarkEnd w:id="1234"/>
      <w:bookmarkEnd w:id="1235"/>
      <w:bookmarkEnd w:id="1236"/>
      <w:bookmarkEnd w:id="1237"/>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9pt;height:29.45pt" o:ole="" fillcolor="window">
                  <v:imagedata r:id="rId30" o:title=""/>
                </v:shape>
                <o:OLEObject Type="Embed" ProgID="Equation.3" ShapeID="_x0000_i1051" DrawAspect="Content" ObjectID="_167938597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1pt;height:29.45pt" o:ole="" fillcolor="window">
                  <v:imagedata r:id="rId66" o:title=""/>
                </v:shape>
                <o:OLEObject Type="Embed" ProgID="Equation.3" ShapeID="_x0000_i1052" DrawAspect="Content" ObjectID="_167938597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25pt;height:29.45pt" o:ole="" fillcolor="window">
                  <v:imagedata r:id="rId68" o:title=""/>
                </v:shape>
                <o:OLEObject Type="Embed" ProgID="Equation.3" ShapeID="_x0000_i1053" DrawAspect="Content" ObjectID="_167938597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75pt;height:29.45pt" o:ole="" fillcolor="window">
                  <v:imagedata r:id="rId30" o:title=""/>
                </v:shape>
                <o:OLEObject Type="Embed" ProgID="Equation.3" ShapeID="_x0000_i1054" DrawAspect="Content" ObjectID="_167938597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1pt;height:29.45pt" o:ole="" fillcolor="window">
                  <v:imagedata r:id="rId66" o:title=""/>
                </v:shape>
                <o:OLEObject Type="Embed" ProgID="Equation.3" ShapeID="_x0000_i1055" DrawAspect="Content" ObjectID="_167938598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25pt;height:29.45pt" o:ole="" fillcolor="window">
                  <v:imagedata r:id="rId68" o:title=""/>
                </v:shape>
                <o:OLEObject Type="Embed" ProgID="Equation.3" ShapeID="_x0000_i1056" DrawAspect="Content" ObjectID="_167938598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9pt;height:29.45pt" o:ole="" fillcolor="window">
                  <v:imagedata r:id="rId30" o:title=""/>
                </v:shape>
                <o:OLEObject Type="Embed" ProgID="Equation.3" ShapeID="_x0000_i1057" DrawAspect="Content" ObjectID="_167938598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238" w:name="_Toc21096539"/>
      <w:bookmarkStart w:id="1239" w:name="_Toc29763506"/>
      <w:bookmarkStart w:id="1240" w:name="_Toc36029977"/>
      <w:bookmarkStart w:id="1241" w:name="_Toc37179877"/>
      <w:bookmarkStart w:id="1242" w:name="_Toc45869577"/>
      <w:bookmarkStart w:id="1243" w:name="_Toc52555376"/>
      <w:bookmarkStart w:id="1244" w:name="_Toc61126196"/>
      <w:bookmarkStart w:id="1245" w:name="_Toc67911612"/>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238"/>
      <w:bookmarkEnd w:id="1239"/>
      <w:bookmarkEnd w:id="1240"/>
      <w:bookmarkEnd w:id="1241"/>
      <w:bookmarkEnd w:id="1242"/>
      <w:bookmarkEnd w:id="1243"/>
      <w:bookmarkEnd w:id="1244"/>
      <w:bookmarkEnd w:id="1245"/>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7.75pt;height:28.8pt" o:ole="">
                  <v:imagedata r:id="rId74" o:title=""/>
                </v:shape>
                <o:OLEObject Type="Embed" ProgID="Equation.DSMT4" ShapeID="_x0000_i1058" DrawAspect="Content" ObjectID="_167938598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7.75pt;height:28.8pt" o:ole="">
                  <v:imagedata r:id="rId76" o:title=""/>
                </v:shape>
                <o:OLEObject Type="Embed" ProgID="Equation.3" ShapeID="_x0000_i1059" DrawAspect="Content" ObjectID="_167938598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25pt;height:28.8pt" o:ole="">
                  <v:imagedata r:id="rId43" o:title=""/>
                </v:shape>
                <o:OLEObject Type="Embed" ProgID="Equation.3" ShapeID="_x0000_i1060" DrawAspect="Content" ObjectID="_167938598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246" w:name="_Toc21096540"/>
      <w:bookmarkStart w:id="1247" w:name="_Toc29763507"/>
      <w:bookmarkStart w:id="1248" w:name="_Toc36029978"/>
      <w:bookmarkStart w:id="1249" w:name="_Toc37179878"/>
      <w:bookmarkStart w:id="1250" w:name="_Toc45869578"/>
      <w:bookmarkStart w:id="1251" w:name="_Toc52555377"/>
      <w:bookmarkStart w:id="1252" w:name="_Toc61126197"/>
      <w:bookmarkStart w:id="1253" w:name="_Toc67911613"/>
      <w:r w:rsidRPr="009202AA">
        <w:t>6.6.5.4.5</w:t>
      </w:r>
      <w:r w:rsidRPr="009202AA">
        <w:tab/>
      </w:r>
      <w:r w:rsidRPr="009202AA">
        <w:rPr>
          <w:rFonts w:cs="Arial"/>
        </w:rPr>
        <w:t>Basic limit</w:t>
      </w:r>
      <w:r w:rsidRPr="009202AA">
        <w:t>s for Medium Range BS (Category A and B)</w:t>
      </w:r>
      <w:bookmarkEnd w:id="1246"/>
      <w:bookmarkEnd w:id="1247"/>
      <w:bookmarkEnd w:id="1248"/>
      <w:bookmarkEnd w:id="1249"/>
      <w:bookmarkEnd w:id="1250"/>
      <w:bookmarkEnd w:id="1251"/>
      <w:bookmarkEnd w:id="1252"/>
      <w:bookmarkEnd w:id="1253"/>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1pt;height:28.8pt" o:ole="">
                  <v:imagedata r:id="rId79" o:title=""/>
                </v:shape>
                <o:OLEObject Type="Embed" ProgID="Equation.3" ShapeID="_x0000_i1061" DrawAspect="Content" ObjectID="_167938598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1pt;height:28.8pt" o:ole="">
                  <v:imagedata r:id="rId81" o:title=""/>
                </v:shape>
                <o:OLEObject Type="Embed" ProgID="Equation.3" ShapeID="_x0000_i1062" DrawAspect="Content" ObjectID="_167938598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75pt;height:28.8pt" o:ole="">
                  <v:imagedata r:id="rId83" o:title=""/>
                </v:shape>
                <o:OLEObject Type="Embed" ProgID="Equation.3" ShapeID="_x0000_i1063" DrawAspect="Content" ObjectID="_167938598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254" w:name="_Toc21096541"/>
      <w:bookmarkStart w:id="1255" w:name="_Toc29763508"/>
      <w:bookmarkStart w:id="1256" w:name="_Toc36029979"/>
      <w:bookmarkStart w:id="1257" w:name="_Toc37179879"/>
      <w:bookmarkStart w:id="1258" w:name="_Toc45869579"/>
      <w:bookmarkStart w:id="1259" w:name="_Toc52555378"/>
      <w:bookmarkStart w:id="1260" w:name="_Toc61126198"/>
      <w:bookmarkStart w:id="1261" w:name="_Toc67911614"/>
      <w:r w:rsidRPr="009202AA">
        <w:t>6.6.5.4.7</w:t>
      </w:r>
      <w:r w:rsidRPr="009202AA">
        <w:tab/>
        <w:t>Additional requirements</w:t>
      </w:r>
      <w:bookmarkEnd w:id="1254"/>
      <w:bookmarkEnd w:id="1255"/>
      <w:bookmarkEnd w:id="1256"/>
      <w:bookmarkEnd w:id="1257"/>
      <w:bookmarkEnd w:id="1258"/>
      <w:bookmarkEnd w:id="1259"/>
      <w:bookmarkEnd w:id="1260"/>
      <w:bookmarkEnd w:id="1261"/>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262" w:name="_Toc21096542"/>
      <w:bookmarkStart w:id="1263" w:name="_Toc29763509"/>
      <w:bookmarkStart w:id="1264" w:name="_Toc36029980"/>
      <w:bookmarkStart w:id="1265" w:name="_Toc37179880"/>
      <w:bookmarkStart w:id="1266" w:name="_Toc45869580"/>
      <w:bookmarkStart w:id="1267" w:name="_Toc52555379"/>
      <w:bookmarkStart w:id="1268" w:name="_Toc61126199"/>
      <w:bookmarkStart w:id="1269" w:name="_Toc67911615"/>
      <w:r w:rsidRPr="009202AA">
        <w:rPr>
          <w:lang w:eastAsia="zh-CN"/>
        </w:rPr>
        <w:t>6.6.6</w:t>
      </w:r>
      <w:r w:rsidRPr="009202AA">
        <w:rPr>
          <w:lang w:eastAsia="zh-CN"/>
        </w:rPr>
        <w:tab/>
        <w:t>Spurious emission</w:t>
      </w:r>
      <w:bookmarkEnd w:id="1262"/>
      <w:bookmarkEnd w:id="1263"/>
      <w:bookmarkEnd w:id="1264"/>
      <w:bookmarkEnd w:id="1265"/>
      <w:bookmarkEnd w:id="1266"/>
      <w:bookmarkEnd w:id="1267"/>
      <w:bookmarkEnd w:id="1268"/>
      <w:bookmarkEnd w:id="1269"/>
    </w:p>
    <w:p w14:paraId="46E5B369" w14:textId="77777777" w:rsidR="004C4A70" w:rsidRPr="009202AA" w:rsidRDefault="004C4A70" w:rsidP="004C4A70">
      <w:pPr>
        <w:pStyle w:val="Heading4"/>
      </w:pPr>
      <w:bookmarkStart w:id="1270" w:name="_Toc21096543"/>
      <w:bookmarkStart w:id="1271" w:name="_Toc29763510"/>
      <w:bookmarkStart w:id="1272" w:name="_Toc36029981"/>
      <w:bookmarkStart w:id="1273" w:name="_Toc37179881"/>
      <w:bookmarkStart w:id="1274" w:name="_Toc45869581"/>
      <w:bookmarkStart w:id="1275" w:name="_Toc52555380"/>
      <w:bookmarkStart w:id="1276" w:name="_Toc61126200"/>
      <w:bookmarkStart w:id="1277" w:name="_Toc67911616"/>
      <w:r w:rsidRPr="009202AA">
        <w:t>6.6.6.1</w:t>
      </w:r>
      <w:r w:rsidRPr="009202AA">
        <w:tab/>
        <w:t>General</w:t>
      </w:r>
      <w:bookmarkEnd w:id="1270"/>
      <w:bookmarkEnd w:id="1271"/>
      <w:bookmarkEnd w:id="1272"/>
      <w:bookmarkEnd w:id="1273"/>
      <w:bookmarkEnd w:id="1274"/>
      <w:bookmarkEnd w:id="1275"/>
      <w:bookmarkEnd w:id="1276"/>
      <w:bookmarkEnd w:id="1277"/>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278" w:name="_Toc21096544"/>
      <w:bookmarkStart w:id="1279" w:name="_Toc29763511"/>
      <w:bookmarkStart w:id="1280" w:name="_Toc36029982"/>
      <w:bookmarkStart w:id="1281" w:name="_Toc37179882"/>
      <w:bookmarkStart w:id="1282" w:name="_Toc45869582"/>
      <w:bookmarkStart w:id="1283" w:name="_Toc52555381"/>
      <w:bookmarkStart w:id="1284" w:name="_Toc61126201"/>
      <w:bookmarkStart w:id="1285" w:name="_Toc67911617"/>
      <w:r w:rsidRPr="009202AA">
        <w:t>6.6.6.2</w:t>
      </w:r>
      <w:r w:rsidRPr="009202AA">
        <w:tab/>
      </w:r>
      <w:r w:rsidRPr="009202AA">
        <w:rPr>
          <w:lang w:eastAsia="zh-CN"/>
        </w:rPr>
        <w:t>Minimum requirement for MSR operation</w:t>
      </w:r>
      <w:bookmarkEnd w:id="1278"/>
      <w:bookmarkEnd w:id="1279"/>
      <w:bookmarkEnd w:id="1280"/>
      <w:bookmarkEnd w:id="1281"/>
      <w:bookmarkEnd w:id="1282"/>
      <w:bookmarkEnd w:id="1283"/>
      <w:bookmarkEnd w:id="1284"/>
      <w:bookmarkEnd w:id="1285"/>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286" w:name="_Toc21096545"/>
      <w:bookmarkStart w:id="1287" w:name="_Toc29763512"/>
      <w:bookmarkStart w:id="1288" w:name="_Toc36029983"/>
      <w:bookmarkStart w:id="1289" w:name="_Toc37179883"/>
      <w:bookmarkStart w:id="1290" w:name="_Toc45869583"/>
      <w:bookmarkStart w:id="1291" w:name="_Toc52555382"/>
      <w:bookmarkStart w:id="1292" w:name="_Toc61126202"/>
      <w:bookmarkStart w:id="1293" w:name="_Toc67911618"/>
      <w:r w:rsidRPr="009202AA">
        <w:rPr>
          <w:lang w:eastAsia="zh-CN"/>
        </w:rPr>
        <w:t>6.6.6.3</w:t>
      </w:r>
      <w:r w:rsidRPr="009202AA">
        <w:rPr>
          <w:lang w:eastAsia="zh-CN"/>
        </w:rPr>
        <w:tab/>
        <w:t>Minimum requirement for single RAT UTRA operation</w:t>
      </w:r>
      <w:bookmarkEnd w:id="1286"/>
      <w:bookmarkEnd w:id="1287"/>
      <w:bookmarkEnd w:id="1288"/>
      <w:bookmarkEnd w:id="1289"/>
      <w:bookmarkEnd w:id="1290"/>
      <w:bookmarkEnd w:id="1291"/>
      <w:bookmarkEnd w:id="1292"/>
      <w:bookmarkEnd w:id="1293"/>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294" w:name="_Toc21096546"/>
      <w:bookmarkStart w:id="1295" w:name="_Toc29763513"/>
      <w:bookmarkStart w:id="1296" w:name="_Toc36029984"/>
      <w:bookmarkStart w:id="1297" w:name="_Toc37179884"/>
      <w:bookmarkStart w:id="1298" w:name="_Toc45869584"/>
      <w:bookmarkStart w:id="1299" w:name="_Toc52555383"/>
      <w:bookmarkStart w:id="1300" w:name="_Toc61126203"/>
      <w:bookmarkStart w:id="1301" w:name="_Toc67911619"/>
      <w:r w:rsidRPr="009202AA">
        <w:rPr>
          <w:lang w:eastAsia="zh-CN"/>
        </w:rPr>
        <w:t>6.6.6.4</w:t>
      </w:r>
      <w:r w:rsidRPr="009202AA">
        <w:rPr>
          <w:lang w:eastAsia="zh-CN"/>
        </w:rPr>
        <w:tab/>
        <w:t>Minimum requirement for single RAT E-UTRA operation</w:t>
      </w:r>
      <w:bookmarkEnd w:id="1294"/>
      <w:bookmarkEnd w:id="1295"/>
      <w:bookmarkEnd w:id="1296"/>
      <w:bookmarkEnd w:id="1297"/>
      <w:bookmarkEnd w:id="1298"/>
      <w:bookmarkEnd w:id="1299"/>
      <w:bookmarkEnd w:id="1300"/>
      <w:bookmarkEnd w:id="1301"/>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302" w:name="_Toc21096547"/>
      <w:bookmarkStart w:id="1303" w:name="_Toc29763514"/>
      <w:bookmarkStart w:id="1304" w:name="_Toc36029985"/>
      <w:bookmarkStart w:id="1305" w:name="_Toc37179885"/>
      <w:bookmarkStart w:id="1306" w:name="_Toc45869585"/>
      <w:bookmarkStart w:id="1307" w:name="_Toc52555384"/>
      <w:bookmarkStart w:id="1308" w:name="_Toc61126204"/>
      <w:bookmarkStart w:id="1309" w:name="_Toc67911620"/>
      <w:r w:rsidRPr="009202AA">
        <w:rPr>
          <w:lang w:eastAsia="zh-CN"/>
        </w:rPr>
        <w:t>6.7</w:t>
      </w:r>
      <w:r w:rsidRPr="009202AA">
        <w:rPr>
          <w:lang w:eastAsia="zh-CN"/>
        </w:rPr>
        <w:tab/>
        <w:t>Transmitter intermodulation</w:t>
      </w:r>
      <w:bookmarkEnd w:id="1302"/>
      <w:bookmarkEnd w:id="1303"/>
      <w:bookmarkEnd w:id="1304"/>
      <w:bookmarkEnd w:id="1305"/>
      <w:bookmarkEnd w:id="1306"/>
      <w:bookmarkEnd w:id="1307"/>
      <w:bookmarkEnd w:id="1308"/>
      <w:bookmarkEnd w:id="1309"/>
    </w:p>
    <w:p w14:paraId="068CD99C" w14:textId="77777777" w:rsidR="004C4A70" w:rsidRPr="009202AA" w:rsidRDefault="004C4A70" w:rsidP="004C4A70">
      <w:pPr>
        <w:pStyle w:val="Heading3"/>
      </w:pPr>
      <w:bookmarkStart w:id="1310" w:name="_Toc21096548"/>
      <w:bookmarkStart w:id="1311" w:name="_Toc29763515"/>
      <w:bookmarkStart w:id="1312" w:name="_Toc36029986"/>
      <w:bookmarkStart w:id="1313" w:name="_Toc37179886"/>
      <w:bookmarkStart w:id="1314" w:name="_Toc45869586"/>
      <w:bookmarkStart w:id="1315" w:name="_Toc52555385"/>
      <w:bookmarkStart w:id="1316" w:name="_Toc61126205"/>
      <w:bookmarkStart w:id="1317" w:name="_Toc67911621"/>
      <w:r w:rsidRPr="009202AA">
        <w:t>6.7.1</w:t>
      </w:r>
      <w:r w:rsidRPr="009202AA">
        <w:tab/>
        <w:t>General</w:t>
      </w:r>
      <w:bookmarkEnd w:id="1310"/>
      <w:bookmarkEnd w:id="1311"/>
      <w:bookmarkEnd w:id="1312"/>
      <w:bookmarkEnd w:id="1313"/>
      <w:bookmarkEnd w:id="1314"/>
      <w:bookmarkEnd w:id="1315"/>
      <w:bookmarkEnd w:id="1316"/>
      <w:bookmarkEnd w:id="131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318" w:name="_Toc21096549"/>
      <w:bookmarkStart w:id="1319" w:name="_Toc29763516"/>
      <w:bookmarkStart w:id="1320" w:name="_Toc36029987"/>
      <w:bookmarkStart w:id="1321" w:name="_Toc37179887"/>
      <w:bookmarkStart w:id="1322" w:name="_Toc45869587"/>
      <w:bookmarkStart w:id="1323" w:name="_Toc52555386"/>
      <w:bookmarkStart w:id="1324" w:name="_Toc61126206"/>
      <w:bookmarkStart w:id="1325" w:name="_Toc67911622"/>
      <w:r w:rsidRPr="009202AA">
        <w:rPr>
          <w:lang w:eastAsia="zh-CN"/>
        </w:rPr>
        <w:t>6.7.2</w:t>
      </w:r>
      <w:r w:rsidRPr="009202AA">
        <w:rPr>
          <w:lang w:eastAsia="zh-CN"/>
        </w:rPr>
        <w:tab/>
        <w:t>Minimum requirement for MSR operation</w:t>
      </w:r>
      <w:bookmarkEnd w:id="1318"/>
      <w:bookmarkEnd w:id="1319"/>
      <w:bookmarkEnd w:id="1320"/>
      <w:bookmarkEnd w:id="1321"/>
      <w:bookmarkEnd w:id="1322"/>
      <w:bookmarkEnd w:id="1323"/>
      <w:bookmarkEnd w:id="1324"/>
      <w:bookmarkEnd w:id="1325"/>
    </w:p>
    <w:p w14:paraId="3DED0C31" w14:textId="77777777" w:rsidR="004C4A70" w:rsidRPr="009202AA" w:rsidRDefault="004C4A70" w:rsidP="004C4A70">
      <w:pPr>
        <w:pStyle w:val="Heading4"/>
      </w:pPr>
      <w:bookmarkStart w:id="1326" w:name="_Toc21096550"/>
      <w:bookmarkStart w:id="1327" w:name="_Toc29763517"/>
      <w:bookmarkStart w:id="1328" w:name="_Toc36029988"/>
      <w:bookmarkStart w:id="1329" w:name="_Toc37179888"/>
      <w:bookmarkStart w:id="1330" w:name="_Toc45869588"/>
      <w:bookmarkStart w:id="1331" w:name="_Toc52555387"/>
      <w:bookmarkStart w:id="1332" w:name="_Toc61126207"/>
      <w:bookmarkStart w:id="1333" w:name="_Toc67911623"/>
      <w:r w:rsidRPr="009202AA">
        <w:t>6.7.2.1</w:t>
      </w:r>
      <w:r w:rsidRPr="009202AA">
        <w:tab/>
        <w:t>General co-location minimum requirement</w:t>
      </w:r>
      <w:bookmarkEnd w:id="1326"/>
      <w:bookmarkEnd w:id="1327"/>
      <w:bookmarkEnd w:id="1328"/>
      <w:bookmarkEnd w:id="1329"/>
      <w:bookmarkEnd w:id="1330"/>
      <w:bookmarkEnd w:id="1331"/>
      <w:bookmarkEnd w:id="1332"/>
      <w:bookmarkEnd w:id="1333"/>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334" w:name="_Toc21096551"/>
      <w:bookmarkStart w:id="1335" w:name="_Toc29763518"/>
      <w:bookmarkStart w:id="1336" w:name="_Toc36029989"/>
      <w:bookmarkStart w:id="1337" w:name="_Toc37179889"/>
      <w:bookmarkStart w:id="1338" w:name="_Toc45869589"/>
      <w:bookmarkStart w:id="1339" w:name="_Toc52555388"/>
      <w:bookmarkStart w:id="1340" w:name="_Toc61126208"/>
      <w:bookmarkStart w:id="1341" w:name="_Toc67911624"/>
      <w:r w:rsidRPr="009202AA">
        <w:t>6.7.2.2</w:t>
      </w:r>
      <w:r w:rsidRPr="009202AA">
        <w:tab/>
        <w:t>Additional co-location minimum requirement (BC1 and BC2)</w:t>
      </w:r>
      <w:bookmarkEnd w:id="1334"/>
      <w:bookmarkEnd w:id="1335"/>
      <w:bookmarkEnd w:id="1336"/>
      <w:bookmarkEnd w:id="1337"/>
      <w:bookmarkEnd w:id="1338"/>
      <w:bookmarkEnd w:id="1339"/>
      <w:bookmarkEnd w:id="1340"/>
      <w:bookmarkEnd w:id="1341"/>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342" w:name="_Toc21096552"/>
      <w:bookmarkStart w:id="1343" w:name="_Toc29763519"/>
      <w:bookmarkStart w:id="1344" w:name="_Toc36029990"/>
      <w:bookmarkStart w:id="1345" w:name="_Toc37179890"/>
      <w:bookmarkStart w:id="1346" w:name="_Toc45869590"/>
      <w:bookmarkStart w:id="1347" w:name="_Toc52555389"/>
      <w:bookmarkStart w:id="1348" w:name="_Toc61126209"/>
      <w:bookmarkStart w:id="1349" w:name="_Toc67911625"/>
      <w:r w:rsidRPr="009202AA">
        <w:t>6.7.2.3</w:t>
      </w:r>
      <w:r w:rsidRPr="009202AA">
        <w:tab/>
        <w:t>Additional co-location minimum requirement (BC3)</w:t>
      </w:r>
      <w:bookmarkEnd w:id="1342"/>
      <w:bookmarkEnd w:id="1343"/>
      <w:bookmarkEnd w:id="1344"/>
      <w:bookmarkEnd w:id="1345"/>
      <w:bookmarkEnd w:id="1346"/>
      <w:bookmarkEnd w:id="1347"/>
      <w:bookmarkEnd w:id="1348"/>
      <w:bookmarkEnd w:id="1349"/>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350" w:name="_Toc21096553"/>
      <w:bookmarkStart w:id="1351" w:name="_Toc29763520"/>
      <w:bookmarkStart w:id="1352" w:name="_Toc36029991"/>
      <w:bookmarkStart w:id="1353" w:name="_Toc37179891"/>
      <w:bookmarkStart w:id="1354" w:name="_Toc45869591"/>
      <w:bookmarkStart w:id="1355" w:name="_Toc52555390"/>
      <w:bookmarkStart w:id="1356" w:name="_Toc61126210"/>
      <w:bookmarkStart w:id="1357" w:name="_Toc67911626"/>
      <w:r w:rsidRPr="009202AA">
        <w:t>6.7.2.4</w:t>
      </w:r>
      <w:r w:rsidRPr="009202AA">
        <w:tab/>
        <w:t>Additional co-location minimum requirements</w:t>
      </w:r>
      <w:bookmarkEnd w:id="1350"/>
      <w:bookmarkEnd w:id="1351"/>
      <w:bookmarkEnd w:id="1352"/>
      <w:bookmarkEnd w:id="1353"/>
      <w:bookmarkEnd w:id="1354"/>
      <w:bookmarkEnd w:id="1355"/>
      <w:bookmarkEnd w:id="1356"/>
      <w:bookmarkEnd w:id="1357"/>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358" w:name="_Toc21096554"/>
      <w:bookmarkStart w:id="1359" w:name="_Toc29763521"/>
      <w:bookmarkStart w:id="1360" w:name="_Toc36029992"/>
      <w:bookmarkStart w:id="1361" w:name="_Toc37179892"/>
      <w:bookmarkStart w:id="1362" w:name="_Toc45869592"/>
      <w:bookmarkStart w:id="1363" w:name="_Toc52555391"/>
      <w:bookmarkStart w:id="1364" w:name="_Toc61126211"/>
      <w:bookmarkStart w:id="1365" w:name="_Toc67911627"/>
      <w:r w:rsidRPr="009202AA">
        <w:t>6.7.2.5</w:t>
      </w:r>
      <w:r w:rsidRPr="009202AA">
        <w:tab/>
        <w:t>Intra-system minimum requirement</w:t>
      </w:r>
      <w:bookmarkEnd w:id="1358"/>
      <w:bookmarkEnd w:id="1359"/>
      <w:bookmarkEnd w:id="1360"/>
      <w:bookmarkEnd w:id="1361"/>
      <w:bookmarkEnd w:id="1362"/>
      <w:bookmarkEnd w:id="1363"/>
      <w:bookmarkEnd w:id="1364"/>
      <w:bookmarkEnd w:id="1365"/>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366" w:name="_Toc21096555"/>
      <w:bookmarkStart w:id="1367" w:name="_Toc29763522"/>
      <w:bookmarkStart w:id="1368" w:name="_Toc36029993"/>
      <w:bookmarkStart w:id="1369" w:name="_Toc37179893"/>
      <w:bookmarkStart w:id="1370" w:name="_Toc45869593"/>
      <w:bookmarkStart w:id="1371" w:name="_Toc52555392"/>
      <w:bookmarkStart w:id="1372" w:name="_Toc61126212"/>
      <w:bookmarkStart w:id="1373" w:name="_Toc67911628"/>
      <w:r w:rsidRPr="009202AA">
        <w:rPr>
          <w:lang w:eastAsia="zh-CN"/>
        </w:rPr>
        <w:t>6.7.3</w:t>
      </w:r>
      <w:r w:rsidRPr="009202AA">
        <w:rPr>
          <w:lang w:eastAsia="zh-CN"/>
        </w:rPr>
        <w:tab/>
        <w:t>Minimum requirement for single RAT UTRA operation</w:t>
      </w:r>
      <w:bookmarkEnd w:id="1366"/>
      <w:bookmarkEnd w:id="1367"/>
      <w:bookmarkEnd w:id="1368"/>
      <w:bookmarkEnd w:id="1369"/>
      <w:bookmarkEnd w:id="1370"/>
      <w:bookmarkEnd w:id="1371"/>
      <w:bookmarkEnd w:id="1372"/>
      <w:bookmarkEnd w:id="1373"/>
    </w:p>
    <w:p w14:paraId="01B87D46" w14:textId="77777777" w:rsidR="004C4A70" w:rsidRPr="009202AA" w:rsidRDefault="004C4A70" w:rsidP="004C4A70">
      <w:pPr>
        <w:pStyle w:val="Heading4"/>
      </w:pPr>
      <w:bookmarkStart w:id="1374" w:name="_Toc21096556"/>
      <w:bookmarkStart w:id="1375" w:name="_Toc29763523"/>
      <w:bookmarkStart w:id="1376" w:name="_Toc36029994"/>
      <w:bookmarkStart w:id="1377" w:name="_Toc37179894"/>
      <w:bookmarkStart w:id="1378" w:name="_Toc45869594"/>
      <w:bookmarkStart w:id="1379" w:name="_Toc52555393"/>
      <w:bookmarkStart w:id="1380" w:name="_Toc61126213"/>
      <w:bookmarkStart w:id="1381" w:name="_Toc67911629"/>
      <w:r w:rsidRPr="009202AA">
        <w:t>6.7.3.1</w:t>
      </w:r>
      <w:r w:rsidRPr="009202AA">
        <w:tab/>
        <w:t>General co-location minimum requirement for FDD UTRA</w:t>
      </w:r>
      <w:bookmarkEnd w:id="1374"/>
      <w:bookmarkEnd w:id="1375"/>
      <w:bookmarkEnd w:id="1376"/>
      <w:bookmarkEnd w:id="1377"/>
      <w:bookmarkEnd w:id="1378"/>
      <w:bookmarkEnd w:id="1379"/>
      <w:bookmarkEnd w:id="1380"/>
      <w:bookmarkEnd w:id="138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382" w:name="_Toc21096557"/>
      <w:bookmarkStart w:id="1383" w:name="_Toc29763524"/>
      <w:bookmarkStart w:id="1384" w:name="_Toc36029995"/>
      <w:bookmarkStart w:id="1385" w:name="_Toc37179895"/>
      <w:bookmarkStart w:id="1386" w:name="_Toc45869595"/>
      <w:bookmarkStart w:id="1387" w:name="_Toc52555394"/>
      <w:bookmarkStart w:id="1388" w:name="_Toc61126214"/>
      <w:bookmarkStart w:id="1389" w:name="_Toc67911630"/>
      <w:r w:rsidRPr="009202AA">
        <w:t>6.7.3.2</w:t>
      </w:r>
      <w:r w:rsidRPr="009202AA">
        <w:tab/>
        <w:t>General co-location minimum requirement for 1,28 Mcps TDD UTRA</w:t>
      </w:r>
      <w:bookmarkEnd w:id="1382"/>
      <w:bookmarkEnd w:id="1383"/>
      <w:bookmarkEnd w:id="1384"/>
      <w:bookmarkEnd w:id="1385"/>
      <w:bookmarkEnd w:id="1386"/>
      <w:bookmarkEnd w:id="1387"/>
      <w:bookmarkEnd w:id="1388"/>
      <w:bookmarkEnd w:id="138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390" w:name="_Toc21096558"/>
      <w:bookmarkStart w:id="1391" w:name="_Toc29763525"/>
      <w:bookmarkStart w:id="1392" w:name="_Toc36029996"/>
      <w:bookmarkStart w:id="1393" w:name="_Toc37179896"/>
      <w:bookmarkStart w:id="1394" w:name="_Toc45869596"/>
      <w:bookmarkStart w:id="1395" w:name="_Toc52555395"/>
      <w:bookmarkStart w:id="1396" w:name="_Toc61126215"/>
      <w:bookmarkStart w:id="1397" w:name="_Toc67911631"/>
      <w:r w:rsidRPr="009202AA">
        <w:t>6.7.3.3</w:t>
      </w:r>
      <w:r w:rsidRPr="009202AA">
        <w:tab/>
        <w:t>Intra-system minimum requirement</w:t>
      </w:r>
      <w:bookmarkEnd w:id="1390"/>
      <w:bookmarkEnd w:id="1391"/>
      <w:bookmarkEnd w:id="1392"/>
      <w:bookmarkEnd w:id="1393"/>
      <w:bookmarkEnd w:id="1394"/>
      <w:bookmarkEnd w:id="1395"/>
      <w:bookmarkEnd w:id="1396"/>
      <w:bookmarkEnd w:id="1397"/>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398" w:name="_Toc21096559"/>
      <w:bookmarkStart w:id="1399" w:name="_Toc29763526"/>
      <w:bookmarkStart w:id="1400" w:name="_Toc36029997"/>
      <w:bookmarkStart w:id="1401" w:name="_Toc37179897"/>
      <w:bookmarkStart w:id="1402" w:name="_Toc45869597"/>
      <w:bookmarkStart w:id="1403" w:name="_Toc52555396"/>
      <w:bookmarkStart w:id="1404" w:name="_Toc61126216"/>
      <w:bookmarkStart w:id="1405" w:name="_Toc67911632"/>
      <w:r w:rsidRPr="009202AA">
        <w:rPr>
          <w:lang w:eastAsia="zh-CN"/>
        </w:rPr>
        <w:t>6.7.4</w:t>
      </w:r>
      <w:r w:rsidRPr="009202AA">
        <w:rPr>
          <w:lang w:eastAsia="zh-CN"/>
        </w:rPr>
        <w:tab/>
        <w:t>Minimum requirement for single RAT E-UTRA operation</w:t>
      </w:r>
      <w:bookmarkEnd w:id="1398"/>
      <w:bookmarkEnd w:id="1399"/>
      <w:bookmarkEnd w:id="1400"/>
      <w:bookmarkEnd w:id="1401"/>
      <w:bookmarkEnd w:id="1402"/>
      <w:bookmarkEnd w:id="1403"/>
      <w:bookmarkEnd w:id="1404"/>
      <w:bookmarkEnd w:id="1405"/>
    </w:p>
    <w:p w14:paraId="7E4BCF40" w14:textId="77777777" w:rsidR="004C4A70" w:rsidRPr="009202AA" w:rsidRDefault="004C4A70" w:rsidP="004C4A70">
      <w:pPr>
        <w:pStyle w:val="Heading4"/>
      </w:pPr>
      <w:bookmarkStart w:id="1406" w:name="_Toc21096560"/>
      <w:bookmarkStart w:id="1407" w:name="_Toc29763527"/>
      <w:bookmarkStart w:id="1408" w:name="_Toc36029998"/>
      <w:bookmarkStart w:id="1409" w:name="_Toc37179898"/>
      <w:bookmarkStart w:id="1410" w:name="_Toc45869598"/>
      <w:bookmarkStart w:id="1411" w:name="_Toc52555397"/>
      <w:bookmarkStart w:id="1412" w:name="_Toc61126217"/>
      <w:bookmarkStart w:id="1413" w:name="_Toc67911633"/>
      <w:r w:rsidRPr="009202AA">
        <w:t>6.7.4.1</w:t>
      </w:r>
      <w:r w:rsidRPr="009202AA">
        <w:tab/>
        <w:t>General co-location minimum requirement</w:t>
      </w:r>
      <w:bookmarkEnd w:id="1406"/>
      <w:bookmarkEnd w:id="1407"/>
      <w:bookmarkEnd w:id="1408"/>
      <w:bookmarkEnd w:id="1409"/>
      <w:bookmarkEnd w:id="1410"/>
      <w:bookmarkEnd w:id="1411"/>
      <w:bookmarkEnd w:id="1412"/>
      <w:bookmarkEnd w:id="1413"/>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414" w:name="_Toc21096561"/>
      <w:bookmarkStart w:id="1415" w:name="_Toc29763528"/>
      <w:bookmarkStart w:id="1416" w:name="_Toc36029999"/>
      <w:bookmarkStart w:id="1417" w:name="_Toc37179899"/>
      <w:bookmarkStart w:id="1418" w:name="_Toc45869599"/>
      <w:bookmarkStart w:id="1419" w:name="_Toc52555398"/>
      <w:bookmarkStart w:id="1420" w:name="_Toc61126218"/>
      <w:bookmarkStart w:id="1421" w:name="_Toc67911634"/>
      <w:r w:rsidRPr="009202AA">
        <w:t>6.7.4.2</w:t>
      </w:r>
      <w:r w:rsidRPr="009202AA">
        <w:tab/>
        <w:t>Additional requirement for Band 41</w:t>
      </w:r>
      <w:bookmarkEnd w:id="1414"/>
      <w:bookmarkEnd w:id="1415"/>
      <w:bookmarkEnd w:id="1416"/>
      <w:bookmarkEnd w:id="1417"/>
      <w:bookmarkEnd w:id="1418"/>
      <w:bookmarkEnd w:id="1419"/>
      <w:bookmarkEnd w:id="1420"/>
      <w:bookmarkEnd w:id="1421"/>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422" w:name="_Toc21096562"/>
      <w:bookmarkStart w:id="1423" w:name="_Toc29763529"/>
      <w:bookmarkStart w:id="1424" w:name="_Toc36030000"/>
      <w:bookmarkStart w:id="1425" w:name="_Toc37179900"/>
      <w:bookmarkStart w:id="1426" w:name="_Toc45869600"/>
      <w:bookmarkStart w:id="1427" w:name="_Toc52555399"/>
      <w:bookmarkStart w:id="1428" w:name="_Toc61126219"/>
      <w:bookmarkStart w:id="1429" w:name="_Toc67911635"/>
      <w:r w:rsidRPr="009202AA">
        <w:t>6.7.4.3</w:t>
      </w:r>
      <w:r w:rsidRPr="009202AA">
        <w:tab/>
        <w:t>Intra-system minimum requirement</w:t>
      </w:r>
      <w:bookmarkEnd w:id="1422"/>
      <w:bookmarkEnd w:id="1423"/>
      <w:bookmarkEnd w:id="1424"/>
      <w:bookmarkEnd w:id="1425"/>
      <w:bookmarkEnd w:id="1426"/>
      <w:bookmarkEnd w:id="1427"/>
      <w:bookmarkEnd w:id="1428"/>
      <w:bookmarkEnd w:id="1429"/>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430" w:name="_Toc21096563"/>
      <w:bookmarkStart w:id="1431" w:name="_Toc29763530"/>
      <w:bookmarkStart w:id="1432" w:name="_Toc36030001"/>
      <w:bookmarkStart w:id="1433" w:name="_Toc37179901"/>
      <w:bookmarkStart w:id="1434" w:name="_Toc45869601"/>
      <w:bookmarkStart w:id="1435" w:name="_Toc52555400"/>
      <w:bookmarkStart w:id="1436" w:name="_Toc61126220"/>
      <w:bookmarkStart w:id="1437" w:name="_Toc67911636"/>
      <w:r w:rsidRPr="009202AA">
        <w:rPr>
          <w:lang w:eastAsia="zh-CN"/>
        </w:rPr>
        <w:t>7</w:t>
      </w:r>
      <w:r w:rsidRPr="009202AA">
        <w:rPr>
          <w:lang w:eastAsia="zh-CN"/>
        </w:rPr>
        <w:tab/>
        <w:t>Conducted receiver characteristics</w:t>
      </w:r>
      <w:bookmarkEnd w:id="1430"/>
      <w:bookmarkEnd w:id="1431"/>
      <w:bookmarkEnd w:id="1432"/>
      <w:bookmarkEnd w:id="1433"/>
      <w:bookmarkEnd w:id="1434"/>
      <w:bookmarkEnd w:id="1435"/>
      <w:bookmarkEnd w:id="1436"/>
      <w:bookmarkEnd w:id="1437"/>
    </w:p>
    <w:p w14:paraId="13111E5F" w14:textId="77777777" w:rsidR="004C4A70" w:rsidRPr="009202AA" w:rsidRDefault="004C4A70" w:rsidP="004C4A70">
      <w:pPr>
        <w:pStyle w:val="Heading2"/>
      </w:pPr>
      <w:bookmarkStart w:id="1438" w:name="_Toc21096564"/>
      <w:bookmarkStart w:id="1439" w:name="_Toc29763531"/>
      <w:bookmarkStart w:id="1440" w:name="_Toc36030002"/>
      <w:bookmarkStart w:id="1441" w:name="_Toc37179902"/>
      <w:bookmarkStart w:id="1442" w:name="_Toc45869602"/>
      <w:bookmarkStart w:id="1443" w:name="_Toc52555401"/>
      <w:bookmarkStart w:id="1444" w:name="_Toc61126221"/>
      <w:bookmarkStart w:id="1445" w:name="_Toc67911637"/>
      <w:r w:rsidRPr="009202AA">
        <w:t>7.1</w:t>
      </w:r>
      <w:r w:rsidRPr="009202AA">
        <w:tab/>
        <w:t>General</w:t>
      </w:r>
      <w:bookmarkEnd w:id="1438"/>
      <w:bookmarkEnd w:id="1439"/>
      <w:bookmarkEnd w:id="1440"/>
      <w:bookmarkEnd w:id="1441"/>
      <w:bookmarkEnd w:id="1442"/>
      <w:bookmarkEnd w:id="1443"/>
      <w:bookmarkEnd w:id="1444"/>
      <w:bookmarkEnd w:id="1445"/>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446" w:name="_Toc21096565"/>
      <w:bookmarkStart w:id="1447" w:name="_Toc29763532"/>
      <w:bookmarkStart w:id="1448" w:name="_Toc36030003"/>
      <w:bookmarkStart w:id="1449" w:name="_Toc37179903"/>
      <w:bookmarkStart w:id="1450" w:name="_Toc45869603"/>
      <w:bookmarkStart w:id="1451" w:name="_Toc52555402"/>
      <w:bookmarkStart w:id="1452" w:name="_Toc61126222"/>
      <w:bookmarkStart w:id="1453" w:name="_Toc67911638"/>
      <w:r w:rsidRPr="009202AA">
        <w:t>7.2</w:t>
      </w:r>
      <w:r w:rsidRPr="009202AA">
        <w:tab/>
        <w:t>Reference sensitivity level</w:t>
      </w:r>
      <w:bookmarkEnd w:id="1446"/>
      <w:bookmarkEnd w:id="1447"/>
      <w:bookmarkEnd w:id="1448"/>
      <w:bookmarkEnd w:id="1449"/>
      <w:bookmarkEnd w:id="1450"/>
      <w:bookmarkEnd w:id="1451"/>
      <w:bookmarkEnd w:id="1452"/>
      <w:bookmarkEnd w:id="1453"/>
    </w:p>
    <w:p w14:paraId="2E2AE3F1" w14:textId="77777777" w:rsidR="004C4A70" w:rsidRPr="009202AA" w:rsidRDefault="004C4A70" w:rsidP="004C4A70">
      <w:pPr>
        <w:pStyle w:val="Heading3"/>
      </w:pPr>
      <w:bookmarkStart w:id="1454" w:name="_Toc21096566"/>
      <w:bookmarkStart w:id="1455" w:name="_Toc29763533"/>
      <w:bookmarkStart w:id="1456" w:name="_Toc36030004"/>
      <w:bookmarkStart w:id="1457" w:name="_Toc37179904"/>
      <w:bookmarkStart w:id="1458" w:name="_Toc45869604"/>
      <w:bookmarkStart w:id="1459" w:name="_Toc52555403"/>
      <w:bookmarkStart w:id="1460" w:name="_Toc61126223"/>
      <w:bookmarkStart w:id="1461" w:name="_Toc67911639"/>
      <w:r w:rsidRPr="009202AA">
        <w:t>7.2.1</w:t>
      </w:r>
      <w:r w:rsidRPr="009202AA">
        <w:tab/>
        <w:t>General</w:t>
      </w:r>
      <w:bookmarkEnd w:id="1454"/>
      <w:bookmarkEnd w:id="1455"/>
      <w:bookmarkEnd w:id="1456"/>
      <w:bookmarkEnd w:id="1457"/>
      <w:bookmarkEnd w:id="1458"/>
      <w:bookmarkEnd w:id="1459"/>
      <w:bookmarkEnd w:id="1460"/>
      <w:bookmarkEnd w:id="1461"/>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462" w:name="_Toc21096567"/>
      <w:bookmarkStart w:id="1463" w:name="_Toc29763534"/>
      <w:bookmarkStart w:id="1464" w:name="_Toc36030005"/>
      <w:bookmarkStart w:id="1465" w:name="_Toc37179905"/>
      <w:bookmarkStart w:id="1466" w:name="_Toc45869605"/>
      <w:bookmarkStart w:id="1467" w:name="_Toc52555404"/>
      <w:bookmarkStart w:id="1468" w:name="_Toc61126224"/>
      <w:bookmarkStart w:id="1469" w:name="_Toc67911640"/>
      <w:r w:rsidRPr="009202AA">
        <w:rPr>
          <w:lang w:eastAsia="zh-CN"/>
        </w:rPr>
        <w:t>7.2.2</w:t>
      </w:r>
      <w:r w:rsidRPr="009202AA">
        <w:rPr>
          <w:lang w:eastAsia="zh-CN"/>
        </w:rPr>
        <w:tab/>
        <w:t>Minimum requirement for MSR operation</w:t>
      </w:r>
      <w:bookmarkEnd w:id="1462"/>
      <w:bookmarkEnd w:id="1463"/>
      <w:bookmarkEnd w:id="1464"/>
      <w:bookmarkEnd w:id="1465"/>
      <w:bookmarkEnd w:id="1466"/>
      <w:bookmarkEnd w:id="1467"/>
      <w:bookmarkEnd w:id="1468"/>
      <w:bookmarkEnd w:id="1469"/>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470" w:name="_Toc21096568"/>
      <w:bookmarkStart w:id="1471" w:name="_Toc29763535"/>
      <w:bookmarkStart w:id="1472" w:name="_Toc36030006"/>
      <w:bookmarkStart w:id="1473" w:name="_Toc37179906"/>
      <w:bookmarkStart w:id="1474" w:name="_Toc45869606"/>
      <w:bookmarkStart w:id="1475" w:name="_Toc52555405"/>
      <w:bookmarkStart w:id="1476" w:name="_Toc61126225"/>
      <w:bookmarkStart w:id="1477" w:name="_Toc67911641"/>
      <w:r w:rsidRPr="009202AA">
        <w:rPr>
          <w:lang w:eastAsia="zh-CN"/>
        </w:rPr>
        <w:t>7.2.3</w:t>
      </w:r>
      <w:r w:rsidRPr="009202AA">
        <w:rPr>
          <w:lang w:eastAsia="zh-CN"/>
        </w:rPr>
        <w:tab/>
        <w:t>Minimum requirement for single RAT UTRA operation</w:t>
      </w:r>
      <w:bookmarkEnd w:id="1470"/>
      <w:bookmarkEnd w:id="1471"/>
      <w:bookmarkEnd w:id="1472"/>
      <w:bookmarkEnd w:id="1473"/>
      <w:bookmarkEnd w:id="1474"/>
      <w:bookmarkEnd w:id="1475"/>
      <w:bookmarkEnd w:id="1476"/>
      <w:bookmarkEnd w:id="147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478" w:name="_Toc21096569"/>
      <w:bookmarkStart w:id="1479" w:name="_Toc29763536"/>
      <w:bookmarkStart w:id="1480" w:name="_Toc36030007"/>
      <w:bookmarkStart w:id="1481" w:name="_Toc37179907"/>
      <w:bookmarkStart w:id="1482" w:name="_Toc45869607"/>
      <w:bookmarkStart w:id="1483" w:name="_Toc52555406"/>
      <w:bookmarkStart w:id="1484" w:name="_Toc61126226"/>
      <w:bookmarkStart w:id="1485" w:name="_Toc67911642"/>
      <w:r w:rsidRPr="009202AA">
        <w:rPr>
          <w:lang w:eastAsia="zh-CN"/>
        </w:rPr>
        <w:t>7.2.4</w:t>
      </w:r>
      <w:r w:rsidRPr="009202AA">
        <w:rPr>
          <w:lang w:eastAsia="zh-CN"/>
        </w:rPr>
        <w:tab/>
        <w:t>Minimum requirement for single RAT E-UTRA operation</w:t>
      </w:r>
      <w:bookmarkEnd w:id="1478"/>
      <w:bookmarkEnd w:id="1479"/>
      <w:bookmarkEnd w:id="1480"/>
      <w:bookmarkEnd w:id="1481"/>
      <w:bookmarkEnd w:id="1482"/>
      <w:bookmarkEnd w:id="1483"/>
      <w:bookmarkEnd w:id="1484"/>
      <w:bookmarkEnd w:id="1485"/>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486" w:name="_Toc21096570"/>
      <w:bookmarkStart w:id="1487" w:name="_Toc29763537"/>
      <w:bookmarkStart w:id="1488" w:name="_Toc36030008"/>
      <w:bookmarkStart w:id="1489" w:name="_Toc37179908"/>
      <w:bookmarkStart w:id="1490" w:name="_Toc45869608"/>
      <w:bookmarkStart w:id="1491" w:name="_Toc52555407"/>
      <w:bookmarkStart w:id="1492" w:name="_Toc61126227"/>
      <w:bookmarkStart w:id="1493" w:name="_Toc67911643"/>
      <w:r w:rsidRPr="009202AA">
        <w:t>7.3</w:t>
      </w:r>
      <w:r w:rsidRPr="009202AA">
        <w:tab/>
        <w:t>Dynamic range</w:t>
      </w:r>
      <w:bookmarkEnd w:id="1486"/>
      <w:bookmarkEnd w:id="1487"/>
      <w:bookmarkEnd w:id="1488"/>
      <w:bookmarkEnd w:id="1489"/>
      <w:bookmarkEnd w:id="1490"/>
      <w:bookmarkEnd w:id="1491"/>
      <w:bookmarkEnd w:id="1492"/>
      <w:bookmarkEnd w:id="1493"/>
    </w:p>
    <w:p w14:paraId="7D472AED" w14:textId="77777777" w:rsidR="004C4A70" w:rsidRPr="009202AA" w:rsidRDefault="004C4A70" w:rsidP="004C4A70">
      <w:pPr>
        <w:pStyle w:val="Heading3"/>
      </w:pPr>
      <w:bookmarkStart w:id="1494" w:name="_Toc21096571"/>
      <w:bookmarkStart w:id="1495" w:name="_Toc29763538"/>
      <w:bookmarkStart w:id="1496" w:name="_Toc36030009"/>
      <w:bookmarkStart w:id="1497" w:name="_Toc37179909"/>
      <w:bookmarkStart w:id="1498" w:name="_Toc45869609"/>
      <w:bookmarkStart w:id="1499" w:name="_Toc52555408"/>
      <w:bookmarkStart w:id="1500" w:name="_Toc61126228"/>
      <w:bookmarkStart w:id="1501" w:name="_Toc67911644"/>
      <w:r w:rsidRPr="009202AA">
        <w:t>7.3.1</w:t>
      </w:r>
      <w:r w:rsidRPr="009202AA">
        <w:tab/>
        <w:t>General</w:t>
      </w:r>
      <w:bookmarkEnd w:id="1494"/>
      <w:bookmarkEnd w:id="1495"/>
      <w:bookmarkEnd w:id="1496"/>
      <w:bookmarkEnd w:id="1497"/>
      <w:bookmarkEnd w:id="1498"/>
      <w:bookmarkEnd w:id="1499"/>
      <w:bookmarkEnd w:id="1500"/>
      <w:bookmarkEnd w:id="1501"/>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502" w:name="_Toc21096572"/>
      <w:bookmarkStart w:id="1503" w:name="_Toc29763539"/>
      <w:bookmarkStart w:id="1504" w:name="_Toc36030010"/>
      <w:bookmarkStart w:id="1505" w:name="_Toc37179910"/>
      <w:bookmarkStart w:id="1506" w:name="_Toc45869610"/>
      <w:bookmarkStart w:id="1507" w:name="_Toc52555409"/>
      <w:bookmarkStart w:id="1508" w:name="_Toc61126229"/>
      <w:bookmarkStart w:id="1509" w:name="_Toc67911645"/>
      <w:r w:rsidRPr="009202AA">
        <w:rPr>
          <w:lang w:eastAsia="zh-CN"/>
        </w:rPr>
        <w:t>7.3.2</w:t>
      </w:r>
      <w:r w:rsidRPr="009202AA">
        <w:rPr>
          <w:lang w:eastAsia="zh-CN"/>
        </w:rPr>
        <w:tab/>
        <w:t>Minimum requirement for MSR operation</w:t>
      </w:r>
      <w:bookmarkEnd w:id="1502"/>
      <w:bookmarkEnd w:id="1503"/>
      <w:bookmarkEnd w:id="1504"/>
      <w:bookmarkEnd w:id="1505"/>
      <w:bookmarkEnd w:id="1506"/>
      <w:bookmarkEnd w:id="1507"/>
      <w:bookmarkEnd w:id="1508"/>
      <w:bookmarkEnd w:id="1509"/>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510" w:name="_Toc21096573"/>
      <w:bookmarkStart w:id="1511" w:name="_Toc29763540"/>
      <w:bookmarkStart w:id="1512" w:name="_Toc36030011"/>
      <w:bookmarkStart w:id="1513" w:name="_Toc37179911"/>
      <w:bookmarkStart w:id="1514" w:name="_Toc45869611"/>
      <w:bookmarkStart w:id="1515" w:name="_Toc52555410"/>
      <w:bookmarkStart w:id="1516" w:name="_Toc61126230"/>
      <w:bookmarkStart w:id="1517" w:name="_Toc67911646"/>
      <w:r w:rsidRPr="009202AA">
        <w:rPr>
          <w:lang w:eastAsia="zh-CN"/>
        </w:rPr>
        <w:t>7.3.3</w:t>
      </w:r>
      <w:r w:rsidRPr="009202AA">
        <w:rPr>
          <w:lang w:eastAsia="zh-CN"/>
        </w:rPr>
        <w:tab/>
        <w:t>Minimum requirement for single RAT UTRA operation</w:t>
      </w:r>
      <w:bookmarkEnd w:id="1510"/>
      <w:bookmarkEnd w:id="1511"/>
      <w:bookmarkEnd w:id="1512"/>
      <w:bookmarkEnd w:id="1513"/>
      <w:bookmarkEnd w:id="1514"/>
      <w:bookmarkEnd w:id="1515"/>
      <w:bookmarkEnd w:id="1516"/>
      <w:bookmarkEnd w:id="151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518" w:name="_Toc21096574"/>
      <w:bookmarkStart w:id="1519" w:name="_Toc29763541"/>
      <w:bookmarkStart w:id="1520" w:name="_Toc36030012"/>
      <w:bookmarkStart w:id="1521" w:name="_Toc37179912"/>
      <w:bookmarkStart w:id="1522" w:name="_Toc45869612"/>
      <w:bookmarkStart w:id="1523" w:name="_Toc52555411"/>
      <w:bookmarkStart w:id="1524" w:name="_Toc61126231"/>
      <w:bookmarkStart w:id="1525" w:name="_Toc67911647"/>
      <w:r w:rsidRPr="009202AA">
        <w:rPr>
          <w:lang w:eastAsia="zh-CN"/>
        </w:rPr>
        <w:t>7.3.4</w:t>
      </w:r>
      <w:r w:rsidRPr="009202AA">
        <w:rPr>
          <w:lang w:eastAsia="zh-CN"/>
        </w:rPr>
        <w:tab/>
        <w:t>Minimum requirement for single RAT E-UTRA operation</w:t>
      </w:r>
      <w:bookmarkEnd w:id="1518"/>
      <w:bookmarkEnd w:id="1519"/>
      <w:bookmarkEnd w:id="1520"/>
      <w:bookmarkEnd w:id="1521"/>
      <w:bookmarkEnd w:id="1522"/>
      <w:bookmarkEnd w:id="1523"/>
      <w:bookmarkEnd w:id="1524"/>
      <w:bookmarkEnd w:id="1525"/>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526" w:name="_Toc21096575"/>
      <w:bookmarkStart w:id="1527" w:name="_Toc29763542"/>
      <w:bookmarkStart w:id="1528" w:name="_Toc36030013"/>
      <w:bookmarkStart w:id="1529" w:name="_Toc37179913"/>
      <w:bookmarkStart w:id="1530" w:name="_Toc45869613"/>
      <w:bookmarkStart w:id="1531" w:name="_Toc52555412"/>
      <w:bookmarkStart w:id="1532" w:name="_Toc61126232"/>
      <w:bookmarkStart w:id="1533" w:name="_Toc67911648"/>
      <w:r w:rsidRPr="009202AA">
        <w:t>7.4</w:t>
      </w:r>
      <w:r w:rsidRPr="009202AA">
        <w:tab/>
        <w:t>Adjacent channel selectivity, general blocking, and narrowband blocking</w:t>
      </w:r>
      <w:bookmarkEnd w:id="1526"/>
      <w:bookmarkEnd w:id="1527"/>
      <w:bookmarkEnd w:id="1528"/>
      <w:bookmarkEnd w:id="1529"/>
      <w:bookmarkEnd w:id="1530"/>
      <w:bookmarkEnd w:id="1531"/>
      <w:bookmarkEnd w:id="1532"/>
      <w:bookmarkEnd w:id="1533"/>
    </w:p>
    <w:p w14:paraId="41705C7D" w14:textId="77777777" w:rsidR="004C4A70" w:rsidRPr="009202AA" w:rsidRDefault="004C4A70" w:rsidP="004C4A70">
      <w:pPr>
        <w:pStyle w:val="Heading3"/>
      </w:pPr>
      <w:bookmarkStart w:id="1534" w:name="_Toc21096576"/>
      <w:bookmarkStart w:id="1535" w:name="_Toc29763543"/>
      <w:bookmarkStart w:id="1536" w:name="_Toc36030014"/>
      <w:bookmarkStart w:id="1537" w:name="_Toc37179914"/>
      <w:bookmarkStart w:id="1538" w:name="_Toc45869614"/>
      <w:bookmarkStart w:id="1539" w:name="_Toc52555413"/>
      <w:bookmarkStart w:id="1540" w:name="_Toc61126233"/>
      <w:bookmarkStart w:id="1541" w:name="_Toc67911649"/>
      <w:r w:rsidRPr="009202AA">
        <w:t>7.4.1</w:t>
      </w:r>
      <w:r w:rsidRPr="009202AA">
        <w:tab/>
        <w:t>General</w:t>
      </w:r>
      <w:bookmarkEnd w:id="1534"/>
      <w:bookmarkEnd w:id="1535"/>
      <w:bookmarkEnd w:id="1536"/>
      <w:bookmarkEnd w:id="1537"/>
      <w:bookmarkEnd w:id="1538"/>
      <w:bookmarkEnd w:id="1539"/>
      <w:bookmarkEnd w:id="1540"/>
      <w:bookmarkEnd w:id="1541"/>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542" w:name="_Toc21096577"/>
      <w:bookmarkStart w:id="1543" w:name="_Toc29763544"/>
      <w:bookmarkStart w:id="1544" w:name="_Toc36030015"/>
      <w:bookmarkStart w:id="1545" w:name="_Toc37179915"/>
      <w:bookmarkStart w:id="1546" w:name="_Toc45869615"/>
      <w:bookmarkStart w:id="1547" w:name="_Toc52555414"/>
      <w:bookmarkStart w:id="1548" w:name="_Toc61126234"/>
      <w:bookmarkStart w:id="1549" w:name="_Toc67911650"/>
      <w:r w:rsidRPr="009202AA">
        <w:rPr>
          <w:lang w:eastAsia="zh-CN"/>
        </w:rPr>
        <w:t>7.4.2</w:t>
      </w:r>
      <w:r w:rsidRPr="009202AA">
        <w:rPr>
          <w:lang w:eastAsia="zh-CN"/>
        </w:rPr>
        <w:tab/>
        <w:t>Minimum requirement for MSR operation</w:t>
      </w:r>
      <w:bookmarkEnd w:id="1542"/>
      <w:bookmarkEnd w:id="1543"/>
      <w:bookmarkEnd w:id="1544"/>
      <w:bookmarkEnd w:id="1545"/>
      <w:bookmarkEnd w:id="1546"/>
      <w:bookmarkEnd w:id="1547"/>
      <w:bookmarkEnd w:id="1548"/>
      <w:bookmarkEnd w:id="1549"/>
    </w:p>
    <w:p w14:paraId="69B92F6A" w14:textId="77777777" w:rsidR="004C4A70" w:rsidRPr="009202AA" w:rsidRDefault="004C4A70" w:rsidP="004C4A70">
      <w:pPr>
        <w:pStyle w:val="Heading4"/>
      </w:pPr>
      <w:bookmarkStart w:id="1550" w:name="_Toc21096578"/>
      <w:bookmarkStart w:id="1551" w:name="_Toc29763545"/>
      <w:bookmarkStart w:id="1552" w:name="_Toc36030016"/>
      <w:bookmarkStart w:id="1553" w:name="_Toc37179916"/>
      <w:bookmarkStart w:id="1554" w:name="_Toc45869616"/>
      <w:bookmarkStart w:id="1555" w:name="_Toc52555415"/>
      <w:bookmarkStart w:id="1556" w:name="_Toc61126235"/>
      <w:bookmarkStart w:id="1557" w:name="_Toc67911651"/>
      <w:r w:rsidRPr="009202AA">
        <w:t>7.4.2.1</w:t>
      </w:r>
      <w:r w:rsidRPr="009202AA">
        <w:tab/>
        <w:t>General minimum requirement</w:t>
      </w:r>
      <w:bookmarkEnd w:id="1550"/>
      <w:bookmarkEnd w:id="1551"/>
      <w:bookmarkEnd w:id="1552"/>
      <w:bookmarkEnd w:id="1553"/>
      <w:bookmarkEnd w:id="1554"/>
      <w:bookmarkEnd w:id="1555"/>
      <w:bookmarkEnd w:id="1556"/>
      <w:bookmarkEnd w:id="155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558" w:name="_Toc21096579"/>
      <w:bookmarkStart w:id="1559" w:name="_Toc29763546"/>
      <w:bookmarkStart w:id="1560" w:name="_Toc36030017"/>
      <w:bookmarkStart w:id="1561" w:name="_Toc37179917"/>
      <w:bookmarkStart w:id="1562" w:name="_Toc45869617"/>
      <w:bookmarkStart w:id="1563" w:name="_Toc52555416"/>
      <w:bookmarkStart w:id="1564" w:name="_Toc61126236"/>
      <w:bookmarkStart w:id="1565" w:name="_Toc67911652"/>
      <w:r w:rsidRPr="009202AA">
        <w:t>7.4.2.2</w:t>
      </w:r>
      <w:r w:rsidRPr="009202AA">
        <w:tab/>
        <w:t>General narrowband blocking minimum requirement</w:t>
      </w:r>
      <w:bookmarkEnd w:id="1558"/>
      <w:bookmarkEnd w:id="1559"/>
      <w:bookmarkEnd w:id="1560"/>
      <w:bookmarkEnd w:id="1561"/>
      <w:bookmarkEnd w:id="1562"/>
      <w:bookmarkEnd w:id="1563"/>
      <w:bookmarkEnd w:id="1564"/>
      <w:bookmarkEnd w:id="1565"/>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566" w:name="_Toc21096580"/>
      <w:bookmarkStart w:id="1567" w:name="_Toc29763547"/>
      <w:bookmarkStart w:id="1568" w:name="_Toc36030018"/>
      <w:bookmarkStart w:id="1569" w:name="_Toc37179918"/>
      <w:bookmarkStart w:id="1570" w:name="_Toc45869618"/>
      <w:bookmarkStart w:id="1571" w:name="_Toc52555417"/>
      <w:bookmarkStart w:id="1572" w:name="_Toc61126237"/>
      <w:bookmarkStart w:id="1573" w:name="_Toc67911653"/>
      <w:r w:rsidRPr="009202AA">
        <w:t>7.4.2.3</w:t>
      </w:r>
      <w:r w:rsidRPr="009202AA">
        <w:tab/>
        <w:t>Additional BC3 blocking minimum requirement</w:t>
      </w:r>
      <w:bookmarkEnd w:id="1566"/>
      <w:bookmarkEnd w:id="1567"/>
      <w:bookmarkEnd w:id="1568"/>
      <w:bookmarkEnd w:id="1569"/>
      <w:bookmarkEnd w:id="1570"/>
      <w:bookmarkEnd w:id="1571"/>
      <w:bookmarkEnd w:id="1572"/>
      <w:bookmarkEnd w:id="1573"/>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574" w:name="_Toc21096581"/>
      <w:bookmarkStart w:id="1575" w:name="_Toc29763548"/>
      <w:bookmarkStart w:id="1576" w:name="_Toc36030019"/>
      <w:bookmarkStart w:id="1577" w:name="_Toc37179919"/>
      <w:bookmarkStart w:id="1578" w:name="_Toc45869619"/>
      <w:bookmarkStart w:id="1579" w:name="_Toc52555418"/>
      <w:bookmarkStart w:id="1580" w:name="_Toc61126238"/>
      <w:bookmarkStart w:id="1581" w:name="_Toc67911654"/>
      <w:r w:rsidRPr="009202AA">
        <w:rPr>
          <w:lang w:eastAsia="zh-CN"/>
        </w:rPr>
        <w:t>7.4.3</w:t>
      </w:r>
      <w:r w:rsidRPr="009202AA">
        <w:rPr>
          <w:lang w:eastAsia="zh-CN"/>
        </w:rPr>
        <w:tab/>
        <w:t>Minimum requirement for single RAT UTRA operation</w:t>
      </w:r>
      <w:bookmarkEnd w:id="1574"/>
      <w:bookmarkEnd w:id="1575"/>
      <w:bookmarkEnd w:id="1576"/>
      <w:bookmarkEnd w:id="1577"/>
      <w:bookmarkEnd w:id="1578"/>
      <w:bookmarkEnd w:id="1579"/>
      <w:bookmarkEnd w:id="1580"/>
      <w:bookmarkEnd w:id="1581"/>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582" w:name="_Toc21096582"/>
      <w:bookmarkStart w:id="1583" w:name="_Toc29763549"/>
      <w:bookmarkStart w:id="1584" w:name="_Toc36030020"/>
      <w:bookmarkStart w:id="1585" w:name="_Toc37179920"/>
      <w:bookmarkStart w:id="1586" w:name="_Toc45869620"/>
      <w:bookmarkStart w:id="1587" w:name="_Toc52555419"/>
      <w:bookmarkStart w:id="1588" w:name="_Toc61126239"/>
      <w:bookmarkStart w:id="1589" w:name="_Toc67911655"/>
      <w:r w:rsidRPr="009202AA">
        <w:rPr>
          <w:lang w:eastAsia="zh-CN"/>
        </w:rPr>
        <w:t>7.4.4</w:t>
      </w:r>
      <w:r w:rsidRPr="009202AA">
        <w:rPr>
          <w:lang w:eastAsia="zh-CN"/>
        </w:rPr>
        <w:tab/>
        <w:t>Minimum requirement for single RAT E-UTRA operation</w:t>
      </w:r>
      <w:bookmarkEnd w:id="1582"/>
      <w:bookmarkEnd w:id="1583"/>
      <w:bookmarkEnd w:id="1584"/>
      <w:bookmarkEnd w:id="1585"/>
      <w:bookmarkEnd w:id="1586"/>
      <w:bookmarkEnd w:id="1587"/>
      <w:bookmarkEnd w:id="1588"/>
      <w:bookmarkEnd w:id="1589"/>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590" w:name="_Toc21096583"/>
      <w:bookmarkStart w:id="1591" w:name="_Toc29763550"/>
      <w:bookmarkStart w:id="1592" w:name="_Toc36030021"/>
      <w:bookmarkStart w:id="1593" w:name="_Toc37179921"/>
      <w:bookmarkStart w:id="1594" w:name="_Toc45869621"/>
      <w:bookmarkStart w:id="1595" w:name="_Toc52555420"/>
      <w:bookmarkStart w:id="1596" w:name="_Toc61126240"/>
      <w:bookmarkStart w:id="1597" w:name="_Toc67911656"/>
      <w:r w:rsidRPr="009202AA">
        <w:t>7.5</w:t>
      </w:r>
      <w:r w:rsidRPr="009202AA">
        <w:tab/>
        <w:t>Blocking</w:t>
      </w:r>
      <w:bookmarkEnd w:id="1590"/>
      <w:bookmarkEnd w:id="1591"/>
      <w:bookmarkEnd w:id="1592"/>
      <w:bookmarkEnd w:id="1593"/>
      <w:bookmarkEnd w:id="1594"/>
      <w:bookmarkEnd w:id="1595"/>
      <w:bookmarkEnd w:id="1596"/>
      <w:bookmarkEnd w:id="1597"/>
    </w:p>
    <w:p w14:paraId="29EE3119" w14:textId="77777777" w:rsidR="004C4A70" w:rsidRPr="009202AA" w:rsidRDefault="004C4A70" w:rsidP="004C4A70">
      <w:pPr>
        <w:pStyle w:val="Heading3"/>
      </w:pPr>
      <w:bookmarkStart w:id="1598" w:name="_Toc21096584"/>
      <w:bookmarkStart w:id="1599" w:name="_Toc29763551"/>
      <w:bookmarkStart w:id="1600" w:name="_Toc36030022"/>
      <w:bookmarkStart w:id="1601" w:name="_Toc37179922"/>
      <w:bookmarkStart w:id="1602" w:name="_Toc45869622"/>
      <w:bookmarkStart w:id="1603" w:name="_Toc52555421"/>
      <w:bookmarkStart w:id="1604" w:name="_Toc61126241"/>
      <w:bookmarkStart w:id="1605" w:name="_Toc67911657"/>
      <w:r w:rsidRPr="009202AA">
        <w:t>7.5.1</w:t>
      </w:r>
      <w:r w:rsidRPr="009202AA">
        <w:tab/>
        <w:t>General</w:t>
      </w:r>
      <w:bookmarkEnd w:id="1598"/>
      <w:bookmarkEnd w:id="1599"/>
      <w:bookmarkEnd w:id="1600"/>
      <w:bookmarkEnd w:id="1601"/>
      <w:bookmarkEnd w:id="1602"/>
      <w:bookmarkEnd w:id="1603"/>
      <w:bookmarkEnd w:id="1604"/>
      <w:bookmarkEnd w:id="1605"/>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606" w:name="_Toc21096585"/>
      <w:bookmarkStart w:id="1607" w:name="_Toc29763552"/>
      <w:bookmarkStart w:id="1608" w:name="_Toc36030023"/>
      <w:bookmarkStart w:id="1609" w:name="_Toc37179923"/>
      <w:bookmarkStart w:id="1610" w:name="_Toc45869623"/>
      <w:bookmarkStart w:id="1611" w:name="_Toc52555422"/>
      <w:bookmarkStart w:id="1612" w:name="_Toc61126242"/>
      <w:bookmarkStart w:id="1613" w:name="_Toc67911658"/>
      <w:r w:rsidRPr="009202AA">
        <w:rPr>
          <w:lang w:eastAsia="zh-CN"/>
        </w:rPr>
        <w:t>7.5.2</w:t>
      </w:r>
      <w:r w:rsidRPr="009202AA">
        <w:rPr>
          <w:lang w:eastAsia="zh-CN"/>
        </w:rPr>
        <w:tab/>
        <w:t>Minimum requirement for MSR operation</w:t>
      </w:r>
      <w:bookmarkEnd w:id="1606"/>
      <w:bookmarkEnd w:id="1607"/>
      <w:bookmarkEnd w:id="1608"/>
      <w:bookmarkEnd w:id="1609"/>
      <w:bookmarkEnd w:id="1610"/>
      <w:bookmarkEnd w:id="1611"/>
      <w:bookmarkEnd w:id="1612"/>
      <w:bookmarkEnd w:id="1613"/>
    </w:p>
    <w:p w14:paraId="292D85F4" w14:textId="77777777" w:rsidR="004C4A70" w:rsidRPr="009202AA" w:rsidRDefault="004C4A70" w:rsidP="004C4A70">
      <w:pPr>
        <w:pStyle w:val="Heading4"/>
      </w:pPr>
      <w:bookmarkStart w:id="1614" w:name="_Toc21096586"/>
      <w:bookmarkStart w:id="1615" w:name="_Toc29763553"/>
      <w:bookmarkStart w:id="1616" w:name="_Toc36030024"/>
      <w:bookmarkStart w:id="1617" w:name="_Toc37179924"/>
      <w:bookmarkStart w:id="1618" w:name="_Toc45869624"/>
      <w:bookmarkStart w:id="1619" w:name="_Toc52555423"/>
      <w:bookmarkStart w:id="1620" w:name="_Toc61126243"/>
      <w:bookmarkStart w:id="1621" w:name="_Toc67911659"/>
      <w:r w:rsidRPr="009202AA">
        <w:t>7.5.2.1</w:t>
      </w:r>
      <w:r w:rsidRPr="009202AA">
        <w:tab/>
        <w:t>General minimum requirement</w:t>
      </w:r>
      <w:bookmarkEnd w:id="1614"/>
      <w:bookmarkEnd w:id="1615"/>
      <w:bookmarkEnd w:id="1616"/>
      <w:bookmarkEnd w:id="1617"/>
      <w:bookmarkEnd w:id="1618"/>
      <w:bookmarkEnd w:id="1619"/>
      <w:bookmarkEnd w:id="1620"/>
      <w:bookmarkEnd w:id="1621"/>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622" w:name="_Toc21096587"/>
      <w:bookmarkStart w:id="1623" w:name="_Toc29763554"/>
      <w:bookmarkStart w:id="1624" w:name="_Toc36030025"/>
      <w:bookmarkStart w:id="1625" w:name="_Toc37179925"/>
      <w:bookmarkStart w:id="1626" w:name="_Toc45869625"/>
      <w:bookmarkStart w:id="1627" w:name="_Toc52555424"/>
      <w:bookmarkStart w:id="1628" w:name="_Toc61126244"/>
      <w:bookmarkStart w:id="1629" w:name="_Toc67911660"/>
      <w:r w:rsidRPr="009202AA">
        <w:t>7.5.2.2</w:t>
      </w:r>
      <w:r w:rsidRPr="009202AA">
        <w:tab/>
        <w:t>Co-location minimum requirement</w:t>
      </w:r>
      <w:bookmarkEnd w:id="1622"/>
      <w:bookmarkEnd w:id="1623"/>
      <w:bookmarkEnd w:id="1624"/>
      <w:bookmarkEnd w:id="1625"/>
      <w:bookmarkEnd w:id="1626"/>
      <w:bookmarkEnd w:id="1627"/>
      <w:bookmarkEnd w:id="1628"/>
      <w:bookmarkEnd w:id="1629"/>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630" w:name="_Toc21096588"/>
      <w:bookmarkStart w:id="1631" w:name="_Toc29763555"/>
      <w:bookmarkStart w:id="1632" w:name="_Toc36030026"/>
      <w:bookmarkStart w:id="1633" w:name="_Toc37179926"/>
      <w:bookmarkStart w:id="1634" w:name="_Toc45869626"/>
      <w:bookmarkStart w:id="1635" w:name="_Toc52555425"/>
      <w:bookmarkStart w:id="1636" w:name="_Toc61126245"/>
      <w:bookmarkStart w:id="1637" w:name="_Toc67911661"/>
      <w:r w:rsidRPr="009202AA">
        <w:rPr>
          <w:lang w:eastAsia="zh-CN"/>
        </w:rPr>
        <w:t>7.5.3</w:t>
      </w:r>
      <w:r w:rsidRPr="009202AA">
        <w:rPr>
          <w:lang w:eastAsia="zh-CN"/>
        </w:rPr>
        <w:tab/>
        <w:t>Minimum requirement for single RAT UTRA operation</w:t>
      </w:r>
      <w:bookmarkEnd w:id="1630"/>
      <w:bookmarkEnd w:id="1631"/>
      <w:bookmarkEnd w:id="1632"/>
      <w:bookmarkEnd w:id="1633"/>
      <w:bookmarkEnd w:id="1634"/>
      <w:bookmarkEnd w:id="1635"/>
      <w:bookmarkEnd w:id="1636"/>
      <w:bookmarkEnd w:id="1637"/>
    </w:p>
    <w:p w14:paraId="61835383" w14:textId="77777777" w:rsidR="004C4A70" w:rsidRPr="009202AA" w:rsidRDefault="004C4A70" w:rsidP="004C4A70">
      <w:pPr>
        <w:pStyle w:val="Heading4"/>
        <w:rPr>
          <w:lang w:eastAsia="zh-CN"/>
        </w:rPr>
      </w:pPr>
      <w:bookmarkStart w:id="1638" w:name="_Toc21096589"/>
      <w:bookmarkStart w:id="1639" w:name="_Toc29763556"/>
      <w:bookmarkStart w:id="1640" w:name="_Toc36030027"/>
      <w:bookmarkStart w:id="1641" w:name="_Toc37179927"/>
      <w:bookmarkStart w:id="1642" w:name="_Toc45869627"/>
      <w:bookmarkStart w:id="1643" w:name="_Toc52555426"/>
      <w:bookmarkStart w:id="1644" w:name="_Toc61126246"/>
      <w:bookmarkStart w:id="1645" w:name="_Toc67911662"/>
      <w:r w:rsidRPr="009202AA">
        <w:t>7.5.3.1</w:t>
      </w:r>
      <w:r w:rsidRPr="009202AA">
        <w:tab/>
        <w:t>General minimum requirement</w:t>
      </w:r>
      <w:bookmarkEnd w:id="1638"/>
      <w:bookmarkEnd w:id="1639"/>
      <w:bookmarkEnd w:id="1640"/>
      <w:bookmarkEnd w:id="1641"/>
      <w:bookmarkEnd w:id="1642"/>
      <w:bookmarkEnd w:id="1643"/>
      <w:bookmarkEnd w:id="1644"/>
      <w:bookmarkEnd w:id="1645"/>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646" w:name="_Toc21096590"/>
      <w:bookmarkStart w:id="1647" w:name="_Toc29763557"/>
      <w:bookmarkStart w:id="1648" w:name="_Toc36030028"/>
      <w:bookmarkStart w:id="1649" w:name="_Toc37179928"/>
      <w:bookmarkStart w:id="1650" w:name="_Toc45869628"/>
      <w:bookmarkStart w:id="1651" w:name="_Toc52555427"/>
      <w:bookmarkStart w:id="1652" w:name="_Toc61126247"/>
      <w:bookmarkStart w:id="1653" w:name="_Toc67911663"/>
      <w:r w:rsidRPr="009202AA">
        <w:t>7.5.3.2</w:t>
      </w:r>
      <w:r w:rsidRPr="009202AA">
        <w:tab/>
        <w:t>Co-location minimum requirement</w:t>
      </w:r>
      <w:bookmarkEnd w:id="1646"/>
      <w:bookmarkEnd w:id="1647"/>
      <w:bookmarkEnd w:id="1648"/>
      <w:bookmarkEnd w:id="1649"/>
      <w:bookmarkEnd w:id="1650"/>
      <w:bookmarkEnd w:id="1651"/>
      <w:bookmarkEnd w:id="1652"/>
      <w:bookmarkEnd w:id="165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654" w:name="_Toc21096591"/>
      <w:bookmarkStart w:id="1655" w:name="_Toc29763558"/>
      <w:bookmarkStart w:id="1656" w:name="_Toc36030029"/>
      <w:bookmarkStart w:id="1657" w:name="_Toc37179929"/>
      <w:bookmarkStart w:id="1658" w:name="_Toc45869629"/>
      <w:bookmarkStart w:id="1659" w:name="_Toc52555428"/>
      <w:bookmarkStart w:id="1660" w:name="_Toc61126248"/>
      <w:bookmarkStart w:id="1661" w:name="_Toc67911664"/>
      <w:r w:rsidRPr="009202AA">
        <w:rPr>
          <w:lang w:eastAsia="zh-CN"/>
        </w:rPr>
        <w:t>7.5.4</w:t>
      </w:r>
      <w:r w:rsidRPr="009202AA">
        <w:rPr>
          <w:lang w:eastAsia="zh-CN"/>
        </w:rPr>
        <w:tab/>
        <w:t>Minimum requirement for single RAT E-UTRA operation</w:t>
      </w:r>
      <w:bookmarkEnd w:id="1654"/>
      <w:bookmarkEnd w:id="1655"/>
      <w:bookmarkEnd w:id="1656"/>
      <w:bookmarkEnd w:id="1657"/>
      <w:bookmarkEnd w:id="1658"/>
      <w:bookmarkEnd w:id="1659"/>
      <w:bookmarkEnd w:id="1660"/>
      <w:bookmarkEnd w:id="1661"/>
    </w:p>
    <w:p w14:paraId="1B6EE9EE" w14:textId="77777777" w:rsidR="004C4A70" w:rsidRPr="009202AA" w:rsidRDefault="004C4A70" w:rsidP="004C4A70">
      <w:pPr>
        <w:pStyle w:val="Heading4"/>
        <w:rPr>
          <w:lang w:eastAsia="zh-CN"/>
        </w:rPr>
      </w:pPr>
      <w:bookmarkStart w:id="1662" w:name="_Toc21096592"/>
      <w:bookmarkStart w:id="1663" w:name="_Toc29763559"/>
      <w:bookmarkStart w:id="1664" w:name="_Toc36030030"/>
      <w:bookmarkStart w:id="1665" w:name="_Toc37179930"/>
      <w:bookmarkStart w:id="1666" w:name="_Toc45869630"/>
      <w:bookmarkStart w:id="1667" w:name="_Toc52555429"/>
      <w:bookmarkStart w:id="1668" w:name="_Toc61126249"/>
      <w:bookmarkStart w:id="1669" w:name="_Toc67911665"/>
      <w:r w:rsidRPr="009202AA">
        <w:t>7.5.4.1</w:t>
      </w:r>
      <w:r w:rsidRPr="009202AA">
        <w:tab/>
        <w:t>General minimum requirement</w:t>
      </w:r>
      <w:bookmarkEnd w:id="1662"/>
      <w:bookmarkEnd w:id="1663"/>
      <w:bookmarkEnd w:id="1664"/>
      <w:bookmarkEnd w:id="1665"/>
      <w:bookmarkEnd w:id="1666"/>
      <w:bookmarkEnd w:id="1667"/>
      <w:bookmarkEnd w:id="1668"/>
      <w:bookmarkEnd w:id="1669"/>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670" w:name="_Toc21096593"/>
      <w:bookmarkStart w:id="1671" w:name="_Toc29763560"/>
      <w:bookmarkStart w:id="1672" w:name="_Toc36030031"/>
      <w:bookmarkStart w:id="1673" w:name="_Toc37179931"/>
      <w:bookmarkStart w:id="1674" w:name="_Toc45869631"/>
      <w:bookmarkStart w:id="1675" w:name="_Toc52555430"/>
      <w:bookmarkStart w:id="1676" w:name="_Toc61126250"/>
      <w:bookmarkStart w:id="1677" w:name="_Toc67911666"/>
      <w:r w:rsidRPr="009202AA">
        <w:t>7.5.4.2</w:t>
      </w:r>
      <w:r w:rsidRPr="009202AA">
        <w:tab/>
        <w:t>Co-location minimum requirement</w:t>
      </w:r>
      <w:bookmarkEnd w:id="1670"/>
      <w:bookmarkEnd w:id="1671"/>
      <w:bookmarkEnd w:id="1672"/>
      <w:bookmarkEnd w:id="1673"/>
      <w:bookmarkEnd w:id="1674"/>
      <w:bookmarkEnd w:id="1675"/>
      <w:bookmarkEnd w:id="1676"/>
      <w:bookmarkEnd w:id="167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678" w:name="_Toc21096594"/>
      <w:bookmarkStart w:id="1679" w:name="_Toc29763561"/>
      <w:bookmarkStart w:id="1680" w:name="_Toc36030032"/>
      <w:bookmarkStart w:id="1681" w:name="_Toc37179932"/>
      <w:bookmarkStart w:id="1682" w:name="_Toc45869632"/>
      <w:bookmarkStart w:id="1683" w:name="_Toc52555431"/>
      <w:bookmarkStart w:id="1684" w:name="_Toc61126251"/>
      <w:bookmarkStart w:id="1685" w:name="_Toc67911667"/>
      <w:r w:rsidRPr="009202AA">
        <w:t>7.6</w:t>
      </w:r>
      <w:r w:rsidRPr="009202AA">
        <w:tab/>
        <w:t>Receiver spurious emissions</w:t>
      </w:r>
      <w:bookmarkEnd w:id="1678"/>
      <w:bookmarkEnd w:id="1679"/>
      <w:bookmarkEnd w:id="1680"/>
      <w:bookmarkEnd w:id="1681"/>
      <w:bookmarkEnd w:id="1682"/>
      <w:bookmarkEnd w:id="1683"/>
      <w:bookmarkEnd w:id="1684"/>
      <w:bookmarkEnd w:id="1685"/>
    </w:p>
    <w:p w14:paraId="6592DFC1" w14:textId="77777777" w:rsidR="004C4A70" w:rsidRPr="009202AA" w:rsidRDefault="004C4A70" w:rsidP="004C4A70">
      <w:pPr>
        <w:pStyle w:val="Heading3"/>
      </w:pPr>
      <w:bookmarkStart w:id="1686" w:name="_Toc21096595"/>
      <w:bookmarkStart w:id="1687" w:name="_Toc29763562"/>
      <w:bookmarkStart w:id="1688" w:name="_Toc36030033"/>
      <w:bookmarkStart w:id="1689" w:name="_Toc37179933"/>
      <w:bookmarkStart w:id="1690" w:name="_Toc45869633"/>
      <w:bookmarkStart w:id="1691" w:name="_Toc52555432"/>
      <w:bookmarkStart w:id="1692" w:name="_Toc61126252"/>
      <w:bookmarkStart w:id="1693" w:name="_Toc67911668"/>
      <w:r w:rsidRPr="009202AA">
        <w:t>7.6.1</w:t>
      </w:r>
      <w:r w:rsidRPr="009202AA">
        <w:tab/>
        <w:t>General</w:t>
      </w:r>
      <w:bookmarkEnd w:id="1686"/>
      <w:bookmarkEnd w:id="1687"/>
      <w:bookmarkEnd w:id="1688"/>
      <w:bookmarkEnd w:id="1689"/>
      <w:bookmarkEnd w:id="1690"/>
      <w:bookmarkEnd w:id="1691"/>
      <w:bookmarkEnd w:id="1692"/>
      <w:bookmarkEnd w:id="169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694" w:name="_Toc21096596"/>
      <w:bookmarkStart w:id="1695" w:name="_Toc29763563"/>
      <w:bookmarkStart w:id="1696" w:name="_Toc36030034"/>
      <w:bookmarkStart w:id="1697" w:name="_Toc37179934"/>
      <w:bookmarkStart w:id="1698" w:name="_Toc45869634"/>
      <w:bookmarkStart w:id="1699" w:name="_Toc52555433"/>
      <w:bookmarkStart w:id="1700" w:name="_Toc61126253"/>
      <w:bookmarkStart w:id="1701" w:name="_Toc67911669"/>
      <w:r w:rsidRPr="009202AA">
        <w:rPr>
          <w:lang w:eastAsia="zh-CN"/>
        </w:rPr>
        <w:t>7.6.2</w:t>
      </w:r>
      <w:r w:rsidRPr="009202AA">
        <w:rPr>
          <w:lang w:eastAsia="zh-CN"/>
        </w:rPr>
        <w:tab/>
        <w:t>Minimum requirement for MSR operation</w:t>
      </w:r>
      <w:bookmarkEnd w:id="1694"/>
      <w:bookmarkEnd w:id="1695"/>
      <w:bookmarkEnd w:id="1696"/>
      <w:bookmarkEnd w:id="1697"/>
      <w:bookmarkEnd w:id="1698"/>
      <w:bookmarkEnd w:id="1699"/>
      <w:bookmarkEnd w:id="1700"/>
      <w:bookmarkEnd w:id="1701"/>
    </w:p>
    <w:p w14:paraId="78105427" w14:textId="77777777" w:rsidR="004C4A70" w:rsidRPr="009202AA" w:rsidRDefault="004C4A70" w:rsidP="004C4A70">
      <w:pPr>
        <w:pStyle w:val="Heading4"/>
      </w:pPr>
      <w:bookmarkStart w:id="1702" w:name="_Toc21096597"/>
      <w:bookmarkStart w:id="1703" w:name="_Toc29763564"/>
      <w:bookmarkStart w:id="1704" w:name="_Toc36030035"/>
      <w:bookmarkStart w:id="1705" w:name="_Toc37179935"/>
      <w:bookmarkStart w:id="1706" w:name="_Toc45869635"/>
      <w:bookmarkStart w:id="1707" w:name="_Toc52555434"/>
      <w:bookmarkStart w:id="1708" w:name="_Toc61126254"/>
      <w:bookmarkStart w:id="1709" w:name="_Toc67911670"/>
      <w:r w:rsidRPr="009202AA">
        <w:t>7.6.2.1</w:t>
      </w:r>
      <w:r w:rsidRPr="009202AA">
        <w:tab/>
        <w:t>General minimum requirement</w:t>
      </w:r>
      <w:bookmarkEnd w:id="1702"/>
      <w:bookmarkEnd w:id="1703"/>
      <w:bookmarkEnd w:id="1704"/>
      <w:bookmarkEnd w:id="1705"/>
      <w:bookmarkEnd w:id="1706"/>
      <w:bookmarkEnd w:id="1707"/>
      <w:bookmarkEnd w:id="1708"/>
      <w:bookmarkEnd w:id="1709"/>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710" w:name="_Toc21096598"/>
      <w:bookmarkStart w:id="1711" w:name="_Toc29763565"/>
      <w:bookmarkStart w:id="1712" w:name="_Toc36030036"/>
      <w:bookmarkStart w:id="1713" w:name="_Toc37179936"/>
      <w:bookmarkStart w:id="1714" w:name="_Toc45869636"/>
      <w:bookmarkStart w:id="1715" w:name="_Toc52555435"/>
      <w:bookmarkStart w:id="1716" w:name="_Toc61126255"/>
      <w:bookmarkStart w:id="1717" w:name="_Toc67911671"/>
      <w:r w:rsidRPr="009202AA">
        <w:rPr>
          <w:lang w:eastAsia="zh-CN"/>
        </w:rPr>
        <w:t>7.6.3</w:t>
      </w:r>
      <w:r w:rsidRPr="009202AA">
        <w:rPr>
          <w:lang w:eastAsia="zh-CN"/>
        </w:rPr>
        <w:tab/>
        <w:t>Minimum requirement for single RAT UTRA operation</w:t>
      </w:r>
      <w:bookmarkEnd w:id="1710"/>
      <w:bookmarkEnd w:id="1711"/>
      <w:bookmarkEnd w:id="1712"/>
      <w:bookmarkEnd w:id="1713"/>
      <w:bookmarkEnd w:id="1714"/>
      <w:bookmarkEnd w:id="1715"/>
      <w:bookmarkEnd w:id="1716"/>
      <w:bookmarkEnd w:id="171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718" w:name="_Toc21096599"/>
      <w:bookmarkStart w:id="1719" w:name="_Toc29763566"/>
      <w:bookmarkStart w:id="1720" w:name="_Toc36030037"/>
      <w:bookmarkStart w:id="1721" w:name="_Toc37179937"/>
      <w:bookmarkStart w:id="1722" w:name="_Toc45869637"/>
      <w:bookmarkStart w:id="1723" w:name="_Toc52555436"/>
      <w:bookmarkStart w:id="1724" w:name="_Toc61126256"/>
      <w:bookmarkStart w:id="1725" w:name="_Toc67911672"/>
      <w:r w:rsidRPr="009202AA">
        <w:rPr>
          <w:lang w:eastAsia="zh-CN"/>
        </w:rPr>
        <w:t>7.6.4</w:t>
      </w:r>
      <w:r w:rsidRPr="009202AA">
        <w:rPr>
          <w:lang w:eastAsia="zh-CN"/>
        </w:rPr>
        <w:tab/>
        <w:t>Minimum requirement for single RAT E-UTRA operation</w:t>
      </w:r>
      <w:bookmarkEnd w:id="1718"/>
      <w:bookmarkEnd w:id="1719"/>
      <w:bookmarkEnd w:id="1720"/>
      <w:bookmarkEnd w:id="1721"/>
      <w:bookmarkEnd w:id="1722"/>
      <w:bookmarkEnd w:id="1723"/>
      <w:bookmarkEnd w:id="1724"/>
      <w:bookmarkEnd w:id="1725"/>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726" w:name="_Toc21096600"/>
      <w:bookmarkStart w:id="1727" w:name="_Toc29763567"/>
      <w:bookmarkStart w:id="1728" w:name="_Toc36030038"/>
      <w:bookmarkStart w:id="1729" w:name="_Toc37179938"/>
      <w:bookmarkStart w:id="1730" w:name="_Toc45869638"/>
      <w:bookmarkStart w:id="1731" w:name="_Toc52555437"/>
      <w:bookmarkStart w:id="1732" w:name="_Toc61126257"/>
      <w:bookmarkStart w:id="1733" w:name="_Toc67911673"/>
      <w:r w:rsidRPr="009202AA">
        <w:t>7.7</w:t>
      </w:r>
      <w:r w:rsidRPr="009202AA">
        <w:tab/>
        <w:t>Receiver intermodulation</w:t>
      </w:r>
      <w:bookmarkEnd w:id="1726"/>
      <w:bookmarkEnd w:id="1727"/>
      <w:bookmarkEnd w:id="1728"/>
      <w:bookmarkEnd w:id="1729"/>
      <w:bookmarkEnd w:id="1730"/>
      <w:bookmarkEnd w:id="1731"/>
      <w:bookmarkEnd w:id="1732"/>
      <w:bookmarkEnd w:id="1733"/>
    </w:p>
    <w:p w14:paraId="6C3C030C" w14:textId="77777777" w:rsidR="004C4A70" w:rsidRPr="009202AA" w:rsidRDefault="004C4A70" w:rsidP="004C4A70">
      <w:pPr>
        <w:pStyle w:val="Heading3"/>
      </w:pPr>
      <w:bookmarkStart w:id="1734" w:name="_Toc21096601"/>
      <w:bookmarkStart w:id="1735" w:name="_Toc29763568"/>
      <w:bookmarkStart w:id="1736" w:name="_Toc36030039"/>
      <w:bookmarkStart w:id="1737" w:name="_Toc37179939"/>
      <w:bookmarkStart w:id="1738" w:name="_Toc45869639"/>
      <w:bookmarkStart w:id="1739" w:name="_Toc52555438"/>
      <w:bookmarkStart w:id="1740" w:name="_Toc61126258"/>
      <w:bookmarkStart w:id="1741" w:name="_Toc67911674"/>
      <w:r w:rsidRPr="009202AA">
        <w:t>7.7.1</w:t>
      </w:r>
      <w:r w:rsidRPr="009202AA">
        <w:tab/>
        <w:t>General</w:t>
      </w:r>
      <w:bookmarkEnd w:id="1734"/>
      <w:bookmarkEnd w:id="1735"/>
      <w:bookmarkEnd w:id="1736"/>
      <w:bookmarkEnd w:id="1737"/>
      <w:bookmarkEnd w:id="1738"/>
      <w:bookmarkEnd w:id="1739"/>
      <w:bookmarkEnd w:id="1740"/>
      <w:bookmarkEnd w:id="1741"/>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742" w:name="_Toc21096602"/>
      <w:bookmarkStart w:id="1743" w:name="_Toc29763569"/>
      <w:bookmarkStart w:id="1744" w:name="_Toc36030040"/>
      <w:bookmarkStart w:id="1745" w:name="_Toc37179940"/>
      <w:bookmarkStart w:id="1746" w:name="_Toc45869640"/>
      <w:bookmarkStart w:id="1747" w:name="_Toc52555439"/>
      <w:bookmarkStart w:id="1748" w:name="_Toc61126259"/>
      <w:bookmarkStart w:id="1749" w:name="_Toc67911675"/>
      <w:r w:rsidRPr="009202AA">
        <w:rPr>
          <w:lang w:eastAsia="zh-CN"/>
        </w:rPr>
        <w:t>7.7.2</w:t>
      </w:r>
      <w:r w:rsidRPr="009202AA">
        <w:rPr>
          <w:lang w:eastAsia="zh-CN"/>
        </w:rPr>
        <w:tab/>
        <w:t>Minimum requirement for MSR operation</w:t>
      </w:r>
      <w:bookmarkEnd w:id="1742"/>
      <w:bookmarkEnd w:id="1743"/>
      <w:bookmarkEnd w:id="1744"/>
      <w:bookmarkEnd w:id="1745"/>
      <w:bookmarkEnd w:id="1746"/>
      <w:bookmarkEnd w:id="1747"/>
      <w:bookmarkEnd w:id="1748"/>
      <w:bookmarkEnd w:id="1749"/>
    </w:p>
    <w:p w14:paraId="68443362" w14:textId="77777777" w:rsidR="004C4A70" w:rsidRPr="009202AA" w:rsidRDefault="004C4A70" w:rsidP="004C4A70">
      <w:pPr>
        <w:pStyle w:val="Heading4"/>
      </w:pPr>
      <w:bookmarkStart w:id="1750" w:name="_Toc21096603"/>
      <w:bookmarkStart w:id="1751" w:name="_Toc29763570"/>
      <w:bookmarkStart w:id="1752" w:name="_Toc36030041"/>
      <w:bookmarkStart w:id="1753" w:name="_Toc37179941"/>
      <w:bookmarkStart w:id="1754" w:name="_Toc45869641"/>
      <w:bookmarkStart w:id="1755" w:name="_Toc52555440"/>
      <w:bookmarkStart w:id="1756" w:name="_Toc61126260"/>
      <w:bookmarkStart w:id="1757" w:name="_Toc67911676"/>
      <w:r w:rsidRPr="009202AA">
        <w:t>7.7.2.1</w:t>
      </w:r>
      <w:r w:rsidRPr="009202AA">
        <w:tab/>
        <w:t>General intermodulation minimum requirement</w:t>
      </w:r>
      <w:bookmarkEnd w:id="1750"/>
      <w:bookmarkEnd w:id="1751"/>
      <w:bookmarkEnd w:id="1752"/>
      <w:bookmarkEnd w:id="1753"/>
      <w:bookmarkEnd w:id="1754"/>
      <w:bookmarkEnd w:id="1755"/>
      <w:bookmarkEnd w:id="1756"/>
      <w:bookmarkEnd w:id="175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758" w:name="_Toc21096604"/>
      <w:bookmarkStart w:id="1759" w:name="_Toc29763571"/>
      <w:bookmarkStart w:id="1760" w:name="_Toc36030042"/>
      <w:bookmarkStart w:id="1761" w:name="_Toc37179942"/>
      <w:bookmarkStart w:id="1762" w:name="_Toc45869642"/>
      <w:bookmarkStart w:id="1763" w:name="_Toc52555441"/>
      <w:bookmarkStart w:id="1764" w:name="_Toc61126261"/>
      <w:bookmarkStart w:id="1765" w:name="_Toc67911677"/>
      <w:r w:rsidRPr="009202AA">
        <w:t>7.7.2.2</w:t>
      </w:r>
      <w:r w:rsidRPr="009202AA">
        <w:tab/>
        <w:t>General narrowband intermodulation minimum requirement</w:t>
      </w:r>
      <w:bookmarkEnd w:id="1758"/>
      <w:bookmarkEnd w:id="1759"/>
      <w:bookmarkEnd w:id="1760"/>
      <w:bookmarkEnd w:id="1761"/>
      <w:bookmarkEnd w:id="1762"/>
      <w:bookmarkEnd w:id="1763"/>
      <w:bookmarkEnd w:id="1764"/>
      <w:bookmarkEnd w:id="1765"/>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766" w:name="_Toc21096605"/>
      <w:bookmarkStart w:id="1767" w:name="_Toc29763572"/>
      <w:bookmarkStart w:id="1768" w:name="_Toc36030043"/>
      <w:bookmarkStart w:id="1769" w:name="_Toc37179943"/>
      <w:bookmarkStart w:id="1770" w:name="_Toc45869643"/>
      <w:bookmarkStart w:id="1771" w:name="_Toc52555442"/>
      <w:bookmarkStart w:id="1772" w:name="_Toc61126262"/>
      <w:bookmarkStart w:id="1773" w:name="_Toc67911678"/>
      <w:r w:rsidRPr="009202AA">
        <w:rPr>
          <w:lang w:eastAsia="zh-CN"/>
        </w:rPr>
        <w:t>7.7.3</w:t>
      </w:r>
      <w:r w:rsidRPr="009202AA">
        <w:rPr>
          <w:lang w:eastAsia="zh-CN"/>
        </w:rPr>
        <w:tab/>
        <w:t>Minimum requirement for single RAT UTRA operation</w:t>
      </w:r>
      <w:bookmarkEnd w:id="1766"/>
      <w:bookmarkEnd w:id="1767"/>
      <w:bookmarkEnd w:id="1768"/>
      <w:bookmarkEnd w:id="1769"/>
      <w:bookmarkEnd w:id="1770"/>
      <w:bookmarkEnd w:id="1771"/>
      <w:bookmarkEnd w:id="1772"/>
      <w:bookmarkEnd w:id="177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774" w:name="_Toc21096606"/>
      <w:bookmarkStart w:id="1775" w:name="_Toc29763573"/>
      <w:bookmarkStart w:id="1776" w:name="_Toc36030044"/>
      <w:bookmarkStart w:id="1777" w:name="_Toc37179944"/>
      <w:bookmarkStart w:id="1778" w:name="_Toc45869644"/>
      <w:bookmarkStart w:id="1779" w:name="_Toc52555443"/>
      <w:bookmarkStart w:id="1780" w:name="_Toc61126263"/>
      <w:bookmarkStart w:id="1781" w:name="_Toc67911679"/>
      <w:r w:rsidRPr="009202AA">
        <w:rPr>
          <w:lang w:eastAsia="zh-CN"/>
        </w:rPr>
        <w:t>7.7.4</w:t>
      </w:r>
      <w:r w:rsidRPr="009202AA">
        <w:rPr>
          <w:lang w:eastAsia="zh-CN"/>
        </w:rPr>
        <w:tab/>
        <w:t>Minimum requirement for single RAT E- UTRA operation</w:t>
      </w:r>
      <w:bookmarkEnd w:id="1774"/>
      <w:bookmarkEnd w:id="1775"/>
      <w:bookmarkEnd w:id="1776"/>
      <w:bookmarkEnd w:id="1777"/>
      <w:bookmarkEnd w:id="1778"/>
      <w:bookmarkEnd w:id="1779"/>
      <w:bookmarkEnd w:id="1780"/>
      <w:bookmarkEnd w:id="1781"/>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782" w:name="_Toc21096607"/>
      <w:bookmarkStart w:id="1783" w:name="_Toc29763574"/>
      <w:bookmarkStart w:id="1784" w:name="_Toc36030045"/>
      <w:bookmarkStart w:id="1785" w:name="_Toc37179945"/>
      <w:bookmarkStart w:id="1786" w:name="_Toc45869645"/>
      <w:bookmarkStart w:id="1787" w:name="_Toc52555444"/>
      <w:bookmarkStart w:id="1788" w:name="_Toc61126264"/>
      <w:bookmarkStart w:id="1789" w:name="_Toc67911680"/>
      <w:r w:rsidRPr="009202AA">
        <w:t>7.8</w:t>
      </w:r>
      <w:r w:rsidRPr="009202AA">
        <w:tab/>
        <w:t>In-channel selectivity</w:t>
      </w:r>
      <w:bookmarkEnd w:id="1782"/>
      <w:bookmarkEnd w:id="1783"/>
      <w:bookmarkEnd w:id="1784"/>
      <w:bookmarkEnd w:id="1785"/>
      <w:bookmarkEnd w:id="1786"/>
      <w:bookmarkEnd w:id="1787"/>
      <w:bookmarkEnd w:id="1788"/>
      <w:bookmarkEnd w:id="1789"/>
    </w:p>
    <w:p w14:paraId="432299A8" w14:textId="77777777" w:rsidR="004C4A70" w:rsidRPr="009202AA" w:rsidRDefault="004C4A70" w:rsidP="004C4A70">
      <w:pPr>
        <w:pStyle w:val="Heading3"/>
      </w:pPr>
      <w:bookmarkStart w:id="1790" w:name="_Toc21096608"/>
      <w:bookmarkStart w:id="1791" w:name="_Toc29763575"/>
      <w:bookmarkStart w:id="1792" w:name="_Toc36030046"/>
      <w:bookmarkStart w:id="1793" w:name="_Toc37179946"/>
      <w:bookmarkStart w:id="1794" w:name="_Toc45869646"/>
      <w:bookmarkStart w:id="1795" w:name="_Toc52555445"/>
      <w:bookmarkStart w:id="1796" w:name="_Toc61126265"/>
      <w:bookmarkStart w:id="1797" w:name="_Toc67911681"/>
      <w:r w:rsidRPr="009202AA">
        <w:t>7.8.1</w:t>
      </w:r>
      <w:r w:rsidRPr="009202AA">
        <w:tab/>
        <w:t>General</w:t>
      </w:r>
      <w:bookmarkEnd w:id="1790"/>
      <w:bookmarkEnd w:id="1791"/>
      <w:bookmarkEnd w:id="1792"/>
      <w:bookmarkEnd w:id="1793"/>
      <w:bookmarkEnd w:id="1794"/>
      <w:bookmarkEnd w:id="1795"/>
      <w:bookmarkEnd w:id="1796"/>
      <w:bookmarkEnd w:id="179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798" w:name="_Toc21096609"/>
      <w:bookmarkStart w:id="1799" w:name="_Toc29763576"/>
      <w:bookmarkStart w:id="1800" w:name="_Toc36030047"/>
      <w:bookmarkStart w:id="1801" w:name="_Toc37179947"/>
      <w:bookmarkStart w:id="1802" w:name="_Toc45869647"/>
      <w:bookmarkStart w:id="1803" w:name="_Toc52555446"/>
      <w:bookmarkStart w:id="1804" w:name="_Toc61126266"/>
      <w:bookmarkStart w:id="1805" w:name="_Toc67911682"/>
      <w:r w:rsidRPr="009202AA">
        <w:rPr>
          <w:lang w:eastAsia="zh-CN"/>
        </w:rPr>
        <w:t>7.8.2</w:t>
      </w:r>
      <w:r w:rsidRPr="009202AA">
        <w:rPr>
          <w:lang w:eastAsia="zh-CN"/>
        </w:rPr>
        <w:tab/>
        <w:t>Minimum requirement for MSR operation</w:t>
      </w:r>
      <w:bookmarkEnd w:id="1798"/>
      <w:bookmarkEnd w:id="1799"/>
      <w:bookmarkEnd w:id="1800"/>
      <w:bookmarkEnd w:id="1801"/>
      <w:bookmarkEnd w:id="1802"/>
      <w:bookmarkEnd w:id="1803"/>
      <w:bookmarkEnd w:id="1804"/>
      <w:bookmarkEnd w:id="1805"/>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806" w:name="_Toc21096610"/>
      <w:bookmarkStart w:id="1807" w:name="_Toc29763577"/>
      <w:bookmarkStart w:id="1808" w:name="_Toc36030048"/>
      <w:bookmarkStart w:id="1809" w:name="_Toc37179948"/>
      <w:bookmarkStart w:id="1810" w:name="_Toc45869648"/>
      <w:bookmarkStart w:id="1811" w:name="_Toc52555447"/>
      <w:bookmarkStart w:id="1812" w:name="_Toc61126267"/>
      <w:bookmarkStart w:id="1813" w:name="_Toc67911683"/>
      <w:r w:rsidRPr="009202AA">
        <w:rPr>
          <w:lang w:eastAsia="zh-CN"/>
        </w:rPr>
        <w:t>7.8.3</w:t>
      </w:r>
      <w:r w:rsidRPr="009202AA">
        <w:rPr>
          <w:lang w:eastAsia="zh-CN"/>
        </w:rPr>
        <w:tab/>
        <w:t>Minimum requirement for single RAT UTRA operation</w:t>
      </w:r>
      <w:bookmarkEnd w:id="1806"/>
      <w:bookmarkEnd w:id="1807"/>
      <w:bookmarkEnd w:id="1808"/>
      <w:bookmarkEnd w:id="1809"/>
      <w:bookmarkEnd w:id="1810"/>
      <w:bookmarkEnd w:id="1811"/>
      <w:bookmarkEnd w:id="1812"/>
      <w:bookmarkEnd w:id="181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814" w:name="_Toc21096611"/>
      <w:bookmarkStart w:id="1815" w:name="_Toc29763578"/>
      <w:bookmarkStart w:id="1816" w:name="_Toc36030049"/>
      <w:bookmarkStart w:id="1817" w:name="_Toc37179949"/>
      <w:bookmarkStart w:id="1818" w:name="_Toc45869649"/>
      <w:bookmarkStart w:id="1819" w:name="_Toc52555448"/>
      <w:bookmarkStart w:id="1820" w:name="_Toc61126268"/>
      <w:bookmarkStart w:id="1821" w:name="_Toc67911684"/>
      <w:r w:rsidRPr="009202AA">
        <w:rPr>
          <w:lang w:eastAsia="zh-CN"/>
        </w:rPr>
        <w:t>7.8.4</w:t>
      </w:r>
      <w:r w:rsidRPr="009202AA">
        <w:rPr>
          <w:lang w:eastAsia="zh-CN"/>
        </w:rPr>
        <w:tab/>
        <w:t>Minimum requirement for single RAT E-UTRA operation</w:t>
      </w:r>
      <w:bookmarkEnd w:id="1814"/>
      <w:bookmarkEnd w:id="1815"/>
      <w:bookmarkEnd w:id="1816"/>
      <w:bookmarkEnd w:id="1817"/>
      <w:bookmarkEnd w:id="1818"/>
      <w:bookmarkEnd w:id="1819"/>
      <w:bookmarkEnd w:id="1820"/>
      <w:bookmarkEnd w:id="1821"/>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822" w:name="_Toc21096612"/>
      <w:bookmarkStart w:id="1823" w:name="_Toc29763579"/>
      <w:bookmarkStart w:id="1824" w:name="_Toc36030050"/>
      <w:bookmarkStart w:id="1825" w:name="_Toc37179950"/>
      <w:bookmarkStart w:id="1826" w:name="_Toc45869650"/>
      <w:bookmarkStart w:id="1827" w:name="_Toc52555449"/>
      <w:bookmarkStart w:id="1828" w:name="_Toc61126269"/>
      <w:bookmarkStart w:id="1829" w:name="_Toc67911685"/>
      <w:r w:rsidRPr="009202AA">
        <w:t>8</w:t>
      </w:r>
      <w:r w:rsidRPr="009202AA">
        <w:tab/>
        <w:t>Performance requirements</w:t>
      </w:r>
      <w:bookmarkEnd w:id="1822"/>
      <w:bookmarkEnd w:id="1823"/>
      <w:bookmarkEnd w:id="1824"/>
      <w:bookmarkEnd w:id="1825"/>
      <w:bookmarkEnd w:id="1826"/>
      <w:bookmarkEnd w:id="1827"/>
      <w:bookmarkEnd w:id="1828"/>
      <w:bookmarkEnd w:id="1829"/>
    </w:p>
    <w:p w14:paraId="0CD232D9" w14:textId="77777777" w:rsidR="004C4A70" w:rsidRPr="009202AA" w:rsidRDefault="004C4A70" w:rsidP="004C4A70">
      <w:pPr>
        <w:pStyle w:val="Heading2"/>
      </w:pPr>
      <w:bookmarkStart w:id="1830" w:name="_Toc21096613"/>
      <w:bookmarkStart w:id="1831" w:name="_Toc29763580"/>
      <w:bookmarkStart w:id="1832" w:name="_Toc36030051"/>
      <w:bookmarkStart w:id="1833" w:name="_Toc37179951"/>
      <w:bookmarkStart w:id="1834" w:name="_Toc45869651"/>
      <w:bookmarkStart w:id="1835" w:name="_Toc52555450"/>
      <w:bookmarkStart w:id="1836" w:name="_Toc61126270"/>
      <w:bookmarkStart w:id="1837" w:name="_Toc67911686"/>
      <w:r w:rsidRPr="009202AA">
        <w:t>8.1</w:t>
      </w:r>
      <w:r w:rsidRPr="009202AA">
        <w:tab/>
        <w:t>General</w:t>
      </w:r>
      <w:bookmarkEnd w:id="1830"/>
      <w:bookmarkEnd w:id="1831"/>
      <w:bookmarkEnd w:id="1832"/>
      <w:bookmarkEnd w:id="1833"/>
      <w:bookmarkEnd w:id="1834"/>
      <w:bookmarkEnd w:id="1835"/>
      <w:bookmarkEnd w:id="1836"/>
      <w:bookmarkEnd w:id="18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838" w:name="_Toc21096614"/>
      <w:bookmarkStart w:id="1839" w:name="_Toc29763581"/>
      <w:bookmarkStart w:id="1840" w:name="_Toc36030052"/>
      <w:bookmarkStart w:id="1841" w:name="_Toc37179952"/>
      <w:bookmarkStart w:id="1842" w:name="_Toc45869652"/>
      <w:bookmarkStart w:id="1843" w:name="_Toc52555451"/>
      <w:bookmarkStart w:id="1844" w:name="_Toc61126271"/>
      <w:bookmarkStart w:id="1845" w:name="_Toc67911687"/>
      <w:r w:rsidRPr="009202AA">
        <w:t>8.1.1</w:t>
      </w:r>
      <w:r w:rsidRPr="009202AA">
        <w:tab/>
        <w:t>UTRA operation</w:t>
      </w:r>
      <w:bookmarkEnd w:id="1838"/>
      <w:bookmarkEnd w:id="1839"/>
      <w:bookmarkEnd w:id="1840"/>
      <w:bookmarkEnd w:id="1841"/>
      <w:bookmarkEnd w:id="1842"/>
      <w:bookmarkEnd w:id="1843"/>
      <w:bookmarkEnd w:id="1844"/>
      <w:bookmarkEnd w:id="1845"/>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0.8pt;height:36.3pt" o:ole="" fillcolor="window">
            <v:imagedata r:id="rId85" o:title=""/>
          </v:shape>
          <o:OLEObject Type="Embed" ProgID="Equation.3" ShapeID="_x0000_i1064" DrawAspect="Content" ObjectID="_167938598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4pt;height:21.3pt" o:ole="" fillcolor="window">
            <v:imagedata r:id="rId87" o:title=""/>
          </v:shape>
          <o:OLEObject Type="Embed" ProgID="Equation.3" ShapeID="_x0000_i1065" DrawAspect="Content" ObjectID="_167938599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3.75pt;height:21.3pt" o:ole="" fillcolor="window">
            <v:imagedata r:id="rId89" o:title=""/>
          </v:shape>
          <o:OLEObject Type="Embed" ProgID="Equation.3" ShapeID="_x0000_i1066" DrawAspect="Content" ObjectID="_167938599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9pt;height:21.9pt" o:ole="" fillcolor="window">
            <v:imagedata r:id="rId91" o:title=""/>
          </v:shape>
          <o:OLEObject Type="Embed" ProgID="Equation.3" ShapeID="_x0000_i1067" DrawAspect="Content" ObjectID="_167938599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9pt;height:13.75pt" o:ole="" fillcolor="window">
            <v:imagedata r:id="rId93" o:title=""/>
          </v:shape>
          <o:OLEObject Type="Embed" ProgID="Equation.3" ShapeID="_x0000_i1068" DrawAspect="Content" ObjectID="_167938599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846" w:name="_Toc21096615"/>
      <w:bookmarkStart w:id="1847" w:name="_Toc29763582"/>
      <w:bookmarkStart w:id="1848" w:name="_Toc36030053"/>
      <w:bookmarkStart w:id="1849" w:name="_Toc37179953"/>
      <w:bookmarkStart w:id="1850" w:name="_Toc45869653"/>
      <w:bookmarkStart w:id="1851" w:name="_Toc52555452"/>
      <w:bookmarkStart w:id="1852" w:name="_Toc61126272"/>
      <w:bookmarkStart w:id="1853" w:name="_Toc67911688"/>
      <w:r w:rsidRPr="009202AA">
        <w:t>8.1.2</w:t>
      </w:r>
      <w:r w:rsidRPr="009202AA">
        <w:tab/>
        <w:t>E-UTRA operation</w:t>
      </w:r>
      <w:bookmarkEnd w:id="1846"/>
      <w:bookmarkEnd w:id="1847"/>
      <w:bookmarkEnd w:id="1848"/>
      <w:bookmarkEnd w:id="1849"/>
      <w:bookmarkEnd w:id="1850"/>
      <w:bookmarkEnd w:id="1851"/>
      <w:bookmarkEnd w:id="1852"/>
      <w:bookmarkEnd w:id="185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25pt;height:14.4pt" o:ole="">
            <v:imagedata r:id="rId95" o:title=""/>
          </v:shape>
          <o:OLEObject Type="Embed" ProgID="Equation.DSMT4" ShapeID="_x0000_i1069" DrawAspect="Content" ObjectID="_167938599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4pt;height:13.75pt" o:ole="">
            <v:imagedata r:id="rId97" o:title=""/>
          </v:shape>
          <o:OLEObject Type="Embed" ProgID="Equation.DSMT4" ShapeID="_x0000_i1070" DrawAspect="Content" ObjectID="_167938599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4pt;height:13.75pt" o:ole="">
            <v:imagedata r:id="rId99" o:title=""/>
          </v:shape>
          <o:OLEObject Type="Embed" ProgID="Equation.DSMT4" ShapeID="_x0000_i1071" DrawAspect="Content" ObjectID="_167938599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05pt;height:13.75pt" o:ole="">
            <v:imagedata r:id="rId99" o:title=""/>
          </v:shape>
          <o:OLEObject Type="Embed" ProgID="Equation.DSMT4" ShapeID="_x0000_i1072" DrawAspect="Content" ObjectID="_167938599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854" w:name="_Toc21096616"/>
      <w:bookmarkStart w:id="1855" w:name="_Toc29763583"/>
      <w:bookmarkStart w:id="1856" w:name="_Toc36030054"/>
      <w:bookmarkStart w:id="1857" w:name="_Toc37179954"/>
      <w:bookmarkStart w:id="1858" w:name="_Toc45869654"/>
      <w:bookmarkStart w:id="1859" w:name="_Toc52555453"/>
      <w:bookmarkStart w:id="1860" w:name="_Toc61126273"/>
      <w:bookmarkStart w:id="1861" w:name="_Toc67911689"/>
      <w:r w:rsidRPr="009202AA">
        <w:t>8.2</w:t>
      </w:r>
      <w:r w:rsidRPr="009202AA">
        <w:tab/>
        <w:t>Minimum requirements for MSR operation</w:t>
      </w:r>
      <w:bookmarkEnd w:id="1854"/>
      <w:bookmarkEnd w:id="1855"/>
      <w:bookmarkEnd w:id="1856"/>
      <w:bookmarkEnd w:id="1857"/>
      <w:bookmarkEnd w:id="1858"/>
      <w:bookmarkEnd w:id="1859"/>
      <w:bookmarkEnd w:id="1860"/>
      <w:bookmarkEnd w:id="1861"/>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862" w:name="_Toc21096617"/>
      <w:bookmarkStart w:id="1863" w:name="_Toc29763584"/>
      <w:bookmarkStart w:id="1864" w:name="_Toc36030055"/>
      <w:bookmarkStart w:id="1865" w:name="_Toc37179955"/>
      <w:bookmarkStart w:id="1866" w:name="_Toc45869655"/>
      <w:bookmarkStart w:id="1867" w:name="_Toc52555454"/>
      <w:bookmarkStart w:id="1868" w:name="_Toc61126274"/>
      <w:bookmarkStart w:id="1869" w:name="_Toc67911690"/>
      <w:r w:rsidRPr="009202AA">
        <w:t>8.3</w:t>
      </w:r>
      <w:r w:rsidRPr="009202AA">
        <w:tab/>
        <w:t>Minimum requirements for UTRA operation</w:t>
      </w:r>
      <w:bookmarkEnd w:id="1862"/>
      <w:bookmarkEnd w:id="1863"/>
      <w:bookmarkEnd w:id="1864"/>
      <w:bookmarkEnd w:id="1865"/>
      <w:bookmarkEnd w:id="1866"/>
      <w:bookmarkEnd w:id="1867"/>
      <w:bookmarkEnd w:id="1868"/>
      <w:bookmarkEnd w:id="1869"/>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870" w:name="_Toc21096618"/>
      <w:bookmarkStart w:id="1871" w:name="_Toc29763585"/>
      <w:bookmarkStart w:id="1872" w:name="_Toc36030056"/>
      <w:bookmarkStart w:id="1873" w:name="_Toc37179956"/>
      <w:bookmarkStart w:id="1874" w:name="_Toc45869656"/>
      <w:bookmarkStart w:id="1875" w:name="_Toc52555455"/>
      <w:bookmarkStart w:id="1876" w:name="_Toc61126275"/>
      <w:bookmarkStart w:id="1877" w:name="_Toc67911691"/>
      <w:r w:rsidRPr="009202AA">
        <w:t>8.4</w:t>
      </w:r>
      <w:r w:rsidRPr="009202AA">
        <w:tab/>
        <w:t>Minimum requirements for E-UTRA operation</w:t>
      </w:r>
      <w:bookmarkEnd w:id="1870"/>
      <w:bookmarkEnd w:id="1871"/>
      <w:bookmarkEnd w:id="1872"/>
      <w:bookmarkEnd w:id="1873"/>
      <w:bookmarkEnd w:id="1874"/>
      <w:bookmarkEnd w:id="1875"/>
      <w:bookmarkEnd w:id="1876"/>
      <w:bookmarkEnd w:id="187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878" w:name="_Toc21096619"/>
      <w:bookmarkStart w:id="1879" w:name="_Toc29763586"/>
      <w:bookmarkStart w:id="1880" w:name="_Toc36030057"/>
      <w:bookmarkStart w:id="1881" w:name="_Toc37179957"/>
      <w:bookmarkStart w:id="1882" w:name="_Toc45869657"/>
      <w:bookmarkStart w:id="1883" w:name="_Toc52555456"/>
      <w:bookmarkStart w:id="1884" w:name="_Toc61126276"/>
      <w:bookmarkStart w:id="1885" w:name="_Toc67911692"/>
      <w:r w:rsidRPr="009202AA">
        <w:rPr>
          <w:lang w:eastAsia="zh-CN"/>
        </w:rPr>
        <w:t>9</w:t>
      </w:r>
      <w:r w:rsidRPr="009202AA">
        <w:rPr>
          <w:lang w:eastAsia="zh-CN"/>
        </w:rPr>
        <w:tab/>
        <w:t>Radiated transmitter characteristics</w:t>
      </w:r>
      <w:bookmarkEnd w:id="1878"/>
      <w:bookmarkEnd w:id="1879"/>
      <w:bookmarkEnd w:id="1880"/>
      <w:bookmarkEnd w:id="1881"/>
      <w:bookmarkEnd w:id="1882"/>
      <w:bookmarkEnd w:id="1883"/>
      <w:bookmarkEnd w:id="1884"/>
      <w:bookmarkEnd w:id="1885"/>
    </w:p>
    <w:p w14:paraId="284BC99D" w14:textId="77777777" w:rsidR="004C4A70" w:rsidRPr="009202AA" w:rsidRDefault="004C4A70" w:rsidP="004C4A70">
      <w:pPr>
        <w:pStyle w:val="Heading2"/>
        <w:rPr>
          <w:lang w:eastAsia="zh-CN"/>
        </w:rPr>
      </w:pPr>
      <w:bookmarkStart w:id="1886" w:name="_Toc21096620"/>
      <w:bookmarkStart w:id="1887" w:name="_Toc29763587"/>
      <w:bookmarkStart w:id="1888" w:name="_Toc36030058"/>
      <w:bookmarkStart w:id="1889" w:name="_Toc37179958"/>
      <w:bookmarkStart w:id="1890" w:name="_Toc45869658"/>
      <w:bookmarkStart w:id="1891" w:name="_Toc52555457"/>
      <w:bookmarkStart w:id="1892" w:name="_Toc61126277"/>
      <w:bookmarkStart w:id="1893" w:name="_Toc67911693"/>
      <w:r w:rsidRPr="009202AA">
        <w:rPr>
          <w:lang w:eastAsia="zh-CN"/>
        </w:rPr>
        <w:t>9.1</w:t>
      </w:r>
      <w:r w:rsidRPr="009202AA">
        <w:rPr>
          <w:lang w:eastAsia="zh-CN"/>
        </w:rPr>
        <w:tab/>
        <w:t>General</w:t>
      </w:r>
      <w:bookmarkEnd w:id="1886"/>
      <w:bookmarkEnd w:id="1887"/>
      <w:bookmarkEnd w:id="1888"/>
      <w:bookmarkEnd w:id="1889"/>
      <w:bookmarkEnd w:id="1890"/>
      <w:bookmarkEnd w:id="1891"/>
      <w:bookmarkEnd w:id="1892"/>
      <w:bookmarkEnd w:id="189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5.9pt;height:35.7pt" o:ole="">
            <v:imagedata r:id="rId102" o:title=""/>
          </v:shape>
          <o:OLEObject Type="Embed" ProgID="Equation.3" ShapeID="_x0000_i1073" DrawAspect="Content" ObjectID="_167938599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894" w:name="_Toc21096621"/>
      <w:bookmarkStart w:id="1895" w:name="_Toc29763588"/>
      <w:bookmarkStart w:id="1896" w:name="_Toc36030059"/>
      <w:bookmarkStart w:id="1897" w:name="_Toc37179959"/>
      <w:bookmarkStart w:id="1898" w:name="_Toc45869659"/>
      <w:bookmarkStart w:id="1899" w:name="_Toc52555458"/>
      <w:bookmarkStart w:id="1900" w:name="_Toc61126278"/>
      <w:bookmarkStart w:id="1901" w:name="_Toc67911694"/>
      <w:r w:rsidRPr="009202AA">
        <w:rPr>
          <w:lang w:eastAsia="zh-CN"/>
        </w:rPr>
        <w:t>9.2</w:t>
      </w:r>
      <w:r w:rsidRPr="009202AA">
        <w:rPr>
          <w:lang w:eastAsia="zh-CN"/>
        </w:rPr>
        <w:tab/>
        <w:t>Radiated transmit power</w:t>
      </w:r>
      <w:bookmarkEnd w:id="1894"/>
      <w:bookmarkEnd w:id="1895"/>
      <w:bookmarkEnd w:id="1896"/>
      <w:bookmarkEnd w:id="1897"/>
      <w:bookmarkEnd w:id="1898"/>
      <w:bookmarkEnd w:id="1899"/>
      <w:bookmarkEnd w:id="1900"/>
      <w:bookmarkEnd w:id="1901"/>
    </w:p>
    <w:p w14:paraId="3C17DBF3" w14:textId="77777777" w:rsidR="004C4A70" w:rsidRPr="009202AA" w:rsidRDefault="004C4A70" w:rsidP="004C4A70">
      <w:pPr>
        <w:pStyle w:val="Heading3"/>
      </w:pPr>
      <w:bookmarkStart w:id="1902" w:name="_Toc21096622"/>
      <w:bookmarkStart w:id="1903" w:name="_Toc29763589"/>
      <w:bookmarkStart w:id="1904" w:name="_Toc36030060"/>
      <w:bookmarkStart w:id="1905" w:name="_Toc37179960"/>
      <w:bookmarkStart w:id="1906" w:name="_Toc45869660"/>
      <w:bookmarkStart w:id="1907" w:name="_Toc52555459"/>
      <w:bookmarkStart w:id="1908" w:name="_Toc61126279"/>
      <w:bookmarkStart w:id="1909" w:name="_Toc67911695"/>
      <w:r w:rsidRPr="009202AA">
        <w:t>9.2.1</w:t>
      </w:r>
      <w:r w:rsidRPr="009202AA">
        <w:tab/>
        <w:t>General</w:t>
      </w:r>
      <w:bookmarkEnd w:id="1902"/>
      <w:bookmarkEnd w:id="1903"/>
      <w:bookmarkEnd w:id="1904"/>
      <w:bookmarkEnd w:id="1905"/>
      <w:bookmarkEnd w:id="1906"/>
      <w:bookmarkEnd w:id="1907"/>
      <w:bookmarkEnd w:id="1908"/>
      <w:bookmarkEnd w:id="190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910" w:name="_Toc21096623"/>
      <w:bookmarkStart w:id="1911" w:name="_Toc29763590"/>
      <w:bookmarkStart w:id="1912" w:name="_Toc36030061"/>
      <w:bookmarkStart w:id="1913" w:name="_Toc37179961"/>
      <w:bookmarkStart w:id="1914" w:name="_Toc45869661"/>
      <w:bookmarkStart w:id="1915" w:name="_Toc52555460"/>
      <w:bookmarkStart w:id="1916" w:name="_Toc61126280"/>
      <w:bookmarkStart w:id="1917" w:name="_Toc67911696"/>
      <w:r w:rsidRPr="009202AA">
        <w:rPr>
          <w:lang w:eastAsia="zh-CN"/>
        </w:rPr>
        <w:t>9.2.2</w:t>
      </w:r>
      <w:r w:rsidRPr="009202AA">
        <w:rPr>
          <w:lang w:eastAsia="zh-CN"/>
        </w:rPr>
        <w:tab/>
        <w:t>Minimum requirement for MSR operation</w:t>
      </w:r>
      <w:bookmarkEnd w:id="1910"/>
      <w:bookmarkEnd w:id="1911"/>
      <w:bookmarkEnd w:id="1912"/>
      <w:bookmarkEnd w:id="1913"/>
      <w:bookmarkEnd w:id="1914"/>
      <w:bookmarkEnd w:id="1915"/>
      <w:bookmarkEnd w:id="1916"/>
      <w:bookmarkEnd w:id="191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918" w:name="_Toc21096624"/>
      <w:bookmarkStart w:id="1919" w:name="_Toc29763591"/>
      <w:bookmarkStart w:id="1920" w:name="_Toc36030062"/>
      <w:bookmarkStart w:id="1921" w:name="_Toc37179962"/>
      <w:bookmarkStart w:id="1922" w:name="_Toc45869662"/>
      <w:bookmarkStart w:id="1923" w:name="_Toc52555461"/>
      <w:bookmarkStart w:id="1924" w:name="_Toc61126281"/>
      <w:bookmarkStart w:id="1925" w:name="_Toc67911697"/>
      <w:r w:rsidRPr="009202AA">
        <w:rPr>
          <w:lang w:eastAsia="zh-CN"/>
        </w:rPr>
        <w:t>9.2.3</w:t>
      </w:r>
      <w:r w:rsidRPr="009202AA">
        <w:rPr>
          <w:lang w:eastAsia="zh-CN"/>
        </w:rPr>
        <w:tab/>
        <w:t>Minimum requirement for single RAT UTRA operation</w:t>
      </w:r>
      <w:bookmarkEnd w:id="1918"/>
      <w:bookmarkEnd w:id="1919"/>
      <w:bookmarkEnd w:id="1920"/>
      <w:bookmarkEnd w:id="1921"/>
      <w:bookmarkEnd w:id="1922"/>
      <w:bookmarkEnd w:id="1923"/>
      <w:bookmarkEnd w:id="1924"/>
      <w:bookmarkEnd w:id="1925"/>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926" w:name="_Toc21096625"/>
      <w:bookmarkStart w:id="1927" w:name="_Toc29763592"/>
      <w:bookmarkStart w:id="1928" w:name="_Toc36030063"/>
      <w:bookmarkStart w:id="1929" w:name="_Toc37179963"/>
      <w:bookmarkStart w:id="1930" w:name="_Toc45869663"/>
      <w:bookmarkStart w:id="1931" w:name="_Toc52555462"/>
      <w:bookmarkStart w:id="1932" w:name="_Toc61126282"/>
      <w:bookmarkStart w:id="1933" w:name="_Toc67911698"/>
      <w:r w:rsidRPr="009202AA">
        <w:rPr>
          <w:lang w:eastAsia="zh-CN"/>
        </w:rPr>
        <w:t>9.2.4</w:t>
      </w:r>
      <w:r w:rsidRPr="009202AA">
        <w:rPr>
          <w:lang w:eastAsia="zh-CN"/>
        </w:rPr>
        <w:tab/>
        <w:t>Minimum requirement for single RAT E-UTRA operation</w:t>
      </w:r>
      <w:bookmarkEnd w:id="1926"/>
      <w:bookmarkEnd w:id="1927"/>
      <w:bookmarkEnd w:id="1928"/>
      <w:bookmarkEnd w:id="1929"/>
      <w:bookmarkEnd w:id="1930"/>
      <w:bookmarkEnd w:id="1931"/>
      <w:bookmarkEnd w:id="1932"/>
      <w:bookmarkEnd w:id="193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934" w:name="_Toc21096626"/>
      <w:bookmarkStart w:id="1935" w:name="_Toc29763593"/>
      <w:bookmarkStart w:id="1936" w:name="_Toc36030064"/>
      <w:bookmarkStart w:id="1937" w:name="_Toc37179964"/>
      <w:bookmarkStart w:id="1938" w:name="_Toc45869664"/>
      <w:bookmarkStart w:id="1939" w:name="_Toc52555463"/>
      <w:bookmarkStart w:id="1940" w:name="_Toc61126283"/>
      <w:bookmarkStart w:id="1941" w:name="_Toc67911699"/>
      <w:r w:rsidRPr="009202AA">
        <w:t>9.3</w:t>
      </w:r>
      <w:r w:rsidRPr="009202AA">
        <w:tab/>
        <w:t>OTA Base Station output power</w:t>
      </w:r>
      <w:bookmarkEnd w:id="1934"/>
      <w:bookmarkEnd w:id="1935"/>
      <w:bookmarkEnd w:id="1936"/>
      <w:bookmarkEnd w:id="1937"/>
      <w:bookmarkEnd w:id="1938"/>
      <w:bookmarkEnd w:id="1939"/>
      <w:bookmarkEnd w:id="1940"/>
      <w:bookmarkEnd w:id="1941"/>
    </w:p>
    <w:p w14:paraId="353B50BC" w14:textId="77777777" w:rsidR="004C4A70" w:rsidRPr="009202AA" w:rsidRDefault="004C4A70" w:rsidP="004C4A70">
      <w:pPr>
        <w:pStyle w:val="Heading3"/>
      </w:pPr>
      <w:bookmarkStart w:id="1942" w:name="_Toc21096627"/>
      <w:bookmarkStart w:id="1943" w:name="_Toc29763594"/>
      <w:bookmarkStart w:id="1944" w:name="_Toc36030065"/>
      <w:bookmarkStart w:id="1945" w:name="_Toc37179965"/>
      <w:bookmarkStart w:id="1946" w:name="_Toc45869665"/>
      <w:bookmarkStart w:id="1947" w:name="_Toc52555464"/>
      <w:bookmarkStart w:id="1948" w:name="_Toc61126284"/>
      <w:bookmarkStart w:id="1949" w:name="_Toc67911700"/>
      <w:r w:rsidRPr="009202AA">
        <w:t>9.3.1</w:t>
      </w:r>
      <w:r w:rsidRPr="009202AA">
        <w:tab/>
        <w:t>General</w:t>
      </w:r>
      <w:bookmarkEnd w:id="1942"/>
      <w:bookmarkEnd w:id="1943"/>
      <w:bookmarkEnd w:id="1944"/>
      <w:bookmarkEnd w:id="1945"/>
      <w:bookmarkEnd w:id="1946"/>
      <w:bookmarkEnd w:id="1947"/>
      <w:bookmarkEnd w:id="1948"/>
      <w:bookmarkEnd w:id="1949"/>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950" w:name="_Toc21096628"/>
      <w:bookmarkStart w:id="1951" w:name="_Toc29763595"/>
      <w:bookmarkStart w:id="1952" w:name="_Toc36030066"/>
      <w:bookmarkStart w:id="1953" w:name="_Toc37179966"/>
      <w:bookmarkStart w:id="1954" w:name="_Toc45869666"/>
      <w:bookmarkStart w:id="1955" w:name="_Toc52555465"/>
      <w:bookmarkStart w:id="1956" w:name="_Toc61126285"/>
      <w:bookmarkStart w:id="1957" w:name="_Toc67911701"/>
      <w:r w:rsidRPr="009202AA">
        <w:t>9.3.2</w:t>
      </w:r>
      <w:r w:rsidRPr="009202AA">
        <w:tab/>
        <w:t>OTA Maximum output power</w:t>
      </w:r>
      <w:bookmarkEnd w:id="1950"/>
      <w:bookmarkEnd w:id="1951"/>
      <w:bookmarkEnd w:id="1952"/>
      <w:bookmarkEnd w:id="1953"/>
      <w:bookmarkEnd w:id="1954"/>
      <w:bookmarkEnd w:id="1955"/>
      <w:bookmarkEnd w:id="1956"/>
      <w:bookmarkEnd w:id="1957"/>
    </w:p>
    <w:p w14:paraId="6F27BD44" w14:textId="77777777" w:rsidR="004C4A70" w:rsidRPr="009202AA" w:rsidRDefault="004C4A70" w:rsidP="004C4A70">
      <w:pPr>
        <w:pStyle w:val="Heading4"/>
      </w:pPr>
      <w:bookmarkStart w:id="1958" w:name="_Toc21096629"/>
      <w:bookmarkStart w:id="1959" w:name="_Toc29763596"/>
      <w:bookmarkStart w:id="1960" w:name="_Toc36030067"/>
      <w:bookmarkStart w:id="1961" w:name="_Toc37179967"/>
      <w:bookmarkStart w:id="1962" w:name="_Toc45869667"/>
      <w:bookmarkStart w:id="1963" w:name="_Toc52555466"/>
      <w:bookmarkStart w:id="1964" w:name="_Toc61126286"/>
      <w:bookmarkStart w:id="1965" w:name="_Toc67911702"/>
      <w:r w:rsidRPr="009202AA">
        <w:t>9.3.2.1</w:t>
      </w:r>
      <w:r w:rsidRPr="009202AA">
        <w:tab/>
        <w:t>General</w:t>
      </w:r>
      <w:bookmarkEnd w:id="1958"/>
      <w:bookmarkEnd w:id="1959"/>
      <w:bookmarkEnd w:id="1960"/>
      <w:bookmarkEnd w:id="1961"/>
      <w:bookmarkEnd w:id="1962"/>
      <w:bookmarkEnd w:id="1963"/>
      <w:bookmarkEnd w:id="1964"/>
      <w:bookmarkEnd w:id="1965"/>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966" w:name="_Toc21096630"/>
      <w:bookmarkStart w:id="1967" w:name="_Toc29763597"/>
      <w:bookmarkStart w:id="1968" w:name="_Toc36030068"/>
      <w:bookmarkStart w:id="1969" w:name="_Toc37179968"/>
      <w:bookmarkStart w:id="1970" w:name="_Toc45869668"/>
      <w:bookmarkStart w:id="1971" w:name="_Toc52555467"/>
      <w:bookmarkStart w:id="1972" w:name="_Toc61126287"/>
      <w:bookmarkStart w:id="1973" w:name="_Toc67911703"/>
      <w:r w:rsidRPr="009202AA">
        <w:t>9.3.2.2</w:t>
      </w:r>
      <w:r w:rsidRPr="009202AA">
        <w:tab/>
        <w:t>Minimum requirement for MSR operation</w:t>
      </w:r>
      <w:bookmarkEnd w:id="1966"/>
      <w:bookmarkEnd w:id="1967"/>
      <w:bookmarkEnd w:id="1968"/>
      <w:bookmarkEnd w:id="1969"/>
      <w:bookmarkEnd w:id="1970"/>
      <w:bookmarkEnd w:id="1971"/>
      <w:bookmarkEnd w:id="1972"/>
      <w:bookmarkEnd w:id="1973"/>
    </w:p>
    <w:p w14:paraId="458AC122" w14:textId="77777777" w:rsidR="004C4A70" w:rsidRPr="009202AA" w:rsidRDefault="004C4A70" w:rsidP="004C4A70">
      <w:pPr>
        <w:pStyle w:val="Heading5"/>
      </w:pPr>
      <w:bookmarkStart w:id="1974" w:name="_Toc21096631"/>
      <w:bookmarkStart w:id="1975" w:name="_Toc29763598"/>
      <w:bookmarkStart w:id="1976" w:name="_Toc36030069"/>
      <w:bookmarkStart w:id="1977" w:name="_Toc37179969"/>
      <w:bookmarkStart w:id="1978" w:name="_Toc45869669"/>
      <w:bookmarkStart w:id="1979" w:name="_Toc52555468"/>
      <w:bookmarkStart w:id="1980" w:name="_Toc61126288"/>
      <w:bookmarkStart w:id="1981" w:name="_Toc67911704"/>
      <w:r w:rsidRPr="009202AA">
        <w:t>9.3.2.2.1</w:t>
      </w:r>
      <w:r w:rsidRPr="009202AA">
        <w:tab/>
        <w:t>General</w:t>
      </w:r>
      <w:bookmarkEnd w:id="1974"/>
      <w:bookmarkEnd w:id="1975"/>
      <w:bookmarkEnd w:id="1976"/>
      <w:bookmarkEnd w:id="1977"/>
      <w:bookmarkEnd w:id="1978"/>
      <w:bookmarkEnd w:id="1979"/>
      <w:bookmarkEnd w:id="1980"/>
      <w:bookmarkEnd w:id="1981"/>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982" w:name="_Toc21096632"/>
      <w:bookmarkStart w:id="1983" w:name="_Toc29763599"/>
      <w:bookmarkStart w:id="1984" w:name="_Toc36030070"/>
      <w:bookmarkStart w:id="1985" w:name="_Toc37179970"/>
      <w:bookmarkStart w:id="1986" w:name="_Toc45869670"/>
      <w:bookmarkStart w:id="1987" w:name="_Toc52555469"/>
      <w:bookmarkStart w:id="1988" w:name="_Toc61126289"/>
      <w:bookmarkStart w:id="1989" w:name="_Toc67911705"/>
      <w:r w:rsidRPr="009202AA">
        <w:t>9.3.2.2.2</w:t>
      </w:r>
      <w:r w:rsidRPr="009202AA">
        <w:tab/>
        <w:t>Additional requirements (regional)</w:t>
      </w:r>
      <w:bookmarkEnd w:id="1982"/>
      <w:bookmarkEnd w:id="1983"/>
      <w:bookmarkEnd w:id="1984"/>
      <w:bookmarkEnd w:id="1985"/>
      <w:bookmarkEnd w:id="1986"/>
      <w:bookmarkEnd w:id="1987"/>
      <w:bookmarkEnd w:id="1988"/>
      <w:bookmarkEnd w:id="1989"/>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990" w:name="_Toc21096633"/>
      <w:bookmarkStart w:id="1991" w:name="_Toc29763600"/>
      <w:bookmarkStart w:id="1992" w:name="_Toc36030071"/>
      <w:bookmarkStart w:id="1993" w:name="_Toc37179971"/>
      <w:bookmarkStart w:id="1994" w:name="_Toc45869671"/>
      <w:bookmarkStart w:id="1995" w:name="_Toc52555470"/>
      <w:bookmarkStart w:id="1996" w:name="_Toc61126290"/>
      <w:bookmarkStart w:id="1997" w:name="_Toc67911706"/>
      <w:r w:rsidRPr="009202AA">
        <w:t>9.3.2.3</w:t>
      </w:r>
      <w:r w:rsidRPr="009202AA">
        <w:tab/>
        <w:t>Minimum requirement for single RAT UTRA operation</w:t>
      </w:r>
      <w:bookmarkEnd w:id="1990"/>
      <w:bookmarkEnd w:id="1991"/>
      <w:bookmarkEnd w:id="1992"/>
      <w:bookmarkEnd w:id="1993"/>
      <w:bookmarkEnd w:id="1994"/>
      <w:bookmarkEnd w:id="1995"/>
      <w:bookmarkEnd w:id="1996"/>
      <w:bookmarkEnd w:id="199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998" w:name="_Toc21096634"/>
      <w:bookmarkStart w:id="1999" w:name="_Toc29763601"/>
      <w:bookmarkStart w:id="2000" w:name="_Toc36030072"/>
      <w:bookmarkStart w:id="2001" w:name="_Toc37179972"/>
      <w:bookmarkStart w:id="2002" w:name="_Toc45869672"/>
      <w:bookmarkStart w:id="2003" w:name="_Toc52555471"/>
      <w:bookmarkStart w:id="2004" w:name="_Toc61126291"/>
      <w:bookmarkStart w:id="2005" w:name="_Toc67911707"/>
      <w:r w:rsidRPr="009202AA">
        <w:t>9.3.2.4</w:t>
      </w:r>
      <w:r w:rsidRPr="009202AA">
        <w:tab/>
        <w:t>Minimum requirement for single RAT E-UTRA operation</w:t>
      </w:r>
      <w:bookmarkEnd w:id="1998"/>
      <w:bookmarkEnd w:id="1999"/>
      <w:bookmarkEnd w:id="2000"/>
      <w:bookmarkEnd w:id="2001"/>
      <w:bookmarkEnd w:id="2002"/>
      <w:bookmarkEnd w:id="2003"/>
      <w:bookmarkEnd w:id="2004"/>
      <w:bookmarkEnd w:id="2005"/>
    </w:p>
    <w:p w14:paraId="2D769F57" w14:textId="77777777" w:rsidR="004C4A70" w:rsidRPr="009202AA" w:rsidRDefault="004C4A70" w:rsidP="004C4A70">
      <w:pPr>
        <w:pStyle w:val="Heading5"/>
      </w:pPr>
      <w:bookmarkStart w:id="2006" w:name="_Toc21096635"/>
      <w:bookmarkStart w:id="2007" w:name="_Toc29763602"/>
      <w:bookmarkStart w:id="2008" w:name="_Toc36030073"/>
      <w:bookmarkStart w:id="2009" w:name="_Toc37179973"/>
      <w:bookmarkStart w:id="2010" w:name="_Toc45869673"/>
      <w:bookmarkStart w:id="2011" w:name="_Toc52555472"/>
      <w:bookmarkStart w:id="2012" w:name="_Toc61126292"/>
      <w:bookmarkStart w:id="2013" w:name="_Toc67911708"/>
      <w:r w:rsidRPr="009202AA">
        <w:t>9.3.2.4.1</w:t>
      </w:r>
      <w:r w:rsidRPr="009202AA">
        <w:tab/>
        <w:t>General</w:t>
      </w:r>
      <w:bookmarkEnd w:id="2006"/>
      <w:bookmarkEnd w:id="2007"/>
      <w:bookmarkEnd w:id="2008"/>
      <w:bookmarkEnd w:id="2009"/>
      <w:bookmarkEnd w:id="2010"/>
      <w:bookmarkEnd w:id="2011"/>
      <w:bookmarkEnd w:id="2012"/>
      <w:bookmarkEnd w:id="201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2014" w:name="_Toc21096636"/>
      <w:bookmarkStart w:id="2015" w:name="_Toc29763603"/>
      <w:bookmarkStart w:id="2016" w:name="_Toc36030074"/>
      <w:bookmarkStart w:id="2017" w:name="_Toc37179974"/>
      <w:bookmarkStart w:id="2018" w:name="_Toc45869674"/>
      <w:bookmarkStart w:id="2019" w:name="_Toc52555473"/>
      <w:bookmarkStart w:id="2020" w:name="_Toc61126293"/>
      <w:bookmarkStart w:id="2021" w:name="_Toc67911709"/>
      <w:r w:rsidRPr="009202AA">
        <w:t>9.3.2.4.2</w:t>
      </w:r>
      <w:r w:rsidRPr="009202AA">
        <w:tab/>
        <w:t>Additional requirements (regional)</w:t>
      </w:r>
      <w:bookmarkEnd w:id="2014"/>
      <w:bookmarkEnd w:id="2015"/>
      <w:bookmarkEnd w:id="2016"/>
      <w:bookmarkEnd w:id="2017"/>
      <w:bookmarkEnd w:id="2018"/>
      <w:bookmarkEnd w:id="2019"/>
      <w:bookmarkEnd w:id="2020"/>
      <w:bookmarkEnd w:id="2021"/>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2022" w:name="_Toc21096637"/>
      <w:bookmarkStart w:id="2023" w:name="_Toc29763604"/>
      <w:bookmarkStart w:id="2024" w:name="_Toc36030075"/>
      <w:bookmarkStart w:id="2025" w:name="_Toc37179975"/>
      <w:bookmarkStart w:id="2026" w:name="_Toc45869675"/>
      <w:bookmarkStart w:id="2027" w:name="_Toc52555474"/>
      <w:bookmarkStart w:id="2028" w:name="_Toc61126294"/>
      <w:bookmarkStart w:id="2029" w:name="_Toc67911710"/>
      <w:r w:rsidRPr="009202AA">
        <w:rPr>
          <w:lang w:val="sv-SE"/>
        </w:rPr>
        <w:t>9.3.3</w:t>
      </w:r>
      <w:r w:rsidRPr="009202AA">
        <w:rPr>
          <w:lang w:val="sv-SE"/>
        </w:rPr>
        <w:tab/>
        <w:t>OTA E-UTRA DL RS power</w:t>
      </w:r>
      <w:bookmarkEnd w:id="2022"/>
      <w:bookmarkEnd w:id="2023"/>
      <w:bookmarkEnd w:id="2024"/>
      <w:bookmarkEnd w:id="2025"/>
      <w:bookmarkEnd w:id="2026"/>
      <w:bookmarkEnd w:id="2027"/>
      <w:bookmarkEnd w:id="2028"/>
      <w:bookmarkEnd w:id="2029"/>
    </w:p>
    <w:p w14:paraId="73B423F5" w14:textId="77777777" w:rsidR="004C4A70" w:rsidRPr="009202AA" w:rsidRDefault="004C4A70" w:rsidP="004C4A70">
      <w:pPr>
        <w:pStyle w:val="Heading4"/>
        <w:ind w:left="864" w:hanging="864"/>
      </w:pPr>
      <w:bookmarkStart w:id="2030" w:name="_Toc21096638"/>
      <w:bookmarkStart w:id="2031" w:name="_Toc29763605"/>
      <w:bookmarkStart w:id="2032" w:name="_Toc36030076"/>
      <w:bookmarkStart w:id="2033" w:name="_Toc37179976"/>
      <w:bookmarkStart w:id="2034" w:name="_Toc45869676"/>
      <w:bookmarkStart w:id="2035" w:name="_Toc52555475"/>
      <w:bookmarkStart w:id="2036" w:name="_Toc61126295"/>
      <w:bookmarkStart w:id="2037" w:name="_Toc67911711"/>
      <w:r w:rsidRPr="009202AA">
        <w:t>9.3.3.1</w:t>
      </w:r>
      <w:r w:rsidRPr="009202AA">
        <w:tab/>
        <w:t>General</w:t>
      </w:r>
      <w:bookmarkEnd w:id="2030"/>
      <w:bookmarkEnd w:id="2031"/>
      <w:bookmarkEnd w:id="2032"/>
      <w:bookmarkEnd w:id="2033"/>
      <w:bookmarkEnd w:id="2034"/>
      <w:bookmarkEnd w:id="2035"/>
      <w:bookmarkEnd w:id="2036"/>
      <w:bookmarkEnd w:id="2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2038" w:name="_Toc21096639"/>
      <w:bookmarkStart w:id="2039" w:name="_Toc29763606"/>
      <w:bookmarkStart w:id="2040" w:name="_Toc36030077"/>
      <w:bookmarkStart w:id="2041" w:name="_Toc37179977"/>
      <w:bookmarkStart w:id="2042" w:name="_Toc45869677"/>
      <w:bookmarkStart w:id="2043" w:name="_Toc52555476"/>
      <w:bookmarkStart w:id="2044" w:name="_Toc61126296"/>
      <w:bookmarkStart w:id="2045" w:name="_Toc67911712"/>
      <w:r w:rsidRPr="009202AA">
        <w:t>9.3.3.2</w:t>
      </w:r>
      <w:r w:rsidRPr="009202AA">
        <w:tab/>
        <w:t>Minimum requirement for MSR operation</w:t>
      </w:r>
      <w:bookmarkEnd w:id="2038"/>
      <w:bookmarkEnd w:id="2039"/>
      <w:bookmarkEnd w:id="2040"/>
      <w:bookmarkEnd w:id="2041"/>
      <w:bookmarkEnd w:id="2042"/>
      <w:bookmarkEnd w:id="2043"/>
      <w:bookmarkEnd w:id="2044"/>
      <w:bookmarkEnd w:id="2045"/>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2046" w:name="_Toc21096640"/>
      <w:bookmarkStart w:id="2047" w:name="_Toc29763607"/>
      <w:bookmarkStart w:id="2048" w:name="_Toc36030078"/>
      <w:bookmarkStart w:id="2049" w:name="_Toc37179978"/>
      <w:bookmarkStart w:id="2050" w:name="_Toc45869678"/>
      <w:bookmarkStart w:id="2051" w:name="_Toc52555477"/>
      <w:bookmarkStart w:id="2052" w:name="_Toc61126297"/>
      <w:bookmarkStart w:id="2053" w:name="_Toc67911713"/>
      <w:r w:rsidRPr="009202AA">
        <w:t>9.3.3.3</w:t>
      </w:r>
      <w:r w:rsidRPr="009202AA">
        <w:tab/>
        <w:t>Minimum requirement for single RAT UTRA operation</w:t>
      </w:r>
      <w:bookmarkEnd w:id="2046"/>
      <w:bookmarkEnd w:id="2047"/>
      <w:bookmarkEnd w:id="2048"/>
      <w:bookmarkEnd w:id="2049"/>
      <w:bookmarkEnd w:id="2050"/>
      <w:bookmarkEnd w:id="2051"/>
      <w:bookmarkEnd w:id="2052"/>
      <w:bookmarkEnd w:id="205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2054" w:name="_Toc21096641"/>
      <w:bookmarkStart w:id="2055" w:name="_Toc29763608"/>
      <w:bookmarkStart w:id="2056" w:name="_Toc36030079"/>
      <w:bookmarkStart w:id="2057" w:name="_Toc37179979"/>
      <w:bookmarkStart w:id="2058" w:name="_Toc45869679"/>
      <w:bookmarkStart w:id="2059" w:name="_Toc52555478"/>
      <w:bookmarkStart w:id="2060" w:name="_Toc61126298"/>
      <w:bookmarkStart w:id="2061" w:name="_Toc67911714"/>
      <w:r w:rsidRPr="009202AA">
        <w:t>9.3.3.4</w:t>
      </w:r>
      <w:r w:rsidRPr="009202AA">
        <w:tab/>
        <w:t>Minimum requirement for single RAT E-UTRA operation</w:t>
      </w:r>
      <w:bookmarkEnd w:id="2054"/>
      <w:bookmarkEnd w:id="2055"/>
      <w:bookmarkEnd w:id="2056"/>
      <w:bookmarkEnd w:id="2057"/>
      <w:bookmarkEnd w:id="2058"/>
      <w:bookmarkEnd w:id="2059"/>
      <w:bookmarkEnd w:id="2060"/>
      <w:bookmarkEnd w:id="2061"/>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2062" w:name="_Toc21096642"/>
      <w:bookmarkStart w:id="2063" w:name="_Toc29763609"/>
      <w:bookmarkStart w:id="2064" w:name="_Toc36030080"/>
      <w:bookmarkStart w:id="2065" w:name="_Toc37179980"/>
      <w:bookmarkStart w:id="2066" w:name="_Toc45869680"/>
      <w:bookmarkStart w:id="2067" w:name="_Toc52555479"/>
      <w:bookmarkStart w:id="2068" w:name="_Toc61126299"/>
      <w:bookmarkStart w:id="2069" w:name="_Toc67911715"/>
      <w:r w:rsidRPr="009202AA">
        <w:t>9.4</w:t>
      </w:r>
      <w:r w:rsidRPr="009202AA">
        <w:tab/>
        <w:t>OTA Output power dynamics</w:t>
      </w:r>
      <w:bookmarkEnd w:id="2062"/>
      <w:bookmarkEnd w:id="2063"/>
      <w:bookmarkEnd w:id="2064"/>
      <w:bookmarkEnd w:id="2065"/>
      <w:bookmarkEnd w:id="2066"/>
      <w:bookmarkEnd w:id="2067"/>
      <w:bookmarkEnd w:id="2068"/>
      <w:bookmarkEnd w:id="2069"/>
    </w:p>
    <w:p w14:paraId="4670C24B" w14:textId="77777777" w:rsidR="004C4A70" w:rsidRPr="009202AA" w:rsidRDefault="004C4A70" w:rsidP="004C4A70">
      <w:pPr>
        <w:pStyle w:val="Heading3"/>
      </w:pPr>
      <w:bookmarkStart w:id="2070" w:name="_Toc21096643"/>
      <w:bookmarkStart w:id="2071" w:name="_Toc29763610"/>
      <w:bookmarkStart w:id="2072" w:name="_Toc36030081"/>
      <w:bookmarkStart w:id="2073" w:name="_Toc37179981"/>
      <w:bookmarkStart w:id="2074" w:name="_Toc45869681"/>
      <w:bookmarkStart w:id="2075" w:name="_Toc52555480"/>
      <w:bookmarkStart w:id="2076" w:name="_Toc61126300"/>
      <w:bookmarkStart w:id="2077" w:name="_Toc67911716"/>
      <w:r w:rsidRPr="009202AA">
        <w:t>9.4.1</w:t>
      </w:r>
      <w:r w:rsidRPr="009202AA">
        <w:tab/>
        <w:t>General</w:t>
      </w:r>
      <w:bookmarkEnd w:id="2070"/>
      <w:bookmarkEnd w:id="2071"/>
      <w:bookmarkEnd w:id="2072"/>
      <w:bookmarkEnd w:id="2073"/>
      <w:bookmarkEnd w:id="2074"/>
      <w:bookmarkEnd w:id="2075"/>
      <w:bookmarkEnd w:id="2076"/>
      <w:bookmarkEnd w:id="207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2078" w:name="_Toc21096644"/>
      <w:bookmarkStart w:id="2079" w:name="_Toc29763611"/>
      <w:bookmarkStart w:id="2080" w:name="_Toc36030082"/>
      <w:bookmarkStart w:id="2081" w:name="_Toc37179982"/>
      <w:bookmarkStart w:id="2082" w:name="_Toc45869682"/>
      <w:bookmarkStart w:id="2083" w:name="_Toc52555481"/>
      <w:bookmarkStart w:id="2084" w:name="_Toc61126301"/>
      <w:bookmarkStart w:id="2085" w:name="_Toc67911717"/>
      <w:r w:rsidRPr="009202AA">
        <w:t>9.4.2</w:t>
      </w:r>
      <w:r w:rsidRPr="009202AA">
        <w:tab/>
        <w:t>OTA UTRA Inner loop power control in the downlink</w:t>
      </w:r>
      <w:bookmarkEnd w:id="2078"/>
      <w:bookmarkEnd w:id="2079"/>
      <w:bookmarkEnd w:id="2080"/>
      <w:bookmarkEnd w:id="2081"/>
      <w:bookmarkEnd w:id="2082"/>
      <w:bookmarkEnd w:id="2083"/>
      <w:bookmarkEnd w:id="2084"/>
      <w:bookmarkEnd w:id="2085"/>
    </w:p>
    <w:p w14:paraId="4259698E" w14:textId="77777777" w:rsidR="004C4A70" w:rsidRPr="009202AA" w:rsidRDefault="004C4A70" w:rsidP="004C4A70">
      <w:pPr>
        <w:pStyle w:val="Heading4"/>
      </w:pPr>
      <w:bookmarkStart w:id="2086" w:name="_Toc21096645"/>
      <w:bookmarkStart w:id="2087" w:name="_Toc29763612"/>
      <w:bookmarkStart w:id="2088" w:name="_Toc36030083"/>
      <w:bookmarkStart w:id="2089" w:name="_Toc37179983"/>
      <w:bookmarkStart w:id="2090" w:name="_Toc45869683"/>
      <w:bookmarkStart w:id="2091" w:name="_Toc52555482"/>
      <w:bookmarkStart w:id="2092" w:name="_Toc61126302"/>
      <w:bookmarkStart w:id="2093" w:name="_Toc67911718"/>
      <w:r w:rsidRPr="009202AA">
        <w:t>9.4.2.1</w:t>
      </w:r>
      <w:r w:rsidRPr="009202AA">
        <w:tab/>
        <w:t>General</w:t>
      </w:r>
      <w:bookmarkEnd w:id="2086"/>
      <w:bookmarkEnd w:id="2087"/>
      <w:bookmarkEnd w:id="2088"/>
      <w:bookmarkEnd w:id="2089"/>
      <w:bookmarkEnd w:id="2090"/>
      <w:bookmarkEnd w:id="2091"/>
      <w:bookmarkEnd w:id="2092"/>
      <w:bookmarkEnd w:id="209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2094" w:name="_Toc21096646"/>
      <w:bookmarkStart w:id="2095" w:name="_Toc29763613"/>
      <w:bookmarkStart w:id="2096" w:name="_Toc36030084"/>
      <w:bookmarkStart w:id="2097" w:name="_Toc37179984"/>
      <w:bookmarkStart w:id="2098" w:name="_Toc45869684"/>
      <w:bookmarkStart w:id="2099" w:name="_Toc52555483"/>
      <w:bookmarkStart w:id="2100" w:name="_Toc61126303"/>
      <w:bookmarkStart w:id="2101" w:name="_Toc67911719"/>
      <w:r w:rsidRPr="009202AA">
        <w:t>9.4.2.2</w:t>
      </w:r>
      <w:r w:rsidRPr="009202AA">
        <w:tab/>
        <w:t>Minimum requirement for MSR operation</w:t>
      </w:r>
      <w:bookmarkEnd w:id="2094"/>
      <w:bookmarkEnd w:id="2095"/>
      <w:bookmarkEnd w:id="2096"/>
      <w:bookmarkEnd w:id="2097"/>
      <w:bookmarkEnd w:id="2098"/>
      <w:bookmarkEnd w:id="2099"/>
      <w:bookmarkEnd w:id="2100"/>
      <w:bookmarkEnd w:id="2101"/>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2102" w:name="_Toc21096647"/>
      <w:bookmarkStart w:id="2103" w:name="_Toc29763614"/>
      <w:bookmarkStart w:id="2104" w:name="_Toc36030085"/>
      <w:bookmarkStart w:id="2105" w:name="_Toc37179985"/>
      <w:bookmarkStart w:id="2106" w:name="_Toc45869685"/>
      <w:bookmarkStart w:id="2107" w:name="_Toc52555484"/>
      <w:bookmarkStart w:id="2108" w:name="_Toc61126304"/>
      <w:bookmarkStart w:id="2109" w:name="_Toc67911720"/>
      <w:r w:rsidRPr="009202AA">
        <w:t>9.4.2.3</w:t>
      </w:r>
      <w:r w:rsidRPr="009202AA">
        <w:tab/>
        <w:t>Minimum requirement for single RAT UTRA operation</w:t>
      </w:r>
      <w:bookmarkEnd w:id="2102"/>
      <w:bookmarkEnd w:id="2103"/>
      <w:bookmarkEnd w:id="2104"/>
      <w:bookmarkEnd w:id="2105"/>
      <w:bookmarkEnd w:id="2106"/>
      <w:bookmarkEnd w:id="2107"/>
      <w:bookmarkEnd w:id="2108"/>
      <w:bookmarkEnd w:id="2109"/>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2110" w:name="_Toc21096648"/>
      <w:bookmarkStart w:id="2111" w:name="_Toc29763615"/>
      <w:bookmarkStart w:id="2112" w:name="_Toc36030086"/>
      <w:bookmarkStart w:id="2113" w:name="_Toc37179986"/>
      <w:bookmarkStart w:id="2114" w:name="_Toc45869686"/>
      <w:bookmarkStart w:id="2115" w:name="_Toc52555485"/>
      <w:bookmarkStart w:id="2116" w:name="_Toc61126305"/>
      <w:bookmarkStart w:id="2117" w:name="_Toc67911721"/>
      <w:r w:rsidRPr="009202AA">
        <w:t>9.4.2.4</w:t>
      </w:r>
      <w:r w:rsidRPr="009202AA">
        <w:tab/>
        <w:t>Minimum requirement for single RAT E-UTRA operation</w:t>
      </w:r>
      <w:bookmarkEnd w:id="2110"/>
      <w:bookmarkEnd w:id="2111"/>
      <w:bookmarkEnd w:id="2112"/>
      <w:bookmarkEnd w:id="2113"/>
      <w:bookmarkEnd w:id="2114"/>
      <w:bookmarkEnd w:id="2115"/>
      <w:bookmarkEnd w:id="2116"/>
      <w:bookmarkEnd w:id="211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2118" w:name="_Toc21096649"/>
      <w:bookmarkStart w:id="2119" w:name="_Toc29763616"/>
      <w:bookmarkStart w:id="2120" w:name="_Toc36030087"/>
      <w:bookmarkStart w:id="2121" w:name="_Toc37179987"/>
      <w:bookmarkStart w:id="2122" w:name="_Toc45869687"/>
      <w:bookmarkStart w:id="2123" w:name="_Toc52555486"/>
      <w:bookmarkStart w:id="2124" w:name="_Toc61126306"/>
      <w:bookmarkStart w:id="2125" w:name="_Toc67911722"/>
      <w:r w:rsidRPr="009202AA">
        <w:t>9.4.3</w:t>
      </w:r>
      <w:r w:rsidRPr="009202AA">
        <w:tab/>
        <w:t>OTA Power control dynamic range</w:t>
      </w:r>
      <w:bookmarkEnd w:id="2118"/>
      <w:bookmarkEnd w:id="2119"/>
      <w:bookmarkEnd w:id="2120"/>
      <w:bookmarkEnd w:id="2121"/>
      <w:bookmarkEnd w:id="2122"/>
      <w:bookmarkEnd w:id="2123"/>
      <w:bookmarkEnd w:id="2124"/>
      <w:bookmarkEnd w:id="2125"/>
    </w:p>
    <w:p w14:paraId="493B12C1" w14:textId="77777777" w:rsidR="004C4A70" w:rsidRPr="009202AA" w:rsidRDefault="004C4A70" w:rsidP="004C4A70">
      <w:pPr>
        <w:pStyle w:val="Heading4"/>
      </w:pPr>
      <w:bookmarkStart w:id="2126" w:name="_Toc21096650"/>
      <w:bookmarkStart w:id="2127" w:name="_Toc29763617"/>
      <w:bookmarkStart w:id="2128" w:name="_Toc36030088"/>
      <w:bookmarkStart w:id="2129" w:name="_Toc37179988"/>
      <w:bookmarkStart w:id="2130" w:name="_Toc45869688"/>
      <w:bookmarkStart w:id="2131" w:name="_Toc52555487"/>
      <w:bookmarkStart w:id="2132" w:name="_Toc61126307"/>
      <w:bookmarkStart w:id="2133" w:name="_Toc67911723"/>
      <w:r w:rsidRPr="009202AA">
        <w:t>9.4.3.1</w:t>
      </w:r>
      <w:r w:rsidRPr="009202AA">
        <w:tab/>
        <w:t>General</w:t>
      </w:r>
      <w:bookmarkEnd w:id="2126"/>
      <w:bookmarkEnd w:id="2127"/>
      <w:bookmarkEnd w:id="2128"/>
      <w:bookmarkEnd w:id="2129"/>
      <w:bookmarkEnd w:id="2130"/>
      <w:bookmarkEnd w:id="2131"/>
      <w:bookmarkEnd w:id="2132"/>
      <w:bookmarkEnd w:id="213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2134" w:name="_Toc21096651"/>
      <w:bookmarkStart w:id="2135" w:name="_Toc29763618"/>
      <w:bookmarkStart w:id="2136" w:name="_Toc36030089"/>
      <w:bookmarkStart w:id="2137" w:name="_Toc37179989"/>
      <w:bookmarkStart w:id="2138" w:name="_Toc45869689"/>
      <w:bookmarkStart w:id="2139" w:name="_Toc52555488"/>
      <w:bookmarkStart w:id="2140" w:name="_Toc61126308"/>
      <w:bookmarkStart w:id="2141" w:name="_Toc67911724"/>
      <w:r w:rsidRPr="009202AA">
        <w:t>9.4.3.2</w:t>
      </w:r>
      <w:r w:rsidRPr="009202AA">
        <w:tab/>
        <w:t>Minimum requirement for MSR operation</w:t>
      </w:r>
      <w:bookmarkEnd w:id="2134"/>
      <w:bookmarkEnd w:id="2135"/>
      <w:bookmarkEnd w:id="2136"/>
      <w:bookmarkEnd w:id="2137"/>
      <w:bookmarkEnd w:id="2138"/>
      <w:bookmarkEnd w:id="2139"/>
      <w:bookmarkEnd w:id="2140"/>
      <w:bookmarkEnd w:id="2141"/>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2142" w:name="_Toc21096652"/>
      <w:bookmarkStart w:id="2143" w:name="_Toc29763619"/>
      <w:bookmarkStart w:id="2144" w:name="_Toc36030090"/>
      <w:bookmarkStart w:id="2145" w:name="_Toc37179990"/>
      <w:bookmarkStart w:id="2146" w:name="_Toc45869690"/>
      <w:bookmarkStart w:id="2147" w:name="_Toc52555489"/>
      <w:bookmarkStart w:id="2148" w:name="_Toc61126309"/>
      <w:bookmarkStart w:id="2149" w:name="_Toc67911725"/>
      <w:r w:rsidRPr="009202AA">
        <w:t>9.4.3.3</w:t>
      </w:r>
      <w:r w:rsidRPr="009202AA">
        <w:tab/>
        <w:t>Minimum requirement for single RAT UTRA operation</w:t>
      </w:r>
      <w:bookmarkEnd w:id="2142"/>
      <w:bookmarkEnd w:id="2143"/>
      <w:bookmarkEnd w:id="2144"/>
      <w:bookmarkEnd w:id="2145"/>
      <w:bookmarkEnd w:id="2146"/>
      <w:bookmarkEnd w:id="2147"/>
      <w:bookmarkEnd w:id="2148"/>
      <w:bookmarkEnd w:id="2149"/>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2150" w:name="_Toc21096653"/>
      <w:bookmarkStart w:id="2151" w:name="_Toc29763620"/>
      <w:bookmarkStart w:id="2152" w:name="_Toc36030091"/>
      <w:bookmarkStart w:id="2153" w:name="_Toc37179991"/>
      <w:bookmarkStart w:id="2154" w:name="_Toc45869691"/>
      <w:bookmarkStart w:id="2155" w:name="_Toc52555490"/>
      <w:bookmarkStart w:id="2156" w:name="_Toc61126310"/>
      <w:bookmarkStart w:id="2157" w:name="_Toc67911726"/>
      <w:r w:rsidRPr="009202AA">
        <w:t>9.4.3.4</w:t>
      </w:r>
      <w:r w:rsidRPr="009202AA">
        <w:tab/>
        <w:t>Minimum requirement for single RAT E-UTRA operation</w:t>
      </w:r>
      <w:bookmarkEnd w:id="2150"/>
      <w:bookmarkEnd w:id="2151"/>
      <w:bookmarkEnd w:id="2152"/>
      <w:bookmarkEnd w:id="2153"/>
      <w:bookmarkEnd w:id="2154"/>
      <w:bookmarkEnd w:id="2155"/>
      <w:bookmarkEnd w:id="2156"/>
      <w:bookmarkEnd w:id="215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2158" w:name="_Toc21096654"/>
      <w:bookmarkStart w:id="2159" w:name="_Toc29763621"/>
      <w:bookmarkStart w:id="2160" w:name="_Toc36030092"/>
      <w:bookmarkStart w:id="2161" w:name="_Toc37179992"/>
      <w:bookmarkStart w:id="2162" w:name="_Toc45869692"/>
      <w:bookmarkStart w:id="2163" w:name="_Toc52555491"/>
      <w:bookmarkStart w:id="2164" w:name="_Toc61126311"/>
      <w:bookmarkStart w:id="2165" w:name="_Toc67911727"/>
      <w:r w:rsidRPr="009202AA">
        <w:t>9.4.4</w:t>
      </w:r>
      <w:r w:rsidRPr="009202AA">
        <w:tab/>
        <w:t>OTA Total power dynamic range</w:t>
      </w:r>
      <w:bookmarkEnd w:id="2158"/>
      <w:bookmarkEnd w:id="2159"/>
      <w:bookmarkEnd w:id="2160"/>
      <w:bookmarkEnd w:id="2161"/>
      <w:bookmarkEnd w:id="2162"/>
      <w:bookmarkEnd w:id="2163"/>
      <w:bookmarkEnd w:id="2164"/>
      <w:bookmarkEnd w:id="2165"/>
    </w:p>
    <w:p w14:paraId="15164A2B" w14:textId="77777777" w:rsidR="004C4A70" w:rsidRPr="009202AA" w:rsidRDefault="004C4A70" w:rsidP="004C4A70">
      <w:pPr>
        <w:pStyle w:val="Heading4"/>
      </w:pPr>
      <w:bookmarkStart w:id="2166" w:name="_Toc21096655"/>
      <w:bookmarkStart w:id="2167" w:name="_Toc29763622"/>
      <w:bookmarkStart w:id="2168" w:name="_Toc36030093"/>
      <w:bookmarkStart w:id="2169" w:name="_Toc37179993"/>
      <w:bookmarkStart w:id="2170" w:name="_Toc45869693"/>
      <w:bookmarkStart w:id="2171" w:name="_Toc52555492"/>
      <w:bookmarkStart w:id="2172" w:name="_Toc61126312"/>
      <w:bookmarkStart w:id="2173" w:name="_Toc67911728"/>
      <w:r w:rsidRPr="009202AA">
        <w:t>9.4.4.1</w:t>
      </w:r>
      <w:r w:rsidRPr="009202AA">
        <w:tab/>
        <w:t>General</w:t>
      </w:r>
      <w:bookmarkEnd w:id="2166"/>
      <w:bookmarkEnd w:id="2167"/>
      <w:bookmarkEnd w:id="2168"/>
      <w:bookmarkEnd w:id="2169"/>
      <w:bookmarkEnd w:id="2170"/>
      <w:bookmarkEnd w:id="2171"/>
      <w:bookmarkEnd w:id="2172"/>
      <w:bookmarkEnd w:id="217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2174" w:name="_Hlk528437478"/>
      <w:r w:rsidRPr="009202AA">
        <w:t xml:space="preserve"> when transmitting on all RBs</w:t>
      </w:r>
      <w:bookmarkEnd w:id="217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2175" w:name="_Toc21096656"/>
      <w:bookmarkStart w:id="2176" w:name="_Toc29763623"/>
      <w:bookmarkStart w:id="2177" w:name="_Toc36030094"/>
      <w:bookmarkStart w:id="2178" w:name="_Toc37179994"/>
      <w:bookmarkStart w:id="2179" w:name="_Toc45869694"/>
      <w:bookmarkStart w:id="2180" w:name="_Toc52555493"/>
      <w:bookmarkStart w:id="2181" w:name="_Toc61126313"/>
      <w:bookmarkStart w:id="2182" w:name="_Toc67911729"/>
      <w:r w:rsidRPr="009202AA">
        <w:t>9.4.4.2</w:t>
      </w:r>
      <w:r w:rsidRPr="009202AA">
        <w:tab/>
        <w:t>Minimum requirement for MSR operation</w:t>
      </w:r>
      <w:bookmarkEnd w:id="2175"/>
      <w:bookmarkEnd w:id="2176"/>
      <w:bookmarkEnd w:id="2177"/>
      <w:bookmarkEnd w:id="2178"/>
      <w:bookmarkEnd w:id="2179"/>
      <w:bookmarkEnd w:id="2180"/>
      <w:bookmarkEnd w:id="2181"/>
      <w:bookmarkEnd w:id="2182"/>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2183" w:name="_Toc21096657"/>
      <w:bookmarkStart w:id="2184" w:name="_Toc29763624"/>
      <w:bookmarkStart w:id="2185" w:name="_Toc36030095"/>
      <w:bookmarkStart w:id="2186" w:name="_Toc37179995"/>
      <w:bookmarkStart w:id="2187" w:name="_Toc45869695"/>
      <w:bookmarkStart w:id="2188" w:name="_Toc52555494"/>
      <w:bookmarkStart w:id="2189" w:name="_Toc61126314"/>
      <w:bookmarkStart w:id="2190" w:name="_Toc67911730"/>
      <w:r w:rsidRPr="009202AA">
        <w:t>9.4.4.3</w:t>
      </w:r>
      <w:r w:rsidRPr="009202AA">
        <w:tab/>
        <w:t>Minimum requirement for single RAT UTRA operation</w:t>
      </w:r>
      <w:bookmarkEnd w:id="2183"/>
      <w:bookmarkEnd w:id="2184"/>
      <w:bookmarkEnd w:id="2185"/>
      <w:bookmarkEnd w:id="2186"/>
      <w:bookmarkEnd w:id="2187"/>
      <w:bookmarkEnd w:id="2188"/>
      <w:bookmarkEnd w:id="2189"/>
      <w:bookmarkEnd w:id="2190"/>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2191" w:name="_Toc21096658"/>
      <w:bookmarkStart w:id="2192" w:name="_Toc29763625"/>
      <w:bookmarkStart w:id="2193" w:name="_Toc36030096"/>
      <w:bookmarkStart w:id="2194" w:name="_Toc37179996"/>
      <w:bookmarkStart w:id="2195" w:name="_Toc45869696"/>
      <w:bookmarkStart w:id="2196" w:name="_Toc52555495"/>
      <w:bookmarkStart w:id="2197" w:name="_Toc61126315"/>
      <w:bookmarkStart w:id="2198" w:name="_Toc67911731"/>
      <w:r w:rsidRPr="009202AA">
        <w:t>9.4.4.4</w:t>
      </w:r>
      <w:r w:rsidRPr="009202AA">
        <w:tab/>
        <w:t>Minimum requirement for single RAT E-UTRA operation</w:t>
      </w:r>
      <w:bookmarkEnd w:id="2191"/>
      <w:bookmarkEnd w:id="2192"/>
      <w:bookmarkEnd w:id="2193"/>
      <w:bookmarkEnd w:id="2194"/>
      <w:bookmarkEnd w:id="2195"/>
      <w:bookmarkEnd w:id="2196"/>
      <w:bookmarkEnd w:id="2197"/>
      <w:bookmarkEnd w:id="219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2199" w:name="_Toc21096659"/>
      <w:bookmarkStart w:id="2200" w:name="_Toc29763626"/>
      <w:bookmarkStart w:id="2201" w:name="_Toc36030097"/>
      <w:bookmarkStart w:id="2202" w:name="_Toc37179997"/>
      <w:bookmarkStart w:id="2203" w:name="_Toc45869697"/>
      <w:bookmarkStart w:id="2204" w:name="_Toc52555496"/>
      <w:bookmarkStart w:id="2205" w:name="_Toc61126316"/>
      <w:bookmarkStart w:id="2206" w:name="_Toc67911732"/>
      <w:r w:rsidRPr="009202AA">
        <w:t>9.4.5</w:t>
      </w:r>
      <w:r w:rsidRPr="009202AA">
        <w:tab/>
        <w:t>OTA IPDL time mask</w:t>
      </w:r>
      <w:bookmarkEnd w:id="2199"/>
      <w:bookmarkEnd w:id="2200"/>
      <w:bookmarkEnd w:id="2201"/>
      <w:bookmarkEnd w:id="2202"/>
      <w:bookmarkEnd w:id="2203"/>
      <w:bookmarkEnd w:id="2204"/>
      <w:bookmarkEnd w:id="2205"/>
      <w:bookmarkEnd w:id="2206"/>
    </w:p>
    <w:p w14:paraId="30CB4DBE" w14:textId="77777777" w:rsidR="004C4A70" w:rsidRPr="009202AA" w:rsidRDefault="004C4A70" w:rsidP="004C4A70">
      <w:pPr>
        <w:pStyle w:val="Heading4"/>
      </w:pPr>
      <w:bookmarkStart w:id="2207" w:name="_Toc21096660"/>
      <w:bookmarkStart w:id="2208" w:name="_Toc29763627"/>
      <w:bookmarkStart w:id="2209" w:name="_Toc36030098"/>
      <w:bookmarkStart w:id="2210" w:name="_Toc37179998"/>
      <w:bookmarkStart w:id="2211" w:name="_Toc45869698"/>
      <w:bookmarkStart w:id="2212" w:name="_Toc52555497"/>
      <w:bookmarkStart w:id="2213" w:name="_Toc61126317"/>
      <w:bookmarkStart w:id="2214" w:name="_Toc67911733"/>
      <w:r w:rsidRPr="009202AA">
        <w:t>9.4.5.1</w:t>
      </w:r>
      <w:r w:rsidRPr="009202AA">
        <w:tab/>
        <w:t>General</w:t>
      </w:r>
      <w:bookmarkEnd w:id="2207"/>
      <w:bookmarkEnd w:id="2208"/>
      <w:bookmarkEnd w:id="2209"/>
      <w:bookmarkEnd w:id="2210"/>
      <w:bookmarkEnd w:id="2211"/>
      <w:bookmarkEnd w:id="2212"/>
      <w:bookmarkEnd w:id="2213"/>
      <w:bookmarkEnd w:id="221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2215" w:name="_Toc21096661"/>
      <w:bookmarkStart w:id="2216" w:name="_Toc29763628"/>
      <w:bookmarkStart w:id="2217" w:name="_Toc36030099"/>
      <w:bookmarkStart w:id="2218" w:name="_Toc37179999"/>
      <w:bookmarkStart w:id="2219" w:name="_Toc45869699"/>
      <w:bookmarkStart w:id="2220" w:name="_Toc52555498"/>
      <w:bookmarkStart w:id="2221" w:name="_Toc61126318"/>
      <w:bookmarkStart w:id="2222" w:name="_Toc67911734"/>
      <w:r w:rsidRPr="009202AA">
        <w:t>9.4.5.2</w:t>
      </w:r>
      <w:r w:rsidRPr="009202AA">
        <w:tab/>
        <w:t>Minimum requirement for MSR operation</w:t>
      </w:r>
      <w:bookmarkEnd w:id="2215"/>
      <w:bookmarkEnd w:id="2216"/>
      <w:bookmarkEnd w:id="2217"/>
      <w:bookmarkEnd w:id="2218"/>
      <w:bookmarkEnd w:id="2219"/>
      <w:bookmarkEnd w:id="2220"/>
      <w:bookmarkEnd w:id="2221"/>
      <w:bookmarkEnd w:id="2222"/>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2223" w:name="_Toc21096662"/>
      <w:bookmarkStart w:id="2224" w:name="_Toc29763629"/>
      <w:bookmarkStart w:id="2225" w:name="_Toc36030100"/>
      <w:bookmarkStart w:id="2226" w:name="_Toc37180000"/>
      <w:bookmarkStart w:id="2227" w:name="_Toc45869700"/>
      <w:bookmarkStart w:id="2228" w:name="_Toc52555499"/>
      <w:bookmarkStart w:id="2229" w:name="_Toc61126319"/>
      <w:bookmarkStart w:id="2230" w:name="_Toc67911735"/>
      <w:r w:rsidRPr="009202AA">
        <w:t>9.4.5.3</w:t>
      </w:r>
      <w:r w:rsidRPr="009202AA">
        <w:tab/>
        <w:t>Minimum requirement for single RAT UTRA operation</w:t>
      </w:r>
      <w:bookmarkEnd w:id="2223"/>
      <w:bookmarkEnd w:id="2224"/>
      <w:bookmarkEnd w:id="2225"/>
      <w:bookmarkEnd w:id="2226"/>
      <w:bookmarkEnd w:id="2227"/>
      <w:bookmarkEnd w:id="2228"/>
      <w:bookmarkEnd w:id="2229"/>
      <w:bookmarkEnd w:id="2230"/>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2231" w:name="_Toc21096663"/>
      <w:bookmarkStart w:id="2232" w:name="_Toc29763630"/>
      <w:bookmarkStart w:id="2233" w:name="_Toc36030101"/>
      <w:bookmarkStart w:id="2234" w:name="_Toc37180001"/>
      <w:bookmarkStart w:id="2235" w:name="_Toc45869701"/>
      <w:bookmarkStart w:id="2236" w:name="_Toc52555500"/>
      <w:bookmarkStart w:id="2237" w:name="_Toc61126320"/>
      <w:bookmarkStart w:id="2238" w:name="_Toc67911736"/>
      <w:r w:rsidRPr="009202AA">
        <w:t>9.4.5.4</w:t>
      </w:r>
      <w:r w:rsidRPr="009202AA">
        <w:tab/>
        <w:t>Minimum requirement for single RAT E-UTRA operation</w:t>
      </w:r>
      <w:bookmarkEnd w:id="2231"/>
      <w:bookmarkEnd w:id="2232"/>
      <w:bookmarkEnd w:id="2233"/>
      <w:bookmarkEnd w:id="2234"/>
      <w:bookmarkEnd w:id="2235"/>
      <w:bookmarkEnd w:id="2236"/>
      <w:bookmarkEnd w:id="2237"/>
      <w:bookmarkEnd w:id="22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2239" w:name="_Toc21096664"/>
      <w:bookmarkStart w:id="2240" w:name="_Toc29763631"/>
      <w:bookmarkStart w:id="2241" w:name="_Toc36030102"/>
      <w:bookmarkStart w:id="2242" w:name="_Toc37180002"/>
      <w:bookmarkStart w:id="2243" w:name="_Toc45869702"/>
      <w:bookmarkStart w:id="2244" w:name="_Toc52555501"/>
      <w:bookmarkStart w:id="2245" w:name="_Toc61126321"/>
      <w:bookmarkStart w:id="2246" w:name="_Toc67911737"/>
      <w:r w:rsidRPr="009202AA">
        <w:t>9.4.6</w:t>
      </w:r>
      <w:r w:rsidRPr="009202AA">
        <w:tab/>
        <w:t>OTA RE Power control dynamic range</w:t>
      </w:r>
      <w:bookmarkEnd w:id="2239"/>
      <w:bookmarkEnd w:id="2240"/>
      <w:bookmarkEnd w:id="2241"/>
      <w:bookmarkEnd w:id="2242"/>
      <w:bookmarkEnd w:id="2243"/>
      <w:bookmarkEnd w:id="2244"/>
      <w:bookmarkEnd w:id="2245"/>
      <w:bookmarkEnd w:id="2246"/>
    </w:p>
    <w:p w14:paraId="48EB8B3E" w14:textId="77777777" w:rsidR="004C4A70" w:rsidRPr="009202AA" w:rsidRDefault="004C4A70" w:rsidP="004C4A70">
      <w:pPr>
        <w:pStyle w:val="Heading4"/>
      </w:pPr>
      <w:bookmarkStart w:id="2247" w:name="_Toc21096665"/>
      <w:bookmarkStart w:id="2248" w:name="_Toc29763632"/>
      <w:bookmarkStart w:id="2249" w:name="_Toc36030103"/>
      <w:bookmarkStart w:id="2250" w:name="_Toc37180003"/>
      <w:bookmarkStart w:id="2251" w:name="_Toc45869703"/>
      <w:bookmarkStart w:id="2252" w:name="_Toc52555502"/>
      <w:bookmarkStart w:id="2253" w:name="_Toc61126322"/>
      <w:bookmarkStart w:id="2254" w:name="_Toc67911738"/>
      <w:r w:rsidRPr="009202AA">
        <w:t>9.4.6.1</w:t>
      </w:r>
      <w:r w:rsidRPr="009202AA">
        <w:tab/>
        <w:t>General</w:t>
      </w:r>
      <w:bookmarkEnd w:id="2247"/>
      <w:bookmarkEnd w:id="2248"/>
      <w:bookmarkEnd w:id="2249"/>
      <w:bookmarkEnd w:id="2250"/>
      <w:bookmarkEnd w:id="2251"/>
      <w:bookmarkEnd w:id="2252"/>
      <w:bookmarkEnd w:id="2253"/>
      <w:bookmarkEnd w:id="225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2255" w:name="_Toc21096666"/>
      <w:bookmarkStart w:id="2256" w:name="_Toc29763633"/>
      <w:bookmarkStart w:id="2257" w:name="_Toc36030104"/>
      <w:bookmarkStart w:id="2258" w:name="_Toc37180004"/>
      <w:bookmarkStart w:id="2259" w:name="_Toc45869704"/>
      <w:bookmarkStart w:id="2260" w:name="_Toc52555503"/>
      <w:bookmarkStart w:id="2261" w:name="_Toc61126323"/>
      <w:bookmarkStart w:id="2262" w:name="_Toc67911739"/>
      <w:r w:rsidRPr="009202AA">
        <w:t>9.4.6.2</w:t>
      </w:r>
      <w:r w:rsidRPr="009202AA">
        <w:tab/>
        <w:t>Minimum requirement for MSR operation</w:t>
      </w:r>
      <w:bookmarkEnd w:id="2255"/>
      <w:bookmarkEnd w:id="2256"/>
      <w:bookmarkEnd w:id="2257"/>
      <w:bookmarkEnd w:id="2258"/>
      <w:bookmarkEnd w:id="2259"/>
      <w:bookmarkEnd w:id="2260"/>
      <w:bookmarkEnd w:id="2261"/>
      <w:bookmarkEnd w:id="2262"/>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2263" w:name="_Toc21096667"/>
      <w:bookmarkStart w:id="2264" w:name="_Toc29763634"/>
      <w:bookmarkStart w:id="2265" w:name="_Toc36030105"/>
      <w:bookmarkStart w:id="2266" w:name="_Toc37180005"/>
      <w:bookmarkStart w:id="2267" w:name="_Toc45869705"/>
      <w:bookmarkStart w:id="2268" w:name="_Toc52555504"/>
      <w:bookmarkStart w:id="2269" w:name="_Toc61126324"/>
      <w:bookmarkStart w:id="2270" w:name="_Toc67911740"/>
      <w:r w:rsidRPr="009202AA">
        <w:t>9.4.6.3</w:t>
      </w:r>
      <w:r w:rsidRPr="009202AA">
        <w:tab/>
        <w:t>Minimum requirement for single RAT UTRA operation</w:t>
      </w:r>
      <w:bookmarkEnd w:id="2263"/>
      <w:bookmarkEnd w:id="2264"/>
      <w:bookmarkEnd w:id="2265"/>
      <w:bookmarkEnd w:id="2266"/>
      <w:bookmarkEnd w:id="2267"/>
      <w:bookmarkEnd w:id="2268"/>
      <w:bookmarkEnd w:id="2269"/>
      <w:bookmarkEnd w:id="2270"/>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2271" w:name="_Toc21096668"/>
      <w:bookmarkStart w:id="2272" w:name="_Toc29763635"/>
      <w:bookmarkStart w:id="2273" w:name="_Toc36030106"/>
      <w:bookmarkStart w:id="2274" w:name="_Toc37180006"/>
      <w:bookmarkStart w:id="2275" w:name="_Toc45869706"/>
      <w:bookmarkStart w:id="2276" w:name="_Toc52555505"/>
      <w:bookmarkStart w:id="2277" w:name="_Toc61126325"/>
      <w:bookmarkStart w:id="2278" w:name="_Toc67911741"/>
      <w:r w:rsidRPr="009202AA">
        <w:t>9.4.6.4</w:t>
      </w:r>
      <w:r w:rsidRPr="009202AA">
        <w:tab/>
        <w:t>Minimum requirement for single RAT E-UTRA operation</w:t>
      </w:r>
      <w:bookmarkEnd w:id="2271"/>
      <w:bookmarkEnd w:id="2272"/>
      <w:bookmarkEnd w:id="2273"/>
      <w:bookmarkEnd w:id="2274"/>
      <w:bookmarkEnd w:id="2275"/>
      <w:bookmarkEnd w:id="2276"/>
      <w:bookmarkEnd w:id="2277"/>
      <w:bookmarkEnd w:id="227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2279" w:name="_Toc21096669"/>
      <w:bookmarkStart w:id="2280" w:name="_Toc29763636"/>
      <w:bookmarkStart w:id="2281" w:name="_Toc36030107"/>
      <w:bookmarkStart w:id="2282" w:name="_Toc37180007"/>
      <w:bookmarkStart w:id="2283" w:name="_Toc45869707"/>
      <w:bookmarkStart w:id="2284" w:name="_Toc52555506"/>
      <w:bookmarkStart w:id="2285" w:name="_Toc61126326"/>
      <w:bookmarkStart w:id="2286" w:name="_Toc67911742"/>
      <w:r w:rsidRPr="009202AA">
        <w:t>9.5</w:t>
      </w:r>
      <w:r w:rsidRPr="009202AA">
        <w:tab/>
        <w:t>OTA Transmit ON/OFF power</w:t>
      </w:r>
      <w:bookmarkEnd w:id="2279"/>
      <w:bookmarkEnd w:id="2280"/>
      <w:bookmarkEnd w:id="2281"/>
      <w:bookmarkEnd w:id="2282"/>
      <w:bookmarkEnd w:id="2283"/>
      <w:bookmarkEnd w:id="2284"/>
      <w:bookmarkEnd w:id="2285"/>
      <w:bookmarkEnd w:id="2286"/>
    </w:p>
    <w:p w14:paraId="36E8C697" w14:textId="77777777" w:rsidR="004C4A70" w:rsidRPr="009202AA" w:rsidRDefault="004C4A70" w:rsidP="004C4A70">
      <w:pPr>
        <w:pStyle w:val="Heading3"/>
      </w:pPr>
      <w:bookmarkStart w:id="2287" w:name="_Toc21096670"/>
      <w:bookmarkStart w:id="2288" w:name="_Toc29763637"/>
      <w:bookmarkStart w:id="2289" w:name="_Toc36030108"/>
      <w:bookmarkStart w:id="2290" w:name="_Toc37180008"/>
      <w:bookmarkStart w:id="2291" w:name="_Toc45869708"/>
      <w:bookmarkStart w:id="2292" w:name="_Toc52555507"/>
      <w:bookmarkStart w:id="2293" w:name="_Toc61126327"/>
      <w:bookmarkStart w:id="2294" w:name="_Toc67911743"/>
      <w:r w:rsidRPr="009202AA">
        <w:t>9.5.1</w:t>
      </w:r>
      <w:r w:rsidRPr="009202AA">
        <w:tab/>
        <w:t>General</w:t>
      </w:r>
      <w:bookmarkEnd w:id="2287"/>
      <w:bookmarkEnd w:id="2288"/>
      <w:bookmarkEnd w:id="2289"/>
      <w:bookmarkEnd w:id="2290"/>
      <w:bookmarkEnd w:id="2291"/>
      <w:bookmarkEnd w:id="2292"/>
      <w:bookmarkEnd w:id="2293"/>
      <w:bookmarkEnd w:id="229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295" w:name="_Toc21096671"/>
      <w:bookmarkStart w:id="2296" w:name="_Toc29763638"/>
      <w:bookmarkStart w:id="2297" w:name="_Toc36030109"/>
      <w:bookmarkStart w:id="2298" w:name="_Toc37180009"/>
      <w:bookmarkStart w:id="2299" w:name="_Toc45869709"/>
      <w:bookmarkStart w:id="2300" w:name="_Toc52555508"/>
      <w:bookmarkStart w:id="2301" w:name="_Toc61126328"/>
      <w:bookmarkStart w:id="2302" w:name="_Toc67911744"/>
      <w:r w:rsidRPr="009202AA">
        <w:t>9.5.2</w:t>
      </w:r>
      <w:r w:rsidRPr="009202AA">
        <w:tab/>
        <w:t>OTA Transmitter OFF power</w:t>
      </w:r>
      <w:bookmarkEnd w:id="2295"/>
      <w:bookmarkEnd w:id="2296"/>
      <w:bookmarkEnd w:id="2297"/>
      <w:bookmarkEnd w:id="2298"/>
      <w:bookmarkEnd w:id="2299"/>
      <w:bookmarkEnd w:id="2300"/>
      <w:bookmarkEnd w:id="2301"/>
      <w:bookmarkEnd w:id="2302"/>
    </w:p>
    <w:p w14:paraId="5C818FE3" w14:textId="77777777" w:rsidR="004C4A70" w:rsidRPr="009202AA" w:rsidRDefault="004C4A70" w:rsidP="004C4A70">
      <w:pPr>
        <w:pStyle w:val="Heading4"/>
      </w:pPr>
      <w:bookmarkStart w:id="2303" w:name="_Toc21096672"/>
      <w:bookmarkStart w:id="2304" w:name="_Toc29763639"/>
      <w:bookmarkStart w:id="2305" w:name="_Toc36030110"/>
      <w:bookmarkStart w:id="2306" w:name="_Toc37180010"/>
      <w:bookmarkStart w:id="2307" w:name="_Toc45869710"/>
      <w:bookmarkStart w:id="2308" w:name="_Toc52555509"/>
      <w:bookmarkStart w:id="2309" w:name="_Toc61126329"/>
      <w:bookmarkStart w:id="2310" w:name="_Toc67911745"/>
      <w:r w:rsidRPr="009202AA">
        <w:t>9.5.2.1</w:t>
      </w:r>
      <w:r w:rsidRPr="009202AA">
        <w:tab/>
        <w:t>General</w:t>
      </w:r>
      <w:bookmarkEnd w:id="2303"/>
      <w:bookmarkEnd w:id="2304"/>
      <w:bookmarkEnd w:id="2305"/>
      <w:bookmarkEnd w:id="2306"/>
      <w:bookmarkEnd w:id="2307"/>
      <w:bookmarkEnd w:id="2308"/>
      <w:bookmarkEnd w:id="2309"/>
      <w:bookmarkEnd w:id="2310"/>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311" w:name="_Toc21096673"/>
      <w:bookmarkStart w:id="2312" w:name="_Toc29763640"/>
      <w:bookmarkStart w:id="2313" w:name="_Toc36030111"/>
      <w:bookmarkStart w:id="2314" w:name="_Toc37180011"/>
      <w:bookmarkStart w:id="2315" w:name="_Toc45869711"/>
      <w:bookmarkStart w:id="2316" w:name="_Toc52555510"/>
      <w:bookmarkStart w:id="2317" w:name="_Toc61126330"/>
      <w:bookmarkStart w:id="2318" w:name="_Toc67911746"/>
      <w:r w:rsidRPr="009202AA">
        <w:t>9.5.2.2</w:t>
      </w:r>
      <w:r w:rsidRPr="009202AA">
        <w:tab/>
        <w:t>Minimum requirement for MSR operation</w:t>
      </w:r>
      <w:bookmarkEnd w:id="2311"/>
      <w:bookmarkEnd w:id="2312"/>
      <w:bookmarkEnd w:id="2313"/>
      <w:bookmarkEnd w:id="2314"/>
      <w:bookmarkEnd w:id="2315"/>
      <w:bookmarkEnd w:id="2316"/>
      <w:bookmarkEnd w:id="2317"/>
      <w:bookmarkEnd w:id="231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319" w:name="_Toc21096674"/>
      <w:bookmarkStart w:id="2320" w:name="_Toc29763641"/>
      <w:bookmarkStart w:id="2321" w:name="_Toc36030112"/>
      <w:bookmarkStart w:id="2322" w:name="_Toc37180012"/>
      <w:bookmarkStart w:id="2323" w:name="_Toc45869712"/>
      <w:bookmarkStart w:id="2324" w:name="_Toc52555511"/>
      <w:bookmarkStart w:id="2325" w:name="_Toc61126331"/>
      <w:bookmarkStart w:id="2326" w:name="_Toc67911747"/>
      <w:r w:rsidRPr="009202AA">
        <w:t>9.5.2.3</w:t>
      </w:r>
      <w:r w:rsidRPr="009202AA">
        <w:tab/>
        <w:t>Minimum requirement for single RAT UTRA operation</w:t>
      </w:r>
      <w:bookmarkEnd w:id="2319"/>
      <w:bookmarkEnd w:id="2320"/>
      <w:bookmarkEnd w:id="2321"/>
      <w:bookmarkEnd w:id="2322"/>
      <w:bookmarkEnd w:id="2323"/>
      <w:bookmarkEnd w:id="2324"/>
      <w:bookmarkEnd w:id="2325"/>
      <w:bookmarkEnd w:id="2326"/>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327" w:name="_Toc21096675"/>
      <w:bookmarkStart w:id="2328" w:name="_Toc29763642"/>
      <w:bookmarkStart w:id="2329" w:name="_Toc36030113"/>
      <w:bookmarkStart w:id="2330" w:name="_Toc37180013"/>
      <w:bookmarkStart w:id="2331" w:name="_Toc45869713"/>
      <w:bookmarkStart w:id="2332" w:name="_Toc52555512"/>
      <w:bookmarkStart w:id="2333" w:name="_Toc61126332"/>
      <w:bookmarkStart w:id="2334" w:name="_Toc67911748"/>
      <w:r w:rsidRPr="009202AA">
        <w:t>9.5.2.4</w:t>
      </w:r>
      <w:r w:rsidRPr="009202AA">
        <w:tab/>
        <w:t>Minimum requirement for single RAT E-UTRA operation</w:t>
      </w:r>
      <w:bookmarkEnd w:id="2327"/>
      <w:bookmarkEnd w:id="2328"/>
      <w:bookmarkEnd w:id="2329"/>
      <w:bookmarkEnd w:id="2330"/>
      <w:bookmarkEnd w:id="2331"/>
      <w:bookmarkEnd w:id="2332"/>
      <w:bookmarkEnd w:id="2333"/>
      <w:bookmarkEnd w:id="233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335" w:name="_Toc21096676"/>
      <w:bookmarkStart w:id="2336" w:name="_Toc29763643"/>
      <w:bookmarkStart w:id="2337" w:name="_Toc36030114"/>
      <w:bookmarkStart w:id="2338" w:name="_Toc37180014"/>
      <w:bookmarkStart w:id="2339" w:name="_Toc45869714"/>
      <w:bookmarkStart w:id="2340" w:name="_Toc52555513"/>
      <w:bookmarkStart w:id="2341" w:name="_Toc61126333"/>
      <w:bookmarkStart w:id="2342" w:name="_Toc67911749"/>
      <w:r w:rsidRPr="009202AA">
        <w:t>9.5.3</w:t>
      </w:r>
      <w:r w:rsidRPr="009202AA">
        <w:tab/>
        <w:t>OTA Transmitter transient period</w:t>
      </w:r>
      <w:bookmarkEnd w:id="2335"/>
      <w:bookmarkEnd w:id="2336"/>
      <w:bookmarkEnd w:id="2337"/>
      <w:bookmarkEnd w:id="2338"/>
      <w:bookmarkEnd w:id="2339"/>
      <w:bookmarkEnd w:id="2340"/>
      <w:bookmarkEnd w:id="2341"/>
      <w:bookmarkEnd w:id="2342"/>
    </w:p>
    <w:p w14:paraId="3FAA78FC" w14:textId="77777777" w:rsidR="004C4A70" w:rsidRPr="009202AA" w:rsidRDefault="004C4A70" w:rsidP="004C4A70">
      <w:pPr>
        <w:pStyle w:val="Heading4"/>
      </w:pPr>
      <w:bookmarkStart w:id="2343" w:name="_Toc21096677"/>
      <w:bookmarkStart w:id="2344" w:name="_Toc29763644"/>
      <w:bookmarkStart w:id="2345" w:name="_Toc36030115"/>
      <w:bookmarkStart w:id="2346" w:name="_Toc37180015"/>
      <w:bookmarkStart w:id="2347" w:name="_Toc45869715"/>
      <w:bookmarkStart w:id="2348" w:name="_Toc52555514"/>
      <w:bookmarkStart w:id="2349" w:name="_Toc61126334"/>
      <w:bookmarkStart w:id="2350" w:name="_Toc67911750"/>
      <w:r w:rsidRPr="009202AA">
        <w:t>9.5.3.1</w:t>
      </w:r>
      <w:r w:rsidRPr="009202AA">
        <w:tab/>
        <w:t>General</w:t>
      </w:r>
      <w:bookmarkEnd w:id="2343"/>
      <w:bookmarkEnd w:id="2344"/>
      <w:bookmarkEnd w:id="2345"/>
      <w:bookmarkEnd w:id="2346"/>
      <w:bookmarkEnd w:id="2347"/>
      <w:bookmarkEnd w:id="2348"/>
      <w:bookmarkEnd w:id="2349"/>
      <w:bookmarkEnd w:id="2350"/>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351" w:name="_MON_1572157718"/>
    <w:bookmarkStart w:id="2352" w:name="_MON_1572454981"/>
    <w:bookmarkStart w:id="2353" w:name="_MON_1572099771"/>
    <w:bookmarkStart w:id="2354" w:name="_MON_1572161131"/>
    <w:bookmarkStart w:id="2355" w:name="_MON_1572099881"/>
    <w:bookmarkStart w:id="2356" w:name="_MON_1565440135"/>
    <w:bookmarkStart w:id="2357" w:name="_MON_1572099549"/>
    <w:bookmarkStart w:id="2358" w:name="_MON_1572355398"/>
    <w:bookmarkStart w:id="2359" w:name="_MON_1572099568"/>
    <w:bookmarkEnd w:id="2351"/>
    <w:bookmarkEnd w:id="2352"/>
    <w:bookmarkEnd w:id="2353"/>
    <w:bookmarkEnd w:id="2354"/>
    <w:bookmarkEnd w:id="2355"/>
    <w:bookmarkEnd w:id="2356"/>
    <w:bookmarkEnd w:id="2357"/>
    <w:bookmarkEnd w:id="2358"/>
    <w:bookmarkEnd w:id="2359"/>
    <w:bookmarkStart w:id="2360" w:name="_MON_1572099724"/>
    <w:bookmarkEnd w:id="2360"/>
    <w:p w14:paraId="5D377FEA" w14:textId="77777777" w:rsidR="004C4A70" w:rsidRPr="009202AA" w:rsidRDefault="004C4A70" w:rsidP="004C4A70">
      <w:pPr>
        <w:pStyle w:val="TH"/>
      </w:pPr>
      <w:r w:rsidRPr="009202AA">
        <w:object w:dxaOrig="9720" w:dyaOrig="4692" w14:anchorId="27D64257">
          <v:shape id="_x0000_i1074" type="#_x0000_t75" style="width:447.05pt;height:251.7pt" o:ole="">
            <v:imagedata r:id="rId105" o:title="" croptop="6311f" cropleft="2026f" cropright="2877f"/>
          </v:shape>
          <o:OLEObject Type="Embed" ProgID="Word.Picture.8" ShapeID="_x0000_i1074" DrawAspect="Content" ObjectID="_167938599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361" w:name="OLE_LINK18"/>
      <w:bookmarkStart w:id="2362"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361"/>
      <w:bookmarkEnd w:id="2362"/>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363" w:name="_Toc21096678"/>
      <w:bookmarkStart w:id="2364" w:name="_Toc29763645"/>
      <w:bookmarkStart w:id="2365" w:name="_Toc36030116"/>
      <w:bookmarkStart w:id="2366" w:name="_Toc37180016"/>
      <w:bookmarkStart w:id="2367" w:name="_Toc45869716"/>
      <w:bookmarkStart w:id="2368" w:name="_Toc52555515"/>
      <w:bookmarkStart w:id="2369" w:name="_Toc61126335"/>
      <w:bookmarkStart w:id="2370" w:name="_Toc67911751"/>
      <w:r w:rsidRPr="009202AA">
        <w:t>9.5.3.2</w:t>
      </w:r>
      <w:r w:rsidRPr="009202AA">
        <w:tab/>
        <w:t>Minimum requirement for MSR operation</w:t>
      </w:r>
      <w:bookmarkEnd w:id="2363"/>
      <w:bookmarkEnd w:id="2364"/>
      <w:bookmarkEnd w:id="2365"/>
      <w:bookmarkEnd w:id="2366"/>
      <w:bookmarkEnd w:id="2367"/>
      <w:bookmarkEnd w:id="2368"/>
      <w:bookmarkEnd w:id="2369"/>
      <w:bookmarkEnd w:id="237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371" w:name="_Toc21096679"/>
      <w:bookmarkStart w:id="2372" w:name="_Toc29763646"/>
      <w:bookmarkStart w:id="2373" w:name="_Toc36030117"/>
      <w:bookmarkStart w:id="2374" w:name="_Toc37180017"/>
      <w:bookmarkStart w:id="2375" w:name="_Toc45869717"/>
      <w:bookmarkStart w:id="2376" w:name="_Toc52555516"/>
      <w:bookmarkStart w:id="2377" w:name="_Toc61126336"/>
      <w:bookmarkStart w:id="2378" w:name="_Toc67911752"/>
      <w:r w:rsidRPr="009202AA">
        <w:t>9.5.3.3</w:t>
      </w:r>
      <w:r w:rsidRPr="009202AA">
        <w:tab/>
        <w:t>Minimum requirement for single RAT UTRA operation</w:t>
      </w:r>
      <w:bookmarkEnd w:id="2371"/>
      <w:bookmarkEnd w:id="2372"/>
      <w:bookmarkEnd w:id="2373"/>
      <w:bookmarkEnd w:id="2374"/>
      <w:bookmarkEnd w:id="2375"/>
      <w:bookmarkEnd w:id="2376"/>
      <w:bookmarkEnd w:id="2377"/>
      <w:bookmarkEnd w:id="2378"/>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379" w:name="_Toc21096680"/>
      <w:bookmarkStart w:id="2380" w:name="_Toc29763647"/>
      <w:bookmarkStart w:id="2381" w:name="_Toc36030118"/>
      <w:bookmarkStart w:id="2382" w:name="_Toc37180018"/>
      <w:bookmarkStart w:id="2383" w:name="_Toc45869718"/>
      <w:bookmarkStart w:id="2384" w:name="_Toc52555517"/>
      <w:bookmarkStart w:id="2385" w:name="_Toc61126337"/>
      <w:bookmarkStart w:id="2386" w:name="_Toc67911753"/>
      <w:r w:rsidRPr="009202AA">
        <w:t>9.5.3.4</w:t>
      </w:r>
      <w:r w:rsidRPr="009202AA">
        <w:tab/>
        <w:t>Minimum requirement for single RAT E-UTRA operation</w:t>
      </w:r>
      <w:bookmarkEnd w:id="2379"/>
      <w:bookmarkEnd w:id="2380"/>
      <w:bookmarkEnd w:id="2381"/>
      <w:bookmarkEnd w:id="2382"/>
      <w:bookmarkEnd w:id="2383"/>
      <w:bookmarkEnd w:id="2384"/>
      <w:bookmarkEnd w:id="2385"/>
      <w:bookmarkEnd w:id="238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387" w:name="_Toc21096681"/>
      <w:bookmarkStart w:id="2388" w:name="_Toc29763648"/>
      <w:bookmarkStart w:id="2389" w:name="_Toc36030119"/>
      <w:bookmarkStart w:id="2390" w:name="_Toc37180019"/>
      <w:bookmarkStart w:id="2391" w:name="_Toc45869719"/>
      <w:bookmarkStart w:id="2392" w:name="_Toc52555518"/>
      <w:bookmarkStart w:id="2393" w:name="_Toc61126338"/>
      <w:bookmarkStart w:id="2394" w:name="_Toc67911754"/>
      <w:r w:rsidRPr="009202AA">
        <w:t>9.6</w:t>
      </w:r>
      <w:r w:rsidRPr="009202AA">
        <w:tab/>
        <w:t>OTA Transmitted signal quality</w:t>
      </w:r>
      <w:bookmarkEnd w:id="2387"/>
      <w:bookmarkEnd w:id="2388"/>
      <w:bookmarkEnd w:id="2389"/>
      <w:bookmarkEnd w:id="2390"/>
      <w:bookmarkEnd w:id="2391"/>
      <w:bookmarkEnd w:id="2392"/>
      <w:bookmarkEnd w:id="2393"/>
      <w:bookmarkEnd w:id="2394"/>
    </w:p>
    <w:p w14:paraId="3A68B5A6" w14:textId="77777777" w:rsidR="004C4A70" w:rsidRPr="009202AA" w:rsidRDefault="004C4A70" w:rsidP="004C4A70">
      <w:pPr>
        <w:pStyle w:val="Heading3"/>
      </w:pPr>
      <w:bookmarkStart w:id="2395" w:name="_Toc21096682"/>
      <w:bookmarkStart w:id="2396" w:name="_Toc29763649"/>
      <w:bookmarkStart w:id="2397" w:name="_Toc36030120"/>
      <w:bookmarkStart w:id="2398" w:name="_Toc37180020"/>
      <w:bookmarkStart w:id="2399" w:name="_Toc45869720"/>
      <w:bookmarkStart w:id="2400" w:name="_Toc52555519"/>
      <w:bookmarkStart w:id="2401" w:name="_Toc61126339"/>
      <w:bookmarkStart w:id="2402" w:name="_Toc67911755"/>
      <w:r w:rsidRPr="009202AA">
        <w:t>9.6.1</w:t>
      </w:r>
      <w:r w:rsidRPr="009202AA">
        <w:tab/>
        <w:t>General</w:t>
      </w:r>
      <w:bookmarkEnd w:id="2395"/>
      <w:bookmarkEnd w:id="2396"/>
      <w:bookmarkEnd w:id="2397"/>
      <w:bookmarkEnd w:id="2398"/>
      <w:bookmarkEnd w:id="2399"/>
      <w:bookmarkEnd w:id="2400"/>
      <w:bookmarkEnd w:id="2401"/>
      <w:bookmarkEnd w:id="2402"/>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403" w:name="_Toc21096683"/>
      <w:bookmarkStart w:id="2404" w:name="_Toc29763650"/>
      <w:bookmarkStart w:id="2405" w:name="_Toc36030121"/>
      <w:bookmarkStart w:id="2406" w:name="_Toc37180021"/>
      <w:bookmarkStart w:id="2407" w:name="_Toc45869721"/>
      <w:bookmarkStart w:id="2408" w:name="_Toc52555520"/>
      <w:bookmarkStart w:id="2409" w:name="_Toc61126340"/>
      <w:bookmarkStart w:id="2410" w:name="_Toc67911756"/>
      <w:r w:rsidRPr="009202AA">
        <w:t>9.6.2</w:t>
      </w:r>
      <w:r w:rsidRPr="009202AA">
        <w:tab/>
        <w:t>OTA Frequency Error</w:t>
      </w:r>
      <w:bookmarkEnd w:id="2403"/>
      <w:bookmarkEnd w:id="2404"/>
      <w:bookmarkEnd w:id="2405"/>
      <w:bookmarkEnd w:id="2406"/>
      <w:bookmarkEnd w:id="2407"/>
      <w:bookmarkEnd w:id="2408"/>
      <w:bookmarkEnd w:id="2409"/>
      <w:bookmarkEnd w:id="2410"/>
    </w:p>
    <w:p w14:paraId="52319ACD" w14:textId="77777777" w:rsidR="004C4A70" w:rsidRPr="009202AA" w:rsidRDefault="004C4A70" w:rsidP="004C4A70">
      <w:pPr>
        <w:pStyle w:val="Heading4"/>
      </w:pPr>
      <w:bookmarkStart w:id="2411" w:name="_Toc21096684"/>
      <w:bookmarkStart w:id="2412" w:name="_Toc29763651"/>
      <w:bookmarkStart w:id="2413" w:name="_Toc36030122"/>
      <w:bookmarkStart w:id="2414" w:name="_Toc37180022"/>
      <w:bookmarkStart w:id="2415" w:name="_Toc45869722"/>
      <w:bookmarkStart w:id="2416" w:name="_Toc52555521"/>
      <w:bookmarkStart w:id="2417" w:name="_Toc61126341"/>
      <w:bookmarkStart w:id="2418" w:name="_Toc67911757"/>
      <w:r w:rsidRPr="009202AA">
        <w:t>9.6.2.1</w:t>
      </w:r>
      <w:r w:rsidRPr="009202AA">
        <w:tab/>
        <w:t>General</w:t>
      </w:r>
      <w:bookmarkEnd w:id="2411"/>
      <w:bookmarkEnd w:id="2412"/>
      <w:bookmarkEnd w:id="2413"/>
      <w:bookmarkEnd w:id="2414"/>
      <w:bookmarkEnd w:id="2415"/>
      <w:bookmarkEnd w:id="2416"/>
      <w:bookmarkEnd w:id="2417"/>
      <w:bookmarkEnd w:id="2418"/>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419" w:name="_Toc21096685"/>
      <w:bookmarkStart w:id="2420" w:name="_Toc29763652"/>
      <w:bookmarkStart w:id="2421" w:name="_Toc36030123"/>
      <w:bookmarkStart w:id="2422" w:name="_Toc37180023"/>
      <w:bookmarkStart w:id="2423" w:name="_Toc45869723"/>
      <w:bookmarkStart w:id="2424" w:name="_Toc52555522"/>
      <w:bookmarkStart w:id="2425" w:name="_Toc61126342"/>
      <w:bookmarkStart w:id="2426" w:name="_Toc67911758"/>
      <w:r w:rsidRPr="009202AA">
        <w:t>9.6.2.2</w:t>
      </w:r>
      <w:r w:rsidRPr="009202AA">
        <w:tab/>
        <w:t>Minimum requirement for MSR operation</w:t>
      </w:r>
      <w:bookmarkEnd w:id="2419"/>
      <w:bookmarkEnd w:id="2420"/>
      <w:bookmarkEnd w:id="2421"/>
      <w:bookmarkEnd w:id="2422"/>
      <w:bookmarkEnd w:id="2423"/>
      <w:bookmarkEnd w:id="2424"/>
      <w:bookmarkEnd w:id="2425"/>
      <w:bookmarkEnd w:id="242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427" w:name="_Toc21096686"/>
      <w:bookmarkStart w:id="2428" w:name="_Toc29763653"/>
      <w:bookmarkStart w:id="2429" w:name="_Toc36030124"/>
      <w:bookmarkStart w:id="2430" w:name="_Toc37180024"/>
      <w:bookmarkStart w:id="2431" w:name="_Toc45869724"/>
      <w:bookmarkStart w:id="2432" w:name="_Toc52555523"/>
      <w:bookmarkStart w:id="2433" w:name="_Toc61126343"/>
      <w:bookmarkStart w:id="2434" w:name="_Toc67911759"/>
      <w:r w:rsidRPr="009202AA">
        <w:t>9.6.2.3</w:t>
      </w:r>
      <w:r w:rsidRPr="009202AA">
        <w:tab/>
        <w:t>Minimum requirement for single RAT UTRA operation</w:t>
      </w:r>
      <w:bookmarkEnd w:id="2427"/>
      <w:bookmarkEnd w:id="2428"/>
      <w:bookmarkEnd w:id="2429"/>
      <w:bookmarkEnd w:id="2430"/>
      <w:bookmarkEnd w:id="2431"/>
      <w:bookmarkEnd w:id="2432"/>
      <w:bookmarkEnd w:id="2433"/>
      <w:bookmarkEnd w:id="2434"/>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435" w:name="_Toc21096687"/>
      <w:bookmarkStart w:id="2436" w:name="_Toc29763654"/>
      <w:bookmarkStart w:id="2437" w:name="_Toc36030125"/>
      <w:bookmarkStart w:id="2438" w:name="_Toc37180025"/>
      <w:bookmarkStart w:id="2439" w:name="_Toc45869725"/>
      <w:bookmarkStart w:id="2440" w:name="_Toc52555524"/>
      <w:bookmarkStart w:id="2441" w:name="_Toc61126344"/>
      <w:bookmarkStart w:id="2442" w:name="_Toc67911760"/>
      <w:r w:rsidRPr="009202AA">
        <w:t>9.6.2.4</w:t>
      </w:r>
      <w:r w:rsidRPr="009202AA">
        <w:tab/>
        <w:t>Minimum requirement for single RAT E-UTRA operation</w:t>
      </w:r>
      <w:bookmarkEnd w:id="2435"/>
      <w:bookmarkEnd w:id="2436"/>
      <w:bookmarkEnd w:id="2437"/>
      <w:bookmarkEnd w:id="2438"/>
      <w:bookmarkEnd w:id="2439"/>
      <w:bookmarkEnd w:id="2440"/>
      <w:bookmarkEnd w:id="2441"/>
      <w:bookmarkEnd w:id="2442"/>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443" w:name="_Toc21096688"/>
      <w:bookmarkStart w:id="2444" w:name="_Toc29763655"/>
      <w:bookmarkStart w:id="2445" w:name="_Toc36030126"/>
      <w:bookmarkStart w:id="2446" w:name="_Toc37180026"/>
      <w:bookmarkStart w:id="2447" w:name="_Toc45869726"/>
      <w:bookmarkStart w:id="2448" w:name="_Toc52555525"/>
      <w:bookmarkStart w:id="2449" w:name="_Toc61126345"/>
      <w:bookmarkStart w:id="2450" w:name="_Toc67911761"/>
      <w:r w:rsidRPr="009202AA">
        <w:t>9.6.3</w:t>
      </w:r>
      <w:r w:rsidRPr="009202AA">
        <w:tab/>
        <w:t>OTA Time alignment error</w:t>
      </w:r>
      <w:bookmarkEnd w:id="2443"/>
      <w:bookmarkEnd w:id="2444"/>
      <w:bookmarkEnd w:id="2445"/>
      <w:bookmarkEnd w:id="2446"/>
      <w:bookmarkEnd w:id="2447"/>
      <w:bookmarkEnd w:id="2448"/>
      <w:bookmarkEnd w:id="2449"/>
      <w:bookmarkEnd w:id="2450"/>
    </w:p>
    <w:p w14:paraId="6F6FEDD3" w14:textId="77777777" w:rsidR="004C4A70" w:rsidRPr="009202AA" w:rsidRDefault="004C4A70" w:rsidP="004C4A70">
      <w:pPr>
        <w:pStyle w:val="Heading4"/>
      </w:pPr>
      <w:bookmarkStart w:id="2451" w:name="_Toc21096689"/>
      <w:bookmarkStart w:id="2452" w:name="_Toc29763656"/>
      <w:bookmarkStart w:id="2453" w:name="_Toc36030127"/>
      <w:bookmarkStart w:id="2454" w:name="_Toc37180027"/>
      <w:bookmarkStart w:id="2455" w:name="_Toc45869727"/>
      <w:bookmarkStart w:id="2456" w:name="_Toc52555526"/>
      <w:bookmarkStart w:id="2457" w:name="_Toc61126346"/>
      <w:bookmarkStart w:id="2458" w:name="_Toc67911762"/>
      <w:r w:rsidRPr="009202AA">
        <w:t>9.6.3.1</w:t>
      </w:r>
      <w:r w:rsidRPr="009202AA">
        <w:tab/>
        <w:t>General</w:t>
      </w:r>
      <w:bookmarkEnd w:id="2451"/>
      <w:bookmarkEnd w:id="2452"/>
      <w:bookmarkEnd w:id="2453"/>
      <w:bookmarkEnd w:id="2454"/>
      <w:bookmarkEnd w:id="2455"/>
      <w:bookmarkEnd w:id="2456"/>
      <w:bookmarkEnd w:id="2457"/>
      <w:bookmarkEnd w:id="2458"/>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459" w:name="_Toc21096690"/>
      <w:bookmarkStart w:id="2460" w:name="_Toc29763657"/>
      <w:bookmarkStart w:id="2461" w:name="_Toc36030128"/>
      <w:bookmarkStart w:id="2462" w:name="_Toc37180028"/>
      <w:bookmarkStart w:id="2463" w:name="_Toc45869728"/>
      <w:bookmarkStart w:id="2464" w:name="_Toc52555527"/>
      <w:bookmarkStart w:id="2465" w:name="_Toc61126347"/>
      <w:bookmarkStart w:id="2466" w:name="_Toc67911763"/>
      <w:r w:rsidRPr="009202AA">
        <w:t>9.6.3.2</w:t>
      </w:r>
      <w:r w:rsidRPr="009202AA">
        <w:tab/>
        <w:t>Minimum requirement for MSR operation</w:t>
      </w:r>
      <w:bookmarkEnd w:id="2459"/>
      <w:bookmarkEnd w:id="2460"/>
      <w:bookmarkEnd w:id="2461"/>
      <w:bookmarkEnd w:id="2462"/>
      <w:bookmarkEnd w:id="2463"/>
      <w:bookmarkEnd w:id="2464"/>
      <w:bookmarkEnd w:id="2465"/>
      <w:bookmarkEnd w:id="246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467" w:name="_Toc21096691"/>
      <w:bookmarkStart w:id="2468" w:name="_Toc29763658"/>
      <w:bookmarkStart w:id="2469" w:name="_Toc36030129"/>
      <w:bookmarkStart w:id="2470" w:name="_Toc37180029"/>
      <w:bookmarkStart w:id="2471" w:name="_Toc45869729"/>
      <w:bookmarkStart w:id="2472" w:name="_Toc52555528"/>
      <w:bookmarkStart w:id="2473" w:name="_Toc61126348"/>
      <w:bookmarkStart w:id="2474" w:name="_Toc67911764"/>
      <w:r w:rsidRPr="009202AA">
        <w:t>9.6.3.3</w:t>
      </w:r>
      <w:r w:rsidRPr="009202AA">
        <w:tab/>
        <w:t>Minimum requirement for single RAT UTRA operation</w:t>
      </w:r>
      <w:bookmarkEnd w:id="2467"/>
      <w:bookmarkEnd w:id="2468"/>
      <w:bookmarkEnd w:id="2469"/>
      <w:bookmarkEnd w:id="2470"/>
      <w:bookmarkEnd w:id="2471"/>
      <w:bookmarkEnd w:id="2472"/>
      <w:bookmarkEnd w:id="2473"/>
      <w:bookmarkEnd w:id="2474"/>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475" w:name="_Toc21096692"/>
      <w:bookmarkStart w:id="2476" w:name="_Toc29763659"/>
      <w:bookmarkStart w:id="2477" w:name="_Toc36030130"/>
      <w:bookmarkStart w:id="2478" w:name="_Toc37180030"/>
      <w:bookmarkStart w:id="2479" w:name="_Toc45869730"/>
      <w:bookmarkStart w:id="2480" w:name="_Toc52555529"/>
      <w:bookmarkStart w:id="2481" w:name="_Toc61126349"/>
      <w:bookmarkStart w:id="2482" w:name="_Toc67911765"/>
      <w:r w:rsidRPr="009202AA">
        <w:t>9.6.3.4</w:t>
      </w:r>
      <w:r w:rsidRPr="009202AA">
        <w:tab/>
        <w:t>Minimum requirement for single RAT E-UTRA operation</w:t>
      </w:r>
      <w:bookmarkEnd w:id="2475"/>
      <w:bookmarkEnd w:id="2476"/>
      <w:bookmarkEnd w:id="2477"/>
      <w:bookmarkEnd w:id="2478"/>
      <w:bookmarkEnd w:id="2479"/>
      <w:bookmarkEnd w:id="2480"/>
      <w:bookmarkEnd w:id="2481"/>
      <w:bookmarkEnd w:id="2482"/>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483" w:name="_Toc21096693"/>
      <w:bookmarkStart w:id="2484" w:name="_Toc29763660"/>
      <w:bookmarkStart w:id="2485" w:name="_Toc36030131"/>
      <w:bookmarkStart w:id="2486" w:name="_Toc37180031"/>
      <w:bookmarkStart w:id="2487" w:name="_Toc45869731"/>
      <w:bookmarkStart w:id="2488" w:name="_Toc52555530"/>
      <w:bookmarkStart w:id="2489" w:name="_Toc61126350"/>
      <w:bookmarkStart w:id="2490" w:name="_Toc67911766"/>
      <w:r w:rsidRPr="009202AA">
        <w:t>9.6.4</w:t>
      </w:r>
      <w:r w:rsidRPr="009202AA">
        <w:tab/>
        <w:t>OTA Modulation quality</w:t>
      </w:r>
      <w:bookmarkEnd w:id="2483"/>
      <w:bookmarkEnd w:id="2484"/>
      <w:bookmarkEnd w:id="2485"/>
      <w:bookmarkEnd w:id="2486"/>
      <w:bookmarkEnd w:id="2487"/>
      <w:bookmarkEnd w:id="2488"/>
      <w:bookmarkEnd w:id="2489"/>
      <w:bookmarkEnd w:id="2490"/>
    </w:p>
    <w:p w14:paraId="062CED22" w14:textId="77777777" w:rsidR="004C4A70" w:rsidRPr="009202AA" w:rsidRDefault="004C4A70" w:rsidP="004C4A70">
      <w:pPr>
        <w:pStyle w:val="Heading4"/>
      </w:pPr>
      <w:bookmarkStart w:id="2491" w:name="_Toc21096694"/>
      <w:bookmarkStart w:id="2492" w:name="_Toc29763661"/>
      <w:bookmarkStart w:id="2493" w:name="_Toc36030132"/>
      <w:bookmarkStart w:id="2494" w:name="_Toc37180032"/>
      <w:bookmarkStart w:id="2495" w:name="_Toc45869732"/>
      <w:bookmarkStart w:id="2496" w:name="_Toc52555531"/>
      <w:bookmarkStart w:id="2497" w:name="_Toc61126351"/>
      <w:bookmarkStart w:id="2498" w:name="_Toc67911767"/>
      <w:r w:rsidRPr="009202AA">
        <w:t>9.6.4.1</w:t>
      </w:r>
      <w:r w:rsidRPr="009202AA">
        <w:tab/>
        <w:t>General</w:t>
      </w:r>
      <w:bookmarkEnd w:id="2491"/>
      <w:bookmarkEnd w:id="2492"/>
      <w:bookmarkEnd w:id="2493"/>
      <w:bookmarkEnd w:id="2494"/>
      <w:bookmarkEnd w:id="2495"/>
      <w:bookmarkEnd w:id="2496"/>
      <w:bookmarkEnd w:id="2497"/>
      <w:bookmarkEnd w:id="2498"/>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499" w:name="_Toc21096695"/>
      <w:bookmarkStart w:id="2500" w:name="_Toc29763662"/>
      <w:bookmarkStart w:id="2501" w:name="_Toc36030133"/>
      <w:bookmarkStart w:id="2502" w:name="_Toc37180033"/>
      <w:bookmarkStart w:id="2503" w:name="_Toc45869733"/>
      <w:bookmarkStart w:id="2504" w:name="_Toc52555532"/>
      <w:bookmarkStart w:id="2505" w:name="_Toc61126352"/>
      <w:bookmarkStart w:id="2506" w:name="_Toc67911768"/>
      <w:r w:rsidRPr="009202AA">
        <w:t>9.6.4.2</w:t>
      </w:r>
      <w:r w:rsidRPr="009202AA">
        <w:tab/>
        <w:t>Minimum requirement for MSR operation</w:t>
      </w:r>
      <w:bookmarkEnd w:id="2499"/>
      <w:bookmarkEnd w:id="2500"/>
      <w:bookmarkEnd w:id="2501"/>
      <w:bookmarkEnd w:id="2502"/>
      <w:bookmarkEnd w:id="2503"/>
      <w:bookmarkEnd w:id="2504"/>
      <w:bookmarkEnd w:id="2505"/>
      <w:bookmarkEnd w:id="250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507" w:name="_Toc21096696"/>
      <w:bookmarkStart w:id="2508" w:name="_Toc29763663"/>
      <w:bookmarkStart w:id="2509" w:name="_Toc36030134"/>
      <w:bookmarkStart w:id="2510" w:name="_Toc37180034"/>
      <w:bookmarkStart w:id="2511" w:name="_Toc45869734"/>
      <w:bookmarkStart w:id="2512" w:name="_Toc52555533"/>
      <w:bookmarkStart w:id="2513" w:name="_Toc61126353"/>
      <w:bookmarkStart w:id="2514" w:name="_Toc67911769"/>
      <w:r w:rsidRPr="009202AA">
        <w:t>9.6.4.3</w:t>
      </w:r>
      <w:r w:rsidRPr="009202AA">
        <w:tab/>
        <w:t>Minimum requirement for single RAT UTRA operation</w:t>
      </w:r>
      <w:bookmarkEnd w:id="2507"/>
      <w:bookmarkEnd w:id="2508"/>
      <w:bookmarkEnd w:id="2509"/>
      <w:bookmarkEnd w:id="2510"/>
      <w:bookmarkEnd w:id="2511"/>
      <w:bookmarkEnd w:id="2512"/>
      <w:bookmarkEnd w:id="2513"/>
      <w:bookmarkEnd w:id="2514"/>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515" w:name="_Toc21096697"/>
      <w:bookmarkStart w:id="2516" w:name="_Toc29763664"/>
      <w:bookmarkStart w:id="2517" w:name="_Toc36030135"/>
      <w:bookmarkStart w:id="2518" w:name="_Toc37180035"/>
      <w:bookmarkStart w:id="2519" w:name="_Toc45869735"/>
      <w:bookmarkStart w:id="2520" w:name="_Toc52555534"/>
      <w:bookmarkStart w:id="2521" w:name="_Toc61126354"/>
      <w:bookmarkStart w:id="2522" w:name="_Toc67911770"/>
      <w:r w:rsidRPr="009202AA">
        <w:t>9.6.4.4</w:t>
      </w:r>
      <w:r w:rsidRPr="009202AA">
        <w:tab/>
        <w:t>Minimum requirement for single RAT E-UTRA operation</w:t>
      </w:r>
      <w:bookmarkEnd w:id="2515"/>
      <w:bookmarkEnd w:id="2516"/>
      <w:bookmarkEnd w:id="2517"/>
      <w:bookmarkEnd w:id="2518"/>
      <w:bookmarkEnd w:id="2519"/>
      <w:bookmarkEnd w:id="2520"/>
      <w:bookmarkEnd w:id="2521"/>
      <w:bookmarkEnd w:id="2522"/>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523" w:name="_Toc21096698"/>
      <w:bookmarkStart w:id="2524" w:name="_Toc29763665"/>
      <w:bookmarkStart w:id="2525" w:name="_Toc36030136"/>
      <w:bookmarkStart w:id="2526" w:name="_Toc37180036"/>
      <w:bookmarkStart w:id="2527" w:name="_Toc45869736"/>
      <w:bookmarkStart w:id="2528" w:name="_Toc52555535"/>
      <w:bookmarkStart w:id="2529" w:name="_Toc61126355"/>
      <w:bookmarkStart w:id="2530" w:name="_Toc67911771"/>
      <w:r w:rsidRPr="009202AA">
        <w:t>9.6.5</w:t>
      </w:r>
      <w:r w:rsidRPr="009202AA">
        <w:tab/>
        <w:t>OTA Transmit pulse shape filter</w:t>
      </w:r>
      <w:bookmarkEnd w:id="2523"/>
      <w:bookmarkEnd w:id="2524"/>
      <w:bookmarkEnd w:id="2525"/>
      <w:bookmarkEnd w:id="2526"/>
      <w:bookmarkEnd w:id="2527"/>
      <w:bookmarkEnd w:id="2528"/>
      <w:bookmarkEnd w:id="2529"/>
      <w:bookmarkEnd w:id="2530"/>
    </w:p>
    <w:p w14:paraId="74708687" w14:textId="77777777" w:rsidR="004C4A70" w:rsidRPr="009202AA" w:rsidRDefault="004C4A70" w:rsidP="004C4A70">
      <w:pPr>
        <w:pStyle w:val="Heading4"/>
      </w:pPr>
      <w:bookmarkStart w:id="2531" w:name="_Toc21096699"/>
      <w:bookmarkStart w:id="2532" w:name="_Toc29763666"/>
      <w:bookmarkStart w:id="2533" w:name="_Toc36030137"/>
      <w:bookmarkStart w:id="2534" w:name="_Toc37180037"/>
      <w:bookmarkStart w:id="2535" w:name="_Toc45869737"/>
      <w:bookmarkStart w:id="2536" w:name="_Toc52555536"/>
      <w:bookmarkStart w:id="2537" w:name="_Toc61126356"/>
      <w:bookmarkStart w:id="2538" w:name="_Toc67911772"/>
      <w:r w:rsidRPr="009202AA">
        <w:t>9.6.5.1</w:t>
      </w:r>
      <w:r w:rsidRPr="009202AA">
        <w:tab/>
        <w:t>General</w:t>
      </w:r>
      <w:bookmarkEnd w:id="2531"/>
      <w:bookmarkEnd w:id="2532"/>
      <w:bookmarkEnd w:id="2533"/>
      <w:bookmarkEnd w:id="2534"/>
      <w:bookmarkEnd w:id="2535"/>
      <w:bookmarkEnd w:id="2536"/>
      <w:bookmarkEnd w:id="2537"/>
      <w:bookmarkEnd w:id="2538"/>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539" w:name="_Toc21096700"/>
      <w:bookmarkStart w:id="2540" w:name="_Toc29763667"/>
      <w:bookmarkStart w:id="2541" w:name="_Toc36030138"/>
      <w:bookmarkStart w:id="2542" w:name="_Toc37180038"/>
      <w:bookmarkStart w:id="2543" w:name="_Toc45869738"/>
      <w:bookmarkStart w:id="2544" w:name="_Toc52555537"/>
      <w:bookmarkStart w:id="2545" w:name="_Toc61126357"/>
      <w:bookmarkStart w:id="2546" w:name="_Toc67911773"/>
      <w:r w:rsidRPr="009202AA">
        <w:t>9.7</w:t>
      </w:r>
      <w:r w:rsidRPr="009202AA">
        <w:tab/>
        <w:t>OTA Unwanted Emissions</w:t>
      </w:r>
      <w:bookmarkEnd w:id="2539"/>
      <w:bookmarkEnd w:id="2540"/>
      <w:bookmarkEnd w:id="2541"/>
      <w:bookmarkEnd w:id="2542"/>
      <w:bookmarkEnd w:id="2543"/>
      <w:bookmarkEnd w:id="2544"/>
      <w:bookmarkEnd w:id="2545"/>
      <w:bookmarkEnd w:id="2546"/>
    </w:p>
    <w:p w14:paraId="675513EF" w14:textId="77777777" w:rsidR="004C4A70" w:rsidRPr="009202AA" w:rsidRDefault="004C4A70" w:rsidP="004C4A70">
      <w:pPr>
        <w:pStyle w:val="Heading3"/>
      </w:pPr>
      <w:bookmarkStart w:id="2547" w:name="_Toc21096701"/>
      <w:bookmarkStart w:id="2548" w:name="_Toc29763668"/>
      <w:bookmarkStart w:id="2549" w:name="_Toc36030139"/>
      <w:bookmarkStart w:id="2550" w:name="_Toc37180039"/>
      <w:bookmarkStart w:id="2551" w:name="_Toc45869739"/>
      <w:bookmarkStart w:id="2552" w:name="_Toc52555538"/>
      <w:bookmarkStart w:id="2553" w:name="_Toc61126358"/>
      <w:bookmarkStart w:id="2554" w:name="_Toc67911774"/>
      <w:r w:rsidRPr="009202AA">
        <w:t>9.7.1</w:t>
      </w:r>
      <w:r w:rsidRPr="009202AA">
        <w:tab/>
        <w:t>General</w:t>
      </w:r>
      <w:bookmarkEnd w:id="2547"/>
      <w:bookmarkEnd w:id="2548"/>
      <w:bookmarkEnd w:id="2549"/>
      <w:bookmarkEnd w:id="2550"/>
      <w:bookmarkEnd w:id="2551"/>
      <w:bookmarkEnd w:id="2552"/>
      <w:bookmarkEnd w:id="2553"/>
      <w:bookmarkEnd w:id="2554"/>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555" w:name="_Toc21096702"/>
      <w:bookmarkStart w:id="2556" w:name="_Toc29763669"/>
      <w:bookmarkStart w:id="2557" w:name="_Toc36030140"/>
      <w:bookmarkStart w:id="2558" w:name="_Toc37180040"/>
      <w:bookmarkStart w:id="2559" w:name="_Toc45869740"/>
      <w:bookmarkStart w:id="2560" w:name="_Toc52555539"/>
      <w:bookmarkStart w:id="2561" w:name="_Toc61126359"/>
      <w:bookmarkStart w:id="2562" w:name="_Toc67911775"/>
      <w:r w:rsidRPr="009202AA">
        <w:t>9.7.2</w:t>
      </w:r>
      <w:r w:rsidRPr="009202AA">
        <w:tab/>
        <w:t>OTA occupied bandwidth</w:t>
      </w:r>
      <w:bookmarkEnd w:id="2555"/>
      <w:bookmarkEnd w:id="2556"/>
      <w:bookmarkEnd w:id="2557"/>
      <w:bookmarkEnd w:id="2558"/>
      <w:bookmarkEnd w:id="2559"/>
      <w:bookmarkEnd w:id="2560"/>
      <w:bookmarkEnd w:id="2561"/>
      <w:bookmarkEnd w:id="2562"/>
    </w:p>
    <w:p w14:paraId="262913ED" w14:textId="77777777" w:rsidR="004C4A70" w:rsidRPr="009202AA" w:rsidRDefault="004C4A70" w:rsidP="004C4A70">
      <w:pPr>
        <w:pStyle w:val="Heading4"/>
      </w:pPr>
      <w:bookmarkStart w:id="2563" w:name="_Toc21096703"/>
      <w:bookmarkStart w:id="2564" w:name="_Toc29763670"/>
      <w:bookmarkStart w:id="2565" w:name="_Toc36030141"/>
      <w:bookmarkStart w:id="2566" w:name="_Toc37180041"/>
      <w:bookmarkStart w:id="2567" w:name="_Toc45869741"/>
      <w:bookmarkStart w:id="2568" w:name="_Toc52555540"/>
      <w:bookmarkStart w:id="2569" w:name="_Toc61126360"/>
      <w:bookmarkStart w:id="2570" w:name="_Toc67911776"/>
      <w:r w:rsidRPr="009202AA">
        <w:t>9.7.2.1</w:t>
      </w:r>
      <w:r w:rsidRPr="009202AA">
        <w:tab/>
        <w:t>General</w:t>
      </w:r>
      <w:bookmarkEnd w:id="2563"/>
      <w:bookmarkEnd w:id="2564"/>
      <w:bookmarkEnd w:id="2565"/>
      <w:bookmarkEnd w:id="2566"/>
      <w:bookmarkEnd w:id="2567"/>
      <w:bookmarkEnd w:id="2568"/>
      <w:bookmarkEnd w:id="2569"/>
      <w:bookmarkEnd w:id="257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571" w:name="_Toc21096704"/>
      <w:bookmarkStart w:id="2572" w:name="_Toc29763671"/>
      <w:bookmarkStart w:id="2573" w:name="_Toc36030142"/>
      <w:bookmarkStart w:id="2574" w:name="_Toc37180042"/>
      <w:bookmarkStart w:id="2575" w:name="_Toc45869742"/>
      <w:bookmarkStart w:id="2576" w:name="_Toc52555541"/>
      <w:bookmarkStart w:id="2577" w:name="_Toc61126361"/>
      <w:bookmarkStart w:id="2578" w:name="_Toc67911777"/>
      <w:r w:rsidRPr="009202AA">
        <w:t>9.7.2.2</w:t>
      </w:r>
      <w:r w:rsidRPr="009202AA">
        <w:tab/>
        <w:t>Minimum requirement for MSR operation</w:t>
      </w:r>
      <w:bookmarkEnd w:id="2571"/>
      <w:bookmarkEnd w:id="2572"/>
      <w:bookmarkEnd w:id="2573"/>
      <w:bookmarkEnd w:id="2574"/>
      <w:bookmarkEnd w:id="2575"/>
      <w:bookmarkEnd w:id="2576"/>
      <w:bookmarkEnd w:id="2577"/>
      <w:bookmarkEnd w:id="2578"/>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579" w:name="_Toc21096705"/>
      <w:bookmarkStart w:id="2580" w:name="_Toc29763672"/>
      <w:bookmarkStart w:id="2581" w:name="_Toc36030143"/>
      <w:bookmarkStart w:id="2582" w:name="_Toc37180043"/>
      <w:bookmarkStart w:id="2583" w:name="_Toc45869743"/>
      <w:bookmarkStart w:id="2584" w:name="_Toc52555542"/>
      <w:bookmarkStart w:id="2585" w:name="_Toc61126362"/>
      <w:bookmarkStart w:id="2586" w:name="_Toc67911778"/>
      <w:r w:rsidRPr="009202AA">
        <w:t>9.7.2.3</w:t>
      </w:r>
      <w:r w:rsidRPr="009202AA">
        <w:tab/>
        <w:t>Minimum requirement for single RAT UTRA operation</w:t>
      </w:r>
      <w:bookmarkEnd w:id="2579"/>
      <w:bookmarkEnd w:id="2580"/>
      <w:bookmarkEnd w:id="2581"/>
      <w:bookmarkEnd w:id="2582"/>
      <w:bookmarkEnd w:id="2583"/>
      <w:bookmarkEnd w:id="2584"/>
      <w:bookmarkEnd w:id="2585"/>
      <w:bookmarkEnd w:id="258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587" w:name="_Toc21096706"/>
      <w:bookmarkStart w:id="2588" w:name="_Toc29763673"/>
      <w:bookmarkStart w:id="2589" w:name="_Toc36030144"/>
      <w:bookmarkStart w:id="2590" w:name="_Toc37180044"/>
      <w:bookmarkStart w:id="2591" w:name="_Toc45869744"/>
      <w:bookmarkStart w:id="2592" w:name="_Toc52555543"/>
      <w:bookmarkStart w:id="2593" w:name="_Toc61126363"/>
      <w:bookmarkStart w:id="2594" w:name="_Toc67911779"/>
      <w:r w:rsidRPr="009202AA">
        <w:t>9.7.2.4</w:t>
      </w:r>
      <w:r w:rsidRPr="009202AA">
        <w:tab/>
        <w:t>Minimum requirement for single RAT E-UTRA operation</w:t>
      </w:r>
      <w:bookmarkEnd w:id="2587"/>
      <w:bookmarkEnd w:id="2588"/>
      <w:bookmarkEnd w:id="2589"/>
      <w:bookmarkEnd w:id="2590"/>
      <w:bookmarkEnd w:id="2591"/>
      <w:bookmarkEnd w:id="2592"/>
      <w:bookmarkEnd w:id="2593"/>
      <w:bookmarkEnd w:id="2594"/>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595" w:name="_Toc21096707"/>
      <w:bookmarkStart w:id="2596" w:name="_Toc29763674"/>
      <w:bookmarkStart w:id="2597" w:name="_Toc36030145"/>
      <w:bookmarkStart w:id="2598" w:name="_Toc37180045"/>
      <w:bookmarkStart w:id="2599" w:name="_Toc45869745"/>
      <w:bookmarkStart w:id="2600" w:name="_Toc52555544"/>
      <w:bookmarkStart w:id="2601" w:name="_Toc61126364"/>
      <w:bookmarkStart w:id="2602" w:name="_Toc67911780"/>
      <w:r w:rsidRPr="009202AA">
        <w:t>9.7.3</w:t>
      </w:r>
      <w:r w:rsidRPr="009202AA">
        <w:tab/>
        <w:t>OTA Adjacent Channel Leakage power Ratio</w:t>
      </w:r>
      <w:bookmarkEnd w:id="2595"/>
      <w:bookmarkEnd w:id="2596"/>
      <w:bookmarkEnd w:id="2597"/>
      <w:bookmarkEnd w:id="2598"/>
      <w:bookmarkEnd w:id="2599"/>
      <w:bookmarkEnd w:id="2600"/>
      <w:bookmarkEnd w:id="2601"/>
      <w:bookmarkEnd w:id="2602"/>
    </w:p>
    <w:p w14:paraId="6752DCE9" w14:textId="77777777" w:rsidR="004C4A70" w:rsidRPr="009202AA" w:rsidRDefault="004C4A70" w:rsidP="004C4A70">
      <w:pPr>
        <w:pStyle w:val="Heading4"/>
      </w:pPr>
      <w:bookmarkStart w:id="2603" w:name="_Toc21096708"/>
      <w:bookmarkStart w:id="2604" w:name="_Toc29763675"/>
      <w:bookmarkStart w:id="2605" w:name="_Toc36030146"/>
      <w:bookmarkStart w:id="2606" w:name="_Toc37180046"/>
      <w:bookmarkStart w:id="2607" w:name="_Toc45869746"/>
      <w:bookmarkStart w:id="2608" w:name="_Toc52555545"/>
      <w:bookmarkStart w:id="2609" w:name="_Toc61126365"/>
      <w:bookmarkStart w:id="2610" w:name="_Toc67911781"/>
      <w:r w:rsidRPr="009202AA">
        <w:t>9.7.3.1</w:t>
      </w:r>
      <w:r w:rsidRPr="009202AA">
        <w:tab/>
        <w:t>General</w:t>
      </w:r>
      <w:bookmarkEnd w:id="2603"/>
      <w:bookmarkEnd w:id="2604"/>
      <w:bookmarkEnd w:id="2605"/>
      <w:bookmarkEnd w:id="2606"/>
      <w:bookmarkEnd w:id="2607"/>
      <w:bookmarkEnd w:id="2608"/>
      <w:bookmarkEnd w:id="2609"/>
      <w:bookmarkEnd w:id="261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611" w:name="_Toc21096709"/>
      <w:bookmarkStart w:id="2612" w:name="_Toc29763676"/>
      <w:bookmarkStart w:id="2613" w:name="_Toc36030147"/>
      <w:bookmarkStart w:id="2614" w:name="_Toc37180047"/>
      <w:bookmarkStart w:id="2615" w:name="_Toc45869747"/>
      <w:bookmarkStart w:id="2616" w:name="_Toc52555546"/>
      <w:bookmarkStart w:id="2617" w:name="_Toc61126366"/>
      <w:bookmarkStart w:id="2618" w:name="_Toc67911782"/>
      <w:r w:rsidRPr="009202AA">
        <w:t>9.7.3.2</w:t>
      </w:r>
      <w:r w:rsidRPr="009202AA">
        <w:tab/>
        <w:t>Minimum requirement for MSR operation</w:t>
      </w:r>
      <w:bookmarkEnd w:id="2611"/>
      <w:bookmarkEnd w:id="2612"/>
      <w:bookmarkEnd w:id="2613"/>
      <w:bookmarkEnd w:id="2614"/>
      <w:bookmarkEnd w:id="2615"/>
      <w:bookmarkEnd w:id="2616"/>
      <w:bookmarkEnd w:id="2617"/>
      <w:bookmarkEnd w:id="2618"/>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619" w:name="_Toc21096710"/>
      <w:bookmarkStart w:id="2620" w:name="_Toc29763677"/>
      <w:bookmarkStart w:id="2621" w:name="_Toc36030148"/>
      <w:bookmarkStart w:id="2622" w:name="_Toc37180048"/>
      <w:bookmarkStart w:id="2623" w:name="_Toc45869748"/>
      <w:bookmarkStart w:id="2624" w:name="_Toc52555547"/>
      <w:bookmarkStart w:id="2625" w:name="_Toc61126367"/>
      <w:bookmarkStart w:id="2626" w:name="_Toc67911783"/>
      <w:r w:rsidRPr="009202AA">
        <w:t>9.7.3.3</w:t>
      </w:r>
      <w:r w:rsidRPr="009202AA">
        <w:tab/>
        <w:t>Minimum requirement for single RAT UTRA operation</w:t>
      </w:r>
      <w:bookmarkEnd w:id="2619"/>
      <w:bookmarkEnd w:id="2620"/>
      <w:bookmarkEnd w:id="2621"/>
      <w:bookmarkEnd w:id="2622"/>
      <w:bookmarkEnd w:id="2623"/>
      <w:bookmarkEnd w:id="2624"/>
      <w:bookmarkEnd w:id="2625"/>
      <w:bookmarkEnd w:id="262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627" w:name="_Toc21096711"/>
      <w:bookmarkStart w:id="2628" w:name="_Toc29763678"/>
      <w:bookmarkStart w:id="2629" w:name="_Toc36030149"/>
      <w:bookmarkStart w:id="2630" w:name="_Toc37180049"/>
      <w:bookmarkStart w:id="2631" w:name="_Toc45869749"/>
      <w:bookmarkStart w:id="2632" w:name="_Toc52555548"/>
      <w:bookmarkStart w:id="2633" w:name="_Toc61126368"/>
      <w:bookmarkStart w:id="2634" w:name="_Toc67911784"/>
      <w:r w:rsidRPr="009202AA">
        <w:t>9.7.3.4</w:t>
      </w:r>
      <w:r w:rsidRPr="009202AA">
        <w:tab/>
        <w:t>Minimum requirement for single RAT E-UTRA operation</w:t>
      </w:r>
      <w:bookmarkEnd w:id="2627"/>
      <w:bookmarkEnd w:id="2628"/>
      <w:bookmarkEnd w:id="2629"/>
      <w:bookmarkEnd w:id="2630"/>
      <w:bookmarkEnd w:id="2631"/>
      <w:bookmarkEnd w:id="2632"/>
      <w:bookmarkEnd w:id="2633"/>
      <w:bookmarkEnd w:id="2634"/>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635" w:name="_Toc21096712"/>
      <w:bookmarkStart w:id="2636" w:name="_Toc29763679"/>
      <w:bookmarkStart w:id="2637" w:name="_Toc36030150"/>
      <w:bookmarkStart w:id="2638" w:name="_Toc37180050"/>
      <w:bookmarkStart w:id="2639" w:name="_Toc45869750"/>
      <w:bookmarkStart w:id="2640" w:name="_Toc52555549"/>
      <w:bookmarkStart w:id="2641" w:name="_Toc61126369"/>
      <w:bookmarkStart w:id="2642" w:name="_Toc67911785"/>
      <w:r w:rsidRPr="009202AA">
        <w:rPr>
          <w:rFonts w:eastAsia="SimSun"/>
        </w:rPr>
        <w:t>9.7.4</w:t>
      </w:r>
      <w:r w:rsidRPr="009202AA">
        <w:rPr>
          <w:rFonts w:eastAsia="SimSun"/>
        </w:rPr>
        <w:tab/>
        <w:t>OTA Spectrum emission mask</w:t>
      </w:r>
      <w:bookmarkEnd w:id="2635"/>
      <w:bookmarkEnd w:id="2636"/>
      <w:bookmarkEnd w:id="2637"/>
      <w:bookmarkEnd w:id="2638"/>
      <w:bookmarkEnd w:id="2639"/>
      <w:bookmarkEnd w:id="2640"/>
      <w:bookmarkEnd w:id="2641"/>
      <w:bookmarkEnd w:id="2642"/>
    </w:p>
    <w:p w14:paraId="1A0477DB" w14:textId="77777777" w:rsidR="004C4A70" w:rsidRPr="009202AA" w:rsidRDefault="004C4A70" w:rsidP="004C4A70">
      <w:pPr>
        <w:pStyle w:val="Heading4"/>
        <w:rPr>
          <w:rFonts w:eastAsia="SimSun"/>
        </w:rPr>
      </w:pPr>
      <w:bookmarkStart w:id="2643" w:name="_Toc21096713"/>
      <w:bookmarkStart w:id="2644" w:name="_Toc29763680"/>
      <w:bookmarkStart w:id="2645" w:name="_Toc36030151"/>
      <w:bookmarkStart w:id="2646" w:name="_Toc37180051"/>
      <w:bookmarkStart w:id="2647" w:name="_Toc45869751"/>
      <w:bookmarkStart w:id="2648" w:name="_Toc52555550"/>
      <w:bookmarkStart w:id="2649" w:name="_Toc61126370"/>
      <w:bookmarkStart w:id="2650" w:name="_Toc67911786"/>
      <w:r w:rsidRPr="009202AA">
        <w:rPr>
          <w:rFonts w:eastAsia="SimSun"/>
        </w:rPr>
        <w:t>9.7.4.1</w:t>
      </w:r>
      <w:r w:rsidRPr="009202AA">
        <w:rPr>
          <w:rFonts w:eastAsia="SimSun"/>
        </w:rPr>
        <w:tab/>
        <w:t>General</w:t>
      </w:r>
      <w:bookmarkEnd w:id="2643"/>
      <w:bookmarkEnd w:id="2644"/>
      <w:bookmarkEnd w:id="2645"/>
      <w:bookmarkEnd w:id="2646"/>
      <w:bookmarkEnd w:id="2647"/>
      <w:bookmarkEnd w:id="2648"/>
      <w:bookmarkEnd w:id="2649"/>
      <w:bookmarkEnd w:id="26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651" w:name="_Toc21096714"/>
      <w:bookmarkStart w:id="2652" w:name="_Toc29763681"/>
      <w:bookmarkStart w:id="2653" w:name="_Toc36030152"/>
      <w:bookmarkStart w:id="2654" w:name="_Toc37180052"/>
      <w:bookmarkStart w:id="2655" w:name="_Toc45869752"/>
      <w:bookmarkStart w:id="2656" w:name="_Toc52555551"/>
      <w:bookmarkStart w:id="2657" w:name="_Toc61126371"/>
      <w:bookmarkStart w:id="2658" w:name="_Toc67911787"/>
      <w:r w:rsidRPr="009202AA">
        <w:rPr>
          <w:rFonts w:eastAsia="SimSun"/>
        </w:rPr>
        <w:t>9.7.4.2</w:t>
      </w:r>
      <w:r w:rsidRPr="009202AA">
        <w:rPr>
          <w:rFonts w:eastAsia="SimSun"/>
        </w:rPr>
        <w:tab/>
        <w:t>Minimum requirement for MSR operation</w:t>
      </w:r>
      <w:bookmarkEnd w:id="2651"/>
      <w:bookmarkEnd w:id="2652"/>
      <w:bookmarkEnd w:id="2653"/>
      <w:bookmarkEnd w:id="2654"/>
      <w:bookmarkEnd w:id="2655"/>
      <w:bookmarkEnd w:id="2656"/>
      <w:bookmarkEnd w:id="2657"/>
      <w:bookmarkEnd w:id="2658"/>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659" w:name="_Toc21096715"/>
      <w:bookmarkStart w:id="2660" w:name="_Toc29763682"/>
      <w:bookmarkStart w:id="2661" w:name="_Toc36030153"/>
      <w:bookmarkStart w:id="2662" w:name="_Toc37180053"/>
      <w:bookmarkStart w:id="2663" w:name="_Toc45869753"/>
      <w:bookmarkStart w:id="2664" w:name="_Toc52555552"/>
      <w:bookmarkStart w:id="2665" w:name="_Toc61126372"/>
      <w:bookmarkStart w:id="2666" w:name="_Toc67911788"/>
      <w:r w:rsidRPr="009202AA">
        <w:rPr>
          <w:rFonts w:eastAsia="SimSun"/>
        </w:rPr>
        <w:t>9.7.4.3</w:t>
      </w:r>
      <w:r w:rsidRPr="009202AA">
        <w:rPr>
          <w:rFonts w:eastAsia="SimSun"/>
        </w:rPr>
        <w:tab/>
        <w:t>Minimum requirement for single RAT UTRA operation</w:t>
      </w:r>
      <w:bookmarkEnd w:id="2659"/>
      <w:bookmarkEnd w:id="2660"/>
      <w:bookmarkEnd w:id="2661"/>
      <w:bookmarkEnd w:id="2662"/>
      <w:bookmarkEnd w:id="2663"/>
      <w:bookmarkEnd w:id="2664"/>
      <w:bookmarkEnd w:id="2665"/>
      <w:bookmarkEnd w:id="2666"/>
    </w:p>
    <w:p w14:paraId="366C5E1A" w14:textId="77777777" w:rsidR="004C4A70" w:rsidRPr="009202AA" w:rsidRDefault="004C4A70" w:rsidP="004C4A70">
      <w:pPr>
        <w:pStyle w:val="Heading5"/>
        <w:rPr>
          <w:rFonts w:eastAsia="SimSun"/>
        </w:rPr>
      </w:pPr>
      <w:bookmarkStart w:id="2667" w:name="_Toc21096716"/>
      <w:bookmarkStart w:id="2668" w:name="_Toc29763683"/>
      <w:bookmarkStart w:id="2669" w:name="_Toc36030154"/>
      <w:bookmarkStart w:id="2670" w:name="_Toc37180054"/>
      <w:bookmarkStart w:id="2671" w:name="_Toc45869754"/>
      <w:bookmarkStart w:id="2672" w:name="_Toc52555553"/>
      <w:bookmarkStart w:id="2673" w:name="_Toc61126373"/>
      <w:bookmarkStart w:id="2674" w:name="_Toc67911789"/>
      <w:r w:rsidRPr="009202AA">
        <w:rPr>
          <w:rFonts w:eastAsia="SimSun"/>
        </w:rPr>
        <w:t>9.7.4.3.1</w:t>
      </w:r>
      <w:r w:rsidRPr="009202AA">
        <w:rPr>
          <w:rFonts w:eastAsia="SimSun"/>
        </w:rPr>
        <w:tab/>
        <w:t>General</w:t>
      </w:r>
      <w:bookmarkEnd w:id="2667"/>
      <w:bookmarkEnd w:id="2668"/>
      <w:bookmarkEnd w:id="2669"/>
      <w:bookmarkEnd w:id="2670"/>
      <w:bookmarkEnd w:id="2671"/>
      <w:bookmarkEnd w:id="2672"/>
      <w:bookmarkEnd w:id="2673"/>
      <w:bookmarkEnd w:id="2674"/>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675" w:name="_Toc21096717"/>
      <w:bookmarkStart w:id="2676" w:name="_Toc29763684"/>
      <w:bookmarkStart w:id="2677" w:name="_Toc36030155"/>
      <w:bookmarkStart w:id="2678" w:name="_Toc37180055"/>
      <w:bookmarkStart w:id="2679" w:name="_Toc45869755"/>
      <w:bookmarkStart w:id="2680" w:name="_Toc52555554"/>
      <w:bookmarkStart w:id="2681" w:name="_Toc61126374"/>
      <w:bookmarkStart w:id="2682" w:name="_Toc67911790"/>
      <w:r w:rsidRPr="009202AA">
        <w:rPr>
          <w:rFonts w:eastAsia="SimSun"/>
        </w:rPr>
        <w:t>9.7.4.3.2</w:t>
      </w:r>
      <w:r w:rsidRPr="009202AA">
        <w:rPr>
          <w:rFonts w:eastAsia="SimSun"/>
        </w:rPr>
        <w:tab/>
        <w:t>Minimum requirements for single RAT UTRA FDD operation</w:t>
      </w:r>
      <w:bookmarkEnd w:id="2675"/>
      <w:bookmarkEnd w:id="2676"/>
      <w:bookmarkEnd w:id="2677"/>
      <w:bookmarkEnd w:id="2678"/>
      <w:bookmarkEnd w:id="2679"/>
      <w:bookmarkEnd w:id="2680"/>
      <w:bookmarkEnd w:id="2681"/>
      <w:bookmarkEnd w:id="2682"/>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45pt" o:ole="" fillcolor="window">
            <v:imagedata r:id="rId107" o:title=""/>
          </v:shape>
          <o:OLEObject Type="Embed" ProgID="PowerPoint.Slide.8" ShapeID="_x0000_i1075" DrawAspect="Content" ObjectID="_167938600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25pt;height:28.8pt" o:ole="" fillcolor="window">
                  <v:imagedata r:id="rId109" o:title=""/>
                </v:shape>
                <o:OLEObject Type="Embed" ProgID="Equation.3" ShapeID="_x0000_i1076" DrawAspect="Content" ObjectID="_167938600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25pt;height:28.8pt" o:ole="" fillcolor="window">
                  <v:imagedata r:id="rId109" o:title=""/>
                </v:shape>
                <o:OLEObject Type="Embed" ProgID="Equation.3" ShapeID="_x0000_i1077" DrawAspect="Content" ObjectID="_167938600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4pt;height:28.8pt" o:ole="" fillcolor="window">
                  <v:imagedata r:id="rId112" o:title=""/>
                </v:shape>
                <o:OLEObject Type="Embed" ProgID="Equation.3" ShapeID="_x0000_i1078" DrawAspect="Content" ObjectID="_167938600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683" w:name="_Toc21096718"/>
      <w:bookmarkStart w:id="2684" w:name="_Toc29763685"/>
      <w:bookmarkStart w:id="2685" w:name="_Toc36030156"/>
      <w:bookmarkStart w:id="2686" w:name="_Toc37180056"/>
      <w:bookmarkStart w:id="2687" w:name="_Toc45869756"/>
      <w:bookmarkStart w:id="2688" w:name="_Toc52555555"/>
      <w:bookmarkStart w:id="2689" w:name="_Toc61126375"/>
      <w:bookmarkStart w:id="2690" w:name="_Toc67911791"/>
      <w:r w:rsidRPr="009202AA">
        <w:t>9.7.4.4</w:t>
      </w:r>
      <w:r w:rsidRPr="009202AA">
        <w:tab/>
        <w:t>Minimum requirement for single RAT E-UTRA operation</w:t>
      </w:r>
      <w:bookmarkEnd w:id="2683"/>
      <w:bookmarkEnd w:id="2684"/>
      <w:bookmarkEnd w:id="2685"/>
      <w:bookmarkEnd w:id="2686"/>
      <w:bookmarkEnd w:id="2687"/>
      <w:bookmarkEnd w:id="2688"/>
      <w:bookmarkEnd w:id="2689"/>
      <w:bookmarkEnd w:id="269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691" w:name="_Toc21096719"/>
      <w:bookmarkStart w:id="2692" w:name="_Toc29763686"/>
      <w:bookmarkStart w:id="2693" w:name="_Toc36030157"/>
      <w:bookmarkStart w:id="2694" w:name="_Toc37180057"/>
      <w:bookmarkStart w:id="2695" w:name="_Toc45869757"/>
      <w:bookmarkStart w:id="2696" w:name="_Toc52555556"/>
      <w:bookmarkStart w:id="2697" w:name="_Toc61126376"/>
      <w:bookmarkStart w:id="2698" w:name="_Toc67911792"/>
      <w:r w:rsidRPr="009202AA">
        <w:t>9.7.5</w:t>
      </w:r>
      <w:r w:rsidRPr="009202AA">
        <w:tab/>
        <w:t>OTA Operating band unwanted emission</w:t>
      </w:r>
      <w:bookmarkEnd w:id="2691"/>
      <w:bookmarkEnd w:id="2692"/>
      <w:bookmarkEnd w:id="2693"/>
      <w:bookmarkEnd w:id="2694"/>
      <w:bookmarkEnd w:id="2695"/>
      <w:bookmarkEnd w:id="2696"/>
      <w:bookmarkEnd w:id="2697"/>
      <w:bookmarkEnd w:id="2698"/>
      <w:r w:rsidRPr="009202AA">
        <w:tab/>
      </w:r>
    </w:p>
    <w:p w14:paraId="04532869" w14:textId="77777777" w:rsidR="004C4A70" w:rsidRPr="009202AA" w:rsidRDefault="004C4A70" w:rsidP="004C4A70">
      <w:pPr>
        <w:pStyle w:val="Heading4"/>
      </w:pPr>
      <w:bookmarkStart w:id="2699" w:name="_Toc21096720"/>
      <w:bookmarkStart w:id="2700" w:name="_Toc29763687"/>
      <w:bookmarkStart w:id="2701" w:name="_Toc36030158"/>
      <w:bookmarkStart w:id="2702" w:name="_Toc37180058"/>
      <w:bookmarkStart w:id="2703" w:name="_Toc45869758"/>
      <w:bookmarkStart w:id="2704" w:name="_Toc52555557"/>
      <w:bookmarkStart w:id="2705" w:name="_Toc61126377"/>
      <w:bookmarkStart w:id="2706" w:name="_Toc67911793"/>
      <w:r w:rsidRPr="009202AA">
        <w:t>9.7.5.1</w:t>
      </w:r>
      <w:r w:rsidRPr="009202AA">
        <w:tab/>
        <w:t>General</w:t>
      </w:r>
      <w:bookmarkEnd w:id="2699"/>
      <w:bookmarkEnd w:id="2700"/>
      <w:bookmarkEnd w:id="2701"/>
      <w:bookmarkEnd w:id="2702"/>
      <w:bookmarkEnd w:id="2703"/>
      <w:bookmarkEnd w:id="2704"/>
      <w:bookmarkEnd w:id="2705"/>
      <w:bookmarkEnd w:id="2706"/>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707" w:name="_Toc21096721"/>
      <w:bookmarkStart w:id="2708" w:name="_Toc29763688"/>
      <w:bookmarkStart w:id="2709" w:name="_Toc36030159"/>
      <w:bookmarkStart w:id="2710" w:name="_Toc37180059"/>
      <w:bookmarkStart w:id="2711" w:name="_Toc45869759"/>
      <w:bookmarkStart w:id="2712" w:name="_Toc52555558"/>
      <w:bookmarkStart w:id="2713" w:name="_Toc61126378"/>
      <w:bookmarkStart w:id="2714" w:name="_Toc67911794"/>
      <w:r w:rsidRPr="009202AA">
        <w:rPr>
          <w:rFonts w:eastAsia="SimSun"/>
        </w:rPr>
        <w:t>9.7.5.2</w:t>
      </w:r>
      <w:r w:rsidRPr="009202AA">
        <w:rPr>
          <w:rFonts w:eastAsia="SimSun"/>
        </w:rPr>
        <w:tab/>
        <w:t>Minimum requirement for MSR operation</w:t>
      </w:r>
      <w:bookmarkEnd w:id="2707"/>
      <w:bookmarkEnd w:id="2708"/>
      <w:bookmarkEnd w:id="2709"/>
      <w:bookmarkEnd w:id="2710"/>
      <w:bookmarkEnd w:id="2711"/>
      <w:bookmarkEnd w:id="2712"/>
      <w:bookmarkEnd w:id="2713"/>
      <w:bookmarkEnd w:id="2714"/>
      <w:r w:rsidRPr="009202AA">
        <w:rPr>
          <w:rFonts w:eastAsia="SimSun"/>
        </w:rPr>
        <w:tab/>
      </w:r>
    </w:p>
    <w:p w14:paraId="08C67942" w14:textId="77777777" w:rsidR="004C4A70" w:rsidRPr="009202AA" w:rsidRDefault="004C4A70" w:rsidP="004C4A70">
      <w:pPr>
        <w:pStyle w:val="Heading5"/>
        <w:rPr>
          <w:rFonts w:eastAsia="SimSun"/>
        </w:rPr>
      </w:pPr>
      <w:bookmarkStart w:id="2715" w:name="_Toc21096722"/>
      <w:bookmarkStart w:id="2716" w:name="_Toc29763689"/>
      <w:bookmarkStart w:id="2717" w:name="_Toc36030160"/>
      <w:bookmarkStart w:id="2718" w:name="_Toc37180060"/>
      <w:bookmarkStart w:id="2719" w:name="_Toc45869760"/>
      <w:bookmarkStart w:id="2720" w:name="_Toc52555559"/>
      <w:bookmarkStart w:id="2721" w:name="_Toc61126379"/>
      <w:bookmarkStart w:id="2722" w:name="_Toc67911795"/>
      <w:r w:rsidRPr="009202AA">
        <w:rPr>
          <w:rFonts w:eastAsia="SimSun"/>
        </w:rPr>
        <w:t>9.7.5.2.1</w:t>
      </w:r>
      <w:r w:rsidRPr="009202AA">
        <w:rPr>
          <w:rFonts w:eastAsia="SimSun"/>
        </w:rPr>
        <w:tab/>
        <w:t>General</w:t>
      </w:r>
      <w:bookmarkEnd w:id="2715"/>
      <w:bookmarkEnd w:id="2716"/>
      <w:bookmarkEnd w:id="2717"/>
      <w:bookmarkEnd w:id="2718"/>
      <w:bookmarkEnd w:id="2719"/>
      <w:bookmarkEnd w:id="2720"/>
      <w:bookmarkEnd w:id="2721"/>
      <w:bookmarkEnd w:id="2722"/>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723" w:name="_Toc21096723"/>
      <w:bookmarkStart w:id="2724" w:name="_Toc29763690"/>
      <w:bookmarkStart w:id="2725" w:name="_Toc36030161"/>
      <w:bookmarkStart w:id="2726" w:name="_Toc37180061"/>
      <w:bookmarkStart w:id="2727" w:name="_Toc45869761"/>
      <w:bookmarkStart w:id="2728" w:name="_Toc52555560"/>
      <w:bookmarkStart w:id="2729" w:name="_Toc61126380"/>
      <w:bookmarkStart w:id="2730" w:name="_Toc67911796"/>
      <w:r w:rsidRPr="009202AA">
        <w:rPr>
          <w:rFonts w:eastAsia="SimSun"/>
        </w:rPr>
        <w:t>9.7.5.2.2</w:t>
      </w:r>
      <w:r w:rsidRPr="009202AA">
        <w:rPr>
          <w:rFonts w:eastAsia="SimSun"/>
        </w:rPr>
        <w:tab/>
        <w:t>Minimum requirements for Band Categories 1 and 3</w:t>
      </w:r>
      <w:bookmarkEnd w:id="2723"/>
      <w:bookmarkEnd w:id="2724"/>
      <w:bookmarkEnd w:id="2725"/>
      <w:bookmarkEnd w:id="2726"/>
      <w:bookmarkEnd w:id="2727"/>
      <w:bookmarkEnd w:id="2728"/>
      <w:bookmarkEnd w:id="2729"/>
      <w:bookmarkEnd w:id="273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9pt;height:29.45pt" o:ole="" fillcolor="window">
                  <v:imagedata r:id="rId114" o:title=""/>
                </v:shape>
                <o:OLEObject Type="Embed" ProgID="Equation.3" ShapeID="_x0000_i1079" DrawAspect="Content" ObjectID="_167938600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73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2pt;height:28.8pt" o:ole="">
                  <v:imagedata r:id="rId116" o:title=""/>
                </v:shape>
                <o:OLEObject Type="Embed" ProgID="Equation.3" ShapeID="_x0000_i1080" DrawAspect="Content" ObjectID="_1679386005" r:id="rId117"/>
              </w:object>
            </w:r>
            <w:bookmarkEnd w:id="273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2pt;height:28.8pt" o:ole="">
                  <v:imagedata r:id="rId116" o:title=""/>
                </v:shape>
                <o:OLEObject Type="Embed" ProgID="Equation.3" ShapeID="_x0000_i1081" DrawAspect="Content" ObjectID="_167938600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6.9pt;mso-wrap-style:square;mso-position-horizontal-relative:page;mso-position-vertical-relative:page" o:ole="">
                  <v:fill o:detectmouseclick="t"/>
                  <v:imagedata r:id="rId119" o:title=""/>
                </v:shape>
                <o:OLEObject Type="Embed" ProgID="Equation.3" ShapeID="对象 102" DrawAspect="Content" ObjectID="_167938600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6.9pt;mso-wrap-style:square;mso-position-horizontal-relative:page;mso-position-vertical-relative:page" o:ole="">
                  <v:fill o:detectmouseclick="t"/>
                  <v:imagedata r:id="rId121" o:title=""/>
                </v:shape>
                <o:OLEObject Type="Embed" ProgID="Equation.3" ShapeID="对象 103" DrawAspect="Content" ObjectID="_167938600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732" w:name="_Toc21096724"/>
      <w:bookmarkStart w:id="2733" w:name="_Toc29763691"/>
      <w:bookmarkStart w:id="2734" w:name="_Toc36030162"/>
      <w:bookmarkStart w:id="2735" w:name="_Toc37180062"/>
      <w:bookmarkStart w:id="2736" w:name="_Toc45869762"/>
      <w:bookmarkStart w:id="2737" w:name="_Toc52555561"/>
      <w:bookmarkStart w:id="2738" w:name="_Toc61126381"/>
      <w:bookmarkStart w:id="2739" w:name="_Toc67911797"/>
      <w:r w:rsidRPr="009202AA">
        <w:t>9.7.5.2.3</w:t>
      </w:r>
      <w:r w:rsidRPr="009202AA">
        <w:tab/>
      </w:r>
      <w:r w:rsidRPr="009202AA">
        <w:rPr>
          <w:i/>
        </w:rPr>
        <w:t>Minimum requirement</w:t>
      </w:r>
      <w:r w:rsidRPr="009202AA">
        <w:t xml:space="preserve"> for Band Category 2</w:t>
      </w:r>
      <w:bookmarkEnd w:id="2732"/>
      <w:bookmarkEnd w:id="2733"/>
      <w:bookmarkEnd w:id="2734"/>
      <w:bookmarkEnd w:id="2735"/>
      <w:bookmarkEnd w:id="2736"/>
      <w:bookmarkEnd w:id="2737"/>
      <w:bookmarkEnd w:id="2738"/>
      <w:bookmarkEnd w:id="2739"/>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5pt;height:39.45pt;mso-wrap-style:square;mso-position-horizontal-relative:page;mso-position-vertical-relative:page" o:ole="">
                  <v:imagedata r:id="rId123" o:title=""/>
                </v:shape>
                <o:OLEObject Type="Embed" ProgID="Equation.3" ShapeID="对象 139" DrawAspect="Content" ObjectID="_167938600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35pt;height:39.45pt;mso-wrap-style:square;mso-position-horizontal-relative:page;mso-position-vertical-relative:page" o:ole="">
                  <v:imagedata r:id="rId125" o:title=""/>
                </v:shape>
                <o:OLEObject Type="Embed" ProgID="Equation.3" ShapeID="对象 140" DrawAspect="Content" ObjectID="_167938601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30.25pt;height:28.8pt" o:ole="">
                  <v:imagedata r:id="rId127" o:title=""/>
                </v:shape>
                <o:OLEObject Type="Embed" ProgID="Equation.3" ShapeID="_x0000_i1086" DrawAspect="Content" ObjectID="_167938601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6pt;height:28.8pt" o:ole="">
                  <v:imagedata r:id="rId129" o:title=""/>
                </v:shape>
                <o:OLEObject Type="Embed" ProgID="Equation.3" ShapeID="_x0000_i1087" DrawAspect="Content" ObjectID="_167938601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85pt;height:39.45pt;mso-wrap-style:square;mso-position-horizontal-relative:page;mso-position-vertical-relative:page" o:ole="">
                  <v:imagedata r:id="rId131" o:title=""/>
                </v:shape>
                <o:OLEObject Type="Embed" ProgID="Equation.3" ShapeID="对象 143" DrawAspect="Content" ObjectID="_167938601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45pt;mso-wrap-style:square;mso-position-horizontal-relative:page;mso-position-vertical-relative:page" o:ole="">
                  <v:imagedata r:id="rId133" o:title=""/>
                </v:shape>
                <o:OLEObject Type="Embed" ProgID="Equation.3" ShapeID="对象 144" DrawAspect="Content" ObjectID="_167938601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4pt;height:28.8pt" o:ole="">
                  <v:imagedata r:id="rId135" o:title=""/>
                </v:shape>
                <o:OLEObject Type="Embed" ProgID="Equation.3" ShapeID="_x0000_i1090" DrawAspect="Content" ObjectID="_167938601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75pt;height:41.95pt;mso-wrap-style:square;mso-position-horizontal-relative:page;mso-position-vertical-relative:page" o:ole="">
                  <v:fill o:detectmouseclick="t"/>
                  <v:imagedata r:id="rId137" o:title=""/>
                </v:shape>
                <o:OLEObject Type="Embed" ProgID="Equation.3" ShapeID="对象 109" DrawAspect="Content" ObjectID="_167938601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35pt;height:41.95pt;mso-wrap-style:square;mso-position-horizontal-relative:page;mso-position-vertical-relative:page" o:ole="">
                  <v:fill o:detectmouseclick="t"/>
                  <v:imagedata r:id="rId139" o:title=""/>
                </v:shape>
                <o:OLEObject Type="Embed" ProgID="Equation.3" ShapeID="对象 110" DrawAspect="Content" ObjectID="_167938601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740" w:name="_Toc21096725"/>
      <w:bookmarkStart w:id="2741" w:name="_Toc29763692"/>
      <w:bookmarkStart w:id="2742" w:name="_Toc36030163"/>
      <w:bookmarkStart w:id="2743" w:name="_Toc37180063"/>
      <w:bookmarkStart w:id="2744" w:name="_Toc45869763"/>
      <w:bookmarkStart w:id="2745" w:name="_Toc52555562"/>
      <w:bookmarkStart w:id="2746" w:name="_Toc61126382"/>
      <w:bookmarkStart w:id="2747" w:name="_Toc67911798"/>
      <w:r w:rsidRPr="009202AA">
        <w:rPr>
          <w:rFonts w:eastAsia="SimSun"/>
        </w:rPr>
        <w:t>9.7.5.2.4</w:t>
      </w:r>
      <w:r w:rsidRPr="009202AA">
        <w:rPr>
          <w:rFonts w:eastAsia="SimSun"/>
        </w:rPr>
        <w:tab/>
        <w:t>Additional requirements</w:t>
      </w:r>
      <w:bookmarkEnd w:id="2740"/>
      <w:bookmarkEnd w:id="2741"/>
      <w:bookmarkEnd w:id="2742"/>
      <w:bookmarkEnd w:id="2743"/>
      <w:bookmarkEnd w:id="2744"/>
      <w:bookmarkEnd w:id="2745"/>
      <w:bookmarkEnd w:id="2746"/>
      <w:bookmarkEnd w:id="2747"/>
    </w:p>
    <w:p w14:paraId="588A2DF6" w14:textId="77777777" w:rsidR="004C4A70" w:rsidRPr="009202AA" w:rsidRDefault="004C4A70" w:rsidP="004C4A70">
      <w:pPr>
        <w:pStyle w:val="Heading6"/>
      </w:pPr>
      <w:bookmarkStart w:id="2748" w:name="_Toc21096726"/>
      <w:bookmarkStart w:id="2749" w:name="_Toc29763693"/>
      <w:bookmarkStart w:id="2750" w:name="_Toc36030164"/>
      <w:bookmarkStart w:id="2751" w:name="_Toc37180064"/>
      <w:bookmarkStart w:id="2752" w:name="_Toc45869764"/>
      <w:bookmarkStart w:id="2753" w:name="_Toc52555563"/>
      <w:bookmarkStart w:id="2754" w:name="_Toc61126383"/>
      <w:bookmarkStart w:id="2755" w:name="_Toc67911799"/>
      <w:r w:rsidRPr="009202AA">
        <w:t>9.7.5.2.4.1</w:t>
      </w:r>
      <w:r w:rsidRPr="009202AA">
        <w:tab/>
        <w:t>Limits in FCC Title 47</w:t>
      </w:r>
      <w:bookmarkEnd w:id="2748"/>
      <w:bookmarkEnd w:id="2749"/>
      <w:bookmarkEnd w:id="2750"/>
      <w:bookmarkEnd w:id="2751"/>
      <w:bookmarkEnd w:id="2752"/>
      <w:bookmarkEnd w:id="2753"/>
      <w:bookmarkEnd w:id="2754"/>
      <w:bookmarkEnd w:id="2755"/>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756" w:name="_Toc21096727"/>
      <w:bookmarkStart w:id="2757" w:name="_Toc29763694"/>
      <w:bookmarkStart w:id="2758" w:name="_Toc36030165"/>
      <w:bookmarkStart w:id="2759" w:name="_Toc37180065"/>
      <w:bookmarkStart w:id="2760" w:name="_Toc45869765"/>
      <w:bookmarkStart w:id="2761" w:name="_Toc52555564"/>
      <w:bookmarkStart w:id="2762" w:name="_Toc61126384"/>
      <w:bookmarkStart w:id="2763" w:name="_Toc67911800"/>
      <w:r w:rsidRPr="009202AA">
        <w:t>9.7.5.2.4.2</w:t>
      </w:r>
      <w:r w:rsidRPr="009202AA">
        <w:tab/>
        <w:t>Unsynchronized operation for BC3</w:t>
      </w:r>
      <w:bookmarkEnd w:id="2756"/>
      <w:bookmarkEnd w:id="2757"/>
      <w:bookmarkEnd w:id="2758"/>
      <w:bookmarkEnd w:id="2759"/>
      <w:bookmarkEnd w:id="2760"/>
      <w:bookmarkEnd w:id="2761"/>
      <w:bookmarkEnd w:id="2762"/>
      <w:bookmarkEnd w:id="2763"/>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764" w:name="_Toc21096728"/>
      <w:bookmarkStart w:id="2765" w:name="_Toc29763695"/>
      <w:bookmarkStart w:id="2766" w:name="_Toc36030166"/>
      <w:bookmarkStart w:id="2767" w:name="_Toc37180066"/>
      <w:bookmarkStart w:id="2768" w:name="_Toc45869766"/>
      <w:bookmarkStart w:id="2769" w:name="_Toc52555565"/>
      <w:bookmarkStart w:id="2770" w:name="_Toc61126385"/>
      <w:bookmarkStart w:id="2771" w:name="_Toc67911801"/>
      <w:r w:rsidRPr="009202AA">
        <w:t>9.7.5.2.4.3</w:t>
      </w:r>
      <w:r w:rsidRPr="009202AA">
        <w:tab/>
        <w:t>Protection of DTT</w:t>
      </w:r>
      <w:bookmarkEnd w:id="2764"/>
      <w:bookmarkEnd w:id="2765"/>
      <w:bookmarkEnd w:id="2766"/>
      <w:bookmarkEnd w:id="2767"/>
      <w:bookmarkEnd w:id="2768"/>
      <w:bookmarkEnd w:id="2769"/>
      <w:bookmarkEnd w:id="2770"/>
      <w:bookmarkEnd w:id="277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2772" w:name="_Toc52555566"/>
      <w:bookmarkStart w:id="2773" w:name="_Toc61126386"/>
      <w:bookmarkStart w:id="2774" w:name="_Toc67911802"/>
      <w:r w:rsidRPr="009202AA">
        <w:t>9.7.5.2.4.4</w:t>
      </w:r>
      <w:r w:rsidRPr="009202AA">
        <w:tab/>
      </w:r>
      <w:bookmarkEnd w:id="2772"/>
      <w:r w:rsidR="0032518B">
        <w:t>Void</w:t>
      </w:r>
      <w:bookmarkEnd w:id="2773"/>
      <w:bookmarkEnd w:id="2774"/>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775" w:name="_Toc486925406"/>
      <w:bookmarkStart w:id="2776" w:name="_Toc52555567"/>
      <w:bookmarkStart w:id="2777" w:name="_Toc61126387"/>
      <w:bookmarkStart w:id="2778" w:name="_Toc67911803"/>
      <w:r w:rsidRPr="009202AA">
        <w:t>9.7.5.2.4.5</w:t>
      </w:r>
      <w:r w:rsidRPr="009202AA">
        <w:tab/>
        <w:t>Co-existence with RNSS/GPS services in North America</w:t>
      </w:r>
      <w:bookmarkEnd w:id="2775"/>
      <w:bookmarkEnd w:id="2776"/>
      <w:bookmarkEnd w:id="2777"/>
      <w:bookmarkEnd w:id="2778"/>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72CE3">
        <w:trPr>
          <w:cantSplit/>
          <w:jc w:val="center"/>
        </w:trPr>
        <w:tc>
          <w:tcPr>
            <w:tcW w:w="1530" w:type="dxa"/>
          </w:tcPr>
          <w:p w14:paraId="4F910CAB" w14:textId="77777777" w:rsidR="00D91F89" w:rsidRPr="00B15EF5" w:rsidRDefault="00D91F89" w:rsidP="00972CE3">
            <w:pPr>
              <w:pStyle w:val="TAH"/>
              <w:rPr>
                <w:rFonts w:cs="v5.0.0"/>
              </w:rPr>
            </w:pPr>
            <w:r w:rsidRPr="00B15EF5">
              <w:rPr>
                <w:rFonts w:cs="v5.0.0"/>
              </w:rPr>
              <w:t>Operating Band</w:t>
            </w:r>
          </w:p>
        </w:tc>
        <w:tc>
          <w:tcPr>
            <w:tcW w:w="1432" w:type="dxa"/>
          </w:tcPr>
          <w:p w14:paraId="0A9FE52D" w14:textId="77777777" w:rsidR="00D91F89" w:rsidRPr="00B15EF5" w:rsidRDefault="00D91F89" w:rsidP="00972CE3">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72CE3">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72CE3">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72CE3">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72CE3">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72CE3">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72CE3">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72CE3">
        <w:trPr>
          <w:cantSplit/>
          <w:jc w:val="center"/>
        </w:trPr>
        <w:tc>
          <w:tcPr>
            <w:tcW w:w="1530" w:type="dxa"/>
            <w:vMerge w:val="restart"/>
            <w:vAlign w:val="center"/>
          </w:tcPr>
          <w:p w14:paraId="77481D17" w14:textId="77777777" w:rsidR="00D91F89" w:rsidRPr="00B15EF5" w:rsidRDefault="00D91F89" w:rsidP="00972CE3">
            <w:pPr>
              <w:pStyle w:val="TAC"/>
              <w:rPr>
                <w:rFonts w:cs="v5.0.0"/>
              </w:rPr>
            </w:pPr>
            <w:r w:rsidRPr="00B15EF5">
              <w:rPr>
                <w:rFonts w:cs="v5.0.0"/>
              </w:rPr>
              <w:t>24</w:t>
            </w:r>
          </w:p>
        </w:tc>
        <w:tc>
          <w:tcPr>
            <w:tcW w:w="1432" w:type="dxa"/>
          </w:tcPr>
          <w:p w14:paraId="24910274" w14:textId="77777777" w:rsidR="00D91F89" w:rsidRPr="00B15EF5" w:rsidRDefault="00D91F89" w:rsidP="00972CE3">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72CE3">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72CE3">
            <w:pPr>
              <w:pStyle w:val="TAC"/>
              <w:rPr>
                <w:rFonts w:cs="v5.0.0"/>
              </w:rPr>
            </w:pPr>
          </w:p>
        </w:tc>
        <w:tc>
          <w:tcPr>
            <w:tcW w:w="2708" w:type="dxa"/>
          </w:tcPr>
          <w:p w14:paraId="7A1A19EF" w14:textId="77777777" w:rsidR="00D91F89" w:rsidRPr="00B15EF5" w:rsidRDefault="00D91F89" w:rsidP="00972CE3">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72CE3">
        <w:trPr>
          <w:cantSplit/>
          <w:jc w:val="center"/>
        </w:trPr>
        <w:tc>
          <w:tcPr>
            <w:tcW w:w="1530" w:type="dxa"/>
            <w:vMerge/>
          </w:tcPr>
          <w:p w14:paraId="05E4BF28" w14:textId="77777777" w:rsidR="00D91F89" w:rsidRPr="00B15EF5" w:rsidRDefault="00D91F89" w:rsidP="00972CE3">
            <w:pPr>
              <w:pStyle w:val="TAC"/>
              <w:rPr>
                <w:rFonts w:cs="v5.0.0"/>
              </w:rPr>
            </w:pPr>
          </w:p>
        </w:tc>
        <w:tc>
          <w:tcPr>
            <w:tcW w:w="1432" w:type="dxa"/>
          </w:tcPr>
          <w:p w14:paraId="33861A54" w14:textId="77777777" w:rsidR="00D91F89" w:rsidRPr="00B15EF5" w:rsidRDefault="00D91F89" w:rsidP="00972CE3">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72CE3">
            <w:pPr>
              <w:pStyle w:val="TAC"/>
              <w:rPr>
                <w:rFonts w:cs="Arial"/>
              </w:rPr>
            </w:pPr>
          </w:p>
        </w:tc>
      </w:tr>
      <w:tr w:rsidR="00D91F89" w:rsidRPr="00B15EF5" w14:paraId="1BCD03E9" w14:textId="77777777" w:rsidTr="00972CE3">
        <w:trPr>
          <w:cantSplit/>
          <w:jc w:val="center"/>
        </w:trPr>
        <w:tc>
          <w:tcPr>
            <w:tcW w:w="1530" w:type="dxa"/>
            <w:vMerge/>
          </w:tcPr>
          <w:p w14:paraId="65A36E5D" w14:textId="77777777" w:rsidR="00D91F89" w:rsidRPr="00B15EF5" w:rsidRDefault="00D91F89" w:rsidP="00972CE3">
            <w:pPr>
              <w:pStyle w:val="TAC"/>
              <w:rPr>
                <w:rFonts w:cs="v5.0.0"/>
              </w:rPr>
            </w:pPr>
          </w:p>
        </w:tc>
        <w:tc>
          <w:tcPr>
            <w:tcW w:w="1432" w:type="dxa"/>
          </w:tcPr>
          <w:p w14:paraId="49CDC026" w14:textId="77777777" w:rsidR="00D91F89" w:rsidRPr="00B15EF5" w:rsidRDefault="00D91F89" w:rsidP="00972CE3">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72CE3">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7AAE2A5E" w14:textId="77777777" w:rsidR="000A0A1A" w:rsidRPr="009202AA" w:rsidRDefault="000A0A1A" w:rsidP="000A0A1A">
      <w:pPr>
        <w:pStyle w:val="Heading6"/>
      </w:pPr>
      <w:bookmarkStart w:id="2779" w:name="_Toc52555568"/>
      <w:bookmarkStart w:id="2780" w:name="_Toc61126388"/>
      <w:bookmarkStart w:id="2781" w:name="_Toc67911804"/>
      <w:r w:rsidRPr="009202AA">
        <w:t>9.7.5.2.4.6</w:t>
      </w:r>
      <w:r w:rsidRPr="009202AA">
        <w:tab/>
        <w:t>Additional requirements for band 41</w:t>
      </w:r>
      <w:bookmarkEnd w:id="2779"/>
      <w:bookmarkEnd w:id="2780"/>
      <w:bookmarkEnd w:id="2781"/>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782" w:name="_Toc52555569"/>
      <w:bookmarkStart w:id="2783" w:name="_Toc61126389"/>
      <w:bookmarkStart w:id="2784" w:name="_Toc67911805"/>
      <w:bookmarkStart w:id="2785" w:name="_Toc486925408"/>
      <w:bookmarkStart w:id="2786" w:name="_Hlk488398243"/>
      <w:r w:rsidRPr="009202AA">
        <w:t>9.7.5.2.4.7</w:t>
      </w:r>
      <w:r w:rsidRPr="009202AA">
        <w:tab/>
        <w:t>Additional band 32, 50, 51, 74, 75 and 76 unwanted emissions</w:t>
      </w:r>
      <w:bookmarkEnd w:id="2782"/>
      <w:bookmarkEnd w:id="2783"/>
      <w:bookmarkEnd w:id="2784"/>
    </w:p>
    <w:bookmarkEnd w:id="2785"/>
    <w:p w14:paraId="5E4C198D" w14:textId="666A6200" w:rsidR="000A0A1A" w:rsidRPr="009202AA" w:rsidRDefault="000A0A1A" w:rsidP="000A0A1A">
      <w:r w:rsidRPr="009202AA">
        <w:t xml:space="preserve">In certain regions, the following requirements may apply to BS operating in Band 32 within 1452-1492 MHz, </w:t>
      </w:r>
      <w:bookmarkStart w:id="2787" w:name="_Hlk488398933"/>
      <w:r w:rsidRPr="009202AA">
        <w:t>in Band 75 within 1432-1517 MHz and in Band 76 within 1427-1432 MHz.</w:t>
      </w:r>
      <w:bookmarkEnd w:id="2787"/>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78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788"/>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789"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786"/>
      <w:bookmarkEnd w:id="278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790" w:name="_Toc52555570"/>
      <w:bookmarkStart w:id="2791" w:name="_Toc61126390"/>
      <w:bookmarkStart w:id="2792" w:name="_Toc67911806"/>
      <w:r w:rsidRPr="009202AA">
        <w:t xml:space="preserve">9.7.5.2.4.8 </w:t>
      </w:r>
      <w:r w:rsidRPr="009202AA">
        <w:tab/>
        <w:t>Additional requirements for band 45</w:t>
      </w:r>
      <w:bookmarkEnd w:id="2790"/>
      <w:bookmarkEnd w:id="2791"/>
      <w:bookmarkEnd w:id="2792"/>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793" w:name="_Toc52555571"/>
      <w:bookmarkStart w:id="2794" w:name="_Toc61126391"/>
      <w:bookmarkStart w:id="2795" w:name="_Toc67911807"/>
      <w:r w:rsidRPr="009202AA">
        <w:t xml:space="preserve">9.7.5.2.4.9 </w:t>
      </w:r>
      <w:r w:rsidRPr="009202AA">
        <w:tab/>
        <w:t>Additional requirements for band 48</w:t>
      </w:r>
      <w:bookmarkEnd w:id="2793"/>
      <w:bookmarkEnd w:id="2794"/>
      <w:bookmarkEnd w:id="2795"/>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796" w:name="_Toc52555572"/>
      <w:bookmarkStart w:id="2797" w:name="_Toc61126392"/>
      <w:bookmarkStart w:id="2798" w:name="_Toc67911808"/>
      <w:r w:rsidRPr="009202AA">
        <w:t xml:space="preserve">9.7.5.2.4.10 </w:t>
      </w:r>
      <w:r w:rsidRPr="009202AA">
        <w:tab/>
        <w:t>Additional requirements for band 53</w:t>
      </w:r>
      <w:bookmarkEnd w:id="2796"/>
      <w:bookmarkEnd w:id="2797"/>
      <w:bookmarkEnd w:id="2798"/>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799" w:name="_Toc21096729"/>
      <w:bookmarkStart w:id="2800" w:name="_Toc29763696"/>
      <w:bookmarkStart w:id="2801" w:name="_Toc36030167"/>
      <w:bookmarkStart w:id="2802" w:name="_Toc37180067"/>
      <w:bookmarkStart w:id="2803" w:name="_Toc45869767"/>
      <w:bookmarkStart w:id="2804" w:name="_Toc52555573"/>
      <w:bookmarkStart w:id="2805" w:name="_Toc61126393"/>
      <w:bookmarkStart w:id="2806" w:name="_Toc67911809"/>
      <w:r w:rsidRPr="009202AA">
        <w:rPr>
          <w:rFonts w:eastAsia="SimSun"/>
        </w:rPr>
        <w:t>9.7.5.3</w:t>
      </w:r>
      <w:r w:rsidRPr="009202AA">
        <w:rPr>
          <w:rFonts w:eastAsia="SimSun"/>
        </w:rPr>
        <w:tab/>
        <w:t>Minimum requirement for single RAT UTRA operation</w:t>
      </w:r>
      <w:bookmarkEnd w:id="2799"/>
      <w:bookmarkEnd w:id="2800"/>
      <w:bookmarkEnd w:id="2801"/>
      <w:bookmarkEnd w:id="2802"/>
      <w:bookmarkEnd w:id="2803"/>
      <w:bookmarkEnd w:id="2804"/>
      <w:bookmarkEnd w:id="2805"/>
      <w:bookmarkEnd w:id="2806"/>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807" w:name="_Toc21096730"/>
      <w:bookmarkStart w:id="2808" w:name="_Toc29763697"/>
      <w:bookmarkStart w:id="2809" w:name="_Toc36030168"/>
      <w:bookmarkStart w:id="2810" w:name="_Toc37180068"/>
      <w:bookmarkStart w:id="2811" w:name="_Toc45869768"/>
      <w:bookmarkStart w:id="2812" w:name="_Toc52555574"/>
      <w:bookmarkStart w:id="2813" w:name="_Toc61126394"/>
      <w:bookmarkStart w:id="2814" w:name="_Toc67911810"/>
      <w:r w:rsidRPr="009202AA">
        <w:rPr>
          <w:rFonts w:eastAsia="SimSun"/>
        </w:rPr>
        <w:t>9.7.5.4</w:t>
      </w:r>
      <w:r w:rsidRPr="009202AA">
        <w:rPr>
          <w:rFonts w:eastAsia="SimSun"/>
        </w:rPr>
        <w:tab/>
        <w:t>Minimum requirement for single RAT E-UTRA operation</w:t>
      </w:r>
      <w:bookmarkEnd w:id="2807"/>
      <w:bookmarkEnd w:id="2808"/>
      <w:bookmarkEnd w:id="2809"/>
      <w:bookmarkEnd w:id="2810"/>
      <w:bookmarkEnd w:id="2811"/>
      <w:bookmarkEnd w:id="2812"/>
      <w:bookmarkEnd w:id="2813"/>
      <w:bookmarkEnd w:id="2814"/>
    </w:p>
    <w:p w14:paraId="73EDD8A3" w14:textId="77777777" w:rsidR="004C4A70" w:rsidRPr="009202AA" w:rsidRDefault="004C4A70" w:rsidP="004C4A70">
      <w:pPr>
        <w:pStyle w:val="Heading5"/>
      </w:pPr>
      <w:bookmarkStart w:id="2815" w:name="_Toc21096731"/>
      <w:bookmarkStart w:id="2816" w:name="_Toc29763698"/>
      <w:bookmarkStart w:id="2817" w:name="_Toc36030169"/>
      <w:bookmarkStart w:id="2818" w:name="_Toc37180069"/>
      <w:bookmarkStart w:id="2819" w:name="_Toc45869769"/>
      <w:bookmarkStart w:id="2820" w:name="_Toc52555575"/>
      <w:bookmarkStart w:id="2821" w:name="_Toc61126395"/>
      <w:bookmarkStart w:id="2822" w:name="_Toc67911811"/>
      <w:r w:rsidRPr="009202AA">
        <w:t>9.7.5.4.1</w:t>
      </w:r>
      <w:r w:rsidRPr="009202AA">
        <w:tab/>
        <w:t>General</w:t>
      </w:r>
      <w:bookmarkEnd w:id="2815"/>
      <w:bookmarkEnd w:id="2816"/>
      <w:bookmarkEnd w:id="2817"/>
      <w:bookmarkEnd w:id="2818"/>
      <w:bookmarkEnd w:id="2819"/>
      <w:bookmarkEnd w:id="2820"/>
      <w:bookmarkEnd w:id="2821"/>
      <w:bookmarkEnd w:id="282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823" w:name="_Toc21096732"/>
      <w:bookmarkStart w:id="2824" w:name="_Toc29763699"/>
      <w:bookmarkStart w:id="2825" w:name="_Toc36030170"/>
      <w:bookmarkStart w:id="2826" w:name="_Toc37180070"/>
      <w:bookmarkStart w:id="2827" w:name="_Toc45869770"/>
      <w:bookmarkStart w:id="2828" w:name="_Toc52555576"/>
      <w:bookmarkStart w:id="2829" w:name="_Toc61126396"/>
      <w:bookmarkStart w:id="2830" w:name="_Toc67911812"/>
      <w:r w:rsidRPr="009202AA">
        <w:t>9.7.5.4.2</w:t>
      </w:r>
      <w:r w:rsidRPr="009202AA">
        <w:tab/>
        <w:t xml:space="preserve">Minimum requirements </w:t>
      </w:r>
      <w:r w:rsidRPr="009202AA">
        <w:rPr>
          <w:lang w:eastAsia="zh-CN"/>
        </w:rPr>
        <w:t xml:space="preserve">for Wide Area BS </w:t>
      </w:r>
      <w:r w:rsidRPr="009202AA">
        <w:t>(Category A)</w:t>
      </w:r>
      <w:bookmarkEnd w:id="2823"/>
      <w:bookmarkEnd w:id="2824"/>
      <w:bookmarkEnd w:id="2825"/>
      <w:bookmarkEnd w:id="2826"/>
      <w:bookmarkEnd w:id="2827"/>
      <w:bookmarkEnd w:id="2828"/>
      <w:bookmarkEnd w:id="2829"/>
      <w:bookmarkEnd w:id="2830"/>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2pt;height:30.05pt" o:ole="">
                  <v:imagedata r:id="rId141" o:title=""/>
                </v:shape>
                <o:OLEObject Type="Embed" ProgID="Equation.3" ShapeID="_x0000_i1093" DrawAspect="Content" ObjectID="_167938601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95pt;height:30.05pt" o:ole="">
                  <v:imagedata r:id="rId143" o:title=""/>
                </v:shape>
                <o:OLEObject Type="Embed" ProgID="Equation.3" ShapeID="_x0000_i1094" DrawAspect="Content" ObjectID="_167938601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95pt;height:30.05pt" o:ole="">
                  <v:imagedata r:id="rId116" o:title=""/>
                </v:shape>
                <o:OLEObject Type="Embed" ProgID="Equation.3" ShapeID="_x0000_i1095" DrawAspect="Content" ObjectID="_167938602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2pt;height:30.05pt" o:ole="">
                  <v:imagedata r:id="rId146" o:title=""/>
                </v:shape>
                <o:OLEObject Type="Embed" ProgID="Equation.3" ShapeID="_x0000_i1096" DrawAspect="Content" ObjectID="_167938602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95pt;height:30.05pt" o:ole="">
                  <v:imagedata r:id="rId148" o:title=""/>
                </v:shape>
                <o:OLEObject Type="Embed" ProgID="Equation.3" ShapeID="_x0000_i1097" DrawAspect="Content" ObjectID="_167938602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95pt;height:30.05pt" o:ole="">
                  <v:imagedata r:id="rId150" o:title=""/>
                </v:shape>
                <o:OLEObject Type="Embed" ProgID="Equation.3" ShapeID="_x0000_i1098" DrawAspect="Content" ObjectID="_167938602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831" w:name="_Toc21096733"/>
      <w:bookmarkStart w:id="2832" w:name="_Toc29763700"/>
      <w:bookmarkStart w:id="2833" w:name="_Toc36030171"/>
      <w:bookmarkStart w:id="2834" w:name="_Toc37180071"/>
      <w:bookmarkStart w:id="2835" w:name="_Toc45869771"/>
      <w:bookmarkStart w:id="2836" w:name="_Toc52555577"/>
      <w:bookmarkStart w:id="2837" w:name="_Toc61126397"/>
      <w:bookmarkStart w:id="2838" w:name="_Toc67911813"/>
      <w:r w:rsidRPr="009202AA">
        <w:t>9.7.5.4.3</w:t>
      </w:r>
      <w:r w:rsidRPr="009202AA">
        <w:tab/>
        <w:t xml:space="preserve">Minimum requirements </w:t>
      </w:r>
      <w:r w:rsidRPr="009202AA">
        <w:rPr>
          <w:lang w:eastAsia="zh-CN"/>
        </w:rPr>
        <w:t>for Wide Area BS</w:t>
      </w:r>
      <w:r w:rsidRPr="009202AA">
        <w:t xml:space="preserve"> (Category B)</w:t>
      </w:r>
      <w:bookmarkEnd w:id="2831"/>
      <w:bookmarkEnd w:id="2832"/>
      <w:bookmarkEnd w:id="2833"/>
      <w:bookmarkEnd w:id="2834"/>
      <w:bookmarkEnd w:id="2835"/>
      <w:bookmarkEnd w:id="2836"/>
      <w:bookmarkEnd w:id="2837"/>
      <w:bookmarkEnd w:id="2838"/>
    </w:p>
    <w:p w14:paraId="161238DD" w14:textId="77777777" w:rsidR="004C4A70" w:rsidRPr="009202AA" w:rsidRDefault="004C4A70" w:rsidP="004C4A70">
      <w:pPr>
        <w:pStyle w:val="Heading6"/>
        <w:rPr>
          <w:rFonts w:cs="v5.0.0"/>
        </w:rPr>
      </w:pPr>
      <w:bookmarkStart w:id="2839" w:name="_Toc21096734"/>
      <w:bookmarkStart w:id="2840" w:name="_Toc29763701"/>
      <w:bookmarkStart w:id="2841" w:name="_Toc36030172"/>
      <w:bookmarkStart w:id="2842" w:name="_Toc37180072"/>
      <w:bookmarkStart w:id="2843" w:name="_Toc45869772"/>
      <w:bookmarkStart w:id="2844" w:name="_Toc52555578"/>
      <w:bookmarkStart w:id="2845" w:name="_Toc61126398"/>
      <w:bookmarkStart w:id="2846" w:name="_Toc67911814"/>
      <w:r w:rsidRPr="009202AA">
        <w:t>9.7.5.4.3.1</w:t>
      </w:r>
      <w:r w:rsidRPr="009202AA">
        <w:tab/>
        <w:t>General</w:t>
      </w:r>
      <w:bookmarkEnd w:id="2839"/>
      <w:bookmarkEnd w:id="2840"/>
      <w:bookmarkEnd w:id="2841"/>
      <w:bookmarkEnd w:id="2842"/>
      <w:bookmarkEnd w:id="2843"/>
      <w:bookmarkEnd w:id="2844"/>
      <w:bookmarkEnd w:id="2845"/>
      <w:bookmarkEnd w:id="2846"/>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847" w:name="_Toc21096735"/>
      <w:bookmarkStart w:id="2848" w:name="_Toc29763702"/>
      <w:bookmarkStart w:id="2849" w:name="_Toc36030173"/>
      <w:bookmarkStart w:id="2850" w:name="_Toc37180073"/>
      <w:bookmarkStart w:id="2851" w:name="_Toc45869773"/>
      <w:bookmarkStart w:id="2852" w:name="_Toc52555579"/>
      <w:bookmarkStart w:id="2853" w:name="_Toc61126399"/>
      <w:bookmarkStart w:id="2854" w:name="_Toc67911815"/>
      <w:r w:rsidRPr="009202AA">
        <w:t>9.7.5.4.3.2</w:t>
      </w:r>
      <w:r w:rsidRPr="009202AA">
        <w:tab/>
        <w:t>Category B requirements (Option 1)</w:t>
      </w:r>
      <w:bookmarkEnd w:id="2847"/>
      <w:bookmarkEnd w:id="2848"/>
      <w:bookmarkEnd w:id="2849"/>
      <w:bookmarkEnd w:id="2850"/>
      <w:bookmarkEnd w:id="2851"/>
      <w:bookmarkEnd w:id="2852"/>
      <w:bookmarkEnd w:id="2853"/>
      <w:bookmarkEnd w:id="285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2pt;height:30.05pt" o:ole="">
                  <v:imagedata r:id="rId152" o:title=""/>
                </v:shape>
                <o:OLEObject Type="Embed" ProgID="Equation.3" ShapeID="_x0000_i1099" DrawAspect="Content" ObjectID="_167938602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95pt;height:30.05pt" o:ole="">
                  <v:imagedata r:id="rId154" o:title=""/>
                </v:shape>
                <o:OLEObject Type="Embed" ProgID="Equation.3" ShapeID="_x0000_i1100" DrawAspect="Content" ObjectID="_167938602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95pt;height:30.05pt" o:ole="">
                  <v:imagedata r:id="rId156" o:title=""/>
                </v:shape>
                <o:OLEObject Type="Embed" ProgID="Equation.3" ShapeID="_x0000_i1101" DrawAspect="Content" ObjectID="_167938602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2pt;height:30.05pt" o:ole="">
                  <v:imagedata r:id="rId158" o:title=""/>
                </v:shape>
                <o:OLEObject Type="Embed" ProgID="Equation.3" ShapeID="_x0000_i1102" DrawAspect="Content" ObjectID="_167938602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95pt;height:30.05pt" o:ole="">
                  <v:imagedata r:id="rId160" o:title=""/>
                </v:shape>
                <o:OLEObject Type="Embed" ProgID="Equation.3" ShapeID="_x0000_i1103" DrawAspect="Content" ObjectID="_167938602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95pt;height:30.05pt" o:ole="">
                  <v:imagedata r:id="rId162" o:title=""/>
                </v:shape>
                <o:OLEObject Type="Embed" ProgID="Equation.3" ShapeID="_x0000_i1104" DrawAspect="Content" ObjectID="_167938602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855" w:name="_Toc21096736"/>
      <w:bookmarkStart w:id="2856" w:name="_Toc29763703"/>
      <w:bookmarkStart w:id="2857" w:name="_Toc36030174"/>
      <w:bookmarkStart w:id="2858" w:name="_Toc37180074"/>
      <w:bookmarkStart w:id="2859" w:name="_Toc45869774"/>
      <w:bookmarkStart w:id="2860" w:name="_Toc52555580"/>
      <w:bookmarkStart w:id="2861" w:name="_Toc61126400"/>
      <w:bookmarkStart w:id="2862" w:name="_Toc67911816"/>
      <w:r w:rsidRPr="009202AA">
        <w:t>9.7.5.4.3.3</w:t>
      </w:r>
      <w:r w:rsidRPr="009202AA">
        <w:tab/>
        <w:t>Category B requirements (Option 2)</w:t>
      </w:r>
      <w:bookmarkEnd w:id="2855"/>
      <w:bookmarkEnd w:id="2856"/>
      <w:bookmarkEnd w:id="2857"/>
      <w:bookmarkEnd w:id="2858"/>
      <w:bookmarkEnd w:id="2859"/>
      <w:bookmarkEnd w:id="2860"/>
      <w:bookmarkEnd w:id="2861"/>
      <w:bookmarkEnd w:id="2862"/>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1pt;height:30.05pt" o:ole="">
                  <v:imagedata r:id="rId164" o:title=""/>
                </v:shape>
                <o:OLEObject Type="Embed" ProgID="Equation.3" ShapeID="_x0000_i1105" DrawAspect="Content" ObjectID="_167938603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2pt;height:30.05pt" o:ole="">
                  <v:imagedata r:id="rId166" o:title=""/>
                </v:shape>
                <o:OLEObject Type="Embed" ProgID="Equation.3" ShapeID="_x0000_i1106" DrawAspect="Content" ObjectID="_167938603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1pt;height:30.05pt" o:ole="">
                  <v:imagedata r:id="rId168" o:title=""/>
                </v:shape>
                <o:OLEObject Type="Embed" ProgID="Equation.3" ShapeID="_x0000_i1107" DrawAspect="Content" ObjectID="_167938603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1pt;height:30.05pt" o:ole="">
                  <v:imagedata r:id="rId170" o:title=""/>
                </v:shape>
                <o:OLEObject Type="Embed" ProgID="Equation.3" ShapeID="_x0000_i1108" DrawAspect="Content" ObjectID="_167938603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2pt;height:30.05pt" o:ole="">
                  <v:imagedata r:id="rId172" o:title=""/>
                </v:shape>
                <o:OLEObject Type="Embed" ProgID="Equation.3" ShapeID="_x0000_i1109" DrawAspect="Content" ObjectID="_167938603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1pt;height:30.05pt" o:ole="">
                  <v:imagedata r:id="rId174" o:title=""/>
                </v:shape>
                <o:OLEObject Type="Embed" ProgID="Equation.3" ShapeID="_x0000_i1110" DrawAspect="Content" ObjectID="_167938603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1pt;height:30.05pt" o:ole="">
                  <v:imagedata r:id="rId176" o:title=""/>
                </v:shape>
                <o:OLEObject Type="Embed" ProgID="Equation.3" ShapeID="_x0000_i1111" DrawAspect="Content" ObjectID="_167938603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863" w:name="_Toc21096737"/>
      <w:bookmarkStart w:id="2864" w:name="_Toc29763704"/>
      <w:bookmarkStart w:id="2865" w:name="_Toc36030175"/>
      <w:bookmarkStart w:id="2866" w:name="_Toc37180075"/>
      <w:bookmarkStart w:id="2867" w:name="_Toc45869775"/>
      <w:bookmarkStart w:id="2868" w:name="_Toc52555581"/>
      <w:bookmarkStart w:id="2869" w:name="_Toc61126401"/>
      <w:bookmarkStart w:id="2870" w:name="_Toc67911817"/>
      <w:r w:rsidRPr="009202AA">
        <w:t>9.7.5.4.4</w:t>
      </w:r>
      <w:r w:rsidRPr="009202AA">
        <w:tab/>
      </w:r>
      <w:r w:rsidRPr="009202AA">
        <w:rPr>
          <w:rFonts w:cs="Arial"/>
        </w:rPr>
        <w:t>Minimum requirement</w:t>
      </w:r>
      <w:r w:rsidRPr="009202AA">
        <w:t>s for Local Area BS (Category A and B)</w:t>
      </w:r>
      <w:bookmarkEnd w:id="2863"/>
      <w:bookmarkEnd w:id="2864"/>
      <w:bookmarkEnd w:id="2865"/>
      <w:bookmarkEnd w:id="2866"/>
      <w:bookmarkEnd w:id="2867"/>
      <w:bookmarkEnd w:id="2868"/>
      <w:bookmarkEnd w:id="2869"/>
      <w:bookmarkEnd w:id="2870"/>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2pt;height:30.05pt" o:ole="">
                  <v:imagedata r:id="rId178" o:title=""/>
                </v:shape>
                <o:OLEObject Type="Embed" ProgID="Equation.3" ShapeID="_x0000_i1112" DrawAspect="Content" ObjectID="_167938603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95pt;height:30.05pt" o:ole="">
                  <v:imagedata r:id="rId180" o:title=""/>
                </v:shape>
                <o:OLEObject Type="Embed" ProgID="Equation.3" ShapeID="_x0000_i1113" DrawAspect="Content" ObjectID="_167938603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95pt;height:30.05pt" o:ole="">
                  <v:imagedata r:id="rId182" o:title=""/>
                </v:shape>
                <o:OLEObject Type="Embed" ProgID="Equation.3" ShapeID="_x0000_i1114" DrawAspect="Content" ObjectID="_167938603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871" w:name="_Toc21096738"/>
      <w:bookmarkStart w:id="2872" w:name="_Toc29763705"/>
      <w:bookmarkStart w:id="2873" w:name="_Toc36030176"/>
      <w:bookmarkStart w:id="2874" w:name="_Toc37180076"/>
      <w:bookmarkStart w:id="2875" w:name="_Toc45869776"/>
      <w:bookmarkStart w:id="2876" w:name="_Toc52555582"/>
      <w:bookmarkStart w:id="2877" w:name="_Toc61126402"/>
      <w:bookmarkStart w:id="2878" w:name="_Toc67911818"/>
      <w:r w:rsidRPr="009202AA">
        <w:t>9.7.5.4.5</w:t>
      </w:r>
      <w:r w:rsidRPr="009202AA">
        <w:tab/>
      </w:r>
      <w:r w:rsidRPr="009202AA">
        <w:rPr>
          <w:rFonts w:cs="Arial"/>
        </w:rPr>
        <w:t>Minimum requirement</w:t>
      </w:r>
      <w:r w:rsidRPr="009202AA">
        <w:t>s for Medium Range BS (Category A and B)</w:t>
      </w:r>
      <w:bookmarkEnd w:id="2871"/>
      <w:bookmarkEnd w:id="2872"/>
      <w:bookmarkEnd w:id="2873"/>
      <w:bookmarkEnd w:id="2874"/>
      <w:bookmarkEnd w:id="2875"/>
      <w:bookmarkEnd w:id="2876"/>
      <w:bookmarkEnd w:id="2877"/>
      <w:bookmarkEnd w:id="2878"/>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95pt;height:30.05pt" o:ole="">
                  <v:imagedata r:id="rId184" o:title=""/>
                </v:shape>
                <o:OLEObject Type="Embed" ProgID="Equation.3" ShapeID="_x0000_i1115" DrawAspect="Content" ObjectID="_167938604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1pt;height:30.05pt" o:ole="">
                  <v:imagedata r:id="rId186" o:title=""/>
                </v:shape>
                <o:OLEObject Type="Embed" ProgID="Equation.3" ShapeID="_x0000_i1116" DrawAspect="Content" ObjectID="_167938604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879" w:name="_Toc21096739"/>
      <w:bookmarkStart w:id="2880" w:name="_Toc29763706"/>
      <w:bookmarkStart w:id="2881" w:name="_Toc36030177"/>
      <w:bookmarkStart w:id="2882" w:name="_Toc37180077"/>
      <w:bookmarkStart w:id="2883" w:name="_Toc45869777"/>
      <w:bookmarkStart w:id="2884" w:name="_Toc52555583"/>
      <w:bookmarkStart w:id="2885" w:name="_Toc61126403"/>
      <w:bookmarkStart w:id="2886" w:name="_Toc67911819"/>
      <w:r w:rsidRPr="009202AA">
        <w:t>9.7.5.4.6</w:t>
      </w:r>
      <w:r w:rsidRPr="009202AA">
        <w:tab/>
        <w:t>Additional requirements</w:t>
      </w:r>
      <w:bookmarkEnd w:id="2879"/>
      <w:bookmarkEnd w:id="2880"/>
      <w:bookmarkEnd w:id="2881"/>
      <w:bookmarkEnd w:id="2882"/>
      <w:bookmarkEnd w:id="2883"/>
      <w:bookmarkEnd w:id="2884"/>
      <w:bookmarkEnd w:id="2885"/>
      <w:bookmarkEnd w:id="2886"/>
    </w:p>
    <w:p w14:paraId="1409EBD4" w14:textId="77777777" w:rsidR="00263228" w:rsidRDefault="00263228" w:rsidP="00263228">
      <w:pPr>
        <w:pStyle w:val="Heading6"/>
      </w:pPr>
      <w:bookmarkStart w:id="2887" w:name="_Toc61126404"/>
      <w:bookmarkStart w:id="2888" w:name="_Toc67911820"/>
      <w:bookmarkStart w:id="2889" w:name="_Toc21096077"/>
      <w:bookmarkStart w:id="2890" w:name="_Toc29763276"/>
      <w:bookmarkStart w:id="2891" w:name="_Toc52554808"/>
      <w:r w:rsidRPr="00EF2F0E">
        <w:t>9.7.5.</w:t>
      </w:r>
      <w:r>
        <w:t>4.6</w:t>
      </w:r>
      <w:r w:rsidRPr="00EF2F0E">
        <w:t>.1</w:t>
      </w:r>
      <w:r w:rsidRPr="00475B10">
        <w:t xml:space="preserve"> </w:t>
      </w:r>
      <w:r w:rsidRPr="00C54509">
        <w:t>Additional operating band unwanted emission limits for E-UTRA bands</w:t>
      </w:r>
      <w:bookmarkEnd w:id="2887"/>
      <w:bookmarkEnd w:id="288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2892" w:name="_Toc21096079"/>
      <w:bookmarkStart w:id="2893" w:name="_Toc29763278"/>
      <w:bookmarkStart w:id="2894" w:name="_Toc52554810"/>
      <w:bookmarkStart w:id="2895" w:name="_Toc61126405"/>
      <w:bookmarkStart w:id="2896" w:name="_Toc67911821"/>
      <w:bookmarkEnd w:id="2889"/>
      <w:bookmarkEnd w:id="2890"/>
      <w:bookmarkEnd w:id="2891"/>
      <w:r>
        <w:t>9.7.5.4.6.2</w:t>
      </w:r>
      <w:r w:rsidRPr="00EF2F0E">
        <w:tab/>
        <w:t>Protection of DTT</w:t>
      </w:r>
      <w:bookmarkEnd w:id="2892"/>
      <w:bookmarkEnd w:id="2893"/>
      <w:bookmarkEnd w:id="2894"/>
      <w:bookmarkEnd w:id="2895"/>
      <w:bookmarkEnd w:id="289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2897" w:name="_Toc52554812"/>
      <w:bookmarkStart w:id="2898" w:name="_Toc61126406"/>
      <w:bookmarkStart w:id="2899" w:name="_Toc67911822"/>
      <w:r>
        <w:t>9.7.5.4.6.3</w:t>
      </w:r>
      <w:r w:rsidRPr="00EF2F0E">
        <w:tab/>
        <w:t>Co-existence with RNSS/GPS services in North America</w:t>
      </w:r>
      <w:bookmarkEnd w:id="2897"/>
      <w:bookmarkEnd w:id="2898"/>
      <w:bookmarkEnd w:id="2899"/>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72CE3">
        <w:trPr>
          <w:cantSplit/>
          <w:jc w:val="center"/>
        </w:trPr>
        <w:tc>
          <w:tcPr>
            <w:tcW w:w="1530" w:type="dxa"/>
          </w:tcPr>
          <w:p w14:paraId="66396E8D" w14:textId="77777777" w:rsidR="007A489A" w:rsidRPr="00B15EF5" w:rsidRDefault="007A489A" w:rsidP="00972CE3">
            <w:pPr>
              <w:pStyle w:val="TAH"/>
              <w:rPr>
                <w:rFonts w:cs="v5.0.0"/>
              </w:rPr>
            </w:pPr>
            <w:r w:rsidRPr="00B15EF5">
              <w:rPr>
                <w:rFonts w:cs="v5.0.0"/>
              </w:rPr>
              <w:t>Operating Band</w:t>
            </w:r>
          </w:p>
        </w:tc>
        <w:tc>
          <w:tcPr>
            <w:tcW w:w="1432" w:type="dxa"/>
          </w:tcPr>
          <w:p w14:paraId="4452F27C" w14:textId="77777777" w:rsidR="007A489A" w:rsidRPr="00B15EF5" w:rsidRDefault="007A489A" w:rsidP="00972CE3">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72CE3">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72CE3">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72CE3">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72CE3">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72CE3">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72CE3">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72CE3">
        <w:trPr>
          <w:cantSplit/>
          <w:jc w:val="center"/>
        </w:trPr>
        <w:tc>
          <w:tcPr>
            <w:tcW w:w="1530" w:type="dxa"/>
            <w:vMerge w:val="restart"/>
            <w:vAlign w:val="center"/>
          </w:tcPr>
          <w:p w14:paraId="5D555789" w14:textId="77777777" w:rsidR="007A489A" w:rsidRPr="00B15EF5" w:rsidRDefault="007A489A" w:rsidP="00972CE3">
            <w:pPr>
              <w:pStyle w:val="TAC"/>
              <w:rPr>
                <w:rFonts w:cs="v5.0.0"/>
              </w:rPr>
            </w:pPr>
            <w:r w:rsidRPr="00B15EF5">
              <w:rPr>
                <w:rFonts w:cs="v5.0.0"/>
              </w:rPr>
              <w:t>24</w:t>
            </w:r>
          </w:p>
        </w:tc>
        <w:tc>
          <w:tcPr>
            <w:tcW w:w="1432" w:type="dxa"/>
          </w:tcPr>
          <w:p w14:paraId="2E0C06BA" w14:textId="77777777" w:rsidR="007A489A" w:rsidRPr="00B15EF5" w:rsidRDefault="007A489A" w:rsidP="00972CE3">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72CE3">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72CE3">
            <w:pPr>
              <w:pStyle w:val="TAC"/>
              <w:rPr>
                <w:rFonts w:cs="v5.0.0"/>
              </w:rPr>
            </w:pPr>
          </w:p>
        </w:tc>
        <w:tc>
          <w:tcPr>
            <w:tcW w:w="2708" w:type="dxa"/>
          </w:tcPr>
          <w:p w14:paraId="5B955605" w14:textId="77777777" w:rsidR="007A489A" w:rsidRPr="00B15EF5" w:rsidRDefault="007A489A" w:rsidP="00972CE3">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72CE3">
        <w:trPr>
          <w:cantSplit/>
          <w:jc w:val="center"/>
        </w:trPr>
        <w:tc>
          <w:tcPr>
            <w:tcW w:w="1530" w:type="dxa"/>
            <w:vMerge/>
          </w:tcPr>
          <w:p w14:paraId="47ECC0CD" w14:textId="77777777" w:rsidR="007A489A" w:rsidRPr="00B15EF5" w:rsidRDefault="007A489A" w:rsidP="00972CE3">
            <w:pPr>
              <w:pStyle w:val="TAC"/>
              <w:rPr>
                <w:rFonts w:cs="v5.0.0"/>
              </w:rPr>
            </w:pPr>
          </w:p>
        </w:tc>
        <w:tc>
          <w:tcPr>
            <w:tcW w:w="1432" w:type="dxa"/>
          </w:tcPr>
          <w:p w14:paraId="60AD40A0" w14:textId="77777777" w:rsidR="007A489A" w:rsidRPr="00B15EF5" w:rsidRDefault="007A489A" w:rsidP="00972CE3">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72CE3">
            <w:pPr>
              <w:pStyle w:val="TAC"/>
              <w:rPr>
                <w:rFonts w:cs="Arial"/>
              </w:rPr>
            </w:pPr>
          </w:p>
        </w:tc>
      </w:tr>
      <w:tr w:rsidR="007A489A" w:rsidRPr="00B15EF5" w14:paraId="2E5C0704" w14:textId="77777777" w:rsidTr="00972CE3">
        <w:trPr>
          <w:cantSplit/>
          <w:jc w:val="center"/>
        </w:trPr>
        <w:tc>
          <w:tcPr>
            <w:tcW w:w="1530" w:type="dxa"/>
            <w:vMerge/>
          </w:tcPr>
          <w:p w14:paraId="18A4A50A" w14:textId="77777777" w:rsidR="007A489A" w:rsidRPr="00B15EF5" w:rsidRDefault="007A489A" w:rsidP="00972CE3">
            <w:pPr>
              <w:pStyle w:val="TAC"/>
              <w:rPr>
                <w:rFonts w:cs="v5.0.0"/>
              </w:rPr>
            </w:pPr>
          </w:p>
        </w:tc>
        <w:tc>
          <w:tcPr>
            <w:tcW w:w="1432" w:type="dxa"/>
          </w:tcPr>
          <w:p w14:paraId="7F5C3DCE" w14:textId="77777777" w:rsidR="007A489A" w:rsidRPr="00B15EF5" w:rsidRDefault="007A489A" w:rsidP="00972CE3">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72CE3">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72CE3">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32F80ED0" w14:textId="77777777" w:rsidR="00263228" w:rsidRPr="00EF2F0E" w:rsidRDefault="00263228" w:rsidP="00263228">
      <w:pPr>
        <w:pStyle w:val="Heading6"/>
      </w:pPr>
      <w:bookmarkStart w:id="2900" w:name="_Toc52554813"/>
      <w:bookmarkStart w:id="2901" w:name="_Toc61126407"/>
      <w:bookmarkStart w:id="2902" w:name="_Toc67911823"/>
      <w:r>
        <w:t>9.7.5.4.6.4</w:t>
      </w:r>
      <w:r w:rsidRPr="00EF2F0E">
        <w:tab/>
        <w:t>Additional requirements for band 41</w:t>
      </w:r>
      <w:bookmarkEnd w:id="2900"/>
      <w:bookmarkEnd w:id="2901"/>
      <w:bookmarkEnd w:id="2902"/>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2903" w:name="_Toc52554814"/>
      <w:bookmarkStart w:id="2904" w:name="_Toc61126408"/>
      <w:bookmarkStart w:id="2905" w:name="_Toc67911824"/>
      <w:r>
        <w:t>9.7.5.4.6.5</w:t>
      </w:r>
      <w:r w:rsidRPr="00EF2F0E">
        <w:tab/>
        <w:t>Additional band 32, 50, 51, 74, 75 and 76 unwanted emissions</w:t>
      </w:r>
      <w:bookmarkEnd w:id="2903"/>
      <w:bookmarkEnd w:id="2904"/>
      <w:bookmarkEnd w:id="29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2906" w:name="_Toc52554815"/>
      <w:bookmarkStart w:id="2907" w:name="_Toc61126409"/>
      <w:bookmarkStart w:id="2908" w:name="_Toc67911825"/>
      <w:r>
        <w:t>9.7.5.4.6.6</w:t>
      </w:r>
      <w:r w:rsidRPr="00EF2F0E">
        <w:t xml:space="preserve"> </w:t>
      </w:r>
      <w:r w:rsidRPr="00EF2F0E">
        <w:tab/>
        <w:t>Additional requirements for band 45</w:t>
      </w:r>
      <w:bookmarkEnd w:id="2906"/>
      <w:bookmarkEnd w:id="2907"/>
      <w:bookmarkEnd w:id="2908"/>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2909" w:name="_Toc52554816"/>
      <w:bookmarkStart w:id="2910" w:name="_Toc61126410"/>
      <w:bookmarkStart w:id="2911" w:name="_Toc67911826"/>
      <w:r>
        <w:t>9.7.5.4.6.7</w:t>
      </w:r>
      <w:r w:rsidRPr="00EF2F0E">
        <w:t xml:space="preserve"> </w:t>
      </w:r>
      <w:r w:rsidRPr="00EF2F0E">
        <w:tab/>
        <w:t>Additional requirements for band 48</w:t>
      </w:r>
      <w:bookmarkEnd w:id="2909"/>
      <w:bookmarkEnd w:id="2910"/>
      <w:bookmarkEnd w:id="2911"/>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2912" w:name="_Toc21096740"/>
      <w:bookmarkStart w:id="2913" w:name="_Toc29763707"/>
      <w:bookmarkStart w:id="2914" w:name="_Toc36030178"/>
      <w:bookmarkStart w:id="2915" w:name="_Toc37180078"/>
      <w:bookmarkStart w:id="2916" w:name="_Toc45869778"/>
      <w:bookmarkStart w:id="2917" w:name="_Toc52555584"/>
      <w:bookmarkStart w:id="2918" w:name="_Toc61126411"/>
      <w:bookmarkStart w:id="2919" w:name="_Toc67911827"/>
      <w:r w:rsidRPr="009202AA">
        <w:t>9.7.6</w:t>
      </w:r>
      <w:r w:rsidRPr="009202AA">
        <w:tab/>
        <w:t>OTA Spurious emission</w:t>
      </w:r>
      <w:bookmarkEnd w:id="2912"/>
      <w:bookmarkEnd w:id="2913"/>
      <w:bookmarkEnd w:id="2914"/>
      <w:bookmarkEnd w:id="2915"/>
      <w:bookmarkEnd w:id="2916"/>
      <w:bookmarkEnd w:id="2917"/>
      <w:bookmarkEnd w:id="2918"/>
      <w:bookmarkEnd w:id="2919"/>
    </w:p>
    <w:p w14:paraId="30CA4EC3" w14:textId="77777777" w:rsidR="004C4A70" w:rsidRPr="009202AA" w:rsidRDefault="004C4A70" w:rsidP="004C4A70">
      <w:pPr>
        <w:pStyle w:val="Heading4"/>
      </w:pPr>
      <w:bookmarkStart w:id="2920" w:name="_Toc21096741"/>
      <w:bookmarkStart w:id="2921" w:name="_Toc29763708"/>
      <w:bookmarkStart w:id="2922" w:name="_Toc36030179"/>
      <w:bookmarkStart w:id="2923" w:name="_Toc37180079"/>
      <w:bookmarkStart w:id="2924" w:name="_Toc45869779"/>
      <w:bookmarkStart w:id="2925" w:name="_Toc52555585"/>
      <w:bookmarkStart w:id="2926" w:name="_Toc61126412"/>
      <w:bookmarkStart w:id="2927" w:name="_Toc67911828"/>
      <w:r w:rsidRPr="009202AA">
        <w:t>9.7.6.1</w:t>
      </w:r>
      <w:r w:rsidRPr="009202AA">
        <w:tab/>
        <w:t>General</w:t>
      </w:r>
      <w:bookmarkEnd w:id="2920"/>
      <w:bookmarkEnd w:id="2921"/>
      <w:bookmarkEnd w:id="2922"/>
      <w:bookmarkEnd w:id="2923"/>
      <w:bookmarkEnd w:id="2924"/>
      <w:bookmarkEnd w:id="2925"/>
      <w:bookmarkEnd w:id="2926"/>
      <w:bookmarkEnd w:id="2927"/>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928" w:name="_Toc21096742"/>
      <w:bookmarkStart w:id="2929" w:name="_Toc29763709"/>
      <w:bookmarkStart w:id="2930" w:name="_Toc36030180"/>
      <w:bookmarkStart w:id="2931" w:name="_Toc37180080"/>
      <w:bookmarkStart w:id="2932" w:name="_Toc45869780"/>
      <w:bookmarkStart w:id="2933" w:name="_Toc52555586"/>
      <w:bookmarkStart w:id="2934" w:name="_Toc61126413"/>
      <w:bookmarkStart w:id="2935" w:name="_Toc67911829"/>
      <w:r w:rsidRPr="009202AA">
        <w:t>9.7.6.2</w:t>
      </w:r>
      <w:r w:rsidRPr="009202AA">
        <w:tab/>
        <w:t>MSR operation</w:t>
      </w:r>
      <w:bookmarkEnd w:id="2928"/>
      <w:bookmarkEnd w:id="2929"/>
      <w:bookmarkEnd w:id="2930"/>
      <w:bookmarkEnd w:id="2931"/>
      <w:bookmarkEnd w:id="2932"/>
      <w:bookmarkEnd w:id="2933"/>
      <w:bookmarkEnd w:id="2934"/>
      <w:bookmarkEnd w:id="2935"/>
    </w:p>
    <w:p w14:paraId="59390479" w14:textId="77777777" w:rsidR="004C4A70" w:rsidRPr="009202AA" w:rsidRDefault="004C4A70" w:rsidP="004C4A70">
      <w:pPr>
        <w:pStyle w:val="Heading5"/>
      </w:pPr>
      <w:bookmarkStart w:id="2936" w:name="_Toc21096743"/>
      <w:bookmarkStart w:id="2937" w:name="_Toc29763710"/>
      <w:bookmarkStart w:id="2938" w:name="_Toc36030181"/>
      <w:bookmarkStart w:id="2939" w:name="_Toc37180081"/>
      <w:bookmarkStart w:id="2940" w:name="_Toc45869781"/>
      <w:bookmarkStart w:id="2941" w:name="_Toc52555587"/>
      <w:bookmarkStart w:id="2942" w:name="_Toc61126414"/>
      <w:bookmarkStart w:id="2943" w:name="_Toc67911830"/>
      <w:r w:rsidRPr="009202AA">
        <w:t>9.7.6.2.1</w:t>
      </w:r>
      <w:r w:rsidRPr="009202AA">
        <w:tab/>
        <w:t>Minimum requirement for MSR operation</w:t>
      </w:r>
      <w:bookmarkEnd w:id="2936"/>
      <w:bookmarkEnd w:id="2937"/>
      <w:bookmarkEnd w:id="2938"/>
      <w:bookmarkEnd w:id="2939"/>
      <w:bookmarkEnd w:id="2940"/>
      <w:bookmarkEnd w:id="2941"/>
      <w:bookmarkEnd w:id="2942"/>
      <w:bookmarkEnd w:id="2943"/>
      <w:r w:rsidRPr="009202AA">
        <w:tab/>
      </w:r>
    </w:p>
    <w:p w14:paraId="7B6D71BE" w14:textId="77777777" w:rsidR="004C4A70" w:rsidRPr="009202AA" w:rsidRDefault="004C4A70" w:rsidP="004C4A70">
      <w:pPr>
        <w:pStyle w:val="Heading6"/>
      </w:pPr>
      <w:bookmarkStart w:id="2944" w:name="_Toc21096744"/>
      <w:bookmarkStart w:id="2945" w:name="_Toc29763711"/>
      <w:bookmarkStart w:id="2946" w:name="_Toc36030182"/>
      <w:bookmarkStart w:id="2947" w:name="_Toc37180082"/>
      <w:bookmarkStart w:id="2948" w:name="_Toc45869782"/>
      <w:bookmarkStart w:id="2949" w:name="_Toc52555588"/>
      <w:bookmarkStart w:id="2950" w:name="_Toc61126415"/>
      <w:bookmarkStart w:id="2951" w:name="_Toc67911831"/>
      <w:r w:rsidRPr="009202AA">
        <w:t>9.7.6.2.1.1</w:t>
      </w:r>
      <w:r w:rsidRPr="009202AA">
        <w:tab/>
        <w:t>Minimum requirement (Category A)</w:t>
      </w:r>
      <w:bookmarkEnd w:id="2944"/>
      <w:bookmarkEnd w:id="2945"/>
      <w:bookmarkEnd w:id="2946"/>
      <w:bookmarkEnd w:id="2947"/>
      <w:bookmarkEnd w:id="2948"/>
      <w:bookmarkEnd w:id="2949"/>
      <w:bookmarkEnd w:id="2950"/>
      <w:bookmarkEnd w:id="295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952" w:name="_Toc21096745"/>
      <w:bookmarkStart w:id="2953" w:name="_Toc29763712"/>
      <w:bookmarkStart w:id="2954" w:name="_Toc36030183"/>
      <w:bookmarkStart w:id="2955" w:name="_Toc37180083"/>
      <w:bookmarkStart w:id="2956" w:name="_Toc45869783"/>
      <w:bookmarkStart w:id="2957" w:name="_Toc52555589"/>
      <w:bookmarkStart w:id="2958" w:name="_Toc61126416"/>
      <w:bookmarkStart w:id="2959" w:name="_Toc67911832"/>
      <w:r w:rsidRPr="009202AA">
        <w:t>9.7.6.2.1.2</w:t>
      </w:r>
      <w:r w:rsidRPr="009202AA">
        <w:tab/>
        <w:t>Minimum requirement (Category B)</w:t>
      </w:r>
      <w:bookmarkEnd w:id="2952"/>
      <w:bookmarkEnd w:id="2953"/>
      <w:bookmarkEnd w:id="2954"/>
      <w:bookmarkEnd w:id="2955"/>
      <w:bookmarkEnd w:id="2956"/>
      <w:bookmarkEnd w:id="2957"/>
      <w:bookmarkEnd w:id="2958"/>
      <w:bookmarkEnd w:id="2959"/>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960" w:name="_Toc21096746"/>
      <w:bookmarkStart w:id="2961" w:name="_Toc29763713"/>
      <w:bookmarkStart w:id="2962" w:name="_Toc36030184"/>
      <w:bookmarkStart w:id="2963" w:name="_Toc37180084"/>
      <w:bookmarkStart w:id="2964" w:name="_Toc45869784"/>
      <w:bookmarkStart w:id="2965" w:name="_Toc52555590"/>
      <w:bookmarkStart w:id="2966" w:name="_Toc61126417"/>
      <w:bookmarkStart w:id="2967" w:name="_Toc67911833"/>
      <w:r w:rsidRPr="009202AA">
        <w:t>9.7.6.2.1.3</w:t>
      </w:r>
      <w:r w:rsidRPr="009202AA">
        <w:tab/>
        <w:t>(void)</w:t>
      </w:r>
      <w:bookmarkEnd w:id="2960"/>
      <w:bookmarkEnd w:id="2961"/>
      <w:bookmarkEnd w:id="2962"/>
      <w:bookmarkEnd w:id="2963"/>
      <w:bookmarkEnd w:id="2964"/>
      <w:bookmarkEnd w:id="2965"/>
      <w:bookmarkEnd w:id="2966"/>
      <w:bookmarkEnd w:id="2967"/>
    </w:p>
    <w:p w14:paraId="3EB04D52" w14:textId="77777777" w:rsidR="004C4A70" w:rsidRPr="009202AA" w:rsidRDefault="004C4A70" w:rsidP="004C4A70">
      <w:pPr>
        <w:pStyle w:val="Heading5"/>
      </w:pPr>
      <w:bookmarkStart w:id="2968" w:name="_Toc21096747"/>
      <w:bookmarkStart w:id="2969" w:name="_Toc29763714"/>
      <w:bookmarkStart w:id="2970" w:name="_Toc36030185"/>
      <w:bookmarkStart w:id="2971" w:name="_Toc37180085"/>
      <w:bookmarkStart w:id="2972" w:name="_Toc45869785"/>
      <w:bookmarkStart w:id="2973" w:name="_Toc52555591"/>
      <w:bookmarkStart w:id="2974" w:name="_Toc61126418"/>
      <w:bookmarkStart w:id="2975" w:name="_Toc67911834"/>
      <w:r w:rsidRPr="009202AA">
        <w:t>9.7.6.2.2</w:t>
      </w:r>
      <w:r w:rsidRPr="009202AA">
        <w:tab/>
        <w:t>Protection of the BS receiver of own or different BS</w:t>
      </w:r>
      <w:bookmarkEnd w:id="2968"/>
      <w:bookmarkEnd w:id="2969"/>
      <w:bookmarkEnd w:id="2970"/>
      <w:bookmarkEnd w:id="2971"/>
      <w:bookmarkEnd w:id="2972"/>
      <w:bookmarkEnd w:id="2973"/>
      <w:bookmarkEnd w:id="2974"/>
      <w:bookmarkEnd w:id="297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976" w:name="_Toc21096748"/>
      <w:bookmarkStart w:id="2977" w:name="_Toc29763715"/>
      <w:bookmarkStart w:id="2978" w:name="_Toc36030186"/>
      <w:bookmarkStart w:id="2979" w:name="_Toc37180086"/>
      <w:bookmarkStart w:id="2980" w:name="_Toc45869786"/>
      <w:bookmarkStart w:id="2981" w:name="_Toc52555592"/>
      <w:bookmarkStart w:id="2982" w:name="_Toc61126419"/>
      <w:bookmarkStart w:id="2983" w:name="_Toc67911835"/>
      <w:r w:rsidRPr="009202AA">
        <w:t>9.7.6.2.3</w:t>
      </w:r>
      <w:r w:rsidRPr="009202AA">
        <w:tab/>
        <w:t>Additional spurious emissions requirements</w:t>
      </w:r>
      <w:bookmarkEnd w:id="2976"/>
      <w:bookmarkEnd w:id="2977"/>
      <w:bookmarkEnd w:id="2978"/>
      <w:bookmarkEnd w:id="2979"/>
      <w:bookmarkEnd w:id="2980"/>
      <w:bookmarkEnd w:id="2981"/>
      <w:bookmarkEnd w:id="2982"/>
      <w:bookmarkEnd w:id="2983"/>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984" w:name="_Toc21096749"/>
      <w:bookmarkStart w:id="2985" w:name="_Toc29763716"/>
      <w:bookmarkStart w:id="2986" w:name="_Toc36030187"/>
      <w:bookmarkStart w:id="2987" w:name="_Toc37180087"/>
      <w:bookmarkStart w:id="2988" w:name="_Toc45869787"/>
      <w:bookmarkStart w:id="2989" w:name="_Toc52555593"/>
      <w:bookmarkStart w:id="2990" w:name="_Toc61126420"/>
      <w:bookmarkStart w:id="2991" w:name="_Toc67911836"/>
      <w:r w:rsidRPr="009202AA">
        <w:t>9.7.6.2.4</w:t>
      </w:r>
      <w:r w:rsidRPr="009202AA">
        <w:tab/>
        <w:t>Co-location with other base stations</w:t>
      </w:r>
      <w:bookmarkEnd w:id="2984"/>
      <w:bookmarkEnd w:id="2985"/>
      <w:bookmarkEnd w:id="2986"/>
      <w:bookmarkEnd w:id="2987"/>
      <w:bookmarkEnd w:id="2988"/>
      <w:bookmarkEnd w:id="2989"/>
      <w:bookmarkEnd w:id="2990"/>
      <w:bookmarkEnd w:id="2991"/>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992" w:name="_Toc21096750"/>
      <w:bookmarkStart w:id="2993" w:name="_Toc29763717"/>
      <w:bookmarkStart w:id="2994" w:name="_Toc36030188"/>
      <w:bookmarkStart w:id="2995" w:name="_Toc37180088"/>
      <w:bookmarkStart w:id="2996" w:name="_Toc45869788"/>
      <w:bookmarkStart w:id="2997" w:name="_Toc52555594"/>
      <w:bookmarkStart w:id="2998" w:name="_Toc61126421"/>
      <w:bookmarkStart w:id="2999" w:name="_Toc67911837"/>
      <w:r w:rsidRPr="009202AA">
        <w:t>9.7.6.3</w:t>
      </w:r>
      <w:r w:rsidRPr="009202AA">
        <w:tab/>
        <w:t>Minimum requirement for single RAT UTRA operation</w:t>
      </w:r>
      <w:bookmarkEnd w:id="2992"/>
      <w:bookmarkEnd w:id="2993"/>
      <w:bookmarkEnd w:id="2994"/>
      <w:bookmarkEnd w:id="2995"/>
      <w:bookmarkEnd w:id="2996"/>
      <w:bookmarkEnd w:id="2997"/>
      <w:bookmarkEnd w:id="2998"/>
      <w:bookmarkEnd w:id="2999"/>
    </w:p>
    <w:p w14:paraId="6381808A" w14:textId="77777777" w:rsidR="004C4A70" w:rsidRPr="009202AA" w:rsidRDefault="004C4A70" w:rsidP="004C4A70">
      <w:pPr>
        <w:pStyle w:val="Heading5"/>
      </w:pPr>
      <w:bookmarkStart w:id="3000" w:name="_Toc21096751"/>
      <w:bookmarkStart w:id="3001" w:name="_Toc29763718"/>
      <w:bookmarkStart w:id="3002" w:name="_Toc36030189"/>
      <w:bookmarkStart w:id="3003" w:name="_Toc37180089"/>
      <w:bookmarkStart w:id="3004" w:name="_Toc45869789"/>
      <w:bookmarkStart w:id="3005" w:name="_Toc52555595"/>
      <w:bookmarkStart w:id="3006" w:name="_Toc61126422"/>
      <w:bookmarkStart w:id="3007" w:name="_Toc67911838"/>
      <w:r w:rsidRPr="009202AA">
        <w:t>9.7.6.3.1</w:t>
      </w:r>
      <w:r w:rsidRPr="009202AA">
        <w:tab/>
        <w:t>Mandatory Requirements</w:t>
      </w:r>
      <w:bookmarkEnd w:id="3000"/>
      <w:bookmarkEnd w:id="3001"/>
      <w:bookmarkEnd w:id="3002"/>
      <w:bookmarkEnd w:id="3003"/>
      <w:bookmarkEnd w:id="3004"/>
      <w:bookmarkEnd w:id="3005"/>
      <w:bookmarkEnd w:id="3006"/>
      <w:bookmarkEnd w:id="3007"/>
    </w:p>
    <w:p w14:paraId="7A2D1B13" w14:textId="77777777" w:rsidR="004C4A70" w:rsidRPr="009202AA" w:rsidRDefault="004C4A70" w:rsidP="004C4A70">
      <w:pPr>
        <w:pStyle w:val="Heading6"/>
      </w:pPr>
      <w:bookmarkStart w:id="3008" w:name="_Toc21096752"/>
      <w:bookmarkStart w:id="3009" w:name="_Toc29763719"/>
      <w:bookmarkStart w:id="3010" w:name="_Toc36030190"/>
      <w:bookmarkStart w:id="3011" w:name="_Toc37180090"/>
      <w:bookmarkStart w:id="3012" w:name="_Toc45869790"/>
      <w:bookmarkStart w:id="3013" w:name="_Toc52555596"/>
      <w:bookmarkStart w:id="3014" w:name="_Toc61126423"/>
      <w:bookmarkStart w:id="3015" w:name="_Toc67911839"/>
      <w:r w:rsidRPr="009202AA">
        <w:t>9.7.6.3.1.1</w:t>
      </w:r>
      <w:r w:rsidRPr="009202AA">
        <w:tab/>
        <w:t>Minimum requirement (Category A)</w:t>
      </w:r>
      <w:bookmarkEnd w:id="3008"/>
      <w:bookmarkEnd w:id="3009"/>
      <w:bookmarkEnd w:id="3010"/>
      <w:bookmarkEnd w:id="3011"/>
      <w:bookmarkEnd w:id="3012"/>
      <w:bookmarkEnd w:id="3013"/>
      <w:bookmarkEnd w:id="3014"/>
      <w:bookmarkEnd w:id="301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3016" w:name="_Toc21096753"/>
      <w:bookmarkStart w:id="3017" w:name="_Toc29763720"/>
      <w:bookmarkStart w:id="3018" w:name="_Toc36030191"/>
      <w:bookmarkStart w:id="3019" w:name="_Toc37180091"/>
      <w:bookmarkStart w:id="3020" w:name="_Toc45869791"/>
      <w:bookmarkStart w:id="3021" w:name="_Toc52555597"/>
      <w:bookmarkStart w:id="3022" w:name="_Toc61126424"/>
      <w:bookmarkStart w:id="3023" w:name="_Toc67911840"/>
      <w:r w:rsidRPr="009202AA">
        <w:t>9.7.6.3.1.2</w:t>
      </w:r>
      <w:r w:rsidRPr="009202AA">
        <w:tab/>
        <w:t>Minimum requirement (Category B)</w:t>
      </w:r>
      <w:bookmarkEnd w:id="3016"/>
      <w:bookmarkEnd w:id="3017"/>
      <w:bookmarkEnd w:id="3018"/>
      <w:bookmarkEnd w:id="3019"/>
      <w:bookmarkEnd w:id="3020"/>
      <w:bookmarkEnd w:id="3021"/>
      <w:bookmarkEnd w:id="3022"/>
      <w:bookmarkEnd w:id="3023"/>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3024" w:name="_Toc21096754"/>
      <w:bookmarkStart w:id="3025" w:name="_Toc29763721"/>
      <w:bookmarkStart w:id="3026" w:name="_Toc36030192"/>
      <w:bookmarkStart w:id="3027" w:name="_Toc37180092"/>
      <w:bookmarkStart w:id="3028" w:name="_Toc45869792"/>
      <w:bookmarkStart w:id="3029" w:name="_Toc52555598"/>
      <w:bookmarkStart w:id="3030" w:name="_Toc61126425"/>
      <w:bookmarkStart w:id="3031" w:name="_Toc67911841"/>
      <w:r w:rsidRPr="009202AA">
        <w:t>9.7.6.3.2</w:t>
      </w:r>
      <w:r w:rsidRPr="009202AA">
        <w:tab/>
        <w:t>Protection of the BS receiver</w:t>
      </w:r>
      <w:r w:rsidRPr="009202AA">
        <w:rPr>
          <w:rFonts w:cs="v3.8.0"/>
        </w:rPr>
        <w:t xml:space="preserve"> of own or different BS</w:t>
      </w:r>
      <w:bookmarkEnd w:id="3024"/>
      <w:bookmarkEnd w:id="3025"/>
      <w:bookmarkEnd w:id="3026"/>
      <w:bookmarkEnd w:id="3027"/>
      <w:bookmarkEnd w:id="3028"/>
      <w:bookmarkEnd w:id="3029"/>
      <w:bookmarkEnd w:id="3030"/>
      <w:bookmarkEnd w:id="303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3032" w:name="_Toc21096755"/>
      <w:bookmarkStart w:id="3033" w:name="_Toc29763722"/>
      <w:bookmarkStart w:id="3034" w:name="_Toc36030193"/>
      <w:bookmarkStart w:id="3035" w:name="_Toc37180093"/>
      <w:bookmarkStart w:id="3036" w:name="_Toc45869793"/>
      <w:bookmarkStart w:id="3037" w:name="_Toc52555599"/>
      <w:bookmarkStart w:id="3038" w:name="_Toc61126426"/>
      <w:bookmarkStart w:id="3039" w:name="_Toc67911842"/>
      <w:r w:rsidRPr="009202AA">
        <w:t>9.7.6.3.3</w:t>
      </w:r>
      <w:r w:rsidRPr="009202AA">
        <w:tab/>
        <w:t>Additional spurious emissions requirements</w:t>
      </w:r>
      <w:bookmarkEnd w:id="3032"/>
      <w:bookmarkEnd w:id="3033"/>
      <w:bookmarkEnd w:id="3034"/>
      <w:bookmarkEnd w:id="3035"/>
      <w:bookmarkEnd w:id="3036"/>
      <w:bookmarkEnd w:id="3037"/>
      <w:bookmarkEnd w:id="3038"/>
      <w:bookmarkEnd w:id="3039"/>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3040" w:name="_Toc21096756"/>
      <w:bookmarkStart w:id="3041" w:name="_Toc29763723"/>
      <w:bookmarkStart w:id="3042" w:name="_Toc36030194"/>
      <w:bookmarkStart w:id="3043" w:name="_Toc37180094"/>
      <w:bookmarkStart w:id="3044" w:name="_Toc45869794"/>
      <w:bookmarkStart w:id="3045" w:name="_Toc52555600"/>
      <w:bookmarkStart w:id="3046" w:name="_Toc61126427"/>
      <w:bookmarkStart w:id="3047" w:name="_Toc67911843"/>
      <w:r w:rsidRPr="009202AA">
        <w:t>9.7.6.3.4</w:t>
      </w:r>
      <w:r w:rsidRPr="009202AA">
        <w:tab/>
        <w:t>Co-location with other base stations</w:t>
      </w:r>
      <w:bookmarkEnd w:id="3040"/>
      <w:bookmarkEnd w:id="3041"/>
      <w:bookmarkEnd w:id="3042"/>
      <w:bookmarkEnd w:id="3043"/>
      <w:bookmarkEnd w:id="3044"/>
      <w:bookmarkEnd w:id="3045"/>
      <w:bookmarkEnd w:id="3046"/>
      <w:bookmarkEnd w:id="3047"/>
    </w:p>
    <w:p w14:paraId="6034DF60" w14:textId="77777777" w:rsidR="004C4A70" w:rsidRPr="009202AA" w:rsidRDefault="004C4A70" w:rsidP="004C4A70">
      <w:pPr>
        <w:pStyle w:val="Heading6"/>
      </w:pPr>
      <w:bookmarkStart w:id="3048" w:name="_Toc21096757"/>
      <w:bookmarkStart w:id="3049" w:name="_Toc29763724"/>
      <w:bookmarkStart w:id="3050" w:name="_Toc36030195"/>
      <w:bookmarkStart w:id="3051" w:name="_Toc37180095"/>
      <w:bookmarkStart w:id="3052" w:name="_Toc45869795"/>
      <w:bookmarkStart w:id="3053" w:name="_Toc52555601"/>
      <w:bookmarkStart w:id="3054" w:name="_Toc61126428"/>
      <w:bookmarkStart w:id="3055" w:name="_Toc67911844"/>
      <w:r w:rsidRPr="009202AA">
        <w:t>9.7.6.3.4.1</w:t>
      </w:r>
      <w:r w:rsidRPr="009202AA">
        <w:tab/>
        <w:t>General</w:t>
      </w:r>
      <w:bookmarkEnd w:id="3048"/>
      <w:bookmarkEnd w:id="3049"/>
      <w:bookmarkEnd w:id="3050"/>
      <w:bookmarkEnd w:id="3051"/>
      <w:bookmarkEnd w:id="3052"/>
      <w:bookmarkEnd w:id="3053"/>
      <w:bookmarkEnd w:id="3054"/>
      <w:bookmarkEnd w:id="305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3056" w:name="_Toc21096758"/>
      <w:bookmarkStart w:id="3057" w:name="_Toc29763725"/>
      <w:bookmarkStart w:id="3058" w:name="_Toc36030196"/>
      <w:bookmarkStart w:id="3059" w:name="_Toc37180096"/>
      <w:bookmarkStart w:id="3060" w:name="_Toc45869796"/>
      <w:bookmarkStart w:id="3061" w:name="_Toc52555602"/>
      <w:bookmarkStart w:id="3062" w:name="_Toc61126429"/>
      <w:bookmarkStart w:id="3063" w:name="_Toc67911845"/>
      <w:r w:rsidRPr="009202AA">
        <w:t>9.7.6.3.4.2</w:t>
      </w:r>
      <w:r w:rsidRPr="009202AA">
        <w:tab/>
        <w:t>Minimum Requirement</w:t>
      </w:r>
      <w:bookmarkEnd w:id="3056"/>
      <w:bookmarkEnd w:id="3057"/>
      <w:bookmarkEnd w:id="3058"/>
      <w:bookmarkEnd w:id="3059"/>
      <w:bookmarkEnd w:id="3060"/>
      <w:bookmarkEnd w:id="3061"/>
      <w:bookmarkEnd w:id="3062"/>
      <w:bookmarkEnd w:id="3063"/>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3064" w:name="_Toc21096759"/>
      <w:bookmarkStart w:id="3065" w:name="_Toc29763726"/>
      <w:bookmarkStart w:id="3066" w:name="_Toc36030197"/>
      <w:bookmarkStart w:id="3067" w:name="_Toc37180097"/>
      <w:bookmarkStart w:id="3068" w:name="_Toc45869797"/>
      <w:bookmarkStart w:id="3069" w:name="_Toc52555603"/>
      <w:bookmarkStart w:id="3070" w:name="_Toc61126430"/>
      <w:bookmarkStart w:id="3071" w:name="_Toc67911846"/>
      <w:r w:rsidRPr="009202AA">
        <w:t>9.7.6.4</w:t>
      </w:r>
      <w:r w:rsidRPr="009202AA">
        <w:tab/>
        <w:t>Minimum requirement for single RAT E-UTRA operation</w:t>
      </w:r>
      <w:bookmarkEnd w:id="3064"/>
      <w:bookmarkEnd w:id="3065"/>
      <w:bookmarkEnd w:id="3066"/>
      <w:bookmarkEnd w:id="3067"/>
      <w:bookmarkEnd w:id="3068"/>
      <w:bookmarkEnd w:id="3069"/>
      <w:bookmarkEnd w:id="3070"/>
      <w:bookmarkEnd w:id="3071"/>
    </w:p>
    <w:p w14:paraId="262E14B0" w14:textId="77777777" w:rsidR="004C4A70" w:rsidRPr="009202AA" w:rsidRDefault="004C4A70" w:rsidP="004C4A70">
      <w:pPr>
        <w:pStyle w:val="Heading5"/>
      </w:pPr>
      <w:bookmarkStart w:id="3072" w:name="_Toc21096760"/>
      <w:bookmarkStart w:id="3073" w:name="_Toc29763727"/>
      <w:bookmarkStart w:id="3074" w:name="_Toc36030198"/>
      <w:bookmarkStart w:id="3075" w:name="_Toc37180098"/>
      <w:bookmarkStart w:id="3076" w:name="_Toc45869798"/>
      <w:bookmarkStart w:id="3077" w:name="_Toc52555604"/>
      <w:bookmarkStart w:id="3078" w:name="_Toc61126431"/>
      <w:bookmarkStart w:id="3079" w:name="_Toc67911847"/>
      <w:r w:rsidRPr="009202AA">
        <w:t>9.7.6.4.1</w:t>
      </w:r>
      <w:r w:rsidRPr="009202AA">
        <w:tab/>
        <w:t>Mandatory Requirements</w:t>
      </w:r>
      <w:bookmarkEnd w:id="3072"/>
      <w:bookmarkEnd w:id="3073"/>
      <w:bookmarkEnd w:id="3074"/>
      <w:bookmarkEnd w:id="3075"/>
      <w:bookmarkEnd w:id="3076"/>
      <w:bookmarkEnd w:id="3077"/>
      <w:bookmarkEnd w:id="3078"/>
      <w:bookmarkEnd w:id="3079"/>
    </w:p>
    <w:p w14:paraId="50DC7D67" w14:textId="77777777" w:rsidR="004C4A70" w:rsidRPr="009202AA" w:rsidRDefault="004C4A70" w:rsidP="004C4A70">
      <w:pPr>
        <w:pStyle w:val="Heading6"/>
      </w:pPr>
      <w:bookmarkStart w:id="3080" w:name="_Toc21096761"/>
      <w:bookmarkStart w:id="3081" w:name="_Toc29763728"/>
      <w:bookmarkStart w:id="3082" w:name="_Toc36030199"/>
      <w:bookmarkStart w:id="3083" w:name="_Toc37180099"/>
      <w:bookmarkStart w:id="3084" w:name="_Toc45869799"/>
      <w:bookmarkStart w:id="3085" w:name="_Toc52555605"/>
      <w:bookmarkStart w:id="3086" w:name="_Toc61126432"/>
      <w:bookmarkStart w:id="3087" w:name="_Toc67911848"/>
      <w:r w:rsidRPr="009202AA">
        <w:t>9.7.6.4.1.1</w:t>
      </w:r>
      <w:r w:rsidRPr="009202AA">
        <w:tab/>
        <w:t>Minimum requirement (Category A)</w:t>
      </w:r>
      <w:bookmarkEnd w:id="3080"/>
      <w:bookmarkEnd w:id="3081"/>
      <w:bookmarkEnd w:id="3082"/>
      <w:bookmarkEnd w:id="3083"/>
      <w:bookmarkEnd w:id="3084"/>
      <w:bookmarkEnd w:id="3085"/>
      <w:bookmarkEnd w:id="3086"/>
      <w:bookmarkEnd w:id="3087"/>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3088" w:name="_Toc21096762"/>
      <w:bookmarkStart w:id="3089" w:name="_Toc29763729"/>
      <w:bookmarkStart w:id="3090" w:name="_Toc36030200"/>
      <w:bookmarkStart w:id="3091" w:name="_Toc37180100"/>
      <w:bookmarkStart w:id="3092" w:name="_Toc45869800"/>
      <w:bookmarkStart w:id="3093" w:name="_Toc52555606"/>
      <w:bookmarkStart w:id="3094" w:name="_Toc61126433"/>
      <w:bookmarkStart w:id="3095" w:name="_Toc67911849"/>
      <w:r w:rsidRPr="009202AA">
        <w:t>9.7.6.4.1.2</w:t>
      </w:r>
      <w:r w:rsidRPr="009202AA">
        <w:tab/>
        <w:t>Minimum Requirement (Category B)</w:t>
      </w:r>
      <w:bookmarkEnd w:id="3088"/>
      <w:bookmarkEnd w:id="3089"/>
      <w:bookmarkEnd w:id="3090"/>
      <w:bookmarkEnd w:id="3091"/>
      <w:bookmarkEnd w:id="3092"/>
      <w:bookmarkEnd w:id="3093"/>
      <w:bookmarkEnd w:id="3094"/>
      <w:bookmarkEnd w:id="30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3096" w:name="_Toc21096763"/>
      <w:bookmarkStart w:id="3097" w:name="_Toc29763730"/>
      <w:bookmarkStart w:id="3098" w:name="_Toc36030201"/>
      <w:bookmarkStart w:id="3099" w:name="_Toc37180101"/>
      <w:bookmarkStart w:id="3100" w:name="_Toc45869801"/>
      <w:bookmarkStart w:id="3101" w:name="_Toc52555607"/>
      <w:bookmarkStart w:id="3102" w:name="_Toc61126434"/>
      <w:bookmarkStart w:id="3103" w:name="_Toc67911850"/>
      <w:r w:rsidRPr="009202AA">
        <w:t>9.7.6.4.2</w:t>
      </w:r>
      <w:r w:rsidRPr="009202AA">
        <w:tab/>
        <w:t>Protection of the BS receiver of own or different BS</w:t>
      </w:r>
      <w:bookmarkEnd w:id="3096"/>
      <w:bookmarkEnd w:id="3097"/>
      <w:bookmarkEnd w:id="3098"/>
      <w:bookmarkEnd w:id="3099"/>
      <w:bookmarkEnd w:id="3100"/>
      <w:bookmarkEnd w:id="3101"/>
      <w:bookmarkEnd w:id="3102"/>
      <w:bookmarkEnd w:id="3103"/>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3104" w:name="_Toc21096764"/>
      <w:bookmarkStart w:id="3105" w:name="_Toc29763731"/>
      <w:bookmarkStart w:id="3106" w:name="_Toc36030202"/>
      <w:bookmarkStart w:id="3107" w:name="_Toc37180102"/>
      <w:bookmarkStart w:id="3108" w:name="_Toc45869802"/>
      <w:bookmarkStart w:id="3109" w:name="_Toc52555608"/>
      <w:bookmarkStart w:id="3110" w:name="_Toc61126435"/>
      <w:bookmarkStart w:id="3111" w:name="_Toc67911851"/>
      <w:r w:rsidRPr="009202AA">
        <w:t>9.7.6.4.3</w:t>
      </w:r>
      <w:r w:rsidRPr="009202AA">
        <w:tab/>
        <w:t>Additional spurious emissions requirements</w:t>
      </w:r>
      <w:bookmarkEnd w:id="3104"/>
      <w:bookmarkEnd w:id="3105"/>
      <w:bookmarkEnd w:id="3106"/>
      <w:bookmarkEnd w:id="3107"/>
      <w:bookmarkEnd w:id="3108"/>
      <w:bookmarkEnd w:id="3109"/>
      <w:bookmarkEnd w:id="3110"/>
      <w:bookmarkEnd w:id="3111"/>
    </w:p>
    <w:p w14:paraId="1F654C63" w14:textId="77777777" w:rsidR="004C4A70" w:rsidRPr="009202AA" w:rsidRDefault="004C4A70" w:rsidP="004C4A70">
      <w:pPr>
        <w:pStyle w:val="Heading6"/>
      </w:pPr>
      <w:bookmarkStart w:id="3112" w:name="_Toc21096765"/>
      <w:bookmarkStart w:id="3113" w:name="_Toc29763732"/>
      <w:bookmarkStart w:id="3114" w:name="_Toc36030203"/>
      <w:bookmarkStart w:id="3115" w:name="_Toc37180103"/>
      <w:bookmarkStart w:id="3116" w:name="_Toc45869803"/>
      <w:bookmarkStart w:id="3117" w:name="_Toc52555609"/>
      <w:bookmarkStart w:id="3118" w:name="_Toc61126436"/>
      <w:bookmarkStart w:id="3119" w:name="_Toc67911852"/>
      <w:r w:rsidRPr="009202AA">
        <w:t>9.7.6.4.3.1</w:t>
      </w:r>
      <w:r w:rsidRPr="009202AA">
        <w:tab/>
        <w:t>General</w:t>
      </w:r>
      <w:bookmarkEnd w:id="3112"/>
      <w:bookmarkEnd w:id="3113"/>
      <w:bookmarkEnd w:id="3114"/>
      <w:bookmarkEnd w:id="3115"/>
      <w:bookmarkEnd w:id="3116"/>
      <w:bookmarkEnd w:id="3117"/>
      <w:bookmarkEnd w:id="3118"/>
      <w:bookmarkEnd w:id="3119"/>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3120" w:name="_Toc21096766"/>
      <w:bookmarkStart w:id="3121" w:name="_Toc29763733"/>
      <w:bookmarkStart w:id="3122" w:name="_Toc36030204"/>
      <w:bookmarkStart w:id="3123" w:name="_Toc37180104"/>
      <w:bookmarkStart w:id="3124" w:name="_Toc45869804"/>
      <w:bookmarkStart w:id="3125" w:name="_Toc52555610"/>
      <w:bookmarkStart w:id="3126" w:name="_Toc61126437"/>
      <w:bookmarkStart w:id="3127" w:name="_Toc67911853"/>
      <w:r w:rsidRPr="009202AA">
        <w:t>9.7.6.4.3.2</w:t>
      </w:r>
      <w:r w:rsidRPr="009202AA">
        <w:tab/>
        <w:t>Minimum Requirement</w:t>
      </w:r>
      <w:bookmarkEnd w:id="3120"/>
      <w:bookmarkEnd w:id="3121"/>
      <w:bookmarkEnd w:id="3122"/>
      <w:bookmarkEnd w:id="3123"/>
      <w:bookmarkEnd w:id="3124"/>
      <w:bookmarkEnd w:id="3125"/>
      <w:bookmarkEnd w:id="3126"/>
      <w:bookmarkEnd w:id="3127"/>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3128" w:name="_Toc21096767"/>
      <w:bookmarkStart w:id="3129" w:name="_Toc29763734"/>
      <w:bookmarkStart w:id="3130" w:name="_Toc36030205"/>
      <w:bookmarkStart w:id="3131" w:name="_Toc37180105"/>
      <w:bookmarkStart w:id="3132" w:name="_Toc45869805"/>
      <w:bookmarkStart w:id="3133" w:name="_Toc52555611"/>
      <w:bookmarkStart w:id="3134" w:name="_Toc61126438"/>
      <w:bookmarkStart w:id="3135" w:name="_Toc67911854"/>
      <w:r w:rsidRPr="009202AA">
        <w:t>9.7.6.4.4</w:t>
      </w:r>
      <w:r w:rsidRPr="009202AA">
        <w:tab/>
        <w:t>Co-location with other base stations</w:t>
      </w:r>
      <w:bookmarkEnd w:id="3128"/>
      <w:bookmarkEnd w:id="3129"/>
      <w:bookmarkEnd w:id="3130"/>
      <w:bookmarkEnd w:id="3131"/>
      <w:bookmarkEnd w:id="3132"/>
      <w:bookmarkEnd w:id="3133"/>
      <w:bookmarkEnd w:id="3134"/>
      <w:bookmarkEnd w:id="3135"/>
    </w:p>
    <w:p w14:paraId="1A22E1DC" w14:textId="77777777" w:rsidR="004C4A70" w:rsidRPr="009202AA" w:rsidRDefault="004C4A70" w:rsidP="004C4A70">
      <w:pPr>
        <w:pStyle w:val="Heading6"/>
      </w:pPr>
      <w:bookmarkStart w:id="3136" w:name="_Toc21096768"/>
      <w:bookmarkStart w:id="3137" w:name="_Toc29763735"/>
      <w:bookmarkStart w:id="3138" w:name="_Toc36030206"/>
      <w:bookmarkStart w:id="3139" w:name="_Toc37180106"/>
      <w:bookmarkStart w:id="3140" w:name="_Toc45869806"/>
      <w:bookmarkStart w:id="3141" w:name="_Toc52555612"/>
      <w:bookmarkStart w:id="3142" w:name="_Toc61126439"/>
      <w:bookmarkStart w:id="3143" w:name="_Toc67911855"/>
      <w:r w:rsidRPr="009202AA">
        <w:t>9.7.6.4.4.1</w:t>
      </w:r>
      <w:r w:rsidRPr="009202AA">
        <w:tab/>
        <w:t>General</w:t>
      </w:r>
      <w:bookmarkEnd w:id="3136"/>
      <w:bookmarkEnd w:id="3137"/>
      <w:bookmarkEnd w:id="3138"/>
      <w:bookmarkEnd w:id="3139"/>
      <w:bookmarkEnd w:id="3140"/>
      <w:bookmarkEnd w:id="3141"/>
      <w:bookmarkEnd w:id="3142"/>
      <w:bookmarkEnd w:id="3143"/>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3144" w:name="_Toc21096769"/>
      <w:bookmarkStart w:id="3145" w:name="_Toc29763736"/>
      <w:bookmarkStart w:id="3146" w:name="_Toc36030207"/>
      <w:bookmarkStart w:id="3147" w:name="_Toc37180107"/>
      <w:bookmarkStart w:id="3148" w:name="_Toc45869807"/>
      <w:bookmarkStart w:id="3149" w:name="_Toc52555613"/>
      <w:bookmarkStart w:id="3150" w:name="_Toc61126440"/>
      <w:bookmarkStart w:id="3151" w:name="_Toc67911856"/>
      <w:r w:rsidRPr="009202AA">
        <w:t>9.7.6.4.4.2</w:t>
      </w:r>
      <w:r w:rsidRPr="009202AA">
        <w:tab/>
        <w:t>Minimum Requirement</w:t>
      </w:r>
      <w:bookmarkEnd w:id="3144"/>
      <w:bookmarkEnd w:id="3145"/>
      <w:bookmarkEnd w:id="3146"/>
      <w:bookmarkEnd w:id="3147"/>
      <w:bookmarkEnd w:id="3148"/>
      <w:bookmarkEnd w:id="3149"/>
      <w:bookmarkEnd w:id="3150"/>
      <w:bookmarkEnd w:id="3151"/>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3152" w:name="_Toc21096770"/>
      <w:bookmarkStart w:id="3153" w:name="_Toc29763737"/>
      <w:bookmarkStart w:id="3154" w:name="_Toc36030208"/>
      <w:bookmarkStart w:id="3155" w:name="_Toc37180108"/>
      <w:bookmarkStart w:id="3156" w:name="_Toc45869808"/>
      <w:bookmarkStart w:id="3157" w:name="_Toc52555614"/>
      <w:bookmarkStart w:id="3158" w:name="_Toc61126441"/>
      <w:bookmarkStart w:id="3159" w:name="_Toc67911857"/>
      <w:r w:rsidRPr="009202AA">
        <w:t>9.8</w:t>
      </w:r>
      <w:r w:rsidRPr="009202AA">
        <w:tab/>
        <w:t>OTA Transmitter intermodulation</w:t>
      </w:r>
      <w:bookmarkEnd w:id="3152"/>
      <w:bookmarkEnd w:id="3153"/>
      <w:bookmarkEnd w:id="3154"/>
      <w:bookmarkEnd w:id="3155"/>
      <w:bookmarkEnd w:id="3156"/>
      <w:bookmarkEnd w:id="3157"/>
      <w:bookmarkEnd w:id="3158"/>
      <w:bookmarkEnd w:id="3159"/>
    </w:p>
    <w:p w14:paraId="1CDAFB26" w14:textId="77777777" w:rsidR="004C4A70" w:rsidRPr="009202AA" w:rsidRDefault="004C4A70" w:rsidP="004C4A70">
      <w:pPr>
        <w:pStyle w:val="Heading3"/>
      </w:pPr>
      <w:bookmarkStart w:id="3160" w:name="_Toc21096771"/>
      <w:bookmarkStart w:id="3161" w:name="_Toc29763738"/>
      <w:bookmarkStart w:id="3162" w:name="_Toc36030209"/>
      <w:bookmarkStart w:id="3163" w:name="_Toc37180109"/>
      <w:bookmarkStart w:id="3164" w:name="_Toc45869809"/>
      <w:bookmarkStart w:id="3165" w:name="_Toc52555615"/>
      <w:bookmarkStart w:id="3166" w:name="_Toc61126442"/>
      <w:bookmarkStart w:id="3167" w:name="_Toc67911858"/>
      <w:r w:rsidRPr="009202AA">
        <w:t>9.8.1</w:t>
      </w:r>
      <w:r w:rsidRPr="009202AA">
        <w:tab/>
        <w:t>General</w:t>
      </w:r>
      <w:bookmarkEnd w:id="3160"/>
      <w:bookmarkEnd w:id="3161"/>
      <w:bookmarkEnd w:id="3162"/>
      <w:bookmarkEnd w:id="3163"/>
      <w:bookmarkEnd w:id="3164"/>
      <w:bookmarkEnd w:id="3165"/>
      <w:bookmarkEnd w:id="3166"/>
      <w:bookmarkEnd w:id="3167"/>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3168" w:name="_Toc21096772"/>
      <w:bookmarkStart w:id="3169" w:name="_Toc29763739"/>
      <w:bookmarkStart w:id="3170" w:name="_Toc36030210"/>
      <w:bookmarkStart w:id="3171" w:name="_Toc37180110"/>
      <w:bookmarkStart w:id="3172" w:name="_Toc45869810"/>
      <w:bookmarkStart w:id="3173" w:name="_Toc52555616"/>
      <w:bookmarkStart w:id="3174" w:name="_Toc61126443"/>
      <w:bookmarkStart w:id="3175" w:name="_Toc67911859"/>
      <w:r w:rsidRPr="009202AA">
        <w:t>9.8.2</w:t>
      </w:r>
      <w:r w:rsidRPr="009202AA">
        <w:tab/>
        <w:t>Minimum requirement for MSR operation</w:t>
      </w:r>
      <w:bookmarkEnd w:id="3168"/>
      <w:bookmarkEnd w:id="3169"/>
      <w:bookmarkEnd w:id="3170"/>
      <w:bookmarkEnd w:id="3171"/>
      <w:bookmarkEnd w:id="3172"/>
      <w:bookmarkEnd w:id="3173"/>
      <w:bookmarkEnd w:id="3174"/>
      <w:bookmarkEnd w:id="3175"/>
    </w:p>
    <w:p w14:paraId="1B023155" w14:textId="77777777" w:rsidR="004C4A70" w:rsidRPr="009202AA" w:rsidRDefault="004C4A70" w:rsidP="004C4A70">
      <w:pPr>
        <w:pStyle w:val="Heading4"/>
      </w:pPr>
      <w:bookmarkStart w:id="3176" w:name="_Toc21096773"/>
      <w:bookmarkStart w:id="3177" w:name="_Toc29763740"/>
      <w:bookmarkStart w:id="3178" w:name="_Toc36030211"/>
      <w:bookmarkStart w:id="3179" w:name="_Toc37180111"/>
      <w:bookmarkStart w:id="3180" w:name="_Toc45869811"/>
      <w:bookmarkStart w:id="3181" w:name="_Toc52555617"/>
      <w:bookmarkStart w:id="3182" w:name="_Toc61126444"/>
      <w:bookmarkStart w:id="3183" w:name="_Toc67911860"/>
      <w:r w:rsidRPr="009202AA">
        <w:t>9.8.2.1</w:t>
      </w:r>
      <w:r w:rsidRPr="009202AA">
        <w:tab/>
        <w:t>General minimum requirement</w:t>
      </w:r>
      <w:bookmarkEnd w:id="3176"/>
      <w:bookmarkEnd w:id="3177"/>
      <w:bookmarkEnd w:id="3178"/>
      <w:bookmarkEnd w:id="3179"/>
      <w:bookmarkEnd w:id="3180"/>
      <w:bookmarkEnd w:id="3181"/>
      <w:bookmarkEnd w:id="3182"/>
      <w:bookmarkEnd w:id="3183"/>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3184" w:name="_Toc21096774"/>
      <w:bookmarkStart w:id="3185" w:name="_Toc29763741"/>
      <w:bookmarkStart w:id="3186" w:name="_Toc36030212"/>
      <w:bookmarkStart w:id="3187" w:name="_Toc37180112"/>
      <w:bookmarkStart w:id="3188" w:name="_Toc45869812"/>
      <w:bookmarkStart w:id="3189" w:name="_Toc52555618"/>
      <w:bookmarkStart w:id="3190" w:name="_Toc61126445"/>
      <w:bookmarkStart w:id="3191" w:name="_Toc67911861"/>
      <w:r w:rsidRPr="009202AA">
        <w:t>9.8.2.2</w:t>
      </w:r>
      <w:r w:rsidRPr="009202AA">
        <w:tab/>
        <w:t>Additional minimum requirement (BC1 and BC2)</w:t>
      </w:r>
      <w:bookmarkEnd w:id="3184"/>
      <w:bookmarkEnd w:id="3185"/>
      <w:bookmarkEnd w:id="3186"/>
      <w:bookmarkEnd w:id="3187"/>
      <w:bookmarkEnd w:id="3188"/>
      <w:bookmarkEnd w:id="3189"/>
      <w:bookmarkEnd w:id="3190"/>
      <w:bookmarkEnd w:id="319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3192" w:name="_Toc21096775"/>
      <w:bookmarkStart w:id="3193" w:name="_Toc29763742"/>
      <w:bookmarkStart w:id="3194" w:name="_Toc36030213"/>
      <w:bookmarkStart w:id="3195" w:name="_Toc37180113"/>
      <w:bookmarkStart w:id="3196" w:name="_Toc45869813"/>
      <w:bookmarkStart w:id="3197" w:name="_Toc52555619"/>
      <w:bookmarkStart w:id="3198" w:name="_Toc61126446"/>
      <w:bookmarkStart w:id="3199" w:name="_Toc67911862"/>
      <w:r w:rsidRPr="009202AA">
        <w:t>9.8.2.3</w:t>
      </w:r>
      <w:r w:rsidRPr="009202AA">
        <w:tab/>
        <w:t>Additional minimum requirement (BC3)</w:t>
      </w:r>
      <w:bookmarkEnd w:id="3192"/>
      <w:bookmarkEnd w:id="3193"/>
      <w:bookmarkEnd w:id="3194"/>
      <w:bookmarkEnd w:id="3195"/>
      <w:bookmarkEnd w:id="3196"/>
      <w:bookmarkEnd w:id="3197"/>
      <w:bookmarkEnd w:id="3198"/>
      <w:bookmarkEnd w:id="3199"/>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3200" w:name="_Toc21096776"/>
      <w:bookmarkStart w:id="3201" w:name="_Toc29763743"/>
      <w:bookmarkStart w:id="3202" w:name="_Toc36030214"/>
      <w:bookmarkStart w:id="3203" w:name="_Toc37180114"/>
      <w:bookmarkStart w:id="3204" w:name="_Toc45869814"/>
      <w:bookmarkStart w:id="3205" w:name="_Toc52555620"/>
      <w:bookmarkStart w:id="3206" w:name="_Toc61126447"/>
      <w:bookmarkStart w:id="3207" w:name="_Toc67911863"/>
      <w:r w:rsidRPr="009202AA">
        <w:t>9.8.2.4</w:t>
      </w:r>
      <w:r w:rsidRPr="009202AA">
        <w:tab/>
        <w:t>Additional minimum requirements</w:t>
      </w:r>
      <w:bookmarkEnd w:id="3200"/>
      <w:bookmarkEnd w:id="3201"/>
      <w:bookmarkEnd w:id="3202"/>
      <w:bookmarkEnd w:id="3203"/>
      <w:bookmarkEnd w:id="3204"/>
      <w:bookmarkEnd w:id="3205"/>
      <w:bookmarkEnd w:id="3206"/>
      <w:bookmarkEnd w:id="3207"/>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3208" w:name="_Toc21096777"/>
      <w:bookmarkStart w:id="3209" w:name="_Toc29763744"/>
      <w:bookmarkStart w:id="3210" w:name="_Toc36030215"/>
      <w:bookmarkStart w:id="3211" w:name="_Toc37180115"/>
      <w:bookmarkStart w:id="3212" w:name="_Toc45869815"/>
      <w:bookmarkStart w:id="3213" w:name="_Toc52555621"/>
      <w:bookmarkStart w:id="3214" w:name="_Toc61126448"/>
      <w:bookmarkStart w:id="3215" w:name="_Toc67911864"/>
      <w:r w:rsidRPr="009202AA">
        <w:t>9.8.3</w:t>
      </w:r>
      <w:r w:rsidRPr="009202AA">
        <w:tab/>
        <w:t>Minimum requirement for single RAT UTRA operation</w:t>
      </w:r>
      <w:bookmarkEnd w:id="3208"/>
      <w:bookmarkEnd w:id="3209"/>
      <w:bookmarkEnd w:id="3210"/>
      <w:bookmarkEnd w:id="3211"/>
      <w:bookmarkEnd w:id="3212"/>
      <w:bookmarkEnd w:id="3213"/>
      <w:bookmarkEnd w:id="3214"/>
      <w:bookmarkEnd w:id="3215"/>
    </w:p>
    <w:p w14:paraId="276910FC" w14:textId="77777777" w:rsidR="004C4A70" w:rsidRPr="009202AA" w:rsidRDefault="004C4A70" w:rsidP="004C4A70">
      <w:pPr>
        <w:pStyle w:val="Heading4"/>
      </w:pPr>
      <w:bookmarkStart w:id="3216" w:name="_Toc21096778"/>
      <w:bookmarkStart w:id="3217" w:name="_Toc29763745"/>
      <w:bookmarkStart w:id="3218" w:name="_Toc36030216"/>
      <w:bookmarkStart w:id="3219" w:name="_Toc37180116"/>
      <w:bookmarkStart w:id="3220" w:name="_Toc45869816"/>
      <w:bookmarkStart w:id="3221" w:name="_Toc52555622"/>
      <w:bookmarkStart w:id="3222" w:name="_Toc61126449"/>
      <w:bookmarkStart w:id="3223" w:name="_Toc67911865"/>
      <w:r w:rsidRPr="009202AA">
        <w:t>9.8.3.1</w:t>
      </w:r>
      <w:r w:rsidRPr="009202AA">
        <w:tab/>
        <w:t>General minimum requirement for FDD UTRA</w:t>
      </w:r>
      <w:bookmarkEnd w:id="3216"/>
      <w:bookmarkEnd w:id="3217"/>
      <w:bookmarkEnd w:id="3218"/>
      <w:bookmarkEnd w:id="3219"/>
      <w:bookmarkEnd w:id="3220"/>
      <w:bookmarkEnd w:id="3221"/>
      <w:bookmarkEnd w:id="3222"/>
      <w:bookmarkEnd w:id="3223"/>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3224" w:name="_Toc21096779"/>
      <w:bookmarkStart w:id="3225" w:name="_Toc29763746"/>
      <w:bookmarkStart w:id="3226" w:name="_Toc36030217"/>
      <w:bookmarkStart w:id="3227" w:name="_Toc37180117"/>
      <w:bookmarkStart w:id="3228" w:name="_Toc45869817"/>
      <w:bookmarkStart w:id="3229" w:name="_Toc52555623"/>
      <w:bookmarkStart w:id="3230" w:name="_Toc61126450"/>
      <w:bookmarkStart w:id="3231" w:name="_Toc67911866"/>
      <w:r w:rsidRPr="009202AA">
        <w:t>9.8.4</w:t>
      </w:r>
      <w:r w:rsidRPr="009202AA">
        <w:tab/>
        <w:t>Minimum requirement for single RAT E-UTRA operation</w:t>
      </w:r>
      <w:bookmarkEnd w:id="3224"/>
      <w:bookmarkEnd w:id="3225"/>
      <w:bookmarkEnd w:id="3226"/>
      <w:bookmarkEnd w:id="3227"/>
      <w:bookmarkEnd w:id="3228"/>
      <w:bookmarkEnd w:id="3229"/>
      <w:bookmarkEnd w:id="3230"/>
      <w:bookmarkEnd w:id="3231"/>
    </w:p>
    <w:p w14:paraId="6E9BAF4F" w14:textId="77777777" w:rsidR="004C4A70" w:rsidRPr="009202AA" w:rsidRDefault="004C4A70" w:rsidP="004C4A70">
      <w:pPr>
        <w:pStyle w:val="Heading4"/>
      </w:pPr>
      <w:bookmarkStart w:id="3232" w:name="_Toc21096780"/>
      <w:bookmarkStart w:id="3233" w:name="_Toc29763747"/>
      <w:bookmarkStart w:id="3234" w:name="_Toc36030218"/>
      <w:bookmarkStart w:id="3235" w:name="_Toc37180118"/>
      <w:bookmarkStart w:id="3236" w:name="_Toc45869818"/>
      <w:bookmarkStart w:id="3237" w:name="_Toc52555624"/>
      <w:bookmarkStart w:id="3238" w:name="_Toc61126451"/>
      <w:bookmarkStart w:id="3239" w:name="_Toc67911867"/>
      <w:r w:rsidRPr="009202AA">
        <w:t>9.8.4.1</w:t>
      </w:r>
      <w:r w:rsidRPr="009202AA">
        <w:tab/>
        <w:t>General minimum requirement</w:t>
      </w:r>
      <w:bookmarkEnd w:id="3232"/>
      <w:bookmarkEnd w:id="3233"/>
      <w:bookmarkEnd w:id="3234"/>
      <w:bookmarkEnd w:id="3235"/>
      <w:bookmarkEnd w:id="3236"/>
      <w:bookmarkEnd w:id="3237"/>
      <w:bookmarkEnd w:id="3238"/>
      <w:bookmarkEnd w:id="3239"/>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3240" w:name="_Toc21096781"/>
      <w:bookmarkStart w:id="3241" w:name="_Toc29763748"/>
      <w:bookmarkStart w:id="3242" w:name="_Toc36030219"/>
      <w:bookmarkStart w:id="3243" w:name="_Toc37180119"/>
      <w:bookmarkStart w:id="3244" w:name="_Toc45869819"/>
      <w:bookmarkStart w:id="3245" w:name="_Toc52555625"/>
      <w:bookmarkStart w:id="3246" w:name="_Toc61126452"/>
      <w:bookmarkStart w:id="3247" w:name="_Toc67911868"/>
      <w:r w:rsidRPr="009202AA">
        <w:t>9.8.4.2</w:t>
      </w:r>
      <w:r w:rsidRPr="009202AA">
        <w:tab/>
        <w:t>Additional requirement for Band 41</w:t>
      </w:r>
      <w:bookmarkEnd w:id="3240"/>
      <w:bookmarkEnd w:id="3241"/>
      <w:bookmarkEnd w:id="3242"/>
      <w:bookmarkEnd w:id="3243"/>
      <w:bookmarkEnd w:id="3244"/>
      <w:bookmarkEnd w:id="3245"/>
      <w:bookmarkEnd w:id="3246"/>
      <w:bookmarkEnd w:id="3247"/>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3248" w:name="_Toc21096782"/>
      <w:bookmarkStart w:id="3249" w:name="_Toc29763749"/>
      <w:bookmarkStart w:id="3250" w:name="_Toc36030220"/>
      <w:bookmarkStart w:id="3251" w:name="_Toc37180120"/>
      <w:bookmarkStart w:id="3252" w:name="_Toc45869820"/>
      <w:bookmarkStart w:id="3253" w:name="_Toc52555626"/>
      <w:bookmarkStart w:id="3254" w:name="_Toc61126453"/>
      <w:bookmarkStart w:id="3255" w:name="_Toc67911869"/>
      <w:r w:rsidRPr="009202AA">
        <w:rPr>
          <w:lang w:eastAsia="zh-CN"/>
        </w:rPr>
        <w:t>10</w:t>
      </w:r>
      <w:r w:rsidRPr="009202AA">
        <w:rPr>
          <w:lang w:eastAsia="zh-CN"/>
        </w:rPr>
        <w:tab/>
        <w:t>Radiated receiver characteristics</w:t>
      </w:r>
      <w:bookmarkEnd w:id="3248"/>
      <w:bookmarkEnd w:id="3249"/>
      <w:bookmarkEnd w:id="3250"/>
      <w:bookmarkEnd w:id="3251"/>
      <w:bookmarkEnd w:id="3252"/>
      <w:bookmarkEnd w:id="3253"/>
      <w:bookmarkEnd w:id="3254"/>
      <w:bookmarkEnd w:id="3255"/>
    </w:p>
    <w:p w14:paraId="3050803E" w14:textId="77777777" w:rsidR="004C4A70" w:rsidRPr="009202AA" w:rsidRDefault="004C4A70" w:rsidP="004C4A70">
      <w:pPr>
        <w:pStyle w:val="Heading2"/>
        <w:rPr>
          <w:lang w:eastAsia="zh-CN"/>
        </w:rPr>
      </w:pPr>
      <w:bookmarkStart w:id="3256" w:name="_Toc21096783"/>
      <w:bookmarkStart w:id="3257" w:name="_Toc29763750"/>
      <w:bookmarkStart w:id="3258" w:name="_Toc36030221"/>
      <w:bookmarkStart w:id="3259" w:name="_Toc37180121"/>
      <w:bookmarkStart w:id="3260" w:name="_Toc45869821"/>
      <w:bookmarkStart w:id="3261" w:name="_Toc52555627"/>
      <w:bookmarkStart w:id="3262" w:name="_Toc61126454"/>
      <w:bookmarkStart w:id="3263" w:name="_Toc67911870"/>
      <w:r w:rsidRPr="009202AA">
        <w:rPr>
          <w:lang w:eastAsia="zh-CN"/>
        </w:rPr>
        <w:t>10.1</w:t>
      </w:r>
      <w:r w:rsidRPr="009202AA">
        <w:rPr>
          <w:lang w:eastAsia="zh-CN"/>
        </w:rPr>
        <w:tab/>
        <w:t>General</w:t>
      </w:r>
      <w:bookmarkEnd w:id="3256"/>
      <w:bookmarkEnd w:id="3257"/>
      <w:bookmarkEnd w:id="3258"/>
      <w:bookmarkEnd w:id="3259"/>
      <w:bookmarkEnd w:id="3260"/>
      <w:bookmarkEnd w:id="3261"/>
      <w:bookmarkEnd w:id="3262"/>
      <w:bookmarkEnd w:id="3263"/>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3264" w:name="_Toc21096784"/>
      <w:bookmarkStart w:id="3265" w:name="_Toc29763751"/>
      <w:bookmarkStart w:id="3266" w:name="_Toc36030222"/>
      <w:bookmarkStart w:id="3267" w:name="_Toc37180122"/>
      <w:bookmarkStart w:id="3268" w:name="_Toc45869822"/>
      <w:bookmarkStart w:id="3269" w:name="_Toc52555628"/>
      <w:bookmarkStart w:id="3270" w:name="_Toc61126455"/>
      <w:bookmarkStart w:id="3271" w:name="_Toc67911871"/>
      <w:r w:rsidRPr="009202AA">
        <w:rPr>
          <w:lang w:val="sv-FI" w:eastAsia="zh-CN"/>
        </w:rPr>
        <w:t>10.2</w:t>
      </w:r>
      <w:r w:rsidRPr="009202AA">
        <w:rPr>
          <w:lang w:val="sv-FI" w:eastAsia="zh-CN"/>
        </w:rPr>
        <w:tab/>
        <w:t>OTA sensitivity</w:t>
      </w:r>
      <w:bookmarkEnd w:id="3264"/>
      <w:bookmarkEnd w:id="3265"/>
      <w:bookmarkEnd w:id="3266"/>
      <w:bookmarkEnd w:id="3267"/>
      <w:bookmarkEnd w:id="3268"/>
      <w:bookmarkEnd w:id="3269"/>
      <w:bookmarkEnd w:id="3270"/>
      <w:bookmarkEnd w:id="3271"/>
    </w:p>
    <w:p w14:paraId="5BAEBA49" w14:textId="77777777" w:rsidR="004C4A70" w:rsidRPr="009202AA" w:rsidRDefault="004C4A70" w:rsidP="004C4A70">
      <w:pPr>
        <w:pStyle w:val="Heading3"/>
      </w:pPr>
      <w:bookmarkStart w:id="3272" w:name="_Toc21096785"/>
      <w:bookmarkStart w:id="3273" w:name="_Toc29763752"/>
      <w:bookmarkStart w:id="3274" w:name="_Toc36030223"/>
      <w:bookmarkStart w:id="3275" w:name="_Toc37180123"/>
      <w:bookmarkStart w:id="3276" w:name="_Toc45869823"/>
      <w:bookmarkStart w:id="3277" w:name="_Toc52555629"/>
      <w:bookmarkStart w:id="3278" w:name="_Toc61126456"/>
      <w:bookmarkStart w:id="3279" w:name="_Toc67911872"/>
      <w:r w:rsidRPr="009202AA">
        <w:t>10.2.1</w:t>
      </w:r>
      <w:r w:rsidRPr="009202AA">
        <w:tab/>
        <w:t>General</w:t>
      </w:r>
      <w:bookmarkEnd w:id="3272"/>
      <w:bookmarkEnd w:id="3273"/>
      <w:bookmarkEnd w:id="3274"/>
      <w:bookmarkEnd w:id="3275"/>
      <w:bookmarkEnd w:id="3276"/>
      <w:bookmarkEnd w:id="3277"/>
      <w:bookmarkEnd w:id="3278"/>
      <w:bookmarkEnd w:id="327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3280" w:name="_Toc21096786"/>
      <w:bookmarkStart w:id="3281" w:name="_Toc29763753"/>
      <w:bookmarkStart w:id="3282" w:name="_Toc36030224"/>
      <w:bookmarkStart w:id="3283" w:name="_Toc37180124"/>
      <w:bookmarkStart w:id="3284" w:name="_Toc45869824"/>
      <w:bookmarkStart w:id="3285" w:name="_Toc52555630"/>
      <w:bookmarkStart w:id="3286" w:name="_Toc61126457"/>
      <w:bookmarkStart w:id="3287" w:name="_Toc67911873"/>
      <w:r w:rsidRPr="009202AA">
        <w:rPr>
          <w:lang w:eastAsia="zh-CN"/>
        </w:rPr>
        <w:t>10.2.2</w:t>
      </w:r>
      <w:r w:rsidRPr="009202AA">
        <w:rPr>
          <w:lang w:eastAsia="zh-CN"/>
        </w:rPr>
        <w:tab/>
        <w:t>Minimum requirement for MSR operation</w:t>
      </w:r>
      <w:bookmarkEnd w:id="3280"/>
      <w:bookmarkEnd w:id="3281"/>
      <w:bookmarkEnd w:id="3282"/>
      <w:bookmarkEnd w:id="3283"/>
      <w:bookmarkEnd w:id="3284"/>
      <w:bookmarkEnd w:id="3285"/>
      <w:bookmarkEnd w:id="3286"/>
      <w:bookmarkEnd w:id="3287"/>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3288" w:name="_Toc21096787"/>
      <w:bookmarkStart w:id="3289" w:name="_Toc29763754"/>
      <w:bookmarkStart w:id="3290" w:name="_Toc36030225"/>
      <w:bookmarkStart w:id="3291" w:name="_Toc37180125"/>
      <w:bookmarkStart w:id="3292" w:name="_Toc45869825"/>
      <w:bookmarkStart w:id="3293" w:name="_Toc52555631"/>
      <w:bookmarkStart w:id="3294" w:name="_Toc61126458"/>
      <w:bookmarkStart w:id="3295" w:name="_Toc67911874"/>
      <w:r w:rsidRPr="009202AA">
        <w:rPr>
          <w:lang w:eastAsia="zh-CN"/>
        </w:rPr>
        <w:t>10.2.3</w:t>
      </w:r>
      <w:r w:rsidRPr="009202AA">
        <w:rPr>
          <w:lang w:eastAsia="zh-CN"/>
        </w:rPr>
        <w:tab/>
        <w:t>Minimum requirement for single RAT UTRA operation</w:t>
      </w:r>
      <w:bookmarkEnd w:id="3288"/>
      <w:bookmarkEnd w:id="3289"/>
      <w:bookmarkEnd w:id="3290"/>
      <w:bookmarkEnd w:id="3291"/>
      <w:bookmarkEnd w:id="3292"/>
      <w:bookmarkEnd w:id="3293"/>
      <w:bookmarkEnd w:id="3294"/>
      <w:bookmarkEnd w:id="3295"/>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3296" w:name="_Toc21096788"/>
      <w:bookmarkStart w:id="3297" w:name="_Toc29763755"/>
      <w:bookmarkStart w:id="3298" w:name="_Toc36030226"/>
      <w:bookmarkStart w:id="3299" w:name="_Toc37180126"/>
      <w:bookmarkStart w:id="3300" w:name="_Toc45869826"/>
      <w:bookmarkStart w:id="3301" w:name="_Toc52555632"/>
      <w:bookmarkStart w:id="3302" w:name="_Toc61126459"/>
      <w:bookmarkStart w:id="3303" w:name="_Toc67911875"/>
      <w:r w:rsidRPr="009202AA">
        <w:rPr>
          <w:lang w:eastAsia="zh-CN"/>
        </w:rPr>
        <w:t>10.2.4</w:t>
      </w:r>
      <w:r w:rsidRPr="009202AA">
        <w:rPr>
          <w:lang w:eastAsia="zh-CN"/>
        </w:rPr>
        <w:tab/>
        <w:t>Minimum requirement for single RAT E-UTRA operation</w:t>
      </w:r>
      <w:bookmarkEnd w:id="3296"/>
      <w:bookmarkEnd w:id="3297"/>
      <w:bookmarkEnd w:id="3298"/>
      <w:bookmarkEnd w:id="3299"/>
      <w:bookmarkEnd w:id="3300"/>
      <w:bookmarkEnd w:id="3301"/>
      <w:bookmarkEnd w:id="3302"/>
      <w:bookmarkEnd w:id="3303"/>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3304" w:name="_Toc21096789"/>
      <w:bookmarkStart w:id="3305" w:name="_Toc29763756"/>
      <w:bookmarkStart w:id="3306" w:name="_Toc36030227"/>
      <w:bookmarkStart w:id="3307" w:name="_Toc37180127"/>
      <w:bookmarkStart w:id="3308" w:name="_Toc45869827"/>
      <w:bookmarkStart w:id="3309" w:name="_Toc52555633"/>
      <w:bookmarkStart w:id="3310" w:name="_Toc61126460"/>
      <w:bookmarkStart w:id="3311" w:name="_Toc67911876"/>
      <w:r w:rsidRPr="009202AA">
        <w:t>10.3</w:t>
      </w:r>
      <w:r w:rsidRPr="009202AA">
        <w:tab/>
        <w:t>OTA Reference sensitivity level</w:t>
      </w:r>
      <w:bookmarkEnd w:id="3304"/>
      <w:bookmarkEnd w:id="3305"/>
      <w:bookmarkEnd w:id="3306"/>
      <w:bookmarkEnd w:id="3307"/>
      <w:bookmarkEnd w:id="3308"/>
      <w:bookmarkEnd w:id="3309"/>
      <w:bookmarkEnd w:id="3310"/>
      <w:bookmarkEnd w:id="3311"/>
    </w:p>
    <w:p w14:paraId="7AF6F913" w14:textId="77777777" w:rsidR="004C4A70" w:rsidRPr="009202AA" w:rsidRDefault="004C4A70" w:rsidP="004C4A70">
      <w:pPr>
        <w:pStyle w:val="Heading3"/>
      </w:pPr>
      <w:bookmarkStart w:id="3312" w:name="_Toc21096790"/>
      <w:bookmarkStart w:id="3313" w:name="_Toc29763757"/>
      <w:bookmarkStart w:id="3314" w:name="_Toc36030228"/>
      <w:bookmarkStart w:id="3315" w:name="_Toc37180128"/>
      <w:bookmarkStart w:id="3316" w:name="_Toc45869828"/>
      <w:bookmarkStart w:id="3317" w:name="_Toc52555634"/>
      <w:bookmarkStart w:id="3318" w:name="_Toc61126461"/>
      <w:bookmarkStart w:id="3319" w:name="_Toc67911877"/>
      <w:r w:rsidRPr="009202AA">
        <w:t>10.3.1</w:t>
      </w:r>
      <w:r w:rsidRPr="009202AA">
        <w:tab/>
        <w:t>General</w:t>
      </w:r>
      <w:bookmarkEnd w:id="3312"/>
      <w:bookmarkEnd w:id="3313"/>
      <w:bookmarkEnd w:id="3314"/>
      <w:bookmarkEnd w:id="3315"/>
      <w:bookmarkEnd w:id="3316"/>
      <w:bookmarkEnd w:id="3317"/>
      <w:bookmarkEnd w:id="3318"/>
      <w:bookmarkEnd w:id="331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3320" w:name="_Toc21096791"/>
      <w:bookmarkStart w:id="3321" w:name="_Toc29763758"/>
      <w:bookmarkStart w:id="3322" w:name="_Toc36030229"/>
      <w:bookmarkStart w:id="3323" w:name="_Toc37180129"/>
      <w:bookmarkStart w:id="3324" w:name="_Toc45869829"/>
      <w:bookmarkStart w:id="3325" w:name="_Toc52555635"/>
      <w:bookmarkStart w:id="3326" w:name="_Toc61126462"/>
      <w:bookmarkStart w:id="3327" w:name="_Toc67911878"/>
      <w:r w:rsidRPr="009202AA">
        <w:t>10.3.2</w:t>
      </w:r>
      <w:r w:rsidRPr="009202AA">
        <w:tab/>
        <w:t>Minimum requirement for MSR operation</w:t>
      </w:r>
      <w:bookmarkEnd w:id="3320"/>
      <w:bookmarkEnd w:id="3321"/>
      <w:bookmarkEnd w:id="3322"/>
      <w:bookmarkEnd w:id="3323"/>
      <w:bookmarkEnd w:id="3324"/>
      <w:bookmarkEnd w:id="3325"/>
      <w:bookmarkEnd w:id="3326"/>
      <w:bookmarkEnd w:id="3327"/>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3328" w:name="_Toc21096792"/>
      <w:bookmarkStart w:id="3329" w:name="_Toc29763759"/>
      <w:bookmarkStart w:id="3330" w:name="_Toc36030230"/>
      <w:bookmarkStart w:id="3331" w:name="_Toc37180130"/>
      <w:bookmarkStart w:id="3332" w:name="_Toc45869830"/>
      <w:bookmarkStart w:id="3333" w:name="_Toc52555636"/>
      <w:bookmarkStart w:id="3334" w:name="_Toc61126463"/>
      <w:bookmarkStart w:id="3335" w:name="_Toc67911879"/>
      <w:r w:rsidRPr="009202AA">
        <w:t>10.3.3</w:t>
      </w:r>
      <w:r w:rsidRPr="009202AA">
        <w:tab/>
        <w:t>Minimum requirement for single RAT UTRA operation</w:t>
      </w:r>
      <w:bookmarkEnd w:id="3328"/>
      <w:bookmarkEnd w:id="3329"/>
      <w:bookmarkEnd w:id="3330"/>
      <w:bookmarkEnd w:id="3331"/>
      <w:bookmarkEnd w:id="3332"/>
      <w:bookmarkEnd w:id="3333"/>
      <w:bookmarkEnd w:id="3334"/>
      <w:bookmarkEnd w:id="333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3336" w:name="_Toc21096793"/>
      <w:bookmarkStart w:id="3337" w:name="_Toc29763760"/>
      <w:bookmarkStart w:id="3338" w:name="_Toc36030231"/>
      <w:bookmarkStart w:id="3339" w:name="_Toc37180131"/>
      <w:bookmarkStart w:id="3340" w:name="_Toc45869831"/>
      <w:bookmarkStart w:id="3341" w:name="_Toc52555637"/>
      <w:bookmarkStart w:id="3342" w:name="_Toc61126464"/>
      <w:bookmarkStart w:id="3343" w:name="_Toc67911880"/>
      <w:r w:rsidRPr="009202AA">
        <w:t>10.3.4</w:t>
      </w:r>
      <w:r w:rsidRPr="009202AA">
        <w:tab/>
        <w:t>Minimum requirement for single RAT E-UTRA operation</w:t>
      </w:r>
      <w:bookmarkEnd w:id="3336"/>
      <w:bookmarkEnd w:id="3337"/>
      <w:bookmarkEnd w:id="3338"/>
      <w:bookmarkEnd w:id="3339"/>
      <w:bookmarkEnd w:id="3340"/>
      <w:bookmarkEnd w:id="3341"/>
      <w:bookmarkEnd w:id="3342"/>
      <w:bookmarkEnd w:id="3343"/>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3344" w:name="_Toc21096794"/>
      <w:bookmarkStart w:id="3345" w:name="_Toc29763761"/>
      <w:bookmarkStart w:id="3346" w:name="_Toc36030232"/>
      <w:bookmarkStart w:id="3347" w:name="_Toc37180132"/>
      <w:bookmarkStart w:id="3348" w:name="_Toc45869832"/>
      <w:bookmarkStart w:id="3349" w:name="_Toc52555638"/>
      <w:bookmarkStart w:id="3350" w:name="_Toc61126465"/>
      <w:bookmarkStart w:id="3351" w:name="_Toc67911881"/>
      <w:r w:rsidRPr="009202AA">
        <w:t>10.4</w:t>
      </w:r>
      <w:r w:rsidRPr="009202AA">
        <w:tab/>
        <w:t>OTA Dynamic range</w:t>
      </w:r>
      <w:bookmarkEnd w:id="3344"/>
      <w:bookmarkEnd w:id="3345"/>
      <w:bookmarkEnd w:id="3346"/>
      <w:bookmarkEnd w:id="3347"/>
      <w:bookmarkEnd w:id="3348"/>
      <w:bookmarkEnd w:id="3349"/>
      <w:bookmarkEnd w:id="3350"/>
      <w:bookmarkEnd w:id="3351"/>
    </w:p>
    <w:p w14:paraId="342454B5" w14:textId="77777777" w:rsidR="004C4A70" w:rsidRPr="009202AA" w:rsidRDefault="004C4A70" w:rsidP="004C4A70">
      <w:pPr>
        <w:pStyle w:val="Heading4"/>
        <w:ind w:left="0" w:firstLine="0"/>
      </w:pPr>
      <w:bookmarkStart w:id="3352" w:name="_Toc21096795"/>
      <w:bookmarkStart w:id="3353" w:name="_Toc29763762"/>
      <w:bookmarkStart w:id="3354" w:name="_Toc36030233"/>
      <w:bookmarkStart w:id="3355" w:name="_Toc37180133"/>
      <w:bookmarkStart w:id="3356" w:name="_Toc45869833"/>
      <w:bookmarkStart w:id="3357" w:name="_Toc52555639"/>
      <w:bookmarkStart w:id="3358" w:name="_Toc61126466"/>
      <w:bookmarkStart w:id="3359" w:name="_Toc67911882"/>
      <w:r w:rsidRPr="009202AA">
        <w:t>10.4.1</w:t>
      </w:r>
      <w:r w:rsidRPr="009202AA">
        <w:tab/>
        <w:t>General</w:t>
      </w:r>
      <w:bookmarkEnd w:id="3352"/>
      <w:bookmarkEnd w:id="3353"/>
      <w:bookmarkEnd w:id="3354"/>
      <w:bookmarkEnd w:id="3355"/>
      <w:bookmarkEnd w:id="3356"/>
      <w:bookmarkEnd w:id="3357"/>
      <w:bookmarkEnd w:id="3358"/>
      <w:bookmarkEnd w:id="335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3360" w:name="_Toc21096796"/>
      <w:bookmarkStart w:id="3361" w:name="_Toc29763763"/>
      <w:bookmarkStart w:id="3362" w:name="_Toc36030234"/>
      <w:bookmarkStart w:id="3363" w:name="_Toc37180134"/>
      <w:bookmarkStart w:id="3364" w:name="_Toc45869834"/>
      <w:bookmarkStart w:id="3365" w:name="_Toc52555640"/>
      <w:bookmarkStart w:id="3366" w:name="_Toc61126467"/>
      <w:bookmarkStart w:id="3367" w:name="_Toc67911883"/>
      <w:r w:rsidRPr="009202AA">
        <w:t>10.4.2</w:t>
      </w:r>
      <w:r w:rsidRPr="009202AA">
        <w:tab/>
        <w:t>Minimum requirement for MSR operation</w:t>
      </w:r>
      <w:bookmarkEnd w:id="3360"/>
      <w:bookmarkEnd w:id="3361"/>
      <w:bookmarkEnd w:id="3362"/>
      <w:bookmarkEnd w:id="3363"/>
      <w:bookmarkEnd w:id="3364"/>
      <w:bookmarkEnd w:id="3365"/>
      <w:bookmarkEnd w:id="3366"/>
      <w:bookmarkEnd w:id="3367"/>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3368" w:name="_Toc21096797"/>
      <w:bookmarkStart w:id="3369" w:name="_Toc29763764"/>
      <w:bookmarkStart w:id="3370" w:name="_Toc36030235"/>
      <w:bookmarkStart w:id="3371" w:name="_Toc37180135"/>
      <w:bookmarkStart w:id="3372" w:name="_Toc45869835"/>
      <w:bookmarkStart w:id="3373" w:name="_Toc52555641"/>
      <w:bookmarkStart w:id="3374" w:name="_Toc61126468"/>
      <w:bookmarkStart w:id="3375" w:name="_Toc67911884"/>
      <w:r w:rsidRPr="009202AA">
        <w:t>10.4.3</w:t>
      </w:r>
      <w:r w:rsidRPr="009202AA">
        <w:tab/>
        <w:t>Minimum requirement for single RAT UTRA operation</w:t>
      </w:r>
      <w:bookmarkEnd w:id="3368"/>
      <w:bookmarkEnd w:id="3369"/>
      <w:bookmarkEnd w:id="3370"/>
      <w:bookmarkEnd w:id="3371"/>
      <w:bookmarkEnd w:id="3372"/>
      <w:bookmarkEnd w:id="3373"/>
      <w:bookmarkEnd w:id="3374"/>
      <w:bookmarkEnd w:id="3375"/>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3376" w:name="_Toc21096798"/>
      <w:bookmarkStart w:id="3377" w:name="_Toc29763765"/>
      <w:bookmarkStart w:id="3378" w:name="_Toc36030236"/>
      <w:bookmarkStart w:id="3379" w:name="_Toc37180136"/>
      <w:bookmarkStart w:id="3380" w:name="_Toc45869836"/>
      <w:bookmarkStart w:id="3381" w:name="_Toc52555642"/>
      <w:bookmarkStart w:id="3382" w:name="_Toc61126469"/>
      <w:bookmarkStart w:id="3383" w:name="_Toc67911885"/>
      <w:r w:rsidRPr="009202AA">
        <w:t>10.4.4</w:t>
      </w:r>
      <w:r w:rsidRPr="009202AA">
        <w:tab/>
        <w:t>Minimum requirement for single RAT E-UTRA operation</w:t>
      </w:r>
      <w:bookmarkEnd w:id="3376"/>
      <w:bookmarkEnd w:id="3377"/>
      <w:bookmarkEnd w:id="3378"/>
      <w:bookmarkEnd w:id="3379"/>
      <w:bookmarkEnd w:id="3380"/>
      <w:bookmarkEnd w:id="3381"/>
      <w:bookmarkEnd w:id="3382"/>
      <w:bookmarkEnd w:id="3383"/>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3384" w:name="_Toc21096799"/>
      <w:bookmarkStart w:id="3385" w:name="_Toc29763766"/>
      <w:bookmarkStart w:id="3386" w:name="_Toc36030237"/>
      <w:bookmarkStart w:id="3387" w:name="_Toc37180137"/>
      <w:bookmarkStart w:id="3388" w:name="_Toc45869837"/>
      <w:bookmarkStart w:id="3389" w:name="_Toc52555643"/>
      <w:bookmarkStart w:id="3390" w:name="_Toc61126470"/>
      <w:bookmarkStart w:id="3391" w:name="_Toc67911886"/>
      <w:r w:rsidRPr="009202AA">
        <w:t>10.5</w:t>
      </w:r>
      <w:r w:rsidRPr="009202AA">
        <w:tab/>
        <w:t>OTA Adjacent channel selectivity, general blocking, and narrowband blocking</w:t>
      </w:r>
      <w:bookmarkEnd w:id="3384"/>
      <w:bookmarkEnd w:id="3385"/>
      <w:bookmarkEnd w:id="3386"/>
      <w:bookmarkEnd w:id="3387"/>
      <w:bookmarkEnd w:id="3388"/>
      <w:bookmarkEnd w:id="3389"/>
      <w:bookmarkEnd w:id="3390"/>
      <w:bookmarkEnd w:id="3391"/>
    </w:p>
    <w:p w14:paraId="445B8A70" w14:textId="77777777" w:rsidR="004C4A70" w:rsidRPr="009202AA" w:rsidRDefault="004C4A70" w:rsidP="004C4A70">
      <w:pPr>
        <w:pStyle w:val="Heading3"/>
        <w:ind w:left="0" w:firstLine="0"/>
      </w:pPr>
      <w:bookmarkStart w:id="3392" w:name="_Toc21096800"/>
      <w:bookmarkStart w:id="3393" w:name="_Toc29763767"/>
      <w:bookmarkStart w:id="3394" w:name="_Toc36030238"/>
      <w:bookmarkStart w:id="3395" w:name="_Toc37180138"/>
      <w:bookmarkStart w:id="3396" w:name="_Toc45869838"/>
      <w:bookmarkStart w:id="3397" w:name="_Toc52555644"/>
      <w:bookmarkStart w:id="3398" w:name="_Toc61126471"/>
      <w:bookmarkStart w:id="3399" w:name="_Toc67911887"/>
      <w:r w:rsidRPr="009202AA">
        <w:t>10.5.1</w:t>
      </w:r>
      <w:r w:rsidRPr="009202AA">
        <w:tab/>
        <w:t>General</w:t>
      </w:r>
      <w:bookmarkEnd w:id="3392"/>
      <w:bookmarkEnd w:id="3393"/>
      <w:bookmarkEnd w:id="3394"/>
      <w:bookmarkEnd w:id="3395"/>
      <w:bookmarkEnd w:id="3396"/>
      <w:bookmarkEnd w:id="3397"/>
      <w:bookmarkEnd w:id="3398"/>
      <w:bookmarkEnd w:id="33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3400" w:name="_Toc21096801"/>
      <w:bookmarkStart w:id="3401" w:name="_Toc29763768"/>
      <w:bookmarkStart w:id="3402" w:name="_Toc36030239"/>
      <w:bookmarkStart w:id="3403" w:name="_Toc37180139"/>
      <w:bookmarkStart w:id="3404" w:name="_Toc45869839"/>
      <w:bookmarkStart w:id="3405" w:name="_Toc52555645"/>
      <w:bookmarkStart w:id="3406" w:name="_Toc61126472"/>
      <w:bookmarkStart w:id="3407" w:name="_Toc67911888"/>
      <w:r w:rsidRPr="009202AA">
        <w:t>10.5.2</w:t>
      </w:r>
      <w:r w:rsidRPr="009202AA">
        <w:tab/>
        <w:t>Minimum requirement for MSR operation</w:t>
      </w:r>
      <w:bookmarkEnd w:id="3400"/>
      <w:bookmarkEnd w:id="3401"/>
      <w:bookmarkEnd w:id="3402"/>
      <w:bookmarkEnd w:id="3403"/>
      <w:bookmarkEnd w:id="3404"/>
      <w:bookmarkEnd w:id="3405"/>
      <w:bookmarkEnd w:id="3406"/>
      <w:bookmarkEnd w:id="3407"/>
    </w:p>
    <w:p w14:paraId="78A0B1C4" w14:textId="77777777" w:rsidR="004C4A70" w:rsidRPr="009202AA" w:rsidRDefault="004C4A70" w:rsidP="004C4A70">
      <w:pPr>
        <w:pStyle w:val="Heading4"/>
        <w:ind w:left="0" w:firstLine="0"/>
      </w:pPr>
      <w:bookmarkStart w:id="3408" w:name="_Toc21096802"/>
      <w:bookmarkStart w:id="3409" w:name="_Toc29763769"/>
      <w:bookmarkStart w:id="3410" w:name="_Toc36030240"/>
      <w:bookmarkStart w:id="3411" w:name="_Toc37180140"/>
      <w:bookmarkStart w:id="3412" w:name="_Toc45869840"/>
      <w:bookmarkStart w:id="3413" w:name="_Toc52555646"/>
      <w:bookmarkStart w:id="3414" w:name="_Toc61126473"/>
      <w:bookmarkStart w:id="3415" w:name="_Toc67911889"/>
      <w:r w:rsidRPr="009202AA">
        <w:t>10.5.2.1</w:t>
      </w:r>
      <w:r w:rsidRPr="009202AA">
        <w:tab/>
        <w:t>General minimum requirement</w:t>
      </w:r>
      <w:bookmarkEnd w:id="3408"/>
      <w:bookmarkEnd w:id="3409"/>
      <w:bookmarkEnd w:id="3410"/>
      <w:bookmarkEnd w:id="3411"/>
      <w:bookmarkEnd w:id="3412"/>
      <w:bookmarkEnd w:id="3413"/>
      <w:bookmarkEnd w:id="3414"/>
      <w:bookmarkEnd w:id="341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3416" w:name="_Toc21096803"/>
      <w:bookmarkStart w:id="3417" w:name="_Toc29763770"/>
      <w:bookmarkStart w:id="3418" w:name="_Toc36030241"/>
      <w:bookmarkStart w:id="3419" w:name="_Toc37180141"/>
      <w:bookmarkStart w:id="3420" w:name="_Toc45869841"/>
      <w:bookmarkStart w:id="3421" w:name="_Toc52555647"/>
      <w:bookmarkStart w:id="3422" w:name="_Toc61126474"/>
      <w:bookmarkStart w:id="3423" w:name="_Toc67911890"/>
      <w:r w:rsidRPr="009202AA">
        <w:t>10.5.2.2</w:t>
      </w:r>
      <w:r w:rsidRPr="009202AA">
        <w:tab/>
        <w:t>General narrowband blocking minimum requirement</w:t>
      </w:r>
      <w:bookmarkEnd w:id="3416"/>
      <w:bookmarkEnd w:id="3417"/>
      <w:bookmarkEnd w:id="3418"/>
      <w:bookmarkEnd w:id="3419"/>
      <w:bookmarkEnd w:id="3420"/>
      <w:bookmarkEnd w:id="3421"/>
      <w:bookmarkEnd w:id="3422"/>
      <w:bookmarkEnd w:id="3423"/>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3424"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3424"/>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3425" w:name="_Toc21096804"/>
      <w:bookmarkStart w:id="3426" w:name="_Toc29763771"/>
      <w:bookmarkStart w:id="3427" w:name="_Toc36030242"/>
      <w:bookmarkStart w:id="3428" w:name="_Toc37180142"/>
      <w:bookmarkStart w:id="3429" w:name="_Toc45869842"/>
      <w:bookmarkStart w:id="3430" w:name="_Toc52555648"/>
      <w:bookmarkStart w:id="3431" w:name="_Toc61126475"/>
      <w:bookmarkStart w:id="3432" w:name="_Toc67911891"/>
      <w:r w:rsidRPr="009202AA">
        <w:t>10.5.2.3</w:t>
      </w:r>
      <w:r w:rsidRPr="009202AA">
        <w:tab/>
        <w:t>Additional BC3 blocking minimum requirement</w:t>
      </w:r>
      <w:bookmarkEnd w:id="3425"/>
      <w:bookmarkEnd w:id="3426"/>
      <w:bookmarkEnd w:id="3427"/>
      <w:bookmarkEnd w:id="3428"/>
      <w:bookmarkEnd w:id="3429"/>
      <w:bookmarkEnd w:id="3430"/>
      <w:bookmarkEnd w:id="3431"/>
      <w:bookmarkEnd w:id="3432"/>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433" w:name="_Toc21096805"/>
      <w:bookmarkStart w:id="3434" w:name="_Toc29763772"/>
      <w:bookmarkStart w:id="3435" w:name="_Toc36030243"/>
      <w:bookmarkStart w:id="3436" w:name="_Toc37180143"/>
      <w:bookmarkStart w:id="3437" w:name="_Toc45869843"/>
      <w:bookmarkStart w:id="3438" w:name="_Toc52555649"/>
      <w:bookmarkStart w:id="3439" w:name="_Toc61126476"/>
      <w:bookmarkStart w:id="3440" w:name="_Toc67911892"/>
      <w:r w:rsidRPr="009202AA">
        <w:t>10.5.3</w:t>
      </w:r>
      <w:r w:rsidRPr="009202AA">
        <w:tab/>
        <w:t>Minimum requirement for single RAT UTRA operation</w:t>
      </w:r>
      <w:bookmarkEnd w:id="3433"/>
      <w:bookmarkEnd w:id="3434"/>
      <w:bookmarkEnd w:id="3435"/>
      <w:bookmarkEnd w:id="3436"/>
      <w:bookmarkEnd w:id="3437"/>
      <w:bookmarkEnd w:id="3438"/>
      <w:bookmarkEnd w:id="3439"/>
      <w:bookmarkEnd w:id="3440"/>
    </w:p>
    <w:p w14:paraId="3C5F420B" w14:textId="77777777" w:rsidR="004C4A70" w:rsidRPr="009202AA" w:rsidRDefault="004C4A70" w:rsidP="004C4A70">
      <w:pPr>
        <w:pStyle w:val="Heading4"/>
        <w:ind w:left="864" w:hanging="864"/>
      </w:pPr>
      <w:bookmarkStart w:id="3441" w:name="_Toc21096806"/>
      <w:bookmarkStart w:id="3442" w:name="_Toc29763773"/>
      <w:bookmarkStart w:id="3443" w:name="_Toc36030244"/>
      <w:bookmarkStart w:id="3444" w:name="_Toc37180144"/>
      <w:bookmarkStart w:id="3445" w:name="_Toc45869844"/>
      <w:bookmarkStart w:id="3446" w:name="_Toc52555650"/>
      <w:bookmarkStart w:id="3447" w:name="_Toc61126477"/>
      <w:bookmarkStart w:id="3448" w:name="_Toc67911893"/>
      <w:r w:rsidRPr="009202AA">
        <w:t>10.5.3.1</w:t>
      </w:r>
      <w:r w:rsidRPr="009202AA">
        <w:tab/>
        <w:t>General</w:t>
      </w:r>
      <w:bookmarkEnd w:id="3441"/>
      <w:bookmarkEnd w:id="3442"/>
      <w:bookmarkEnd w:id="3443"/>
      <w:bookmarkEnd w:id="3444"/>
      <w:bookmarkEnd w:id="3445"/>
      <w:bookmarkEnd w:id="3446"/>
      <w:bookmarkEnd w:id="3447"/>
      <w:bookmarkEnd w:id="3448"/>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449" w:name="_Toc21096807"/>
      <w:bookmarkStart w:id="3450" w:name="_Toc29763774"/>
      <w:bookmarkStart w:id="3451" w:name="_Toc36030245"/>
      <w:bookmarkStart w:id="3452" w:name="_Toc37180145"/>
      <w:bookmarkStart w:id="3453" w:name="_Toc45869845"/>
      <w:bookmarkStart w:id="3454" w:name="_Toc52555651"/>
      <w:bookmarkStart w:id="3455" w:name="_Toc61126478"/>
      <w:bookmarkStart w:id="3456" w:name="_Toc67911894"/>
      <w:r w:rsidRPr="009202AA">
        <w:t>10.5.3.2</w:t>
      </w:r>
      <w:r w:rsidRPr="009202AA">
        <w:tab/>
        <w:t>Minimum requirement</w:t>
      </w:r>
      <w:bookmarkEnd w:id="3449"/>
      <w:bookmarkEnd w:id="3450"/>
      <w:bookmarkEnd w:id="3451"/>
      <w:bookmarkEnd w:id="3452"/>
      <w:bookmarkEnd w:id="3453"/>
      <w:bookmarkEnd w:id="3454"/>
      <w:bookmarkEnd w:id="3455"/>
      <w:bookmarkEnd w:id="3456"/>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457" w:name="_Toc21096808"/>
      <w:bookmarkStart w:id="3458" w:name="_Toc29763775"/>
      <w:bookmarkStart w:id="3459" w:name="_Toc36030246"/>
      <w:bookmarkStart w:id="3460" w:name="_Toc37180146"/>
      <w:bookmarkStart w:id="3461" w:name="_Toc45869846"/>
      <w:bookmarkStart w:id="3462" w:name="_Toc52555652"/>
      <w:bookmarkStart w:id="3463" w:name="_Toc61126479"/>
      <w:bookmarkStart w:id="3464" w:name="_Toc67911895"/>
      <w:r w:rsidRPr="009202AA">
        <w:t>10.5.3.3</w:t>
      </w:r>
      <w:r w:rsidRPr="009202AA">
        <w:tab/>
        <w:t>Minimum requirement - Co-location with UTRA-TDD</w:t>
      </w:r>
      <w:bookmarkEnd w:id="3457"/>
      <w:bookmarkEnd w:id="3458"/>
      <w:bookmarkEnd w:id="3459"/>
      <w:bookmarkEnd w:id="3460"/>
      <w:bookmarkEnd w:id="3461"/>
      <w:bookmarkEnd w:id="3462"/>
      <w:bookmarkEnd w:id="3463"/>
      <w:bookmarkEnd w:id="3464"/>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465" w:name="_Toc21096809"/>
      <w:bookmarkStart w:id="3466" w:name="_Toc29763776"/>
      <w:bookmarkStart w:id="3467" w:name="_Toc36030247"/>
      <w:bookmarkStart w:id="3468" w:name="_Toc37180147"/>
      <w:bookmarkStart w:id="3469" w:name="_Toc45869847"/>
      <w:bookmarkStart w:id="3470" w:name="_Toc52555653"/>
      <w:bookmarkStart w:id="3471" w:name="_Toc61126480"/>
      <w:bookmarkStart w:id="3472" w:name="_Toc67911896"/>
      <w:r w:rsidRPr="009202AA">
        <w:t>10.5.4</w:t>
      </w:r>
      <w:r w:rsidRPr="009202AA">
        <w:tab/>
        <w:t>Minimum requirement for single RAT E-UTRA operation</w:t>
      </w:r>
      <w:bookmarkEnd w:id="3465"/>
      <w:bookmarkEnd w:id="3466"/>
      <w:bookmarkEnd w:id="3467"/>
      <w:bookmarkEnd w:id="3468"/>
      <w:bookmarkEnd w:id="3469"/>
      <w:bookmarkEnd w:id="3470"/>
      <w:bookmarkEnd w:id="3471"/>
      <w:bookmarkEnd w:id="3472"/>
    </w:p>
    <w:p w14:paraId="7668F459" w14:textId="77777777" w:rsidR="004C4A70" w:rsidRPr="009202AA" w:rsidRDefault="004C4A70" w:rsidP="004C4A70">
      <w:pPr>
        <w:pStyle w:val="Heading4"/>
        <w:ind w:left="0" w:firstLine="0"/>
      </w:pPr>
      <w:bookmarkStart w:id="3473" w:name="_Toc21096810"/>
      <w:bookmarkStart w:id="3474" w:name="_Toc29763777"/>
      <w:bookmarkStart w:id="3475" w:name="_Toc36030248"/>
      <w:bookmarkStart w:id="3476" w:name="_Toc37180148"/>
      <w:bookmarkStart w:id="3477" w:name="_Toc45869848"/>
      <w:bookmarkStart w:id="3478" w:name="_Toc52555654"/>
      <w:bookmarkStart w:id="3479" w:name="_Toc61126481"/>
      <w:bookmarkStart w:id="3480" w:name="_Toc67911897"/>
      <w:r w:rsidRPr="009202AA">
        <w:t>10.5.4.1</w:t>
      </w:r>
      <w:r w:rsidRPr="009202AA">
        <w:tab/>
        <w:t>General</w:t>
      </w:r>
      <w:bookmarkEnd w:id="3473"/>
      <w:bookmarkEnd w:id="3474"/>
      <w:bookmarkEnd w:id="3475"/>
      <w:bookmarkEnd w:id="3476"/>
      <w:bookmarkEnd w:id="3477"/>
      <w:bookmarkEnd w:id="3478"/>
      <w:bookmarkEnd w:id="3479"/>
      <w:bookmarkEnd w:id="348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481" w:name="_Toc21096811"/>
      <w:bookmarkStart w:id="3482" w:name="_Toc29763778"/>
      <w:bookmarkStart w:id="3483" w:name="_Toc36030249"/>
      <w:bookmarkStart w:id="3484" w:name="_Toc37180149"/>
      <w:bookmarkStart w:id="3485" w:name="_Toc45869849"/>
      <w:bookmarkStart w:id="3486" w:name="_Toc52555655"/>
      <w:bookmarkStart w:id="3487" w:name="_Toc61126482"/>
      <w:bookmarkStart w:id="3488" w:name="_Toc67911898"/>
      <w:r w:rsidRPr="009202AA">
        <w:t>10.5.4.2</w:t>
      </w:r>
      <w:r w:rsidRPr="009202AA">
        <w:tab/>
        <w:t>Minimum requirement</w:t>
      </w:r>
      <w:bookmarkEnd w:id="3481"/>
      <w:bookmarkEnd w:id="3482"/>
      <w:bookmarkEnd w:id="3483"/>
      <w:bookmarkEnd w:id="3484"/>
      <w:bookmarkEnd w:id="3485"/>
      <w:bookmarkEnd w:id="3486"/>
      <w:bookmarkEnd w:id="3487"/>
      <w:bookmarkEnd w:id="3488"/>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489" w:name="_Toc21096812"/>
      <w:bookmarkStart w:id="3490" w:name="_Toc29763779"/>
      <w:bookmarkStart w:id="3491" w:name="_Toc36030250"/>
      <w:bookmarkStart w:id="3492" w:name="_Toc37180150"/>
      <w:bookmarkStart w:id="3493" w:name="_Toc45869850"/>
      <w:bookmarkStart w:id="3494" w:name="_Toc52555656"/>
      <w:bookmarkStart w:id="3495" w:name="_Toc61126483"/>
      <w:bookmarkStart w:id="3496" w:name="_Toc67911899"/>
      <w:r w:rsidRPr="009202AA">
        <w:t>10.6</w:t>
      </w:r>
      <w:r w:rsidRPr="009202AA">
        <w:tab/>
        <w:t>OTA Blocking</w:t>
      </w:r>
      <w:bookmarkEnd w:id="3489"/>
      <w:bookmarkEnd w:id="3490"/>
      <w:bookmarkEnd w:id="3491"/>
      <w:bookmarkEnd w:id="3492"/>
      <w:bookmarkEnd w:id="3493"/>
      <w:bookmarkEnd w:id="3494"/>
      <w:bookmarkEnd w:id="3495"/>
      <w:bookmarkEnd w:id="3496"/>
    </w:p>
    <w:p w14:paraId="74832A95" w14:textId="77777777" w:rsidR="004C4A70" w:rsidRPr="009202AA" w:rsidRDefault="004C4A70" w:rsidP="004C4A70">
      <w:pPr>
        <w:pStyle w:val="Heading3"/>
      </w:pPr>
      <w:bookmarkStart w:id="3497" w:name="_Toc21096813"/>
      <w:bookmarkStart w:id="3498" w:name="_Toc29763780"/>
      <w:bookmarkStart w:id="3499" w:name="_Toc36030251"/>
      <w:bookmarkStart w:id="3500" w:name="_Toc37180151"/>
      <w:bookmarkStart w:id="3501" w:name="_Toc45869851"/>
      <w:bookmarkStart w:id="3502" w:name="_Toc52555657"/>
      <w:bookmarkStart w:id="3503" w:name="_Toc61126484"/>
      <w:bookmarkStart w:id="3504" w:name="_Toc67911900"/>
      <w:r w:rsidRPr="009202AA">
        <w:t>10.6.1</w:t>
      </w:r>
      <w:r w:rsidRPr="009202AA">
        <w:tab/>
        <w:t>General</w:t>
      </w:r>
      <w:bookmarkEnd w:id="3497"/>
      <w:bookmarkEnd w:id="3498"/>
      <w:bookmarkEnd w:id="3499"/>
      <w:bookmarkEnd w:id="3500"/>
      <w:bookmarkEnd w:id="3501"/>
      <w:bookmarkEnd w:id="3502"/>
      <w:bookmarkEnd w:id="3503"/>
      <w:bookmarkEnd w:id="3504"/>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505" w:name="_Toc21096814"/>
      <w:bookmarkStart w:id="3506" w:name="_Toc29763781"/>
      <w:bookmarkStart w:id="3507" w:name="_Toc36030252"/>
      <w:bookmarkStart w:id="3508" w:name="_Toc37180152"/>
      <w:bookmarkStart w:id="3509" w:name="_Toc45869852"/>
      <w:bookmarkStart w:id="3510" w:name="_Toc52555658"/>
      <w:bookmarkStart w:id="3511" w:name="_Toc61126485"/>
      <w:bookmarkStart w:id="3512" w:name="_Toc67911901"/>
      <w:r w:rsidRPr="009202AA">
        <w:t>10.6.2</w:t>
      </w:r>
      <w:r w:rsidRPr="009202AA">
        <w:tab/>
        <w:t>Minimum requirement for MSR operation</w:t>
      </w:r>
      <w:bookmarkEnd w:id="3505"/>
      <w:bookmarkEnd w:id="3506"/>
      <w:bookmarkEnd w:id="3507"/>
      <w:bookmarkEnd w:id="3508"/>
      <w:bookmarkEnd w:id="3509"/>
      <w:bookmarkEnd w:id="3510"/>
      <w:bookmarkEnd w:id="3511"/>
      <w:bookmarkEnd w:id="3512"/>
    </w:p>
    <w:p w14:paraId="77A8EE5D" w14:textId="77777777" w:rsidR="004C4A70" w:rsidRPr="009202AA" w:rsidRDefault="004C4A70" w:rsidP="004C4A70">
      <w:pPr>
        <w:pStyle w:val="Heading4"/>
      </w:pPr>
      <w:bookmarkStart w:id="3513" w:name="_Toc21096815"/>
      <w:bookmarkStart w:id="3514" w:name="_Toc29763782"/>
      <w:bookmarkStart w:id="3515" w:name="_Toc36030253"/>
      <w:bookmarkStart w:id="3516" w:name="_Toc37180153"/>
      <w:bookmarkStart w:id="3517" w:name="_Toc45869853"/>
      <w:bookmarkStart w:id="3518" w:name="_Toc52555659"/>
      <w:bookmarkStart w:id="3519" w:name="_Toc61126486"/>
      <w:bookmarkStart w:id="3520" w:name="_Toc67911902"/>
      <w:r w:rsidRPr="009202AA">
        <w:t>10.6.2.1</w:t>
      </w:r>
      <w:r w:rsidRPr="009202AA">
        <w:tab/>
        <w:t>General minimum requirement</w:t>
      </w:r>
      <w:bookmarkEnd w:id="3513"/>
      <w:bookmarkEnd w:id="3514"/>
      <w:bookmarkEnd w:id="3515"/>
      <w:bookmarkEnd w:id="3516"/>
      <w:bookmarkEnd w:id="3517"/>
      <w:bookmarkEnd w:id="3518"/>
      <w:bookmarkEnd w:id="3519"/>
      <w:bookmarkEnd w:id="352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67938604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521" w:name="_Toc21096816"/>
      <w:bookmarkStart w:id="3522" w:name="_Toc29763783"/>
      <w:bookmarkStart w:id="3523" w:name="_Toc36030254"/>
      <w:bookmarkStart w:id="3524" w:name="_Toc37180154"/>
      <w:bookmarkStart w:id="3525" w:name="_Toc45869854"/>
      <w:bookmarkStart w:id="3526" w:name="_Toc52555660"/>
      <w:bookmarkStart w:id="3527" w:name="_Toc61126487"/>
      <w:bookmarkStart w:id="3528" w:name="_Toc67911903"/>
      <w:r w:rsidRPr="009202AA">
        <w:t>10.6.2.2</w:t>
      </w:r>
      <w:r w:rsidRPr="009202AA">
        <w:tab/>
        <w:t>Co-location minimum requirement</w:t>
      </w:r>
      <w:bookmarkEnd w:id="3521"/>
      <w:bookmarkEnd w:id="3522"/>
      <w:bookmarkEnd w:id="3523"/>
      <w:bookmarkEnd w:id="3524"/>
      <w:bookmarkEnd w:id="3525"/>
      <w:bookmarkEnd w:id="3526"/>
      <w:bookmarkEnd w:id="3527"/>
      <w:bookmarkEnd w:id="3528"/>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529"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529"/>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530" w:name="_Toc21096817"/>
      <w:bookmarkStart w:id="3531" w:name="_Toc29763784"/>
      <w:bookmarkStart w:id="3532" w:name="_Toc36030255"/>
      <w:bookmarkStart w:id="3533" w:name="_Toc37180155"/>
      <w:bookmarkStart w:id="3534" w:name="_Toc45869855"/>
      <w:bookmarkStart w:id="3535" w:name="_Toc52555661"/>
      <w:bookmarkStart w:id="3536" w:name="_Toc61126488"/>
      <w:bookmarkStart w:id="3537" w:name="_Toc67911904"/>
      <w:r w:rsidRPr="009202AA">
        <w:t>10.6.3</w:t>
      </w:r>
      <w:r w:rsidRPr="009202AA">
        <w:tab/>
        <w:t>Minimum requirement for single RAT UTRA operation</w:t>
      </w:r>
      <w:bookmarkEnd w:id="3530"/>
      <w:bookmarkEnd w:id="3531"/>
      <w:bookmarkEnd w:id="3532"/>
      <w:bookmarkEnd w:id="3533"/>
      <w:bookmarkEnd w:id="3534"/>
      <w:bookmarkEnd w:id="3535"/>
      <w:bookmarkEnd w:id="3536"/>
      <w:bookmarkEnd w:id="3537"/>
    </w:p>
    <w:p w14:paraId="5128495B" w14:textId="77777777" w:rsidR="004C4A70" w:rsidRPr="009202AA" w:rsidRDefault="004C4A70" w:rsidP="004C4A70">
      <w:pPr>
        <w:pStyle w:val="Heading4"/>
      </w:pPr>
      <w:bookmarkStart w:id="3538" w:name="_Toc21096818"/>
      <w:bookmarkStart w:id="3539" w:name="_Toc29763785"/>
      <w:bookmarkStart w:id="3540" w:name="_Toc36030256"/>
      <w:bookmarkStart w:id="3541" w:name="_Toc37180156"/>
      <w:bookmarkStart w:id="3542" w:name="_Toc45869856"/>
      <w:bookmarkStart w:id="3543" w:name="_Toc52555662"/>
      <w:bookmarkStart w:id="3544" w:name="_Toc61126489"/>
      <w:bookmarkStart w:id="3545" w:name="_Toc67911905"/>
      <w:r w:rsidRPr="009202AA">
        <w:t>10.6.3.1</w:t>
      </w:r>
      <w:r w:rsidRPr="009202AA">
        <w:tab/>
        <w:t>General minimum requirement</w:t>
      </w:r>
      <w:bookmarkEnd w:id="3538"/>
      <w:bookmarkEnd w:id="3539"/>
      <w:bookmarkEnd w:id="3540"/>
      <w:bookmarkEnd w:id="3541"/>
      <w:bookmarkEnd w:id="3542"/>
      <w:bookmarkEnd w:id="3543"/>
      <w:bookmarkEnd w:id="3544"/>
      <w:bookmarkEnd w:id="3545"/>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546" w:name="_Toc21096819"/>
      <w:bookmarkStart w:id="3547" w:name="_Toc29763786"/>
      <w:bookmarkStart w:id="3548" w:name="_Toc36030257"/>
      <w:bookmarkStart w:id="3549" w:name="_Toc37180157"/>
      <w:bookmarkStart w:id="3550" w:name="_Toc45869857"/>
      <w:bookmarkStart w:id="3551" w:name="_Toc52555663"/>
      <w:bookmarkStart w:id="3552" w:name="_Toc61126490"/>
      <w:bookmarkStart w:id="3553" w:name="_Toc67911906"/>
      <w:r w:rsidRPr="009202AA">
        <w:t>10.6.3.2</w:t>
      </w:r>
      <w:r w:rsidRPr="009202AA">
        <w:tab/>
        <w:t>Co-location minimum requirement</w:t>
      </w:r>
      <w:bookmarkEnd w:id="3546"/>
      <w:bookmarkEnd w:id="3547"/>
      <w:bookmarkEnd w:id="3548"/>
      <w:bookmarkEnd w:id="3549"/>
      <w:bookmarkEnd w:id="3550"/>
      <w:bookmarkEnd w:id="3551"/>
      <w:bookmarkEnd w:id="3552"/>
      <w:bookmarkEnd w:id="3553"/>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554" w:name="_Toc21096820"/>
      <w:bookmarkStart w:id="3555" w:name="_Toc29763787"/>
      <w:bookmarkStart w:id="3556" w:name="_Toc36030258"/>
      <w:bookmarkStart w:id="3557" w:name="_Toc37180158"/>
      <w:bookmarkStart w:id="3558" w:name="_Toc45869858"/>
      <w:bookmarkStart w:id="3559" w:name="_Toc52555664"/>
      <w:bookmarkStart w:id="3560" w:name="_Toc61126491"/>
      <w:bookmarkStart w:id="3561" w:name="_Toc67911907"/>
      <w:r w:rsidRPr="009202AA">
        <w:t>10.6.4</w:t>
      </w:r>
      <w:r w:rsidRPr="009202AA">
        <w:tab/>
        <w:t>Minimum requirement for single RAT E-UTRA operation</w:t>
      </w:r>
      <w:bookmarkEnd w:id="3554"/>
      <w:bookmarkEnd w:id="3555"/>
      <w:bookmarkEnd w:id="3556"/>
      <w:bookmarkEnd w:id="3557"/>
      <w:bookmarkEnd w:id="3558"/>
      <w:bookmarkEnd w:id="3559"/>
      <w:bookmarkEnd w:id="3560"/>
      <w:bookmarkEnd w:id="3561"/>
    </w:p>
    <w:p w14:paraId="6A3229D3" w14:textId="77777777" w:rsidR="004C4A70" w:rsidRPr="009202AA" w:rsidRDefault="004C4A70" w:rsidP="004C4A70">
      <w:pPr>
        <w:pStyle w:val="Heading4"/>
      </w:pPr>
      <w:bookmarkStart w:id="3562" w:name="_Toc21096821"/>
      <w:bookmarkStart w:id="3563" w:name="_Toc29763788"/>
      <w:bookmarkStart w:id="3564" w:name="_Toc36030259"/>
      <w:bookmarkStart w:id="3565" w:name="_Toc37180159"/>
      <w:bookmarkStart w:id="3566" w:name="_Toc45869859"/>
      <w:bookmarkStart w:id="3567" w:name="_Toc52555665"/>
      <w:bookmarkStart w:id="3568" w:name="_Toc61126492"/>
      <w:bookmarkStart w:id="3569" w:name="_Toc67911908"/>
      <w:r w:rsidRPr="009202AA">
        <w:t>10.6.4.1</w:t>
      </w:r>
      <w:r w:rsidRPr="009202AA">
        <w:tab/>
        <w:t>General minimum requirement</w:t>
      </w:r>
      <w:bookmarkEnd w:id="3562"/>
      <w:bookmarkEnd w:id="3563"/>
      <w:bookmarkEnd w:id="3564"/>
      <w:bookmarkEnd w:id="3565"/>
      <w:bookmarkEnd w:id="3566"/>
      <w:bookmarkEnd w:id="3567"/>
      <w:bookmarkEnd w:id="3568"/>
      <w:bookmarkEnd w:id="3569"/>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570" w:name="_Toc21096822"/>
      <w:bookmarkStart w:id="3571" w:name="_Toc29763789"/>
      <w:bookmarkStart w:id="3572" w:name="_Toc36030260"/>
      <w:bookmarkStart w:id="3573" w:name="_Toc37180160"/>
      <w:bookmarkStart w:id="3574" w:name="_Toc45869860"/>
      <w:bookmarkStart w:id="3575" w:name="_Toc52555666"/>
      <w:bookmarkStart w:id="3576" w:name="_Toc61126493"/>
      <w:bookmarkStart w:id="3577" w:name="_Toc67911909"/>
      <w:r w:rsidRPr="009202AA">
        <w:t>10.6.4.2</w:t>
      </w:r>
      <w:r w:rsidRPr="009202AA">
        <w:tab/>
        <w:t>Co-location minimum requirement</w:t>
      </w:r>
      <w:bookmarkEnd w:id="3570"/>
      <w:bookmarkEnd w:id="3571"/>
      <w:bookmarkEnd w:id="3572"/>
      <w:bookmarkEnd w:id="3573"/>
      <w:bookmarkEnd w:id="3574"/>
      <w:bookmarkEnd w:id="3575"/>
      <w:bookmarkEnd w:id="3576"/>
      <w:bookmarkEnd w:id="357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578" w:name="_Toc21096823"/>
      <w:bookmarkStart w:id="3579" w:name="_Toc29763790"/>
      <w:bookmarkStart w:id="3580" w:name="_Toc36030261"/>
      <w:bookmarkStart w:id="3581" w:name="_Toc37180161"/>
      <w:bookmarkStart w:id="3582" w:name="_Toc45869861"/>
      <w:bookmarkStart w:id="3583" w:name="_Toc52555667"/>
      <w:bookmarkStart w:id="3584" w:name="_Toc61126494"/>
      <w:bookmarkStart w:id="3585" w:name="_Toc67911910"/>
      <w:r w:rsidRPr="009202AA">
        <w:t>10.7</w:t>
      </w:r>
      <w:r w:rsidRPr="009202AA">
        <w:tab/>
        <w:t>OTA Receiver spurious emissions</w:t>
      </w:r>
      <w:bookmarkEnd w:id="3578"/>
      <w:bookmarkEnd w:id="3579"/>
      <w:bookmarkEnd w:id="3580"/>
      <w:bookmarkEnd w:id="3581"/>
      <w:bookmarkEnd w:id="3582"/>
      <w:bookmarkEnd w:id="3583"/>
      <w:bookmarkEnd w:id="3584"/>
      <w:bookmarkEnd w:id="3585"/>
    </w:p>
    <w:p w14:paraId="18AD178C" w14:textId="77777777" w:rsidR="004C4A70" w:rsidRPr="009202AA" w:rsidRDefault="004C4A70" w:rsidP="004C4A70">
      <w:pPr>
        <w:pStyle w:val="Heading3"/>
      </w:pPr>
      <w:bookmarkStart w:id="3586" w:name="_Toc21096824"/>
      <w:bookmarkStart w:id="3587" w:name="_Toc29763791"/>
      <w:bookmarkStart w:id="3588" w:name="_Toc36030262"/>
      <w:bookmarkStart w:id="3589" w:name="_Toc37180162"/>
      <w:bookmarkStart w:id="3590" w:name="_Toc45869862"/>
      <w:bookmarkStart w:id="3591" w:name="_Toc52555668"/>
      <w:bookmarkStart w:id="3592" w:name="_Toc61126495"/>
      <w:bookmarkStart w:id="3593" w:name="_Toc67911911"/>
      <w:r w:rsidRPr="009202AA">
        <w:t>10.7.1</w:t>
      </w:r>
      <w:r w:rsidRPr="009202AA">
        <w:tab/>
        <w:t>General</w:t>
      </w:r>
      <w:bookmarkEnd w:id="3586"/>
      <w:bookmarkEnd w:id="3587"/>
      <w:bookmarkEnd w:id="3588"/>
      <w:bookmarkEnd w:id="3589"/>
      <w:bookmarkEnd w:id="3590"/>
      <w:bookmarkEnd w:id="3591"/>
      <w:bookmarkEnd w:id="3592"/>
      <w:bookmarkEnd w:id="359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594" w:name="_Toc21096825"/>
      <w:bookmarkStart w:id="3595" w:name="_Toc29763792"/>
      <w:bookmarkStart w:id="3596" w:name="_Toc36030263"/>
      <w:bookmarkStart w:id="3597" w:name="_Toc37180163"/>
      <w:bookmarkStart w:id="3598" w:name="_Toc45869863"/>
      <w:bookmarkStart w:id="3599" w:name="_Toc52555669"/>
      <w:bookmarkStart w:id="3600" w:name="_Toc61126496"/>
      <w:bookmarkStart w:id="3601" w:name="_Toc67911912"/>
      <w:r w:rsidRPr="009202AA">
        <w:t>10.7.2</w:t>
      </w:r>
      <w:r w:rsidRPr="009202AA">
        <w:tab/>
        <w:t>Minimum requirement for MSR operation</w:t>
      </w:r>
      <w:bookmarkEnd w:id="3594"/>
      <w:bookmarkEnd w:id="3595"/>
      <w:bookmarkEnd w:id="3596"/>
      <w:bookmarkEnd w:id="3597"/>
      <w:bookmarkEnd w:id="3598"/>
      <w:bookmarkEnd w:id="3599"/>
      <w:bookmarkEnd w:id="3600"/>
      <w:bookmarkEnd w:id="3601"/>
    </w:p>
    <w:p w14:paraId="2DAD926C" w14:textId="77777777" w:rsidR="004C4A70" w:rsidRPr="009202AA" w:rsidRDefault="004C4A70" w:rsidP="004C4A70">
      <w:pPr>
        <w:pStyle w:val="Heading3"/>
      </w:pPr>
      <w:bookmarkStart w:id="3602" w:name="_Toc21096826"/>
      <w:bookmarkStart w:id="3603" w:name="_Toc29763793"/>
      <w:bookmarkStart w:id="3604" w:name="_Toc36030264"/>
      <w:bookmarkStart w:id="3605" w:name="_Toc37180164"/>
      <w:bookmarkStart w:id="3606" w:name="_Toc45869864"/>
      <w:bookmarkStart w:id="3607" w:name="_Toc52555670"/>
      <w:bookmarkStart w:id="3608" w:name="_Toc61126497"/>
      <w:bookmarkStart w:id="3609" w:name="_Toc67911913"/>
      <w:r w:rsidRPr="009202AA">
        <w:t>10.7.2.1</w:t>
      </w:r>
      <w:r w:rsidRPr="009202AA">
        <w:tab/>
        <w:t>General minimum requirement</w:t>
      </w:r>
      <w:bookmarkEnd w:id="3602"/>
      <w:bookmarkEnd w:id="3603"/>
      <w:bookmarkEnd w:id="3604"/>
      <w:bookmarkEnd w:id="3605"/>
      <w:bookmarkEnd w:id="3606"/>
      <w:bookmarkEnd w:id="3607"/>
      <w:bookmarkEnd w:id="3608"/>
      <w:bookmarkEnd w:id="3609"/>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610" w:name="_Toc21096827"/>
      <w:bookmarkStart w:id="3611" w:name="_Toc29763794"/>
      <w:bookmarkStart w:id="3612" w:name="_Toc36030265"/>
      <w:bookmarkStart w:id="3613" w:name="_Toc37180165"/>
      <w:bookmarkStart w:id="3614" w:name="_Toc45869865"/>
      <w:bookmarkStart w:id="3615" w:name="_Toc52555671"/>
      <w:bookmarkStart w:id="3616" w:name="_Toc61126498"/>
      <w:bookmarkStart w:id="3617" w:name="_Toc67911914"/>
      <w:r w:rsidRPr="009202AA">
        <w:t>10.7.3</w:t>
      </w:r>
      <w:r w:rsidRPr="009202AA">
        <w:tab/>
        <w:t>Minimum requirement for single RAT UTRA operation</w:t>
      </w:r>
      <w:bookmarkEnd w:id="3610"/>
      <w:bookmarkEnd w:id="3611"/>
      <w:bookmarkEnd w:id="3612"/>
      <w:bookmarkEnd w:id="3613"/>
      <w:bookmarkEnd w:id="3614"/>
      <w:bookmarkEnd w:id="3615"/>
      <w:bookmarkEnd w:id="3616"/>
      <w:bookmarkEnd w:id="3617"/>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618" w:name="_Toc21096828"/>
      <w:bookmarkStart w:id="3619" w:name="_Toc29763795"/>
      <w:bookmarkStart w:id="3620" w:name="_Toc36030266"/>
      <w:bookmarkStart w:id="3621" w:name="_Toc37180166"/>
      <w:bookmarkStart w:id="3622" w:name="_Toc45869866"/>
      <w:bookmarkStart w:id="3623" w:name="_Toc52555672"/>
      <w:bookmarkStart w:id="3624" w:name="_Toc61126499"/>
      <w:bookmarkStart w:id="3625" w:name="_Toc67911915"/>
      <w:r w:rsidRPr="009202AA">
        <w:t>10.7.4</w:t>
      </w:r>
      <w:r w:rsidRPr="009202AA">
        <w:tab/>
        <w:t>Minimum requirement for single RAT E-UTRA operation</w:t>
      </w:r>
      <w:bookmarkEnd w:id="3618"/>
      <w:bookmarkEnd w:id="3619"/>
      <w:bookmarkEnd w:id="3620"/>
      <w:bookmarkEnd w:id="3621"/>
      <w:bookmarkEnd w:id="3622"/>
      <w:bookmarkEnd w:id="3623"/>
      <w:bookmarkEnd w:id="3624"/>
      <w:bookmarkEnd w:id="3625"/>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626" w:name="_Toc21096829"/>
      <w:bookmarkStart w:id="3627" w:name="_Toc29763796"/>
      <w:bookmarkStart w:id="3628" w:name="_Toc36030267"/>
      <w:bookmarkStart w:id="3629" w:name="_Toc37180167"/>
      <w:bookmarkStart w:id="3630" w:name="_Toc45869867"/>
      <w:bookmarkStart w:id="3631" w:name="_Toc52555673"/>
      <w:bookmarkStart w:id="3632" w:name="_Toc61126500"/>
      <w:bookmarkStart w:id="3633" w:name="_Toc67911916"/>
      <w:r w:rsidRPr="009202AA">
        <w:t>10.8</w:t>
      </w:r>
      <w:r w:rsidRPr="009202AA">
        <w:tab/>
        <w:t>OTA Receiver intermodulation</w:t>
      </w:r>
      <w:bookmarkEnd w:id="3626"/>
      <w:bookmarkEnd w:id="3627"/>
      <w:bookmarkEnd w:id="3628"/>
      <w:bookmarkEnd w:id="3629"/>
      <w:bookmarkEnd w:id="3630"/>
      <w:bookmarkEnd w:id="3631"/>
      <w:bookmarkEnd w:id="3632"/>
      <w:bookmarkEnd w:id="3633"/>
    </w:p>
    <w:p w14:paraId="6DB415E7" w14:textId="77777777" w:rsidR="004C4A70" w:rsidRPr="009202AA" w:rsidRDefault="004C4A70" w:rsidP="004C4A70">
      <w:pPr>
        <w:pStyle w:val="Heading3"/>
        <w:ind w:left="0" w:firstLine="0"/>
      </w:pPr>
      <w:bookmarkStart w:id="3634" w:name="_Toc21096830"/>
      <w:bookmarkStart w:id="3635" w:name="_Toc29763797"/>
      <w:bookmarkStart w:id="3636" w:name="_Toc36030268"/>
      <w:bookmarkStart w:id="3637" w:name="_Toc37180168"/>
      <w:bookmarkStart w:id="3638" w:name="_Toc45869868"/>
      <w:bookmarkStart w:id="3639" w:name="_Toc52555674"/>
      <w:bookmarkStart w:id="3640" w:name="_Toc61126501"/>
      <w:bookmarkStart w:id="3641" w:name="_Toc67911917"/>
      <w:r w:rsidRPr="009202AA">
        <w:t>10.8.1</w:t>
      </w:r>
      <w:r w:rsidRPr="009202AA">
        <w:tab/>
        <w:t>General</w:t>
      </w:r>
      <w:bookmarkEnd w:id="3634"/>
      <w:bookmarkEnd w:id="3635"/>
      <w:bookmarkEnd w:id="3636"/>
      <w:bookmarkEnd w:id="3637"/>
      <w:bookmarkEnd w:id="3638"/>
      <w:bookmarkEnd w:id="3639"/>
      <w:bookmarkEnd w:id="3640"/>
      <w:bookmarkEnd w:id="364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642" w:name="_Toc21096831"/>
      <w:bookmarkStart w:id="3643" w:name="_Toc29763798"/>
      <w:bookmarkStart w:id="3644" w:name="_Toc36030269"/>
      <w:bookmarkStart w:id="3645" w:name="_Toc37180169"/>
      <w:bookmarkStart w:id="3646" w:name="_Toc45869869"/>
      <w:bookmarkStart w:id="3647" w:name="_Toc52555675"/>
      <w:bookmarkStart w:id="3648" w:name="_Toc61126502"/>
      <w:bookmarkStart w:id="3649" w:name="_Toc67911918"/>
      <w:r w:rsidRPr="009202AA">
        <w:t>10.8.2</w:t>
      </w:r>
      <w:r w:rsidRPr="009202AA">
        <w:tab/>
        <w:t>Minimum requirement for MSR operation</w:t>
      </w:r>
      <w:bookmarkEnd w:id="3642"/>
      <w:bookmarkEnd w:id="3643"/>
      <w:bookmarkEnd w:id="3644"/>
      <w:bookmarkEnd w:id="3645"/>
      <w:bookmarkEnd w:id="3646"/>
      <w:bookmarkEnd w:id="3647"/>
      <w:bookmarkEnd w:id="3648"/>
      <w:bookmarkEnd w:id="3649"/>
    </w:p>
    <w:p w14:paraId="66E5EC9E" w14:textId="77777777" w:rsidR="004C4A70" w:rsidRPr="009202AA" w:rsidRDefault="004C4A70" w:rsidP="004C4A70">
      <w:pPr>
        <w:pStyle w:val="Heading4"/>
        <w:ind w:left="864" w:hanging="864"/>
      </w:pPr>
      <w:bookmarkStart w:id="3650" w:name="_Toc21096832"/>
      <w:bookmarkStart w:id="3651" w:name="_Toc29763799"/>
      <w:bookmarkStart w:id="3652" w:name="_Toc36030270"/>
      <w:bookmarkStart w:id="3653" w:name="_Toc37180170"/>
      <w:bookmarkStart w:id="3654" w:name="_Toc45869870"/>
      <w:bookmarkStart w:id="3655" w:name="_Toc52555676"/>
      <w:bookmarkStart w:id="3656" w:name="_Toc61126503"/>
      <w:bookmarkStart w:id="3657" w:name="_Toc67911919"/>
      <w:r w:rsidRPr="009202AA">
        <w:t>10.8.2.1</w:t>
      </w:r>
      <w:r w:rsidRPr="009202AA">
        <w:tab/>
        <w:t>General intermodulation minimum requirement</w:t>
      </w:r>
      <w:bookmarkEnd w:id="3650"/>
      <w:bookmarkEnd w:id="3651"/>
      <w:bookmarkEnd w:id="3652"/>
      <w:bookmarkEnd w:id="3653"/>
      <w:bookmarkEnd w:id="3654"/>
      <w:bookmarkEnd w:id="3655"/>
      <w:bookmarkEnd w:id="3656"/>
      <w:bookmarkEnd w:id="365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658" w:name="_Toc21096833"/>
      <w:bookmarkStart w:id="3659" w:name="_Toc29763800"/>
      <w:bookmarkStart w:id="3660" w:name="_Toc36030271"/>
      <w:bookmarkStart w:id="3661" w:name="_Toc37180171"/>
      <w:bookmarkStart w:id="3662" w:name="_Toc45869871"/>
      <w:bookmarkStart w:id="3663" w:name="_Toc52555677"/>
      <w:bookmarkStart w:id="3664" w:name="_Toc61126504"/>
      <w:bookmarkStart w:id="3665" w:name="_Toc67911920"/>
      <w:r w:rsidRPr="009202AA">
        <w:t>10.8.2.2</w:t>
      </w:r>
      <w:r w:rsidRPr="009202AA">
        <w:tab/>
        <w:t>General narrowband intermodulation minimum requirement</w:t>
      </w:r>
      <w:bookmarkEnd w:id="3658"/>
      <w:bookmarkEnd w:id="3659"/>
      <w:bookmarkEnd w:id="3660"/>
      <w:bookmarkEnd w:id="3661"/>
      <w:bookmarkEnd w:id="3662"/>
      <w:bookmarkEnd w:id="3663"/>
      <w:bookmarkEnd w:id="3664"/>
      <w:bookmarkEnd w:id="3665"/>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666" w:name="_Toc21096834"/>
      <w:bookmarkStart w:id="3667" w:name="_Toc29763801"/>
      <w:bookmarkStart w:id="3668" w:name="_Toc36030272"/>
      <w:bookmarkStart w:id="3669" w:name="_Toc37180172"/>
      <w:bookmarkStart w:id="3670" w:name="_Toc45869872"/>
      <w:bookmarkStart w:id="3671" w:name="_Toc52555678"/>
      <w:bookmarkStart w:id="3672" w:name="_Toc61126505"/>
      <w:bookmarkStart w:id="3673" w:name="_Toc67911921"/>
      <w:r w:rsidRPr="009202AA">
        <w:t>10.8.3</w:t>
      </w:r>
      <w:r w:rsidRPr="009202AA">
        <w:tab/>
        <w:t>Minimum requirement for single RAT UTRA operation</w:t>
      </w:r>
      <w:bookmarkEnd w:id="3666"/>
      <w:bookmarkEnd w:id="3667"/>
      <w:bookmarkEnd w:id="3668"/>
      <w:bookmarkEnd w:id="3669"/>
      <w:bookmarkEnd w:id="3670"/>
      <w:bookmarkEnd w:id="3671"/>
      <w:bookmarkEnd w:id="3672"/>
      <w:bookmarkEnd w:id="367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674" w:name="_Toc21096835"/>
      <w:bookmarkStart w:id="3675" w:name="_Toc29763802"/>
      <w:bookmarkStart w:id="3676" w:name="_Toc36030273"/>
      <w:bookmarkStart w:id="3677" w:name="_Toc37180173"/>
      <w:bookmarkStart w:id="3678" w:name="_Toc45869873"/>
      <w:bookmarkStart w:id="3679" w:name="_Toc52555679"/>
      <w:bookmarkStart w:id="3680" w:name="_Toc61126506"/>
      <w:bookmarkStart w:id="3681" w:name="_Toc67911922"/>
      <w:r w:rsidRPr="009202AA">
        <w:t>10.8.4</w:t>
      </w:r>
      <w:r w:rsidRPr="009202AA">
        <w:tab/>
        <w:t>Minimum requirement for single RAT E- UTRA operation</w:t>
      </w:r>
      <w:bookmarkEnd w:id="3674"/>
      <w:bookmarkEnd w:id="3675"/>
      <w:bookmarkEnd w:id="3676"/>
      <w:bookmarkEnd w:id="3677"/>
      <w:bookmarkEnd w:id="3678"/>
      <w:bookmarkEnd w:id="3679"/>
      <w:bookmarkEnd w:id="3680"/>
      <w:bookmarkEnd w:id="368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682" w:name="_Toc21096836"/>
      <w:bookmarkStart w:id="3683" w:name="_Toc29763803"/>
      <w:bookmarkStart w:id="3684" w:name="_Toc36030274"/>
      <w:bookmarkStart w:id="3685" w:name="_Toc37180174"/>
      <w:bookmarkStart w:id="3686" w:name="_Toc45869874"/>
      <w:bookmarkStart w:id="3687" w:name="_Toc52555680"/>
      <w:bookmarkStart w:id="3688" w:name="_Toc61126507"/>
      <w:bookmarkStart w:id="3689" w:name="_Toc67911923"/>
      <w:r w:rsidRPr="009202AA">
        <w:t>10.9</w:t>
      </w:r>
      <w:r w:rsidRPr="009202AA">
        <w:tab/>
        <w:t>OTA In-channel selectivity</w:t>
      </w:r>
      <w:bookmarkEnd w:id="3682"/>
      <w:bookmarkEnd w:id="3683"/>
      <w:bookmarkEnd w:id="3684"/>
      <w:bookmarkEnd w:id="3685"/>
      <w:bookmarkEnd w:id="3686"/>
      <w:bookmarkEnd w:id="3687"/>
      <w:bookmarkEnd w:id="3688"/>
      <w:bookmarkEnd w:id="3689"/>
    </w:p>
    <w:p w14:paraId="21088491" w14:textId="77777777" w:rsidR="004C4A70" w:rsidRPr="009202AA" w:rsidRDefault="004C4A70" w:rsidP="004C4A70">
      <w:pPr>
        <w:pStyle w:val="Heading3"/>
        <w:ind w:left="0" w:firstLine="0"/>
      </w:pPr>
      <w:bookmarkStart w:id="3690" w:name="_Toc21096837"/>
      <w:bookmarkStart w:id="3691" w:name="_Toc29763804"/>
      <w:bookmarkStart w:id="3692" w:name="_Toc36030275"/>
      <w:bookmarkStart w:id="3693" w:name="_Toc37180175"/>
      <w:bookmarkStart w:id="3694" w:name="_Toc45869875"/>
      <w:bookmarkStart w:id="3695" w:name="_Toc52555681"/>
      <w:bookmarkStart w:id="3696" w:name="_Toc61126508"/>
      <w:bookmarkStart w:id="3697" w:name="_Toc67911924"/>
      <w:r w:rsidRPr="009202AA">
        <w:t>10.9.1</w:t>
      </w:r>
      <w:r w:rsidRPr="009202AA">
        <w:tab/>
        <w:t>General</w:t>
      </w:r>
      <w:bookmarkEnd w:id="3690"/>
      <w:bookmarkEnd w:id="3691"/>
      <w:bookmarkEnd w:id="3692"/>
      <w:bookmarkEnd w:id="3693"/>
      <w:bookmarkEnd w:id="3694"/>
      <w:bookmarkEnd w:id="3695"/>
      <w:bookmarkEnd w:id="3696"/>
      <w:bookmarkEnd w:id="3697"/>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698" w:name="_Toc21096838"/>
      <w:bookmarkStart w:id="3699" w:name="_Toc29763805"/>
      <w:bookmarkStart w:id="3700" w:name="_Toc36030276"/>
      <w:bookmarkStart w:id="3701" w:name="_Toc37180176"/>
      <w:bookmarkStart w:id="3702" w:name="_Toc45869876"/>
      <w:bookmarkStart w:id="3703" w:name="_Toc52555682"/>
      <w:bookmarkStart w:id="3704" w:name="_Toc61126509"/>
      <w:bookmarkStart w:id="3705" w:name="_Toc67911925"/>
      <w:r w:rsidRPr="009202AA">
        <w:t>10.9.2</w:t>
      </w:r>
      <w:r w:rsidRPr="009202AA">
        <w:tab/>
        <w:t>Minimum requirement for MSR operation</w:t>
      </w:r>
      <w:bookmarkEnd w:id="3698"/>
      <w:bookmarkEnd w:id="3699"/>
      <w:bookmarkEnd w:id="3700"/>
      <w:bookmarkEnd w:id="3701"/>
      <w:bookmarkEnd w:id="3702"/>
      <w:bookmarkEnd w:id="3703"/>
      <w:bookmarkEnd w:id="3704"/>
      <w:bookmarkEnd w:id="3705"/>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3706" w:name="_Toc21096839"/>
      <w:bookmarkStart w:id="3707" w:name="_Toc29763806"/>
      <w:bookmarkStart w:id="3708" w:name="_Toc36030277"/>
      <w:bookmarkStart w:id="3709" w:name="_Toc37180177"/>
      <w:bookmarkStart w:id="3710" w:name="_Toc45869877"/>
      <w:bookmarkStart w:id="3711" w:name="_Toc52555683"/>
      <w:bookmarkStart w:id="3712" w:name="_Toc61126510"/>
      <w:bookmarkStart w:id="3713" w:name="_Toc67911926"/>
      <w:r w:rsidRPr="009202AA">
        <w:t>10.9.3</w:t>
      </w:r>
      <w:r w:rsidRPr="009202AA">
        <w:tab/>
        <w:t>Minimum requirement for single RAT UTRA operation</w:t>
      </w:r>
      <w:bookmarkEnd w:id="3706"/>
      <w:bookmarkEnd w:id="3707"/>
      <w:bookmarkEnd w:id="3708"/>
      <w:bookmarkEnd w:id="3709"/>
      <w:bookmarkEnd w:id="3710"/>
      <w:bookmarkEnd w:id="3711"/>
      <w:bookmarkEnd w:id="3712"/>
      <w:bookmarkEnd w:id="3713"/>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714" w:name="_Toc21096840"/>
      <w:bookmarkStart w:id="3715" w:name="_Toc29763807"/>
      <w:bookmarkStart w:id="3716" w:name="_Toc36030278"/>
      <w:bookmarkStart w:id="3717" w:name="_Toc37180178"/>
      <w:bookmarkStart w:id="3718" w:name="_Toc45869878"/>
      <w:bookmarkStart w:id="3719" w:name="_Toc52555684"/>
      <w:bookmarkStart w:id="3720" w:name="_Toc61126511"/>
      <w:bookmarkStart w:id="3721" w:name="_Toc67911927"/>
      <w:r w:rsidRPr="009202AA">
        <w:t>10.9.4</w:t>
      </w:r>
      <w:r w:rsidRPr="009202AA">
        <w:tab/>
        <w:t>Minimum requirement for single RAT E- UTRA operation</w:t>
      </w:r>
      <w:bookmarkEnd w:id="3714"/>
      <w:bookmarkEnd w:id="3715"/>
      <w:bookmarkEnd w:id="3716"/>
      <w:bookmarkEnd w:id="3717"/>
      <w:bookmarkEnd w:id="3718"/>
      <w:bookmarkEnd w:id="3719"/>
      <w:bookmarkEnd w:id="3720"/>
      <w:bookmarkEnd w:id="372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722" w:name="_Toc21096841"/>
      <w:bookmarkStart w:id="3723" w:name="_Toc29763808"/>
      <w:bookmarkStart w:id="3724" w:name="_Toc36030279"/>
      <w:bookmarkStart w:id="3725" w:name="_Toc37180179"/>
      <w:bookmarkStart w:id="3726" w:name="_Toc45869879"/>
      <w:bookmarkStart w:id="3727" w:name="_Toc52555685"/>
      <w:bookmarkStart w:id="3728" w:name="_Toc61126512"/>
      <w:bookmarkStart w:id="3729" w:name="_Toc67911928"/>
      <w:r w:rsidRPr="009202AA">
        <w:t>11</w:t>
      </w:r>
      <w:r w:rsidRPr="009202AA">
        <w:tab/>
        <w:t>Radiated performance requirements</w:t>
      </w:r>
      <w:bookmarkEnd w:id="3722"/>
      <w:bookmarkEnd w:id="3723"/>
      <w:bookmarkEnd w:id="3724"/>
      <w:bookmarkEnd w:id="3725"/>
      <w:bookmarkEnd w:id="3726"/>
      <w:bookmarkEnd w:id="3727"/>
      <w:bookmarkEnd w:id="3728"/>
      <w:bookmarkEnd w:id="3729"/>
    </w:p>
    <w:p w14:paraId="7CAA939A" w14:textId="77777777" w:rsidR="004C4A70" w:rsidRPr="009202AA" w:rsidRDefault="004C4A70" w:rsidP="004C4A70">
      <w:pPr>
        <w:pStyle w:val="Heading2"/>
        <w:ind w:left="0" w:firstLine="0"/>
      </w:pPr>
      <w:bookmarkStart w:id="3730" w:name="_Toc21096842"/>
      <w:bookmarkStart w:id="3731" w:name="_Toc29763809"/>
      <w:bookmarkStart w:id="3732" w:name="_Toc36030280"/>
      <w:bookmarkStart w:id="3733" w:name="_Toc37180180"/>
      <w:bookmarkStart w:id="3734" w:name="_Toc45869880"/>
      <w:bookmarkStart w:id="3735" w:name="_Toc52555686"/>
      <w:bookmarkStart w:id="3736" w:name="_Toc61126513"/>
      <w:bookmarkStart w:id="3737" w:name="_Toc67911929"/>
      <w:r w:rsidRPr="009202AA">
        <w:t>11.1</w:t>
      </w:r>
      <w:r w:rsidRPr="009202AA">
        <w:tab/>
        <w:t>General</w:t>
      </w:r>
      <w:bookmarkEnd w:id="3730"/>
      <w:bookmarkEnd w:id="3731"/>
      <w:bookmarkEnd w:id="3732"/>
      <w:bookmarkEnd w:id="3733"/>
      <w:bookmarkEnd w:id="3734"/>
      <w:bookmarkEnd w:id="3735"/>
      <w:bookmarkEnd w:id="3736"/>
      <w:bookmarkEnd w:id="3737"/>
    </w:p>
    <w:p w14:paraId="36ED6AE4" w14:textId="77777777" w:rsidR="004C4A70" w:rsidRPr="009202AA" w:rsidRDefault="004C4A70" w:rsidP="004C4A70">
      <w:pPr>
        <w:pStyle w:val="Heading3"/>
        <w:ind w:left="0" w:firstLine="0"/>
      </w:pPr>
      <w:bookmarkStart w:id="3738" w:name="_Toc21096843"/>
      <w:bookmarkStart w:id="3739" w:name="_Toc29763810"/>
      <w:bookmarkStart w:id="3740" w:name="_Toc36030281"/>
      <w:bookmarkStart w:id="3741" w:name="_Toc37180181"/>
      <w:bookmarkStart w:id="3742" w:name="_Toc45869881"/>
      <w:bookmarkStart w:id="3743" w:name="_Toc52555687"/>
      <w:bookmarkStart w:id="3744" w:name="_Toc61126514"/>
      <w:bookmarkStart w:id="3745" w:name="_Toc67911930"/>
      <w:r w:rsidRPr="009202AA">
        <w:t>11.1.1</w:t>
      </w:r>
      <w:r w:rsidRPr="009202AA">
        <w:tab/>
        <w:t>OTA demodulation branches</w:t>
      </w:r>
      <w:bookmarkEnd w:id="3738"/>
      <w:bookmarkEnd w:id="3739"/>
      <w:bookmarkEnd w:id="3740"/>
      <w:bookmarkEnd w:id="3741"/>
      <w:bookmarkEnd w:id="3742"/>
      <w:bookmarkEnd w:id="3743"/>
      <w:bookmarkEnd w:id="3744"/>
      <w:bookmarkEnd w:id="3745"/>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746" w:name="_Toc21096844"/>
      <w:bookmarkStart w:id="3747" w:name="_Toc29763811"/>
      <w:bookmarkStart w:id="3748" w:name="_Toc36030282"/>
      <w:bookmarkStart w:id="3749" w:name="_Toc37180182"/>
      <w:bookmarkStart w:id="3750" w:name="_Toc45869882"/>
      <w:bookmarkStart w:id="3751" w:name="_Toc52555688"/>
      <w:bookmarkStart w:id="3752" w:name="_Toc61126515"/>
      <w:bookmarkStart w:id="3753" w:name="_Toc67911931"/>
      <w:r w:rsidRPr="009202AA">
        <w:t>11.1.2</w:t>
      </w:r>
      <w:r w:rsidRPr="009202AA">
        <w:tab/>
        <w:t>UTRA operation</w:t>
      </w:r>
      <w:bookmarkEnd w:id="3746"/>
      <w:bookmarkEnd w:id="3747"/>
      <w:bookmarkEnd w:id="3748"/>
      <w:bookmarkEnd w:id="3749"/>
      <w:bookmarkEnd w:id="3750"/>
      <w:bookmarkEnd w:id="3751"/>
      <w:bookmarkEnd w:id="3752"/>
      <w:bookmarkEnd w:id="375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05pt;height:36.3pt" o:ole="" fillcolor="window">
            <v:imagedata r:id="rId85" o:title=""/>
          </v:shape>
          <o:OLEObject Type="Embed" ProgID="Equation.3" ShapeID="_x0000_i1118" DrawAspect="Content" ObjectID="_167938604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9pt;height:23.8pt" o:ole="" fillcolor="window">
            <v:imagedata r:id="rId87" o:title=""/>
          </v:shape>
          <o:OLEObject Type="Embed" ProgID="Equation.3" ShapeID="_x0000_i1119" DrawAspect="Content" ObjectID="_167938604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9pt;height:23.8pt" o:ole="" fillcolor="window">
            <v:imagedata r:id="rId89" o:title=""/>
          </v:shape>
          <o:OLEObject Type="Embed" ProgID="Equation.3" ShapeID="_x0000_i1120" DrawAspect="Content" ObjectID="_167938604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8pt;height:23.8pt" o:ole="" fillcolor="window">
            <v:imagedata r:id="rId91" o:title=""/>
          </v:shape>
          <o:OLEObject Type="Embed" ProgID="Equation.3" ShapeID="_x0000_i1121" DrawAspect="Content" ObjectID="_167938604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8pt;height:11.9pt" o:ole="" fillcolor="window">
            <v:imagedata r:id="rId93" o:title=""/>
          </v:shape>
          <o:OLEObject Type="Embed" ProgID="Equation.3" ShapeID="_x0000_i1122" DrawAspect="Content" ObjectID="_167938604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754" w:name="_Toc21096845"/>
      <w:bookmarkStart w:id="3755" w:name="_Toc29763812"/>
      <w:bookmarkStart w:id="3756" w:name="_Toc36030283"/>
      <w:bookmarkStart w:id="3757" w:name="_Toc37180183"/>
      <w:bookmarkStart w:id="3758" w:name="_Toc45869883"/>
      <w:bookmarkStart w:id="3759" w:name="_Toc52555689"/>
      <w:bookmarkStart w:id="3760" w:name="_Toc61126516"/>
      <w:bookmarkStart w:id="3761" w:name="_Toc67911932"/>
      <w:r w:rsidRPr="009202AA">
        <w:t>11.1.3</w:t>
      </w:r>
      <w:r w:rsidRPr="009202AA">
        <w:tab/>
        <w:t>E-UTRA operation</w:t>
      </w:r>
      <w:bookmarkEnd w:id="3754"/>
      <w:bookmarkEnd w:id="3755"/>
      <w:bookmarkEnd w:id="3756"/>
      <w:bookmarkEnd w:id="3757"/>
      <w:bookmarkEnd w:id="3758"/>
      <w:bookmarkEnd w:id="3759"/>
      <w:bookmarkEnd w:id="3760"/>
      <w:bookmarkEnd w:id="376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1pt;height:11.9pt" o:ole="">
            <v:imagedata r:id="rId95" o:title=""/>
          </v:shape>
          <o:OLEObject Type="Embed" ProgID="Equation.DSMT4" ShapeID="_x0000_i1123" DrawAspect="Content" ObjectID="_167938604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9pt;height:11.9pt" o:ole="">
            <v:imagedata r:id="rId97" o:title=""/>
          </v:shape>
          <o:OLEObject Type="Embed" ProgID="Equation.DSMT4" ShapeID="_x0000_i1124" DrawAspect="Content" ObjectID="_167938604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9pt;height:11.9pt" o:ole="">
            <v:imagedata r:id="rId99" o:title=""/>
          </v:shape>
          <o:OLEObject Type="Embed" ProgID="Equation.DSMT4" ShapeID="_x0000_i1125" DrawAspect="Content" ObjectID="_167938605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9pt;height:11.9pt" o:ole="">
            <v:imagedata r:id="rId99" o:title=""/>
          </v:shape>
          <o:OLEObject Type="Embed" ProgID="Equation.DSMT4" ShapeID="_x0000_i1126" DrawAspect="Content" ObjectID="_167938605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762" w:name="_Toc21096846"/>
      <w:bookmarkStart w:id="3763" w:name="_Toc29763813"/>
      <w:bookmarkStart w:id="3764" w:name="_Toc36030284"/>
      <w:bookmarkStart w:id="3765" w:name="_Toc37180184"/>
      <w:bookmarkStart w:id="3766" w:name="_Toc45869884"/>
      <w:bookmarkStart w:id="3767" w:name="_Toc52555690"/>
      <w:bookmarkStart w:id="3768" w:name="_Toc61126517"/>
      <w:bookmarkStart w:id="3769" w:name="_Toc67911933"/>
      <w:r w:rsidRPr="009202AA">
        <w:t>11.2</w:t>
      </w:r>
      <w:r w:rsidRPr="009202AA">
        <w:tab/>
        <w:t>Minimum requirements for MSR operation</w:t>
      </w:r>
      <w:bookmarkEnd w:id="3762"/>
      <w:bookmarkEnd w:id="3763"/>
      <w:bookmarkEnd w:id="3764"/>
      <w:bookmarkEnd w:id="3765"/>
      <w:bookmarkEnd w:id="3766"/>
      <w:bookmarkEnd w:id="3767"/>
      <w:bookmarkEnd w:id="3768"/>
      <w:bookmarkEnd w:id="3769"/>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770" w:name="_Toc21096847"/>
      <w:bookmarkStart w:id="3771" w:name="_Toc29763814"/>
      <w:bookmarkStart w:id="3772" w:name="_Toc36030285"/>
      <w:bookmarkStart w:id="3773" w:name="_Toc37180185"/>
      <w:bookmarkStart w:id="3774" w:name="_Toc45869885"/>
      <w:bookmarkStart w:id="3775" w:name="_Toc52555691"/>
      <w:bookmarkStart w:id="3776" w:name="_Toc61126518"/>
      <w:bookmarkStart w:id="3777" w:name="_Toc67911934"/>
      <w:r w:rsidRPr="009202AA">
        <w:t>11.3</w:t>
      </w:r>
      <w:r w:rsidRPr="009202AA">
        <w:tab/>
        <w:t>Minimum requirements for UTRA operation</w:t>
      </w:r>
      <w:bookmarkEnd w:id="3770"/>
      <w:bookmarkEnd w:id="3771"/>
      <w:bookmarkEnd w:id="3772"/>
      <w:bookmarkEnd w:id="3773"/>
      <w:bookmarkEnd w:id="3774"/>
      <w:bookmarkEnd w:id="3775"/>
      <w:bookmarkEnd w:id="3776"/>
      <w:bookmarkEnd w:id="3777"/>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778" w:name="_Toc21096848"/>
      <w:bookmarkStart w:id="3779" w:name="_Toc29763815"/>
      <w:bookmarkStart w:id="3780" w:name="_Toc36030286"/>
      <w:bookmarkStart w:id="3781" w:name="_Toc37180186"/>
      <w:bookmarkStart w:id="3782" w:name="_Toc45869886"/>
      <w:bookmarkStart w:id="3783" w:name="_Toc52555692"/>
      <w:bookmarkStart w:id="3784" w:name="_Toc61126519"/>
      <w:bookmarkStart w:id="3785" w:name="_Toc67911935"/>
      <w:r w:rsidRPr="009202AA">
        <w:t>11.4</w:t>
      </w:r>
      <w:r w:rsidRPr="009202AA">
        <w:tab/>
        <w:t>Minimum requirements for E-UTRA operation</w:t>
      </w:r>
      <w:bookmarkEnd w:id="3778"/>
      <w:bookmarkEnd w:id="3779"/>
      <w:bookmarkEnd w:id="3780"/>
      <w:bookmarkEnd w:id="3781"/>
      <w:bookmarkEnd w:id="3782"/>
      <w:bookmarkEnd w:id="3783"/>
      <w:bookmarkEnd w:id="3784"/>
      <w:bookmarkEnd w:id="3785"/>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786" w:name="_Toc21096849"/>
      <w:bookmarkStart w:id="3787" w:name="_Toc29763816"/>
      <w:bookmarkStart w:id="3788" w:name="_Toc36030287"/>
      <w:bookmarkStart w:id="3789" w:name="_Toc37180187"/>
      <w:bookmarkStart w:id="3790" w:name="_Toc45869887"/>
      <w:bookmarkStart w:id="3791" w:name="_Toc52555693"/>
      <w:bookmarkStart w:id="3792" w:name="_Toc61126520"/>
      <w:bookmarkStart w:id="3793" w:name="_Toc67911936"/>
      <w:r w:rsidRPr="009202AA">
        <w:t>Annex A (normative):</w:t>
      </w:r>
      <w:r w:rsidRPr="009202AA">
        <w:br/>
        <w:t>Environmental requirements for the BS equipment</w:t>
      </w:r>
      <w:bookmarkEnd w:id="3786"/>
      <w:bookmarkEnd w:id="3787"/>
      <w:bookmarkEnd w:id="3788"/>
      <w:bookmarkEnd w:id="3789"/>
      <w:bookmarkEnd w:id="3790"/>
      <w:bookmarkEnd w:id="3791"/>
      <w:bookmarkEnd w:id="3792"/>
      <w:bookmarkEnd w:id="3793"/>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794" w:name="_Toc21096850"/>
      <w:bookmarkStart w:id="3795" w:name="_Toc29763817"/>
      <w:bookmarkStart w:id="3796" w:name="_Toc36030288"/>
      <w:bookmarkStart w:id="3797" w:name="_Toc37180188"/>
      <w:bookmarkStart w:id="3798" w:name="_Toc45869888"/>
      <w:bookmarkStart w:id="3799" w:name="_Toc52555694"/>
      <w:bookmarkStart w:id="3800" w:name="_Toc61126521"/>
      <w:bookmarkStart w:id="3801" w:name="_Toc67911937"/>
      <w:r w:rsidRPr="009202AA">
        <w:t xml:space="preserve">Annex B (Informative): </w:t>
      </w:r>
      <w:r w:rsidRPr="009202AA">
        <w:br/>
        <w:t>Calculation of EIRP based on fixed assumption of passive antenna gain</w:t>
      </w:r>
      <w:bookmarkEnd w:id="3794"/>
      <w:bookmarkEnd w:id="3795"/>
      <w:bookmarkEnd w:id="3796"/>
      <w:bookmarkEnd w:id="3797"/>
      <w:bookmarkEnd w:id="3798"/>
      <w:bookmarkEnd w:id="3799"/>
      <w:bookmarkEnd w:id="3800"/>
      <w:bookmarkEnd w:id="3801"/>
    </w:p>
    <w:p w14:paraId="54951AEF" w14:textId="77777777" w:rsidR="004C4A70" w:rsidRPr="009202AA" w:rsidRDefault="004C4A70" w:rsidP="004C4A70">
      <w:pPr>
        <w:pStyle w:val="Heading2"/>
      </w:pPr>
      <w:bookmarkStart w:id="3802" w:name="_Toc21096851"/>
      <w:bookmarkStart w:id="3803" w:name="_Toc29763818"/>
      <w:bookmarkStart w:id="3804" w:name="_Toc36030289"/>
      <w:bookmarkStart w:id="3805" w:name="_Toc37180189"/>
      <w:bookmarkStart w:id="3806" w:name="_Toc45869889"/>
      <w:bookmarkStart w:id="3807" w:name="_Toc52555695"/>
      <w:bookmarkStart w:id="3808" w:name="_Toc61126522"/>
      <w:bookmarkStart w:id="3809" w:name="_Toc67911938"/>
      <w:r w:rsidRPr="009202AA">
        <w:t>B.1</w:t>
      </w:r>
      <w:r w:rsidRPr="009202AA">
        <w:tab/>
        <w:t>Calculation of EIRP based on fixed assumption of passive antenna gain</w:t>
      </w:r>
      <w:bookmarkEnd w:id="3802"/>
      <w:bookmarkEnd w:id="3803"/>
      <w:bookmarkEnd w:id="3804"/>
      <w:bookmarkEnd w:id="3805"/>
      <w:bookmarkEnd w:id="3806"/>
      <w:bookmarkEnd w:id="3807"/>
      <w:bookmarkEnd w:id="3808"/>
      <w:bookmarkEnd w:id="3809"/>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810" w:name="_Toc21096852"/>
      <w:bookmarkStart w:id="3811" w:name="_Toc29763819"/>
      <w:bookmarkStart w:id="3812" w:name="_Toc36030290"/>
      <w:bookmarkStart w:id="3813" w:name="_Toc37180190"/>
      <w:bookmarkStart w:id="3814" w:name="_Toc45869890"/>
      <w:bookmarkStart w:id="3815" w:name="_Toc52555696"/>
      <w:bookmarkStart w:id="3816" w:name="_Toc61126523"/>
      <w:bookmarkStart w:id="3817" w:name="_Toc67911939"/>
      <w:bookmarkStart w:id="3818" w:name="historyclause"/>
      <w:r w:rsidRPr="009202AA">
        <w:t>Annex C (informative):</w:t>
      </w:r>
      <w:r w:rsidRPr="009202AA">
        <w:br/>
        <w:t>Change history</w:t>
      </w:r>
      <w:bookmarkEnd w:id="3810"/>
      <w:bookmarkEnd w:id="3811"/>
      <w:bookmarkEnd w:id="3812"/>
      <w:bookmarkEnd w:id="3813"/>
      <w:bookmarkEnd w:id="3814"/>
      <w:bookmarkEnd w:id="3815"/>
      <w:bookmarkEnd w:id="3816"/>
      <w:bookmarkEnd w:id="3817"/>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818"/>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72CE3">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72CE3">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72CE3">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72CE3">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72CE3">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72CE3">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72CE3">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72CE3">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72CE3">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72CE3">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72CE3">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72CE3">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72CE3">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72CE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72CE3">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72CE3">
            <w:pPr>
              <w:pStyle w:val="TAL"/>
              <w:rPr>
                <w:rFonts w:cs="Arial"/>
                <w:sz w:val="16"/>
                <w:szCs w:val="16"/>
              </w:rPr>
            </w:pPr>
            <w:r>
              <w:rPr>
                <w:rFonts w:cs="Arial"/>
                <w:sz w:val="16"/>
                <w:szCs w:val="16"/>
              </w:rPr>
              <w:t>16.7.0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27A04" w14:textId="77777777" w:rsidR="005D23B6" w:rsidRDefault="005D23B6">
      <w:r>
        <w:separator/>
      </w:r>
    </w:p>
  </w:endnote>
  <w:endnote w:type="continuationSeparator" w:id="0">
    <w:p w14:paraId="7D05714D" w14:textId="77777777" w:rsidR="005D23B6" w:rsidRDefault="005D2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32B6A" w14:textId="77777777" w:rsidR="005D23B6" w:rsidRDefault="005D23B6">
      <w:r>
        <w:separator/>
      </w:r>
    </w:p>
  </w:footnote>
  <w:footnote w:type="continuationSeparator" w:id="0">
    <w:p w14:paraId="6FB86CDB" w14:textId="77777777" w:rsidR="005D23B6" w:rsidRDefault="005D2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583E10C1"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778">
      <w:rPr>
        <w:rFonts w:ascii="Arial" w:hAnsi="Arial" w:cs="Arial"/>
        <w:b/>
        <w:noProof/>
        <w:sz w:val="18"/>
        <w:szCs w:val="18"/>
      </w:rPr>
      <w:t>3GPP TS 37.105 V16.7.0 (2021-03)</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36858A8E"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778">
      <w:rPr>
        <w:rFonts w:ascii="Arial" w:hAnsi="Arial" w:cs="Arial"/>
        <w:b/>
        <w:noProof/>
        <w:sz w:val="18"/>
        <w:szCs w:val="18"/>
      </w:rPr>
      <w:t>Release 16</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233D0"/>
    <w:rsid w:val="002235D7"/>
    <w:rsid w:val="0022526E"/>
    <w:rsid w:val="00233F3A"/>
    <w:rsid w:val="002347A2"/>
    <w:rsid w:val="00234C56"/>
    <w:rsid w:val="00243BC9"/>
    <w:rsid w:val="00247D87"/>
    <w:rsid w:val="0025644E"/>
    <w:rsid w:val="00263228"/>
    <w:rsid w:val="002675F0"/>
    <w:rsid w:val="0028004F"/>
    <w:rsid w:val="00292B5C"/>
    <w:rsid w:val="002A7421"/>
    <w:rsid w:val="002B6339"/>
    <w:rsid w:val="002D322A"/>
    <w:rsid w:val="002D5513"/>
    <w:rsid w:val="002E00EE"/>
    <w:rsid w:val="002F7388"/>
    <w:rsid w:val="003008D2"/>
    <w:rsid w:val="00306AAC"/>
    <w:rsid w:val="00310684"/>
    <w:rsid w:val="003172DC"/>
    <w:rsid w:val="00323D75"/>
    <w:rsid w:val="0032518B"/>
    <w:rsid w:val="00326792"/>
    <w:rsid w:val="0033145D"/>
    <w:rsid w:val="003314EB"/>
    <w:rsid w:val="00343112"/>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3388B"/>
    <w:rsid w:val="00534C3E"/>
    <w:rsid w:val="0053555D"/>
    <w:rsid w:val="00535773"/>
    <w:rsid w:val="00543E6C"/>
    <w:rsid w:val="00555316"/>
    <w:rsid w:val="00565087"/>
    <w:rsid w:val="00591268"/>
    <w:rsid w:val="00593466"/>
    <w:rsid w:val="00593568"/>
    <w:rsid w:val="00593F16"/>
    <w:rsid w:val="005942FA"/>
    <w:rsid w:val="00597B1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B1BF9"/>
    <w:rsid w:val="007B600E"/>
    <w:rsid w:val="007C3A26"/>
    <w:rsid w:val="007C6B6F"/>
    <w:rsid w:val="007D4754"/>
    <w:rsid w:val="007F0F4A"/>
    <w:rsid w:val="008028A4"/>
    <w:rsid w:val="00813C32"/>
    <w:rsid w:val="00817F63"/>
    <w:rsid w:val="00830747"/>
    <w:rsid w:val="00833DB7"/>
    <w:rsid w:val="00861F02"/>
    <w:rsid w:val="0086445D"/>
    <w:rsid w:val="008645FF"/>
    <w:rsid w:val="008766E8"/>
    <w:rsid w:val="008768CA"/>
    <w:rsid w:val="008935EE"/>
    <w:rsid w:val="008A4997"/>
    <w:rsid w:val="008C384C"/>
    <w:rsid w:val="008E5C14"/>
    <w:rsid w:val="008F0ADD"/>
    <w:rsid w:val="0090271F"/>
    <w:rsid w:val="00902E23"/>
    <w:rsid w:val="009114D7"/>
    <w:rsid w:val="009121F6"/>
    <w:rsid w:val="0091348E"/>
    <w:rsid w:val="009152A8"/>
    <w:rsid w:val="009168BA"/>
    <w:rsid w:val="00917CCB"/>
    <w:rsid w:val="009202AA"/>
    <w:rsid w:val="00942EC2"/>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7BC8"/>
    <w:rsid w:val="00B15449"/>
    <w:rsid w:val="00B30884"/>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80F1D"/>
    <w:rsid w:val="00C93F40"/>
    <w:rsid w:val="00CA3D0C"/>
    <w:rsid w:val="00CB2E71"/>
    <w:rsid w:val="00CB4E63"/>
    <w:rsid w:val="00CB7887"/>
    <w:rsid w:val="00CC7F8E"/>
    <w:rsid w:val="00CD2AB4"/>
    <w:rsid w:val="00CE1221"/>
    <w:rsid w:val="00CF7BFA"/>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A09CC"/>
    <w:rsid w:val="00DA7A03"/>
    <w:rsid w:val="00DB1818"/>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5ED6"/>
    <w:rsid w:val="00F025A2"/>
    <w:rsid w:val="00F04712"/>
    <w:rsid w:val="00F064EE"/>
    <w:rsid w:val="00F12EEF"/>
    <w:rsid w:val="00F13360"/>
    <w:rsid w:val="00F22232"/>
    <w:rsid w:val="00F22EC7"/>
    <w:rsid w:val="00F24274"/>
    <w:rsid w:val="00F24E75"/>
    <w:rsid w:val="00F275CB"/>
    <w:rsid w:val="00F325C8"/>
    <w:rsid w:val="00F372CC"/>
    <w:rsid w:val="00F43952"/>
    <w:rsid w:val="00F47EC5"/>
    <w:rsid w:val="00F558EC"/>
    <w:rsid w:val="00F56E36"/>
    <w:rsid w:val="00F653B8"/>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110636</Words>
  <Characters>630631</Characters>
  <Application>Microsoft Office Word</Application>
  <DocSecurity>0</DocSecurity>
  <Lines>5255</Lines>
  <Paragraphs>1479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2021-04-08T09:14:00Z</dcterms:created>
  <dcterms:modified xsi:type="dcterms:W3CDTF">2021-04-08T09:14:00Z</dcterms:modified>
</cp:coreProperties>
</file>